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DD29B" w14:textId="6B63E6BC" w:rsidR="0034097A" w:rsidRPr="00DB3907" w:rsidRDefault="0034097A" w:rsidP="0034097A">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#93</w:t>
      </w:r>
      <w:r w:rsidRPr="00DB3907">
        <w:rPr>
          <w:rFonts w:cs="Arial"/>
          <w:sz w:val="24"/>
          <w:szCs w:val="24"/>
          <w:lang w:val="de-DE"/>
        </w:rPr>
        <w:tab/>
        <w:t>R4-</w:t>
      </w:r>
      <w:r>
        <w:rPr>
          <w:rFonts w:cs="Arial"/>
          <w:sz w:val="24"/>
          <w:szCs w:val="24"/>
          <w:lang w:val="de-DE"/>
        </w:rPr>
        <w:t>191</w:t>
      </w:r>
      <w:r w:rsidR="00CB0901">
        <w:rPr>
          <w:rFonts w:cs="Arial"/>
          <w:sz w:val="24"/>
          <w:szCs w:val="24"/>
          <w:lang w:val="de-DE"/>
        </w:rPr>
        <w:t>3828</w:t>
      </w:r>
    </w:p>
    <w:p w14:paraId="20B55289" w14:textId="77777777" w:rsidR="0034097A" w:rsidRPr="00DB3907" w:rsidRDefault="0034097A" w:rsidP="0034097A">
      <w:pPr>
        <w:pStyle w:val="Header"/>
        <w:tabs>
          <w:tab w:val="left" w:pos="6521"/>
        </w:tabs>
        <w:rPr>
          <w:rFonts w:cs="Arial"/>
          <w:sz w:val="24"/>
          <w:szCs w:val="24"/>
        </w:rPr>
      </w:pPr>
      <w:r>
        <w:rPr>
          <w:rFonts w:cs="Arial"/>
          <w:sz w:val="24"/>
          <w:szCs w:val="24"/>
        </w:rPr>
        <w:t>November 18</w:t>
      </w:r>
      <w:r>
        <w:rPr>
          <w:rFonts w:cs="Arial"/>
          <w:sz w:val="24"/>
          <w:szCs w:val="24"/>
          <w:vertAlign w:val="superscript"/>
        </w:rPr>
        <w:t>th</w:t>
      </w:r>
      <w:r>
        <w:rPr>
          <w:rFonts w:cs="Arial"/>
          <w:sz w:val="24"/>
          <w:szCs w:val="24"/>
        </w:rPr>
        <w:t xml:space="preserve"> ‒ 22</w:t>
      </w:r>
      <w:r>
        <w:rPr>
          <w:rFonts w:cs="Arial"/>
          <w:sz w:val="24"/>
          <w:szCs w:val="24"/>
          <w:vertAlign w:val="superscript"/>
        </w:rPr>
        <w:t>nd</w:t>
      </w:r>
      <w:r>
        <w:rPr>
          <w:rFonts w:cs="Arial"/>
          <w:sz w:val="24"/>
          <w:szCs w:val="24"/>
        </w:rPr>
        <w:t>, 2019</w:t>
      </w:r>
    </w:p>
    <w:p w14:paraId="672C1D85" w14:textId="77777777" w:rsidR="0034097A" w:rsidRPr="00DB3907" w:rsidRDefault="0034097A" w:rsidP="0034097A">
      <w:pPr>
        <w:pStyle w:val="Header"/>
        <w:rPr>
          <w:rFonts w:cs="Arial"/>
          <w:sz w:val="24"/>
          <w:szCs w:val="24"/>
        </w:rPr>
      </w:pPr>
      <w:r>
        <w:rPr>
          <w:rFonts w:cs="Arial"/>
          <w:sz w:val="24"/>
          <w:szCs w:val="24"/>
        </w:rPr>
        <w:t>Reno, NV, US</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A16ECF5"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CB0901">
        <w:rPr>
          <w:rFonts w:ascii="Arial" w:hAnsi="Arial"/>
          <w:sz w:val="24"/>
          <w:lang w:val="en-US"/>
        </w:rPr>
        <w:t>9.1.2.1</w:t>
      </w:r>
      <w:bookmarkStart w:id="0" w:name="_GoBack"/>
      <w:bookmarkEnd w:id="0"/>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4375A5F8"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Hlk20664343"/>
      <w:r w:rsidR="002E1FA4">
        <w:rPr>
          <w:rFonts w:ascii="Arial" w:hAnsi="Arial"/>
          <w:sz w:val="24"/>
          <w:lang w:val="en-US"/>
        </w:rPr>
        <w:t xml:space="preserve">NR-U </w:t>
      </w:r>
      <w:r w:rsidR="0075081C">
        <w:rPr>
          <w:rFonts w:ascii="Arial" w:hAnsi="Arial"/>
          <w:sz w:val="24"/>
          <w:lang w:val="en-US"/>
        </w:rPr>
        <w:t xml:space="preserve">single carrier </w:t>
      </w:r>
      <w:r w:rsidR="00EA1547">
        <w:rPr>
          <w:rFonts w:ascii="Arial" w:hAnsi="Arial"/>
          <w:sz w:val="24"/>
          <w:lang w:val="en-US"/>
        </w:rPr>
        <w:t>interlaced waveform and emissions</w:t>
      </w:r>
      <w:bookmarkEnd w:id="1"/>
    </w:p>
    <w:p w14:paraId="013F978F" w14:textId="1FBCF16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26CC5">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F7DDE1A" w14:textId="4FF7C8F0" w:rsidR="00540FE2" w:rsidRDefault="001870A1" w:rsidP="00FD1776">
      <w:pPr>
        <w:rPr>
          <w:lang w:val="en-US"/>
        </w:rPr>
      </w:pPr>
      <w:r>
        <w:rPr>
          <w:lang w:val="en-US"/>
        </w:rPr>
        <w:t xml:space="preserve">This contribution is </w:t>
      </w:r>
      <w:r w:rsidR="001D2654">
        <w:rPr>
          <w:lang w:val="en-US"/>
        </w:rPr>
        <w:t>a follow-on</w:t>
      </w:r>
      <w:r w:rsidR="00377B91">
        <w:rPr>
          <w:lang w:val="en-US"/>
        </w:rPr>
        <w:t xml:space="preserve"> </w:t>
      </w:r>
      <w:r>
        <w:rPr>
          <w:lang w:val="en-US"/>
        </w:rPr>
        <w:t xml:space="preserve">to [1].  </w:t>
      </w:r>
      <w:r w:rsidR="0034097A">
        <w:rPr>
          <w:lang w:val="en-US"/>
        </w:rPr>
        <w:t>One of the outcomes from RAN4 #92bis was to establish an emission mask from [</w:t>
      </w:r>
      <w:r w:rsidR="00540FE2">
        <w:rPr>
          <w:lang w:val="en-US"/>
        </w:rPr>
        <w:t>5</w:t>
      </w:r>
      <w:r w:rsidR="0034097A">
        <w:rPr>
          <w:lang w:val="en-US"/>
        </w:rPr>
        <w:t xml:space="preserve">] as a starting point for further evaluation.  This contribution provides simulation results to characterize the achievable output power when an NR-U waveform is applied to a PA designed for </w:t>
      </w:r>
      <w:proofErr w:type="spellStart"/>
      <w:r w:rsidR="0034097A">
        <w:rPr>
          <w:lang w:val="en-US"/>
        </w:rPr>
        <w:t>WiFi</w:t>
      </w:r>
      <w:proofErr w:type="spellEnd"/>
      <w:r w:rsidR="0034097A">
        <w:rPr>
          <w:lang w:val="en-US"/>
        </w:rPr>
        <w:t xml:space="preserve"> at 5 GHz.  Not only is the mask from [</w:t>
      </w:r>
      <w:r w:rsidR="00540FE2">
        <w:rPr>
          <w:lang w:val="en-US"/>
        </w:rPr>
        <w:t>5]</w:t>
      </w:r>
      <w:r w:rsidR="0034097A">
        <w:rPr>
          <w:lang w:val="en-US"/>
        </w:rPr>
        <w:t xml:space="preserve"> studied, but also the NR general SEM as well as other masks</w:t>
      </w:r>
      <w:r w:rsidR="00540FE2">
        <w:rPr>
          <w:lang w:val="en-US"/>
        </w:rPr>
        <w:t>, ACLR, and spurious emissions</w:t>
      </w:r>
      <w:r w:rsidR="0034097A">
        <w:rPr>
          <w:lang w:val="en-US"/>
        </w:rPr>
        <w:t xml:space="preserve">.  </w:t>
      </w:r>
      <w:r w:rsidR="00540FE2">
        <w:rPr>
          <w:lang w:val="en-US"/>
        </w:rPr>
        <w:t>Building upon the results in [1], this contribution presents results for all possible NR-U waveforms including fully allocated, single interlace, and multiple interlace.</w:t>
      </w:r>
    </w:p>
    <w:p w14:paraId="10F6602E" w14:textId="709E4748" w:rsidR="007E1E78" w:rsidRDefault="007E1E78" w:rsidP="0099327E">
      <w:pPr>
        <w:pStyle w:val="Heading1"/>
        <w:tabs>
          <w:tab w:val="clear" w:pos="432"/>
          <w:tab w:val="num" w:pos="522"/>
        </w:tabs>
        <w:ind w:left="522" w:hanging="522"/>
        <w:rPr>
          <w:lang w:val="en-US"/>
        </w:rPr>
      </w:pPr>
      <w:r>
        <w:rPr>
          <w:lang w:val="en-US"/>
        </w:rPr>
        <w:t>Discussion</w:t>
      </w:r>
    </w:p>
    <w:p w14:paraId="032196C8" w14:textId="3D7A87B2" w:rsidR="00D81DAA" w:rsidRPr="00D81DAA" w:rsidRDefault="00D81DAA" w:rsidP="00D81DAA">
      <w:pPr>
        <w:rPr>
          <w:lang w:val="en-US"/>
        </w:rPr>
      </w:pPr>
      <w:r>
        <w:rPr>
          <w:lang w:val="en-US"/>
        </w:rPr>
        <w:t>The transmit waveform, PA and front-end loss calibration, and emission requirement assumptions are listed below.  Simulation results are then presented.</w:t>
      </w:r>
    </w:p>
    <w:p w14:paraId="5E93E10D" w14:textId="2E03BBE5" w:rsidR="00796246" w:rsidRPr="00796246" w:rsidRDefault="00796246" w:rsidP="00796246">
      <w:pPr>
        <w:pStyle w:val="Heading2"/>
        <w:tabs>
          <w:tab w:val="clear" w:pos="5256"/>
        </w:tabs>
        <w:ind w:left="630" w:hanging="630"/>
        <w:rPr>
          <w:lang w:val="en-US"/>
        </w:rPr>
      </w:pPr>
      <w:r>
        <w:rPr>
          <w:lang w:val="en-US"/>
        </w:rPr>
        <w:t>Interlaced waveform</w:t>
      </w:r>
    </w:p>
    <w:p w14:paraId="38ECE8C8" w14:textId="3C80883A" w:rsidR="0034097A" w:rsidRDefault="00D81DAA" w:rsidP="00940975">
      <w:pPr>
        <w:rPr>
          <w:lang w:val="en-US"/>
        </w:rPr>
      </w:pPr>
      <w:r>
        <w:rPr>
          <w:lang w:val="en-US"/>
        </w:rPr>
        <w:t>A single 20</w:t>
      </w:r>
      <w:r w:rsidR="00997C2B">
        <w:rPr>
          <w:lang w:val="en-US"/>
        </w:rPr>
        <w:t>, 40, 60, or 80</w:t>
      </w:r>
      <w:r>
        <w:rPr>
          <w:lang w:val="en-US"/>
        </w:rPr>
        <w:t xml:space="preserve"> MHz channel was simulated.  </w:t>
      </w:r>
      <w:r w:rsidR="0034097A">
        <w:rPr>
          <w:lang w:val="en-US"/>
        </w:rPr>
        <w:t>For uplink PUSCH and PUCCH with uniform spacing, the following PRB-based interlace design has been simulated for the case of 20 MHz carrier bandwidth</w:t>
      </w:r>
    </w:p>
    <w:p w14:paraId="2CAB792E" w14:textId="5A7F446F" w:rsidR="0004283F" w:rsidRPr="008961C8" w:rsidRDefault="0004283F" w:rsidP="007D7DE8">
      <w:pPr>
        <w:ind w:firstLine="284"/>
        <w:rPr>
          <w:lang w:val="en-US"/>
        </w:rPr>
      </w:pPr>
      <w:r w:rsidRPr="008961C8">
        <w:rPr>
          <w:lang w:val="en-US"/>
        </w:rPr>
        <w:t>15 kHz SCS: M=10 interlaces with N=10 or 11 PRB’s per inter</w:t>
      </w:r>
      <w:r w:rsidR="007D7DE8" w:rsidRPr="008961C8">
        <w:rPr>
          <w:lang w:val="en-US"/>
        </w:rPr>
        <w:t>lace</w:t>
      </w:r>
    </w:p>
    <w:p w14:paraId="5F713F13" w14:textId="4A0E157E" w:rsidR="007D7DE8" w:rsidRPr="008961C8" w:rsidRDefault="007D7DE8" w:rsidP="007D7DE8">
      <w:pPr>
        <w:ind w:firstLine="284"/>
        <w:rPr>
          <w:lang w:val="en-US"/>
        </w:rPr>
      </w:pPr>
      <w:r w:rsidRPr="008961C8">
        <w:rPr>
          <w:lang w:val="en-US"/>
        </w:rPr>
        <w:t>30 kHz SCS: M=5 interlaces with N=10 or 11 PRB’s per interlace</w:t>
      </w:r>
    </w:p>
    <w:p w14:paraId="195B64B5" w14:textId="0E100F8E" w:rsidR="00756E00" w:rsidRPr="008961C8" w:rsidRDefault="00756E00" w:rsidP="00756E00">
      <w:pPr>
        <w:rPr>
          <w:lang w:val="en-US"/>
        </w:rPr>
      </w:pPr>
      <w:r w:rsidRPr="008961C8">
        <w:rPr>
          <w:lang w:val="en-US"/>
        </w:rPr>
        <w:t xml:space="preserve">In addition, all other </w:t>
      </w:r>
      <w:r w:rsidR="00E3371F" w:rsidRPr="008961C8">
        <w:rPr>
          <w:lang w:val="en-US"/>
        </w:rPr>
        <w:t xml:space="preserve">possible </w:t>
      </w:r>
      <w:r w:rsidRPr="008961C8">
        <w:rPr>
          <w:lang w:val="en-US"/>
        </w:rPr>
        <w:t xml:space="preserve">waveforms consisting of </w:t>
      </w:r>
      <w:r w:rsidR="00E3371F" w:rsidRPr="008961C8">
        <w:rPr>
          <w:lang w:val="en-US"/>
        </w:rPr>
        <w:t xml:space="preserve">fully allocated and partially allocated </w:t>
      </w:r>
      <w:r w:rsidR="008961C8" w:rsidRPr="008961C8">
        <w:rPr>
          <w:lang w:val="en-US"/>
        </w:rPr>
        <w:t xml:space="preserve">by 10-bit bitmap (i.e., 1023 waveforms exempting the empty waveform with no allocation) </w:t>
      </w:r>
      <w:r w:rsidR="00E3371F" w:rsidRPr="008961C8">
        <w:rPr>
          <w:lang w:val="en-US"/>
        </w:rPr>
        <w:t xml:space="preserve">have also been simulated.  </w:t>
      </w:r>
      <w:r w:rsidR="008961C8" w:rsidRPr="008961C8">
        <w:rPr>
          <w:lang w:val="en-US"/>
        </w:rPr>
        <w:t xml:space="preserve">At this time, RAN1 has not yet agreed on a resource allocation scheme so eventually, not </w:t>
      </w:r>
      <w:proofErr w:type="gramStart"/>
      <w:r w:rsidR="008961C8" w:rsidRPr="008961C8">
        <w:rPr>
          <w:lang w:val="en-US"/>
        </w:rPr>
        <w:t>all of</w:t>
      </w:r>
      <w:proofErr w:type="gramEnd"/>
      <w:r w:rsidR="008961C8" w:rsidRPr="008961C8">
        <w:rPr>
          <w:lang w:val="en-US"/>
        </w:rPr>
        <w:t xml:space="preserve"> these waveforms may be allowed</w:t>
      </w:r>
      <w:r w:rsidR="00D34ED3" w:rsidRPr="008961C8">
        <w:rPr>
          <w:lang w:val="en-US"/>
        </w:rPr>
        <w:t>.</w:t>
      </w:r>
    </w:p>
    <w:p w14:paraId="74ED77A4" w14:textId="27375CDF" w:rsidR="00D81DAA" w:rsidRDefault="00997C2B" w:rsidP="007D7DE8">
      <w:pPr>
        <w:rPr>
          <w:lang w:val="en-US"/>
        </w:rPr>
      </w:pPr>
      <w:r w:rsidRPr="001419A5">
        <w:rPr>
          <w:lang w:val="en-US"/>
        </w:rPr>
        <w:t xml:space="preserve">These definitions are extended for the wider channels.  </w:t>
      </w:r>
      <w:r w:rsidR="0097148A" w:rsidRPr="001419A5">
        <w:rPr>
          <w:lang w:val="en-US"/>
        </w:rPr>
        <w:t>Other options for non-uniform spacing have been considered in RAN1 but are outside of the scope of this contribution.</w:t>
      </w:r>
      <w:r w:rsidR="0097148A">
        <w:rPr>
          <w:lang w:val="en-US"/>
        </w:rPr>
        <w:t xml:space="preserve">  </w:t>
      </w:r>
      <w:r>
        <w:rPr>
          <w:lang w:val="en-US"/>
        </w:rPr>
        <w:t xml:space="preserve">Sub-carrier spacing values of 15 kHz and 30 kHz are evaluated as are CP-OFDM and DFT-S-OFDM waveform types.  QPSK, 16QAM, 64QAM, and 256QAM modulation are also included.  </w:t>
      </w:r>
      <w:r w:rsidR="00D81DAA">
        <w:rPr>
          <w:lang w:val="en-US"/>
        </w:rPr>
        <w:t xml:space="preserve">Baseband WOLA shaping is modeled with 25% CP overlap, LO and IQ imbalance of -28 </w:t>
      </w:r>
      <w:proofErr w:type="spellStart"/>
      <w:r w:rsidR="00D81DAA">
        <w:rPr>
          <w:lang w:val="en-US"/>
        </w:rPr>
        <w:t>dBc</w:t>
      </w:r>
      <w:proofErr w:type="spellEnd"/>
      <w:r w:rsidR="00D81DAA">
        <w:rPr>
          <w:lang w:val="en-US"/>
        </w:rPr>
        <w:t>, and CIM3 of -</w:t>
      </w:r>
      <w:r w:rsidR="00D81DAA" w:rsidRPr="008817DE">
        <w:rPr>
          <w:lang w:val="en-US"/>
        </w:rPr>
        <w:t xml:space="preserve">60 </w:t>
      </w:r>
      <w:proofErr w:type="spellStart"/>
      <w:r w:rsidR="00D81DAA" w:rsidRPr="008817DE">
        <w:rPr>
          <w:lang w:val="en-US"/>
        </w:rPr>
        <w:t>dBc</w:t>
      </w:r>
      <w:proofErr w:type="spellEnd"/>
      <w:r w:rsidR="00D81DAA" w:rsidRPr="008817DE">
        <w:rPr>
          <w:lang w:val="en-US"/>
        </w:rPr>
        <w:t xml:space="preserve"> are included, but no other baseband or transceiver artifacts</w:t>
      </w:r>
      <w:r w:rsidR="005C032D" w:rsidRPr="008817DE">
        <w:rPr>
          <w:lang w:val="en-US"/>
        </w:rPr>
        <w:t xml:space="preserve"> such as CFR or DPD</w:t>
      </w:r>
      <w:r w:rsidR="00D81DAA" w:rsidRPr="008817DE">
        <w:rPr>
          <w:lang w:val="en-US"/>
        </w:rPr>
        <w:t xml:space="preserve"> </w:t>
      </w:r>
      <w:proofErr w:type="gramStart"/>
      <w:r w:rsidR="00D81DAA" w:rsidRPr="008817DE">
        <w:rPr>
          <w:lang w:val="en-US"/>
        </w:rPr>
        <w:t>at the moment</w:t>
      </w:r>
      <w:proofErr w:type="gramEnd"/>
      <w:r w:rsidR="00D81DAA" w:rsidRPr="008817DE">
        <w:rPr>
          <w:lang w:val="en-US"/>
        </w:rPr>
        <w:t>.</w:t>
      </w:r>
      <w:r w:rsidR="00D81DAA">
        <w:rPr>
          <w:lang w:val="en-US"/>
        </w:rPr>
        <w:t xml:space="preserve">  </w:t>
      </w:r>
    </w:p>
    <w:p w14:paraId="45B9C001" w14:textId="2BAC4409" w:rsidR="00D81DAA" w:rsidRDefault="00D81DAA" w:rsidP="00D81DAA">
      <w:pPr>
        <w:pStyle w:val="Heading2"/>
        <w:tabs>
          <w:tab w:val="clear" w:pos="5256"/>
        </w:tabs>
        <w:ind w:left="630" w:hanging="630"/>
        <w:rPr>
          <w:lang w:val="en-US"/>
        </w:rPr>
      </w:pPr>
      <w:r>
        <w:rPr>
          <w:lang w:val="en-US"/>
        </w:rPr>
        <w:t>PA and FE loss calibration</w:t>
      </w:r>
    </w:p>
    <w:p w14:paraId="75A79003" w14:textId="2DD20AAB" w:rsidR="001870A1" w:rsidRDefault="00D81DAA" w:rsidP="007D7DE8">
      <w:pPr>
        <w:rPr>
          <w:lang w:val="en-US"/>
        </w:rPr>
      </w:pPr>
      <w:r>
        <w:rPr>
          <w:lang w:val="en-US"/>
        </w:rPr>
        <w:t xml:space="preserve">Since this study is intended for PC5 and the possibilities to reuse PA’s designed for </w:t>
      </w:r>
      <w:proofErr w:type="spellStart"/>
      <w:r>
        <w:rPr>
          <w:lang w:val="en-US"/>
        </w:rPr>
        <w:t>WiFi</w:t>
      </w:r>
      <w:proofErr w:type="spellEnd"/>
      <w:r>
        <w:rPr>
          <w:lang w:val="en-US"/>
        </w:rPr>
        <w:t>, t</w:t>
      </w:r>
      <w:r w:rsidRPr="00812FCE">
        <w:rPr>
          <w:lang w:val="en-US"/>
        </w:rPr>
        <w:t xml:space="preserve">he PA in the simulation was calibrated against </w:t>
      </w:r>
      <w:proofErr w:type="spellStart"/>
      <w:r w:rsidRPr="00812FCE">
        <w:rPr>
          <w:lang w:val="en-US"/>
        </w:rPr>
        <w:t>WiFi</w:t>
      </w:r>
      <w:proofErr w:type="spellEnd"/>
      <w:r w:rsidRPr="00812FCE">
        <w:rPr>
          <w:lang w:val="en-US"/>
        </w:rPr>
        <w:t xml:space="preserve"> requirements according to [</w:t>
      </w:r>
      <w:r>
        <w:rPr>
          <w:lang w:val="en-US"/>
        </w:rPr>
        <w:t>2</w:t>
      </w:r>
      <w:r w:rsidRPr="00812FCE">
        <w:rPr>
          <w:lang w:val="en-US"/>
        </w:rPr>
        <w:t xml:space="preserve">] with an assumption of </w:t>
      </w:r>
      <w:r>
        <w:rPr>
          <w:lang w:val="en-US"/>
        </w:rPr>
        <w:t>3.5</w:t>
      </w:r>
      <w:r w:rsidRPr="00812FCE">
        <w:rPr>
          <w:lang w:val="en-US"/>
        </w:rPr>
        <w:t xml:space="preserve"> dB additional front-end loss to reach the antenna port from the transmit module output</w:t>
      </w:r>
      <w:r w:rsidR="001419A5">
        <w:rPr>
          <w:lang w:val="en-US"/>
        </w:rPr>
        <w:t xml:space="preserve">. </w:t>
      </w:r>
      <w:r>
        <w:rPr>
          <w:lang w:val="en-US"/>
        </w:rPr>
        <w:t xml:space="preserve"> </w:t>
      </w:r>
      <w:r w:rsidRPr="00812FCE">
        <w:rPr>
          <w:lang w:val="en-US"/>
        </w:rPr>
        <w:t>For this</w:t>
      </w:r>
      <w:r>
        <w:rPr>
          <w:lang w:val="en-US"/>
        </w:rPr>
        <w:t xml:space="preserve"> </w:t>
      </w:r>
      <w:proofErr w:type="gramStart"/>
      <w:r>
        <w:rPr>
          <w:lang w:val="en-US"/>
        </w:rPr>
        <w:t>particular PA</w:t>
      </w:r>
      <w:proofErr w:type="gramEnd"/>
      <w:r>
        <w:rPr>
          <w:lang w:val="en-US"/>
        </w:rPr>
        <w:t xml:space="preserve">, the calibration offset against a </w:t>
      </w:r>
      <w:proofErr w:type="spellStart"/>
      <w:r>
        <w:rPr>
          <w:lang w:val="en-US"/>
        </w:rPr>
        <w:t>WiFi</w:t>
      </w:r>
      <w:proofErr w:type="spellEnd"/>
      <w:r>
        <w:rPr>
          <w:lang w:val="en-US"/>
        </w:rPr>
        <w:t xml:space="preserve"> reference is 2 dB</w:t>
      </w:r>
      <w:r w:rsidR="001419A5">
        <w:rPr>
          <w:lang w:val="en-US"/>
        </w:rPr>
        <w:t xml:space="preserve"> to enable deriving worst case specifications extrapolated from a typical PA</w:t>
      </w:r>
      <w:r>
        <w:rPr>
          <w:lang w:val="en-US"/>
        </w:rPr>
        <w:t>.</w:t>
      </w:r>
    </w:p>
    <w:p w14:paraId="5DAFEEB4" w14:textId="33BDF958" w:rsidR="00796246" w:rsidRDefault="00796246" w:rsidP="00796246">
      <w:pPr>
        <w:pStyle w:val="Heading2"/>
        <w:tabs>
          <w:tab w:val="clear" w:pos="5256"/>
        </w:tabs>
        <w:ind w:left="630" w:hanging="630"/>
        <w:rPr>
          <w:lang w:val="en-US"/>
        </w:rPr>
      </w:pPr>
      <w:r>
        <w:rPr>
          <w:lang w:val="en-US"/>
        </w:rPr>
        <w:t>Emission requirements</w:t>
      </w:r>
    </w:p>
    <w:p w14:paraId="1A1382B5" w14:textId="2AA68191" w:rsidR="00796246" w:rsidRDefault="00796246" w:rsidP="00796246">
      <w:pPr>
        <w:rPr>
          <w:lang w:val="en-US"/>
        </w:rPr>
      </w:pPr>
      <w:r w:rsidRPr="00812FCE">
        <w:rPr>
          <w:lang w:val="en-US"/>
        </w:rPr>
        <w:t>Emission requirements have not yet been agreed for NR-U.  However, the following were checked</w:t>
      </w:r>
      <w:r w:rsidR="00E908CD" w:rsidRPr="00812FCE">
        <w:rPr>
          <w:lang w:val="en-US"/>
        </w:rPr>
        <w:t xml:space="preserve"> by simulation</w:t>
      </w:r>
      <w:r w:rsidRPr="00812FCE">
        <w:rPr>
          <w:lang w:val="en-US"/>
        </w:rPr>
        <w:t>.</w:t>
      </w:r>
      <w:r w:rsidR="00E908CD" w:rsidRPr="00812FCE">
        <w:rPr>
          <w:lang w:val="en-US"/>
        </w:rPr>
        <w:t xml:space="preserve">  </w:t>
      </w:r>
      <w:r w:rsidR="008D69BC">
        <w:rPr>
          <w:lang w:val="en-US"/>
        </w:rPr>
        <w:t xml:space="preserve">  </w:t>
      </w:r>
      <w:r w:rsidR="00B1486A">
        <w:rPr>
          <w:lang w:val="en-US"/>
        </w:rPr>
        <w:t>These simulations only include the PA</w:t>
      </w:r>
      <w:r w:rsidR="00997C2B">
        <w:rPr>
          <w:lang w:val="en-US"/>
        </w:rPr>
        <w:t xml:space="preserve"> but in some instances for the higher order modulations, also model effects of the transceiver</w:t>
      </w:r>
      <w:r w:rsidR="00B16C00">
        <w:rPr>
          <w:lang w:val="en-US"/>
        </w:rPr>
        <w:t>.</w:t>
      </w:r>
      <w:r w:rsidR="003628FB">
        <w:rPr>
          <w:lang w:val="en-US"/>
        </w:rPr>
        <w:t xml:space="preserve">  For emission requirements dominated by non-linear response of the transceiver and PA such as ACLR and SEM, both the transceiver and PA are modeled by a single lumped model.  Specifically, the PA is used to model both </w:t>
      </w:r>
      <w:r w:rsidR="003628FB">
        <w:rPr>
          <w:lang w:val="en-US"/>
        </w:rPr>
        <w:lastRenderedPageBreak/>
        <w:t xml:space="preserve">transceiver and PA nonlinearities rather than treating them independently, but with the addition of spurious terms such as LO, IQ image, and counter-IM.  However, for EVM which is especially important for higher order modulation such as 64QAM and 256QAM where the power </w:t>
      </w:r>
      <w:proofErr w:type="spellStart"/>
      <w:r w:rsidR="003628FB">
        <w:rPr>
          <w:lang w:val="en-US"/>
        </w:rPr>
        <w:t>backoff</w:t>
      </w:r>
      <w:proofErr w:type="spellEnd"/>
      <w:r w:rsidR="003628FB">
        <w:rPr>
          <w:lang w:val="en-US"/>
        </w:rPr>
        <w:t xml:space="preserve"> (MPR) is larger, other impairments in the transmitter chain including phase noise and transmitter nonlinearity become significant so that modeling the entire chain with a PA is no longer appropriate.  </w:t>
      </w:r>
      <w:r w:rsidR="00CF4B9C">
        <w:rPr>
          <w:lang w:val="en-US"/>
        </w:rPr>
        <w:t xml:space="preserve">For these cases, the </w:t>
      </w:r>
      <w:r w:rsidR="00D81DAA">
        <w:rPr>
          <w:lang w:val="en-US"/>
        </w:rPr>
        <w:t xml:space="preserve">EVM </w:t>
      </w:r>
      <w:r w:rsidR="00CF4B9C">
        <w:rPr>
          <w:lang w:val="en-US"/>
        </w:rPr>
        <w:t>distortion is budgeted between the PA and the transceiver</w:t>
      </w:r>
      <w:r w:rsidR="003628FB">
        <w:rPr>
          <w:lang w:val="en-US"/>
        </w:rPr>
        <w:t xml:space="preserve"> with improved performance relative to QPSK required</w:t>
      </w:r>
      <w:r w:rsidR="00CF4B9C">
        <w:rPr>
          <w:lang w:val="en-US"/>
        </w:rPr>
        <w:t xml:space="preserve">.  The </w:t>
      </w:r>
      <w:r w:rsidR="00997C2B">
        <w:rPr>
          <w:lang w:val="en-US"/>
        </w:rPr>
        <w:t xml:space="preserve">additional impairments at the levels shown below in the budget have also been included in the simulation.  Alternatively, the </w:t>
      </w:r>
      <w:r w:rsidR="00CF4B9C">
        <w:rPr>
          <w:lang w:val="en-US"/>
        </w:rPr>
        <w:t xml:space="preserve">PA </w:t>
      </w:r>
      <w:r w:rsidR="00997C2B">
        <w:rPr>
          <w:lang w:val="en-US"/>
        </w:rPr>
        <w:t xml:space="preserve">could have been </w:t>
      </w:r>
      <w:r w:rsidR="00CF4B9C">
        <w:rPr>
          <w:lang w:val="en-US"/>
        </w:rPr>
        <w:t xml:space="preserve">simulated against its distortion budget to determine its required power </w:t>
      </w:r>
      <w:proofErr w:type="spellStart"/>
      <w:r w:rsidR="00CF4B9C">
        <w:rPr>
          <w:lang w:val="en-US"/>
        </w:rPr>
        <w:t>backoff</w:t>
      </w:r>
      <w:proofErr w:type="spellEnd"/>
      <w:r w:rsidR="00997C2B">
        <w:rPr>
          <w:lang w:val="en-US"/>
        </w:rPr>
        <w:t xml:space="preserve"> but in this case, all identified aspects in the budget were directly included in the simulation and </w:t>
      </w:r>
      <w:proofErr w:type="spellStart"/>
      <w:r w:rsidR="00997C2B">
        <w:rPr>
          <w:lang w:val="en-US"/>
        </w:rPr>
        <w:t>backoff</w:t>
      </w:r>
      <w:proofErr w:type="spellEnd"/>
      <w:r w:rsidR="00997C2B">
        <w:rPr>
          <w:lang w:val="en-US"/>
        </w:rPr>
        <w:t xml:space="preserve"> determined to meet the entire system EVM rather than only the portion allocated to the PA.</w:t>
      </w:r>
    </w:p>
    <w:p w14:paraId="0487C8FC" w14:textId="3798930E" w:rsidR="00A8270D" w:rsidRDefault="00761359" w:rsidP="00796246">
      <w:pPr>
        <w:rPr>
          <w:lang w:val="en-US"/>
        </w:rPr>
      </w:pPr>
      <w:r>
        <w:rPr>
          <w:lang w:val="en-US"/>
        </w:rPr>
        <w:t xml:space="preserve">While agreement on these has not yet been achieved, the </w:t>
      </w:r>
      <w:r w:rsidR="004F57E9">
        <w:rPr>
          <w:lang w:val="en-US"/>
        </w:rPr>
        <w:t xml:space="preserve">general </w:t>
      </w:r>
      <w:r>
        <w:rPr>
          <w:lang w:val="en-US"/>
        </w:rPr>
        <w:t>requirements that were simulated against include</w:t>
      </w:r>
      <w:r w:rsidR="004F57E9">
        <w:rPr>
          <w:lang w:val="en-US"/>
        </w:rPr>
        <w:t xml:space="preserve"> </w:t>
      </w:r>
      <w:r w:rsidR="00377B91">
        <w:rPr>
          <w:lang w:val="en-US"/>
        </w:rPr>
        <w:t>the following</w:t>
      </w:r>
    </w:p>
    <w:p w14:paraId="28DE91BF" w14:textId="4DF6E6C7" w:rsidR="00761359" w:rsidRDefault="00761359" w:rsidP="00503C99">
      <w:pPr>
        <w:pStyle w:val="ListParagraph"/>
        <w:numPr>
          <w:ilvl w:val="0"/>
          <w:numId w:val="13"/>
        </w:numPr>
        <w:rPr>
          <w:lang w:val="en-US"/>
        </w:rPr>
      </w:pPr>
      <w:r w:rsidRPr="004F57E9">
        <w:rPr>
          <w:lang w:val="en-US"/>
        </w:rPr>
        <w:t>ACLR</w:t>
      </w:r>
      <w:r w:rsidR="00377B91">
        <w:rPr>
          <w:lang w:val="en-US"/>
        </w:rPr>
        <w:t xml:space="preserve">:  </w:t>
      </w:r>
      <w:r w:rsidRPr="004F57E9">
        <w:rPr>
          <w:lang w:val="en-US"/>
        </w:rPr>
        <w:t>25.5</w:t>
      </w:r>
      <w:r w:rsidR="00377B91">
        <w:rPr>
          <w:lang w:val="en-US"/>
        </w:rPr>
        <w:t>, 27, and 30</w:t>
      </w:r>
      <w:r w:rsidRPr="004F57E9">
        <w:rPr>
          <w:lang w:val="en-US"/>
        </w:rPr>
        <w:t xml:space="preserve"> dB</w:t>
      </w:r>
    </w:p>
    <w:p w14:paraId="14004227" w14:textId="1DBD4283" w:rsidR="00377B91" w:rsidRPr="008817DE" w:rsidRDefault="00377B91" w:rsidP="00503C99">
      <w:pPr>
        <w:pStyle w:val="ListParagraph"/>
        <w:numPr>
          <w:ilvl w:val="0"/>
          <w:numId w:val="13"/>
        </w:numPr>
        <w:rPr>
          <w:lang w:val="en-US"/>
        </w:rPr>
      </w:pPr>
      <w:r w:rsidRPr="008817DE">
        <w:rPr>
          <w:lang w:val="en-US"/>
        </w:rPr>
        <w:t>SEM:  NR general SEM</w:t>
      </w:r>
      <w:r w:rsidR="00D81DAA" w:rsidRPr="008817DE">
        <w:rPr>
          <w:lang w:val="en-US"/>
        </w:rPr>
        <w:t xml:space="preserve"> according to Table 6.5.2.2-1 of TS 38.101-1</w:t>
      </w:r>
      <w:r w:rsidRPr="008817DE">
        <w:rPr>
          <w:lang w:val="en-US"/>
        </w:rPr>
        <w:t>, IEEE 802.11ax Tx mask</w:t>
      </w:r>
      <w:r w:rsidR="005063C0" w:rsidRPr="008817DE">
        <w:rPr>
          <w:lang w:val="en-US"/>
        </w:rPr>
        <w:t xml:space="preserve"> (</w:t>
      </w:r>
      <w:r w:rsidR="009B524C" w:rsidRPr="008817DE">
        <w:rPr>
          <w:lang w:val="en-US"/>
        </w:rPr>
        <w:t xml:space="preserve">for 60 MHz, the </w:t>
      </w:r>
      <w:r w:rsidR="008817DE" w:rsidRPr="008817DE">
        <w:rPr>
          <w:lang w:val="en-US"/>
        </w:rPr>
        <w:t>40 MHz mask was scaled while maintaining a 1 MHz transition region from passband to first attenuation region)</w:t>
      </w:r>
      <w:r w:rsidRPr="008817DE">
        <w:rPr>
          <w:lang w:val="en-US"/>
        </w:rPr>
        <w:t xml:space="preserve">, ETSI EN 301 </w:t>
      </w:r>
      <w:r w:rsidR="00D81DAA" w:rsidRPr="008817DE">
        <w:rPr>
          <w:lang w:val="en-US"/>
        </w:rPr>
        <w:t xml:space="preserve">893 </w:t>
      </w:r>
      <w:r w:rsidRPr="008817DE">
        <w:rPr>
          <w:lang w:val="en-US"/>
        </w:rPr>
        <w:t>Tx mask</w:t>
      </w:r>
      <w:r w:rsidR="00D34ED3">
        <w:rPr>
          <w:lang w:val="en-US"/>
        </w:rPr>
        <w:t xml:space="preserve">, and </w:t>
      </w:r>
      <w:r w:rsidR="009D7CB1">
        <w:rPr>
          <w:lang w:val="en-US"/>
        </w:rPr>
        <w:t>the figure 1 mask of [</w:t>
      </w:r>
      <w:r w:rsidR="00726CC5">
        <w:rPr>
          <w:lang w:val="en-US"/>
        </w:rPr>
        <w:t>5</w:t>
      </w:r>
      <w:r w:rsidR="009D7CB1">
        <w:rPr>
          <w:lang w:val="en-US"/>
        </w:rPr>
        <w:t>] which is similar to the 802.11ax and ETSI masks except with a 1 MHz transition from 0 dB to -20 dB over the frequency range from N/2 to N/2 +  1 MHz where N is the nominal bandwidth.</w:t>
      </w:r>
      <w:r w:rsidR="00E27B25" w:rsidRPr="008817DE">
        <w:rPr>
          <w:lang w:val="en-US"/>
        </w:rPr>
        <w:t xml:space="preserve"> </w:t>
      </w:r>
    </w:p>
    <w:p w14:paraId="2458E489" w14:textId="3CEEED8F" w:rsidR="00377B91" w:rsidRDefault="00377B91" w:rsidP="00377B91">
      <w:pPr>
        <w:pStyle w:val="ListParagraph"/>
        <w:numPr>
          <w:ilvl w:val="0"/>
          <w:numId w:val="13"/>
        </w:numPr>
        <w:rPr>
          <w:lang w:val="en-US"/>
        </w:rPr>
      </w:pPr>
      <w:r>
        <w:rPr>
          <w:lang w:val="en-US"/>
        </w:rPr>
        <w:t>General spurious emissions:  -30 dBm/MH</w:t>
      </w:r>
      <w:r w:rsidR="00D81DAA">
        <w:rPr>
          <w:lang w:val="en-US"/>
        </w:rPr>
        <w:t>z at offsets greater than channel bandwidth + 5 MHz</w:t>
      </w:r>
    </w:p>
    <w:p w14:paraId="4E27E947" w14:textId="4ED88240" w:rsidR="00377B91" w:rsidRDefault="00377B91" w:rsidP="00377B91">
      <w:pPr>
        <w:pStyle w:val="ListParagraph"/>
        <w:numPr>
          <w:ilvl w:val="0"/>
          <w:numId w:val="13"/>
        </w:numPr>
        <w:rPr>
          <w:lang w:val="en-US"/>
        </w:rPr>
      </w:pPr>
      <w:r>
        <w:rPr>
          <w:lang w:val="en-US"/>
        </w:rPr>
        <w:t>E</w:t>
      </w:r>
      <w:r w:rsidR="00D81DAA">
        <w:rPr>
          <w:lang w:val="en-US"/>
        </w:rPr>
        <w:t>VM</w:t>
      </w:r>
      <w:r w:rsidR="003628FB">
        <w:rPr>
          <w:lang w:val="en-US"/>
        </w:rPr>
        <w:t xml:space="preserve">:  According to Table </w:t>
      </w:r>
      <w:r w:rsidR="007C25F5">
        <w:rPr>
          <w:lang w:val="en-US"/>
        </w:rPr>
        <w:t>6.4.2.1-1 of TS 38.101</w:t>
      </w:r>
    </w:p>
    <w:p w14:paraId="6309BE58" w14:textId="0A12C8C2" w:rsidR="007C25F5" w:rsidRDefault="007C25F5" w:rsidP="007C25F5">
      <w:pPr>
        <w:pStyle w:val="ListParagraph"/>
        <w:numPr>
          <w:ilvl w:val="1"/>
          <w:numId w:val="13"/>
        </w:numPr>
        <w:rPr>
          <w:lang w:val="en-US"/>
        </w:rPr>
      </w:pPr>
      <w:r>
        <w:rPr>
          <w:lang w:val="en-US"/>
        </w:rPr>
        <w:t>QPSK = 17.5%, 16QAM = 12.5%, 64QAM = 8 %, 256QAM = 3.5%</w:t>
      </w:r>
    </w:p>
    <w:p w14:paraId="432FA88C" w14:textId="7E3FF7DE" w:rsidR="00377B91" w:rsidRPr="00377B91" w:rsidRDefault="003628FB" w:rsidP="00377B91">
      <w:pPr>
        <w:pStyle w:val="ListParagraph"/>
        <w:numPr>
          <w:ilvl w:val="0"/>
          <w:numId w:val="13"/>
        </w:numPr>
        <w:rPr>
          <w:lang w:val="en-US"/>
        </w:rPr>
      </w:pPr>
      <w:r>
        <w:rPr>
          <w:lang w:val="en-US"/>
        </w:rPr>
        <w:t>EVM distortion budget [3],[4] for 64QAM and 256QAM</w:t>
      </w:r>
    </w:p>
    <w:tbl>
      <w:tblPr>
        <w:tblW w:w="6379" w:type="dxa"/>
        <w:jc w:val="center"/>
        <w:tblLook w:val="04A0" w:firstRow="1" w:lastRow="0" w:firstColumn="1" w:lastColumn="0" w:noHBand="0" w:noVBand="1"/>
      </w:tblPr>
      <w:tblGrid>
        <w:gridCol w:w="2320"/>
        <w:gridCol w:w="941"/>
        <w:gridCol w:w="992"/>
        <w:gridCol w:w="1134"/>
        <w:gridCol w:w="992"/>
      </w:tblGrid>
      <w:tr w:rsidR="005D49C4" w:rsidRPr="002552B9" w14:paraId="2A914481" w14:textId="77777777" w:rsidTr="003628FB">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6A614420"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7F6B26"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256QAM</w:t>
            </w:r>
          </w:p>
        </w:tc>
        <w:tc>
          <w:tcPr>
            <w:tcW w:w="21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3E5D62"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64QAM</w:t>
            </w:r>
          </w:p>
        </w:tc>
      </w:tr>
      <w:tr w:rsidR="005D49C4" w:rsidRPr="002552B9" w14:paraId="5AA1488D" w14:textId="77777777" w:rsidTr="003628FB">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21FDE2C8" w14:textId="77777777" w:rsidR="005D49C4" w:rsidRPr="002552B9" w:rsidRDefault="005D49C4" w:rsidP="00935885">
            <w:pPr>
              <w:spacing w:after="0"/>
              <w:jc w:val="center"/>
              <w:rPr>
                <w:rFonts w:ascii="Arial" w:hAnsi="Arial" w:cs="Arial"/>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23F1C4EF"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0D1CDA19"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C/N</w:t>
            </w:r>
          </w:p>
        </w:tc>
        <w:tc>
          <w:tcPr>
            <w:tcW w:w="1134" w:type="dxa"/>
            <w:tcBorders>
              <w:top w:val="nil"/>
              <w:left w:val="nil"/>
              <w:bottom w:val="double" w:sz="6" w:space="0" w:color="auto"/>
              <w:right w:val="single" w:sz="4" w:space="0" w:color="auto"/>
            </w:tcBorders>
            <w:shd w:val="clear" w:color="auto" w:fill="auto"/>
            <w:noWrap/>
            <w:vAlign w:val="bottom"/>
            <w:hideMark/>
          </w:tcPr>
          <w:p w14:paraId="26E79952"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1DF1A706"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C/N</w:t>
            </w:r>
          </w:p>
        </w:tc>
      </w:tr>
      <w:tr w:rsidR="005D49C4" w:rsidRPr="002552B9" w14:paraId="0A6CFEC8" w14:textId="77777777" w:rsidTr="003628FB">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8692BFA" w14:textId="77777777" w:rsidR="005D49C4" w:rsidRPr="002552B9" w:rsidRDefault="005D49C4" w:rsidP="00935885">
            <w:pPr>
              <w:spacing w:after="0"/>
              <w:rPr>
                <w:rFonts w:ascii="Arial" w:hAnsi="Arial" w:cs="Arial"/>
                <w:lang w:val="en-US"/>
              </w:rPr>
            </w:pPr>
            <w:r w:rsidRPr="002552B9">
              <w:rPr>
                <w:rFonts w:ascii="Arial" w:hAnsi="Arial" w:cs="Arial"/>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75C8FF17"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1.50%</w:t>
            </w:r>
          </w:p>
        </w:tc>
        <w:tc>
          <w:tcPr>
            <w:tcW w:w="992" w:type="dxa"/>
            <w:tcBorders>
              <w:top w:val="nil"/>
              <w:left w:val="nil"/>
              <w:bottom w:val="single" w:sz="4" w:space="0" w:color="auto"/>
              <w:right w:val="single" w:sz="4" w:space="0" w:color="auto"/>
            </w:tcBorders>
            <w:shd w:val="clear" w:color="auto" w:fill="auto"/>
            <w:noWrap/>
            <w:vAlign w:val="center"/>
            <w:hideMark/>
          </w:tcPr>
          <w:p w14:paraId="3AEF1D80"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36.5</w:t>
            </w:r>
          </w:p>
        </w:tc>
        <w:tc>
          <w:tcPr>
            <w:tcW w:w="1134" w:type="dxa"/>
            <w:tcBorders>
              <w:top w:val="nil"/>
              <w:left w:val="nil"/>
              <w:bottom w:val="single" w:sz="4" w:space="0" w:color="auto"/>
              <w:right w:val="single" w:sz="4" w:space="0" w:color="auto"/>
            </w:tcBorders>
            <w:shd w:val="clear" w:color="auto" w:fill="auto"/>
            <w:noWrap/>
            <w:vAlign w:val="center"/>
            <w:hideMark/>
          </w:tcPr>
          <w:p w14:paraId="024B92FE"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4.00%</w:t>
            </w:r>
          </w:p>
        </w:tc>
        <w:tc>
          <w:tcPr>
            <w:tcW w:w="992" w:type="dxa"/>
            <w:tcBorders>
              <w:top w:val="nil"/>
              <w:left w:val="nil"/>
              <w:bottom w:val="single" w:sz="4" w:space="0" w:color="auto"/>
              <w:right w:val="single" w:sz="4" w:space="0" w:color="auto"/>
            </w:tcBorders>
            <w:shd w:val="clear" w:color="auto" w:fill="auto"/>
            <w:noWrap/>
            <w:vAlign w:val="center"/>
            <w:hideMark/>
          </w:tcPr>
          <w:p w14:paraId="2852C56F"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28.0</w:t>
            </w:r>
          </w:p>
        </w:tc>
      </w:tr>
      <w:tr w:rsidR="005D49C4" w:rsidRPr="002552B9" w14:paraId="0B55F9DD"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27705C4" w14:textId="77777777" w:rsidR="005D49C4" w:rsidRPr="002552B9" w:rsidRDefault="005D49C4" w:rsidP="00935885">
            <w:pPr>
              <w:spacing w:after="0"/>
              <w:rPr>
                <w:rFonts w:ascii="Arial" w:hAnsi="Arial" w:cs="Arial"/>
                <w:lang w:val="en-US"/>
              </w:rPr>
            </w:pPr>
            <w:r w:rsidRPr="002552B9">
              <w:rPr>
                <w:rFonts w:ascii="Arial" w:hAnsi="Arial" w:cs="Arial"/>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7B24F223"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1.34%</w:t>
            </w:r>
          </w:p>
        </w:tc>
        <w:tc>
          <w:tcPr>
            <w:tcW w:w="992" w:type="dxa"/>
            <w:tcBorders>
              <w:top w:val="nil"/>
              <w:left w:val="nil"/>
              <w:bottom w:val="single" w:sz="4" w:space="0" w:color="auto"/>
              <w:right w:val="single" w:sz="4" w:space="0" w:color="auto"/>
            </w:tcBorders>
            <w:shd w:val="clear" w:color="auto" w:fill="auto"/>
            <w:noWrap/>
            <w:vAlign w:val="center"/>
            <w:hideMark/>
          </w:tcPr>
          <w:p w14:paraId="536A22EC"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37.4</w:t>
            </w:r>
          </w:p>
        </w:tc>
        <w:tc>
          <w:tcPr>
            <w:tcW w:w="1134" w:type="dxa"/>
            <w:tcBorders>
              <w:top w:val="nil"/>
              <w:left w:val="nil"/>
              <w:bottom w:val="single" w:sz="4" w:space="0" w:color="auto"/>
              <w:right w:val="single" w:sz="4" w:space="0" w:color="auto"/>
            </w:tcBorders>
            <w:shd w:val="clear" w:color="auto" w:fill="auto"/>
            <w:noWrap/>
            <w:vAlign w:val="center"/>
            <w:hideMark/>
          </w:tcPr>
          <w:p w14:paraId="29CA9B77"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3.37%</w:t>
            </w:r>
          </w:p>
        </w:tc>
        <w:tc>
          <w:tcPr>
            <w:tcW w:w="992" w:type="dxa"/>
            <w:tcBorders>
              <w:top w:val="nil"/>
              <w:left w:val="nil"/>
              <w:bottom w:val="single" w:sz="4" w:space="0" w:color="auto"/>
              <w:right w:val="single" w:sz="4" w:space="0" w:color="auto"/>
            </w:tcBorders>
            <w:shd w:val="clear" w:color="auto" w:fill="auto"/>
            <w:noWrap/>
            <w:vAlign w:val="center"/>
            <w:hideMark/>
          </w:tcPr>
          <w:p w14:paraId="5CBAF500"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29.5</w:t>
            </w:r>
          </w:p>
        </w:tc>
      </w:tr>
      <w:tr w:rsidR="005D49C4" w:rsidRPr="002552B9" w14:paraId="0BD89149"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C5F463C" w14:textId="77777777" w:rsidR="005D49C4" w:rsidRPr="002552B9" w:rsidRDefault="005D49C4" w:rsidP="00935885">
            <w:pPr>
              <w:spacing w:after="0"/>
              <w:rPr>
                <w:rFonts w:ascii="Arial" w:hAnsi="Arial" w:cs="Arial"/>
                <w:lang w:val="en-US"/>
              </w:rPr>
            </w:pPr>
            <w:r w:rsidRPr="002552B9">
              <w:rPr>
                <w:rFonts w:ascii="Arial" w:hAnsi="Arial" w:cs="Arial"/>
                <w:lang w:val="en-US"/>
              </w:rPr>
              <w:t>LO Phase noise</w:t>
            </w:r>
          </w:p>
        </w:tc>
        <w:tc>
          <w:tcPr>
            <w:tcW w:w="941" w:type="dxa"/>
            <w:tcBorders>
              <w:top w:val="nil"/>
              <w:left w:val="nil"/>
              <w:bottom w:val="single" w:sz="4" w:space="0" w:color="auto"/>
              <w:right w:val="single" w:sz="4" w:space="0" w:color="auto"/>
            </w:tcBorders>
            <w:shd w:val="clear" w:color="auto" w:fill="auto"/>
            <w:noWrap/>
            <w:vAlign w:val="center"/>
            <w:hideMark/>
          </w:tcPr>
          <w:p w14:paraId="6E16596A"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1.78%</w:t>
            </w:r>
          </w:p>
        </w:tc>
        <w:tc>
          <w:tcPr>
            <w:tcW w:w="992" w:type="dxa"/>
            <w:tcBorders>
              <w:top w:val="nil"/>
              <w:left w:val="nil"/>
              <w:bottom w:val="single" w:sz="4" w:space="0" w:color="auto"/>
              <w:right w:val="single" w:sz="4" w:space="0" w:color="auto"/>
            </w:tcBorders>
            <w:shd w:val="clear" w:color="auto" w:fill="auto"/>
            <w:noWrap/>
            <w:vAlign w:val="center"/>
            <w:hideMark/>
          </w:tcPr>
          <w:p w14:paraId="6A712DD1"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35.0</w:t>
            </w:r>
          </w:p>
        </w:tc>
        <w:tc>
          <w:tcPr>
            <w:tcW w:w="1134" w:type="dxa"/>
            <w:tcBorders>
              <w:top w:val="nil"/>
              <w:left w:val="nil"/>
              <w:bottom w:val="single" w:sz="4" w:space="0" w:color="auto"/>
              <w:right w:val="single" w:sz="4" w:space="0" w:color="auto"/>
            </w:tcBorders>
            <w:shd w:val="clear" w:color="auto" w:fill="auto"/>
            <w:noWrap/>
            <w:vAlign w:val="center"/>
            <w:hideMark/>
          </w:tcPr>
          <w:p w14:paraId="12F7A3F0"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2.24%</w:t>
            </w:r>
          </w:p>
        </w:tc>
        <w:tc>
          <w:tcPr>
            <w:tcW w:w="992" w:type="dxa"/>
            <w:tcBorders>
              <w:top w:val="nil"/>
              <w:left w:val="nil"/>
              <w:bottom w:val="single" w:sz="4" w:space="0" w:color="auto"/>
              <w:right w:val="single" w:sz="4" w:space="0" w:color="auto"/>
            </w:tcBorders>
            <w:shd w:val="clear" w:color="auto" w:fill="auto"/>
            <w:noWrap/>
            <w:vAlign w:val="center"/>
            <w:hideMark/>
          </w:tcPr>
          <w:p w14:paraId="4158EF13"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33.0</w:t>
            </w:r>
          </w:p>
        </w:tc>
      </w:tr>
      <w:tr w:rsidR="005D49C4" w:rsidRPr="002552B9" w14:paraId="2ED40F97"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E4A47C8" w14:textId="77777777" w:rsidR="005D49C4" w:rsidRPr="002552B9" w:rsidRDefault="005D49C4" w:rsidP="00935885">
            <w:pPr>
              <w:spacing w:after="0"/>
              <w:rPr>
                <w:rFonts w:ascii="Arial" w:hAnsi="Arial" w:cs="Arial"/>
                <w:lang w:val="en-US"/>
              </w:rPr>
            </w:pPr>
            <w:r w:rsidRPr="002552B9">
              <w:rPr>
                <w:rFonts w:ascii="Arial" w:hAnsi="Arial" w:cs="Arial"/>
                <w:lang w:val="en-US"/>
              </w:rPr>
              <w:t>IQ Image</w:t>
            </w:r>
          </w:p>
        </w:tc>
        <w:tc>
          <w:tcPr>
            <w:tcW w:w="941" w:type="dxa"/>
            <w:tcBorders>
              <w:top w:val="nil"/>
              <w:left w:val="nil"/>
              <w:bottom w:val="single" w:sz="4" w:space="0" w:color="auto"/>
              <w:right w:val="single" w:sz="4" w:space="0" w:color="auto"/>
            </w:tcBorders>
            <w:shd w:val="clear" w:color="auto" w:fill="auto"/>
            <w:noWrap/>
            <w:vAlign w:val="center"/>
            <w:hideMark/>
          </w:tcPr>
          <w:p w14:paraId="52B08837"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2.24%</w:t>
            </w:r>
          </w:p>
        </w:tc>
        <w:tc>
          <w:tcPr>
            <w:tcW w:w="992" w:type="dxa"/>
            <w:tcBorders>
              <w:top w:val="nil"/>
              <w:left w:val="nil"/>
              <w:bottom w:val="single" w:sz="4" w:space="0" w:color="auto"/>
              <w:right w:val="single" w:sz="4" w:space="0" w:color="auto"/>
            </w:tcBorders>
            <w:shd w:val="clear" w:color="auto" w:fill="auto"/>
            <w:noWrap/>
            <w:vAlign w:val="center"/>
            <w:hideMark/>
          </w:tcPr>
          <w:p w14:paraId="59668789"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33.0</w:t>
            </w:r>
          </w:p>
        </w:tc>
        <w:tc>
          <w:tcPr>
            <w:tcW w:w="1134" w:type="dxa"/>
            <w:tcBorders>
              <w:top w:val="nil"/>
              <w:left w:val="nil"/>
              <w:bottom w:val="single" w:sz="4" w:space="0" w:color="auto"/>
              <w:right w:val="single" w:sz="4" w:space="0" w:color="auto"/>
            </w:tcBorders>
            <w:shd w:val="clear" w:color="auto" w:fill="auto"/>
            <w:noWrap/>
            <w:vAlign w:val="center"/>
            <w:hideMark/>
          </w:tcPr>
          <w:p w14:paraId="4D6A7FA4"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5.62%</w:t>
            </w:r>
          </w:p>
        </w:tc>
        <w:tc>
          <w:tcPr>
            <w:tcW w:w="992" w:type="dxa"/>
            <w:tcBorders>
              <w:top w:val="nil"/>
              <w:left w:val="nil"/>
              <w:bottom w:val="single" w:sz="4" w:space="0" w:color="auto"/>
              <w:right w:val="single" w:sz="4" w:space="0" w:color="auto"/>
            </w:tcBorders>
            <w:shd w:val="clear" w:color="auto" w:fill="auto"/>
            <w:noWrap/>
            <w:vAlign w:val="center"/>
            <w:hideMark/>
          </w:tcPr>
          <w:p w14:paraId="09AF8D80"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25.0</w:t>
            </w:r>
          </w:p>
        </w:tc>
      </w:tr>
      <w:tr w:rsidR="005D49C4" w:rsidRPr="002552B9" w14:paraId="3C07930E"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866CE27" w14:textId="77777777" w:rsidR="005D49C4" w:rsidRPr="002552B9" w:rsidRDefault="005D49C4" w:rsidP="00935885">
            <w:pPr>
              <w:spacing w:after="0"/>
              <w:rPr>
                <w:rFonts w:ascii="Arial" w:hAnsi="Arial" w:cs="Arial"/>
                <w:lang w:val="en-US"/>
              </w:rPr>
            </w:pPr>
          </w:p>
        </w:tc>
        <w:tc>
          <w:tcPr>
            <w:tcW w:w="941" w:type="dxa"/>
            <w:tcBorders>
              <w:top w:val="nil"/>
              <w:left w:val="nil"/>
              <w:bottom w:val="single" w:sz="4" w:space="0" w:color="auto"/>
              <w:right w:val="single" w:sz="4" w:space="0" w:color="auto"/>
            </w:tcBorders>
            <w:shd w:val="clear" w:color="auto" w:fill="auto"/>
            <w:noWrap/>
            <w:vAlign w:val="center"/>
            <w:hideMark/>
          </w:tcPr>
          <w:p w14:paraId="3AFF6DC8" w14:textId="77777777" w:rsidR="005D49C4" w:rsidRPr="002552B9" w:rsidRDefault="005D49C4" w:rsidP="00935885">
            <w:pPr>
              <w:spacing w:after="0"/>
              <w:jc w:val="center"/>
              <w:rPr>
                <w:rFonts w:ascii="Arial" w:hAnsi="Arial" w:cs="Arial"/>
                <w:lang w:val="en-US"/>
              </w:rPr>
            </w:pPr>
          </w:p>
        </w:tc>
        <w:tc>
          <w:tcPr>
            <w:tcW w:w="992" w:type="dxa"/>
            <w:tcBorders>
              <w:top w:val="nil"/>
              <w:left w:val="nil"/>
              <w:bottom w:val="single" w:sz="4" w:space="0" w:color="auto"/>
              <w:right w:val="single" w:sz="4" w:space="0" w:color="auto"/>
            </w:tcBorders>
            <w:shd w:val="clear" w:color="auto" w:fill="auto"/>
            <w:noWrap/>
            <w:vAlign w:val="center"/>
            <w:hideMark/>
          </w:tcPr>
          <w:p w14:paraId="742373A9" w14:textId="77777777" w:rsidR="005D49C4" w:rsidRPr="002552B9" w:rsidRDefault="005D49C4" w:rsidP="00935885">
            <w:pPr>
              <w:spacing w:after="0"/>
              <w:jc w:val="center"/>
              <w:rPr>
                <w:rFonts w:ascii="Arial" w:hAnsi="Arial" w:cs="Arial"/>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14:paraId="0F190AB7" w14:textId="77777777" w:rsidR="005D49C4" w:rsidRPr="002552B9" w:rsidRDefault="005D49C4" w:rsidP="00935885">
            <w:pPr>
              <w:spacing w:after="0"/>
              <w:jc w:val="center"/>
              <w:rPr>
                <w:rFonts w:ascii="Arial" w:hAnsi="Arial" w:cs="Arial"/>
                <w:lang w:val="en-US"/>
              </w:rPr>
            </w:pPr>
          </w:p>
        </w:tc>
        <w:tc>
          <w:tcPr>
            <w:tcW w:w="992" w:type="dxa"/>
            <w:tcBorders>
              <w:top w:val="nil"/>
              <w:left w:val="nil"/>
              <w:bottom w:val="single" w:sz="4" w:space="0" w:color="auto"/>
              <w:right w:val="single" w:sz="4" w:space="0" w:color="auto"/>
            </w:tcBorders>
            <w:shd w:val="clear" w:color="auto" w:fill="auto"/>
            <w:noWrap/>
            <w:vAlign w:val="center"/>
            <w:hideMark/>
          </w:tcPr>
          <w:p w14:paraId="4EBCCCBF" w14:textId="77777777" w:rsidR="005D49C4" w:rsidRPr="002552B9" w:rsidRDefault="005D49C4" w:rsidP="00935885">
            <w:pPr>
              <w:spacing w:after="0"/>
              <w:jc w:val="center"/>
              <w:rPr>
                <w:rFonts w:ascii="Arial" w:hAnsi="Arial" w:cs="Arial"/>
                <w:lang w:val="en-US"/>
              </w:rPr>
            </w:pPr>
          </w:p>
        </w:tc>
      </w:tr>
      <w:tr w:rsidR="005D49C4" w:rsidRPr="002552B9" w14:paraId="7F97F66D"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9A1477F" w14:textId="77777777" w:rsidR="005D49C4" w:rsidRPr="002552B9" w:rsidRDefault="005D49C4" w:rsidP="00935885">
            <w:pPr>
              <w:spacing w:after="0"/>
              <w:rPr>
                <w:rFonts w:ascii="Arial" w:hAnsi="Arial" w:cs="Arial"/>
                <w:lang w:val="en-US"/>
              </w:rPr>
            </w:pPr>
            <w:r w:rsidRPr="002552B9">
              <w:rPr>
                <w:rFonts w:ascii="Arial" w:hAnsi="Arial" w:cs="Arial"/>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0B408A96"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3.50%</w:t>
            </w:r>
          </w:p>
        </w:tc>
        <w:tc>
          <w:tcPr>
            <w:tcW w:w="992" w:type="dxa"/>
            <w:tcBorders>
              <w:top w:val="nil"/>
              <w:left w:val="nil"/>
              <w:bottom w:val="single" w:sz="4" w:space="0" w:color="auto"/>
              <w:right w:val="single" w:sz="4" w:space="0" w:color="auto"/>
            </w:tcBorders>
            <w:shd w:val="clear" w:color="auto" w:fill="auto"/>
            <w:noWrap/>
            <w:vAlign w:val="center"/>
            <w:hideMark/>
          </w:tcPr>
          <w:p w14:paraId="46115FDA"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29.1</w:t>
            </w:r>
          </w:p>
        </w:tc>
        <w:tc>
          <w:tcPr>
            <w:tcW w:w="1134" w:type="dxa"/>
            <w:tcBorders>
              <w:top w:val="nil"/>
              <w:left w:val="nil"/>
              <w:bottom w:val="single" w:sz="4" w:space="0" w:color="auto"/>
              <w:right w:val="single" w:sz="4" w:space="0" w:color="auto"/>
            </w:tcBorders>
            <w:shd w:val="clear" w:color="auto" w:fill="auto"/>
            <w:noWrap/>
            <w:vAlign w:val="center"/>
            <w:hideMark/>
          </w:tcPr>
          <w:p w14:paraId="2397135A"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8.00%</w:t>
            </w:r>
          </w:p>
        </w:tc>
        <w:tc>
          <w:tcPr>
            <w:tcW w:w="992" w:type="dxa"/>
            <w:tcBorders>
              <w:top w:val="nil"/>
              <w:left w:val="nil"/>
              <w:bottom w:val="single" w:sz="4" w:space="0" w:color="auto"/>
              <w:right w:val="single" w:sz="4" w:space="0" w:color="auto"/>
            </w:tcBorders>
            <w:shd w:val="clear" w:color="auto" w:fill="auto"/>
            <w:noWrap/>
            <w:vAlign w:val="center"/>
            <w:hideMark/>
          </w:tcPr>
          <w:p w14:paraId="75CE1F69" w14:textId="77777777" w:rsidR="005D49C4" w:rsidRPr="002552B9" w:rsidRDefault="005D49C4" w:rsidP="00935885">
            <w:pPr>
              <w:spacing w:after="0"/>
              <w:jc w:val="center"/>
              <w:rPr>
                <w:rFonts w:ascii="Arial" w:hAnsi="Arial" w:cs="Arial"/>
                <w:lang w:val="en-US"/>
              </w:rPr>
            </w:pPr>
            <w:r w:rsidRPr="002552B9">
              <w:rPr>
                <w:rFonts w:ascii="Arial" w:hAnsi="Arial" w:cs="Arial"/>
                <w:lang w:val="en-US"/>
              </w:rPr>
              <w:t>21.9</w:t>
            </w:r>
          </w:p>
        </w:tc>
      </w:tr>
    </w:tbl>
    <w:p w14:paraId="1223AB81" w14:textId="24D8667A" w:rsidR="008518EE" w:rsidRDefault="008518EE" w:rsidP="00796246">
      <w:pPr>
        <w:rPr>
          <w:lang w:val="en-US"/>
        </w:rPr>
      </w:pPr>
    </w:p>
    <w:p w14:paraId="51AB522E" w14:textId="5E4F3135" w:rsidR="00D55D47" w:rsidRDefault="007A6531" w:rsidP="00D55D47">
      <w:pPr>
        <w:pStyle w:val="Heading2"/>
        <w:tabs>
          <w:tab w:val="clear" w:pos="5256"/>
        </w:tabs>
        <w:ind w:left="630" w:hanging="630"/>
        <w:rPr>
          <w:lang w:val="en-US"/>
        </w:rPr>
      </w:pPr>
      <w:r>
        <w:rPr>
          <w:lang w:val="en-US"/>
        </w:rPr>
        <w:t>Simulation results</w:t>
      </w:r>
    </w:p>
    <w:p w14:paraId="64694FE1" w14:textId="09E976F1" w:rsidR="003951DB" w:rsidRDefault="003951DB" w:rsidP="003951DB">
      <w:pPr>
        <w:pStyle w:val="Heading3"/>
        <w:rPr>
          <w:lang w:val="en-US"/>
        </w:rPr>
      </w:pPr>
      <w:r>
        <w:rPr>
          <w:lang w:val="en-US"/>
        </w:rPr>
        <w:t>General emission mask</w:t>
      </w:r>
    </w:p>
    <w:p w14:paraId="69378E2F" w14:textId="03DB7560" w:rsidR="00A51CA1" w:rsidRDefault="00A51CA1" w:rsidP="00A51CA1">
      <w:pPr>
        <w:rPr>
          <w:lang w:val="en-US"/>
        </w:rPr>
      </w:pPr>
      <w:r>
        <w:rPr>
          <w:lang w:val="en-US"/>
        </w:rPr>
        <w:t>The first evaluation is to compare the SEM general emission requirement.  In [</w:t>
      </w:r>
      <w:r w:rsidR="00726CC5">
        <w:rPr>
          <w:lang w:val="en-US"/>
        </w:rPr>
        <w:t>6</w:t>
      </w:r>
      <w:r>
        <w:rPr>
          <w:lang w:val="en-US"/>
        </w:rPr>
        <w:t>] it was proposed to apply the NR general SEM mask, but the agreed starting point from RAN4 #92bis was the proposal in [</w:t>
      </w:r>
      <w:r w:rsidR="00726CC5">
        <w:rPr>
          <w:lang w:val="en-US"/>
        </w:rPr>
        <w:t>5</w:t>
      </w:r>
      <w:r>
        <w:rPr>
          <w:lang w:val="en-US"/>
        </w:rPr>
        <w:t>].  For a fully allocated waveform when evaluating only these two criteria themselves to remove the influence of any other requirement, the results are plotted below as other waveform parameters are varied (modulation from QPSK, 16QAM, 64QAM, 256QAM, SCS of 15 kHz, CP-OFDM and DFT-S precoding, 20 MHz channel)</w:t>
      </w:r>
      <w:r w:rsidR="00D02441">
        <w:rPr>
          <w:lang w:val="en-US"/>
        </w:rPr>
        <w:t xml:space="preserve">.  From the figure below, </w:t>
      </w:r>
      <w:proofErr w:type="gramStart"/>
      <w:r w:rsidR="00D02441">
        <w:rPr>
          <w:lang w:val="en-US"/>
        </w:rPr>
        <w:t>it can be seen that mask</w:t>
      </w:r>
      <w:proofErr w:type="gramEnd"/>
      <w:r w:rsidR="00D02441">
        <w:rPr>
          <w:lang w:val="en-US"/>
        </w:rPr>
        <w:t xml:space="preserve"> from [</w:t>
      </w:r>
      <w:r w:rsidR="00726CC5">
        <w:rPr>
          <w:lang w:val="en-US"/>
        </w:rPr>
        <w:t>5</w:t>
      </w:r>
      <w:r w:rsidR="00D02441">
        <w:rPr>
          <w:lang w:val="en-US"/>
        </w:rPr>
        <w:t xml:space="preserve">] </w:t>
      </w:r>
      <w:r w:rsidR="00220C2C">
        <w:rPr>
          <w:lang w:val="en-US"/>
        </w:rPr>
        <w:t>imposes a reduction in maximum output power of on average 1.5 dB and as much as 2.7 dB compared to the NR general SEM.</w:t>
      </w:r>
    </w:p>
    <w:p w14:paraId="41970646" w14:textId="77777777" w:rsidR="00220C2C" w:rsidRDefault="00220C2C" w:rsidP="00A51CA1">
      <w:pPr>
        <w:rPr>
          <w:lang w:val="en-US"/>
        </w:rPr>
      </w:pPr>
    </w:p>
    <w:p w14:paraId="600AD5EE" w14:textId="77777777" w:rsidR="00220C2C" w:rsidRDefault="00220C2C" w:rsidP="00A51CA1">
      <w:pPr>
        <w:rPr>
          <w:lang w:val="en-US"/>
        </w:rPr>
      </w:pPr>
    </w:p>
    <w:p w14:paraId="7B778914" w14:textId="59D874EF" w:rsidR="00A51CA1" w:rsidRPr="00A51CA1" w:rsidRDefault="00220C2C" w:rsidP="00A51CA1">
      <w:pPr>
        <w:rPr>
          <w:lang w:val="en-US"/>
        </w:rPr>
      </w:pPr>
      <w:r>
        <w:rPr>
          <w:noProof/>
        </w:rPr>
        <w:lastRenderedPageBreak/>
        <w:drawing>
          <wp:inline distT="0" distB="0" distL="0" distR="0" wp14:anchorId="3ECC4F18" wp14:editId="7764AA16">
            <wp:extent cx="6115685" cy="4864100"/>
            <wp:effectExtent l="0" t="0" r="18415" b="12700"/>
            <wp:docPr id="5" name="Chart 5">
              <a:extLst xmlns:a="http://schemas.openxmlformats.org/drawingml/2006/main">
                <a:ext uri="{FF2B5EF4-FFF2-40B4-BE49-F238E27FC236}">
                  <a16:creationId xmlns:a16="http://schemas.microsoft.com/office/drawing/2014/main" id="{88467914-7CCF-456D-8A17-E33B1190DD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A21CC6F" w14:textId="28CA3058" w:rsidR="00220C2C" w:rsidRPr="00953A01" w:rsidRDefault="00220C2C" w:rsidP="00733B95">
      <w:pPr>
        <w:rPr>
          <w:b/>
          <w:lang w:val="en-US"/>
        </w:rPr>
      </w:pPr>
      <w:r w:rsidRPr="00953A01">
        <w:rPr>
          <w:b/>
          <w:lang w:val="en-US"/>
        </w:rPr>
        <w:t xml:space="preserve">Observation:  The </w:t>
      </w:r>
      <w:r w:rsidR="00953A01" w:rsidRPr="00953A01">
        <w:rPr>
          <w:b/>
          <w:lang w:val="en-US"/>
        </w:rPr>
        <w:t>proposed general emission mask requirement from [</w:t>
      </w:r>
      <w:r w:rsidR="00726CC5">
        <w:rPr>
          <w:b/>
          <w:lang w:val="en-US"/>
        </w:rPr>
        <w:t>5]</w:t>
      </w:r>
      <w:r w:rsidR="00953A01" w:rsidRPr="00953A01">
        <w:rPr>
          <w:b/>
          <w:lang w:val="en-US"/>
        </w:rPr>
        <w:t xml:space="preserve"> degrades the maximum output power by as much as 2.7 dB compared to the general NR SEM mask.</w:t>
      </w:r>
      <w:r w:rsidR="00863670">
        <w:rPr>
          <w:b/>
          <w:lang w:val="en-US"/>
        </w:rPr>
        <w:t xml:space="preserve">  </w:t>
      </w:r>
    </w:p>
    <w:p w14:paraId="7518828A" w14:textId="1F284EAD" w:rsidR="00953A01" w:rsidRPr="00953A01" w:rsidRDefault="00953A01" w:rsidP="00733B95">
      <w:pPr>
        <w:rPr>
          <w:b/>
          <w:lang w:val="en-US"/>
        </w:rPr>
      </w:pPr>
      <w:r w:rsidRPr="00953A01">
        <w:rPr>
          <w:b/>
          <w:lang w:val="en-US"/>
        </w:rPr>
        <w:t>Proposal:  Apply the NR general SEM mask as the general requirement.  There is no justification to degrade the uplink link budget by as much as 2.7 dB if an ETSI-type mask is not required where the UE is being operated.</w:t>
      </w:r>
    </w:p>
    <w:p w14:paraId="70D60A1F" w14:textId="6CFF2281" w:rsidR="003951DB" w:rsidRPr="003951DB" w:rsidRDefault="003951DB" w:rsidP="00935885">
      <w:pPr>
        <w:pStyle w:val="Heading3"/>
        <w:rPr>
          <w:lang w:val="en-US"/>
        </w:rPr>
      </w:pPr>
      <w:r w:rsidRPr="003951DB">
        <w:rPr>
          <w:lang w:val="en-US"/>
        </w:rPr>
        <w:t>ACLR</w:t>
      </w:r>
    </w:p>
    <w:p w14:paraId="436949FD" w14:textId="19B5263D" w:rsidR="00733B95" w:rsidRDefault="00953A01" w:rsidP="00733B95">
      <w:pPr>
        <w:rPr>
          <w:lang w:val="en-US"/>
        </w:rPr>
      </w:pPr>
      <w:r>
        <w:rPr>
          <w:lang w:val="en-US"/>
        </w:rPr>
        <w:t xml:space="preserve">The next evaluation is a comparison of ACLR among the options 25.5, 27, and 30 </w:t>
      </w:r>
      <w:proofErr w:type="spellStart"/>
      <w:r>
        <w:rPr>
          <w:lang w:val="en-US"/>
        </w:rPr>
        <w:t>dB.</w:t>
      </w:r>
      <w:proofErr w:type="spellEnd"/>
      <w:r w:rsidR="009470E9">
        <w:rPr>
          <w:lang w:val="en-US"/>
        </w:rPr>
        <w:t xml:space="preserve">  For this, </w:t>
      </w:r>
      <w:r w:rsidR="00E620F8">
        <w:rPr>
          <w:lang w:val="en-US"/>
        </w:rPr>
        <w:t xml:space="preserve">all modulations, waveforms, CP-OFDM and DFT-S, 15 kHz and 30 kHz SCS were simulated.  An obvious trend observed is that ACLR of 27 dB and 30 dB degrades output power by approximately 0.5 to 1.5 dB compared to 25.5 </w:t>
      </w:r>
      <w:proofErr w:type="spellStart"/>
      <w:r w:rsidR="00E620F8">
        <w:rPr>
          <w:lang w:val="en-US"/>
        </w:rPr>
        <w:t>dB.</w:t>
      </w:r>
      <w:proofErr w:type="spellEnd"/>
      <w:r w:rsidR="00E620F8">
        <w:rPr>
          <w:lang w:val="en-US"/>
        </w:rPr>
        <w:t xml:space="preserve">  The other observation is that the single </w:t>
      </w:r>
      <w:proofErr w:type="gramStart"/>
      <w:r w:rsidR="00E620F8">
        <w:rPr>
          <w:lang w:val="en-US"/>
        </w:rPr>
        <w:t>interlace</w:t>
      </w:r>
      <w:proofErr w:type="gramEnd"/>
      <w:r w:rsidR="00E620F8">
        <w:rPr>
          <w:lang w:val="en-US"/>
        </w:rPr>
        <w:t xml:space="preserve"> waveforms, though not readily identifiable in the diagram, </w:t>
      </w:r>
      <w:r w:rsidR="00C206A8">
        <w:rPr>
          <w:lang w:val="en-US"/>
        </w:rPr>
        <w:t>show degraded output power for the same ACLR.  The amount of degradation is larger for more stringent values of ACLR.  It is anticipated that the sparse interlaced waveforms will require higher MPR than more dense waveforms.</w:t>
      </w:r>
    </w:p>
    <w:p w14:paraId="5588A3FD" w14:textId="6A945339" w:rsidR="00C206A8" w:rsidRPr="00C206A8" w:rsidRDefault="00C206A8" w:rsidP="00733B95">
      <w:pPr>
        <w:rPr>
          <w:b/>
          <w:lang w:val="en-US"/>
        </w:rPr>
      </w:pPr>
      <w:r w:rsidRPr="00C206A8">
        <w:rPr>
          <w:b/>
          <w:lang w:val="en-US"/>
        </w:rPr>
        <w:t xml:space="preserve">Observation:  ACLR of 27 dB requires approximately 0.5 dB more MPR than ACLR of 25.5 </w:t>
      </w:r>
      <w:proofErr w:type="spellStart"/>
      <w:r w:rsidRPr="00C206A8">
        <w:rPr>
          <w:b/>
          <w:lang w:val="en-US"/>
        </w:rPr>
        <w:t>dB.</w:t>
      </w:r>
      <w:proofErr w:type="spellEnd"/>
      <w:r w:rsidRPr="00C206A8">
        <w:rPr>
          <w:b/>
          <w:lang w:val="en-US"/>
        </w:rPr>
        <w:t xml:space="preserve">  ACLR of 30 dB requires approximately 1.5 dB more MPR than ACLR of 25.5 </w:t>
      </w:r>
      <w:proofErr w:type="spellStart"/>
      <w:r w:rsidRPr="00C206A8">
        <w:rPr>
          <w:b/>
          <w:lang w:val="en-US"/>
        </w:rPr>
        <w:t>dB.</w:t>
      </w:r>
      <w:proofErr w:type="spellEnd"/>
      <w:r w:rsidRPr="00C206A8">
        <w:rPr>
          <w:b/>
          <w:lang w:val="en-US"/>
        </w:rPr>
        <w:t xml:space="preserve">  Sparse interlaced waveforms will require more MPR.</w:t>
      </w:r>
    </w:p>
    <w:p w14:paraId="11F7DB04" w14:textId="156A50F5" w:rsidR="00953A01" w:rsidRDefault="009470E9" w:rsidP="00733B95">
      <w:pPr>
        <w:rPr>
          <w:lang w:val="en-US"/>
        </w:rPr>
      </w:pPr>
      <w:r>
        <w:rPr>
          <w:noProof/>
        </w:rPr>
        <w:lastRenderedPageBreak/>
        <w:drawing>
          <wp:inline distT="0" distB="0" distL="0" distR="0" wp14:anchorId="2AB07490" wp14:editId="40152107">
            <wp:extent cx="6115685" cy="5078730"/>
            <wp:effectExtent l="0" t="0" r="18415" b="7620"/>
            <wp:docPr id="1" name="Chart 1">
              <a:extLst xmlns:a="http://schemas.openxmlformats.org/drawingml/2006/main">
                <a:ext uri="{FF2B5EF4-FFF2-40B4-BE49-F238E27FC236}">
                  <a16:creationId xmlns:a16="http://schemas.microsoft.com/office/drawing/2014/main" id="{D82D5F40-64F0-40C9-B3CA-912EC2111F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0B85246" w14:textId="71454A11" w:rsidR="003951DB" w:rsidRPr="003951DB" w:rsidRDefault="003951DB" w:rsidP="003951DB">
      <w:pPr>
        <w:pStyle w:val="Heading3"/>
        <w:rPr>
          <w:lang w:val="en-US"/>
        </w:rPr>
      </w:pPr>
      <w:r>
        <w:rPr>
          <w:lang w:val="en-US"/>
        </w:rPr>
        <w:t>Maximum output power</w:t>
      </w:r>
    </w:p>
    <w:p w14:paraId="5BF7A0E5" w14:textId="0D82F942" w:rsidR="008A04B5" w:rsidRDefault="008A04B5" w:rsidP="00733B95">
      <w:pPr>
        <w:rPr>
          <w:lang w:val="en-US"/>
        </w:rPr>
      </w:pPr>
      <w:r>
        <w:rPr>
          <w:lang w:val="en-US"/>
        </w:rPr>
        <w:t>Under the most benign set of conditions, the achievable maximum output power is plotted below.  The ACLR is 25.5 dB, the general NR SEM applies as the general emission requirements, NR general spurious emissions of -30 dBm/MHz is required.  Since EVM is not checked, only QPSK modulation is included but both DFT-S and CP-OFDM are represented.  15 kHz and 30 kHz SCS are included with both full allocation and single interlace allocation.</w:t>
      </w:r>
      <w:r w:rsidR="003951DB">
        <w:rPr>
          <w:lang w:val="en-US"/>
        </w:rPr>
        <w:t xml:space="preserve">  In the lower figure, all waveforms simulated are included, distinguished by DFT-S or CP-OFDM.  </w:t>
      </w:r>
      <w:proofErr w:type="gramStart"/>
      <w:r w:rsidR="003951DB">
        <w:rPr>
          <w:lang w:val="en-US"/>
        </w:rPr>
        <w:t>It can be seen that no</w:t>
      </w:r>
      <w:proofErr w:type="gramEnd"/>
      <w:r w:rsidR="003951DB">
        <w:rPr>
          <w:lang w:val="en-US"/>
        </w:rPr>
        <w:t xml:space="preserve"> waveform is able to meet 20 dBm MOP and that the impact of CP-OFDM is MOP loss of approximately 0.8 </w:t>
      </w:r>
      <w:proofErr w:type="spellStart"/>
      <w:r w:rsidR="003951DB">
        <w:rPr>
          <w:lang w:val="en-US"/>
        </w:rPr>
        <w:t>dB.</w:t>
      </w:r>
      <w:proofErr w:type="spellEnd"/>
    </w:p>
    <w:p w14:paraId="5AC667AA" w14:textId="419017F4" w:rsidR="008A04B5" w:rsidRPr="008A04B5" w:rsidRDefault="008A04B5" w:rsidP="00733B95">
      <w:pPr>
        <w:rPr>
          <w:b/>
          <w:lang w:val="en-US"/>
        </w:rPr>
      </w:pPr>
      <w:r w:rsidRPr="008A04B5">
        <w:rPr>
          <w:b/>
          <w:lang w:val="en-US"/>
        </w:rPr>
        <w:t>Observation:  For the waveforms observed on the PA modeled, it is not possible to reach PC5 maximum output power level of 20 dBm for the most relaxed requirements.  More stringent requirements will only degrade this achievable MOP.</w:t>
      </w:r>
    </w:p>
    <w:p w14:paraId="16B31DEA" w14:textId="7627FE87" w:rsidR="008A04B5" w:rsidRDefault="008A04B5" w:rsidP="00733B95">
      <w:pPr>
        <w:rPr>
          <w:lang w:val="en-US"/>
        </w:rPr>
      </w:pPr>
      <w:r>
        <w:rPr>
          <w:noProof/>
        </w:rPr>
        <w:lastRenderedPageBreak/>
        <w:drawing>
          <wp:inline distT="0" distB="0" distL="0" distR="0" wp14:anchorId="5731C508" wp14:editId="4769150E">
            <wp:extent cx="5957888" cy="4705350"/>
            <wp:effectExtent l="0" t="0" r="5080" b="0"/>
            <wp:docPr id="6" name="Chart 6">
              <a:extLst xmlns:a="http://schemas.openxmlformats.org/drawingml/2006/main">
                <a:ext uri="{FF2B5EF4-FFF2-40B4-BE49-F238E27FC236}">
                  <a16:creationId xmlns:a16="http://schemas.microsoft.com/office/drawing/2014/main" id="{CA879F9B-950C-45C2-BC86-D07492129E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75C6C90" w14:textId="2175B7B0" w:rsidR="003951DB" w:rsidRPr="00733B95" w:rsidRDefault="003951DB" w:rsidP="00733B95">
      <w:pPr>
        <w:rPr>
          <w:lang w:val="en-US"/>
        </w:rPr>
      </w:pPr>
      <w:r>
        <w:rPr>
          <w:noProof/>
        </w:rPr>
        <w:lastRenderedPageBreak/>
        <w:drawing>
          <wp:inline distT="0" distB="0" distL="0" distR="0" wp14:anchorId="3C14AB09" wp14:editId="25598C36">
            <wp:extent cx="5957888" cy="4705350"/>
            <wp:effectExtent l="0" t="0" r="5080" b="0"/>
            <wp:docPr id="7" name="Chart 7">
              <a:extLst xmlns:a="http://schemas.openxmlformats.org/drawingml/2006/main">
                <a:ext uri="{FF2B5EF4-FFF2-40B4-BE49-F238E27FC236}">
                  <a16:creationId xmlns:a16="http://schemas.microsoft.com/office/drawing/2014/main" id="{AD946E43-5A64-443E-B8EC-C285691D60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169D7F7" w14:textId="74A1063B" w:rsidR="005002B8" w:rsidRDefault="005002B8" w:rsidP="007A6531">
      <w:pPr>
        <w:rPr>
          <w:highlight w:val="yellow"/>
          <w:lang w:val="en-US"/>
        </w:rPr>
      </w:pP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7D4B2571" w14:textId="77777777" w:rsidR="00AD4A40" w:rsidRDefault="00863806" w:rsidP="00812FCE">
      <w:pPr>
        <w:rPr>
          <w:lang w:val="en-US"/>
        </w:rPr>
      </w:pPr>
      <w:r>
        <w:rPr>
          <w:lang w:val="en-US"/>
        </w:rPr>
        <w:t xml:space="preserve">Additional </w:t>
      </w:r>
      <w:r w:rsidR="004C5AFC">
        <w:rPr>
          <w:lang w:val="en-US"/>
        </w:rPr>
        <w:t>simulation results are provided to illustrate the output power achievable</w:t>
      </w:r>
      <w:r w:rsidR="00052084">
        <w:rPr>
          <w:lang w:val="en-US"/>
        </w:rPr>
        <w:t xml:space="preserve"> with single carrier NR-U waveforms</w:t>
      </w:r>
      <w:r w:rsidR="004C5AFC">
        <w:rPr>
          <w:lang w:val="en-US"/>
        </w:rPr>
        <w:t xml:space="preserve"> to meet emission requirements</w:t>
      </w:r>
      <w:r w:rsidR="00052084">
        <w:rPr>
          <w:lang w:val="en-US"/>
        </w:rPr>
        <w:t xml:space="preserve"> reusing a PA originally designed for </w:t>
      </w:r>
      <w:proofErr w:type="spellStart"/>
      <w:r w:rsidR="00052084">
        <w:rPr>
          <w:lang w:val="en-US"/>
        </w:rPr>
        <w:t>WiFi</w:t>
      </w:r>
      <w:proofErr w:type="spellEnd"/>
      <w:r w:rsidR="00052084">
        <w:rPr>
          <w:lang w:val="en-US"/>
        </w:rPr>
        <w:t xml:space="preserve"> applications</w:t>
      </w:r>
      <w:r w:rsidR="003F1CE6">
        <w:rPr>
          <w:lang w:val="en-US"/>
        </w:rPr>
        <w:t>.</w:t>
      </w:r>
      <w:r w:rsidR="004C5AFC">
        <w:rPr>
          <w:lang w:val="en-US"/>
        </w:rPr>
        <w:t xml:space="preserve">  </w:t>
      </w:r>
      <w:r w:rsidR="00812FCE">
        <w:rPr>
          <w:lang w:val="en-US"/>
        </w:rPr>
        <w:t xml:space="preserve">The results </w:t>
      </w:r>
      <w:r w:rsidR="006F4484">
        <w:rPr>
          <w:lang w:val="en-US"/>
        </w:rPr>
        <w:t xml:space="preserve">show the impact of various emission requirements such as ACLR, SEM, and EVM on the achievable maximum output power to be possibly included in an MPR specification for a PC5 20 dBm power class.  </w:t>
      </w:r>
    </w:p>
    <w:p w14:paraId="5D879AED" w14:textId="3400540C" w:rsidR="00AD4A40" w:rsidRDefault="00AD4A40" w:rsidP="00812FCE">
      <w:pPr>
        <w:rPr>
          <w:lang w:val="en-US"/>
        </w:rPr>
      </w:pPr>
      <w:r>
        <w:rPr>
          <w:lang w:val="en-US"/>
        </w:rPr>
        <w:t>The following observations are made</w:t>
      </w:r>
    </w:p>
    <w:p w14:paraId="5881ED05" w14:textId="6FAD63C7" w:rsidR="00AD4A40" w:rsidRPr="00953A01" w:rsidRDefault="00AD4A40" w:rsidP="00AD4A40">
      <w:pPr>
        <w:rPr>
          <w:b/>
          <w:lang w:val="en-US"/>
        </w:rPr>
      </w:pPr>
      <w:r w:rsidRPr="00953A01">
        <w:rPr>
          <w:b/>
          <w:lang w:val="en-US"/>
        </w:rPr>
        <w:t>Observation:  The proposed general emission mask requirement from [1] degrades the maximum output power by as much as 2.7 dB compared to the general NR SEM mask.</w:t>
      </w:r>
      <w:r>
        <w:rPr>
          <w:b/>
          <w:lang w:val="en-US"/>
        </w:rPr>
        <w:t xml:space="preserve">  </w:t>
      </w:r>
    </w:p>
    <w:p w14:paraId="326975F4" w14:textId="77777777" w:rsidR="00AD4A40" w:rsidRPr="00C206A8" w:rsidRDefault="00AD4A40" w:rsidP="00AD4A40">
      <w:pPr>
        <w:rPr>
          <w:b/>
          <w:lang w:val="en-US"/>
        </w:rPr>
      </w:pPr>
      <w:r w:rsidRPr="00C206A8">
        <w:rPr>
          <w:b/>
          <w:lang w:val="en-US"/>
        </w:rPr>
        <w:t xml:space="preserve">Observation:  ACLR of 27 dB requires approximately 0.5 dB more MPR than ACLR of 25.5 </w:t>
      </w:r>
      <w:proofErr w:type="spellStart"/>
      <w:r w:rsidRPr="00C206A8">
        <w:rPr>
          <w:b/>
          <w:lang w:val="en-US"/>
        </w:rPr>
        <w:t>dB.</w:t>
      </w:r>
      <w:proofErr w:type="spellEnd"/>
      <w:r w:rsidRPr="00C206A8">
        <w:rPr>
          <w:b/>
          <w:lang w:val="en-US"/>
        </w:rPr>
        <w:t xml:space="preserve">  ACLR of 30 dB requires approximately 1.5 dB more MPR than ACLR of 25.5 </w:t>
      </w:r>
      <w:proofErr w:type="spellStart"/>
      <w:r w:rsidRPr="00C206A8">
        <w:rPr>
          <w:b/>
          <w:lang w:val="en-US"/>
        </w:rPr>
        <w:t>dB.</w:t>
      </w:r>
      <w:proofErr w:type="spellEnd"/>
      <w:r w:rsidRPr="00C206A8">
        <w:rPr>
          <w:b/>
          <w:lang w:val="en-US"/>
        </w:rPr>
        <w:t xml:space="preserve">  Sparse interlaced waveforms will require more MPR.</w:t>
      </w:r>
    </w:p>
    <w:p w14:paraId="099B6649" w14:textId="77777777" w:rsidR="00AD4A40" w:rsidRPr="008A04B5" w:rsidRDefault="00AD4A40" w:rsidP="00AD4A40">
      <w:pPr>
        <w:rPr>
          <w:b/>
          <w:lang w:val="en-US"/>
        </w:rPr>
      </w:pPr>
      <w:r w:rsidRPr="008A04B5">
        <w:rPr>
          <w:b/>
          <w:lang w:val="en-US"/>
        </w:rPr>
        <w:t>Observation:  For the waveforms observed on the PA modeled, it is not possible to reach PC5 maximum output power level of 20 dBm for the most relaxed requirements.  More stringent requirements will only degrade this achievable MOP.</w:t>
      </w:r>
    </w:p>
    <w:p w14:paraId="0BA51E23" w14:textId="783358C8" w:rsidR="00AD4A40" w:rsidRDefault="00AD4A40" w:rsidP="00812FCE">
      <w:pPr>
        <w:rPr>
          <w:lang w:val="en-US"/>
        </w:rPr>
      </w:pPr>
      <w:r>
        <w:rPr>
          <w:lang w:val="en-US"/>
        </w:rPr>
        <w:t>In general, it is found that more stringent emission requirements result is reduced maximum output power and therefore reduced uplink link budget.  In some cases, this may be justified for example to comply with regional regulatory requirements.  However, for general requirements it is proposed that the most relaxed requirements be defined to enable the</w:t>
      </w:r>
      <w:r w:rsidR="008961C8">
        <w:rPr>
          <w:lang w:val="en-US"/>
        </w:rPr>
        <w:t xml:space="preserve"> most robust NR-U uplink operation for deployments where tighter emission requirements are not needed.  Where they are needed, it has already been agreed that an NS signaling approach can be adopted and necessarily the uplink power will be reduced accordingly.</w:t>
      </w:r>
    </w:p>
    <w:p w14:paraId="64E1EA1D" w14:textId="548B27C0" w:rsidR="008961C8" w:rsidRDefault="008961C8" w:rsidP="00812FCE">
      <w:pPr>
        <w:rPr>
          <w:lang w:val="en-US"/>
        </w:rPr>
      </w:pPr>
      <w:r>
        <w:rPr>
          <w:lang w:val="en-US"/>
        </w:rPr>
        <w:lastRenderedPageBreak/>
        <w:t>The impact to maximum output power is even more profound since for the PA modeled in this contribution, it appears that 20 dBm can not be achieved for any waveform.  Therefore, even before the imposition of additional emission requirements, the maximum output power will already be challenged.</w:t>
      </w:r>
    </w:p>
    <w:p w14:paraId="60894AC1" w14:textId="77777777" w:rsidR="008961C8" w:rsidRPr="00953A01" w:rsidRDefault="008961C8" w:rsidP="008961C8">
      <w:pPr>
        <w:rPr>
          <w:b/>
          <w:lang w:val="en-US"/>
        </w:rPr>
      </w:pPr>
      <w:r w:rsidRPr="00953A01">
        <w:rPr>
          <w:b/>
          <w:lang w:val="en-US"/>
        </w:rPr>
        <w:t>Proposal:  Apply the NR general SEM mask as the general requirement.  There is no justification to degrade the uplink link budget by as much as 2.7 dB if an ETSI-type mask is not required where the UE is being operated.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8CEC006" w14:textId="1661AD87" w:rsidR="001870A1" w:rsidRDefault="001870A1" w:rsidP="001219FC">
      <w:pPr>
        <w:numPr>
          <w:ilvl w:val="0"/>
          <w:numId w:val="2"/>
        </w:numPr>
        <w:tabs>
          <w:tab w:val="left" w:pos="1080"/>
        </w:tabs>
        <w:rPr>
          <w:lang w:val="en-US" w:eastAsia="x-none"/>
        </w:rPr>
      </w:pPr>
      <w:bookmarkStart w:id="2" w:name="_Hlk859252"/>
      <w:r>
        <w:rPr>
          <w:lang w:val="en-US" w:eastAsia="x-none"/>
        </w:rPr>
        <w:t>R4-19</w:t>
      </w:r>
      <w:r w:rsidR="0034097A">
        <w:rPr>
          <w:lang w:val="en-US" w:eastAsia="x-none"/>
        </w:rPr>
        <w:t>12492</w:t>
      </w:r>
      <w:r>
        <w:rPr>
          <w:lang w:val="en-US" w:eastAsia="x-none"/>
        </w:rPr>
        <w:t>, “</w:t>
      </w:r>
      <w:r w:rsidRPr="001870A1">
        <w:rPr>
          <w:lang w:val="en-US" w:eastAsia="x-none"/>
        </w:rPr>
        <w:t>NR-U single carrier interlaced waveform and emissions</w:t>
      </w:r>
      <w:r>
        <w:rPr>
          <w:lang w:val="en-US" w:eastAsia="x-none"/>
        </w:rPr>
        <w:t>,” Qualcomm Incorporated</w:t>
      </w:r>
    </w:p>
    <w:p w14:paraId="51D320A4" w14:textId="0788325B" w:rsidR="0003172D" w:rsidRDefault="00862384" w:rsidP="001219FC">
      <w:pPr>
        <w:numPr>
          <w:ilvl w:val="0"/>
          <w:numId w:val="2"/>
        </w:numPr>
        <w:tabs>
          <w:tab w:val="left" w:pos="1080"/>
        </w:tabs>
        <w:rPr>
          <w:lang w:val="en-US" w:eastAsia="x-none"/>
        </w:rPr>
      </w:pPr>
      <w:r w:rsidRPr="001201C1">
        <w:rPr>
          <w:lang w:val="en-US" w:eastAsia="x-none"/>
        </w:rPr>
        <w:t>R4-190</w:t>
      </w:r>
      <w:r w:rsidR="001201C1" w:rsidRPr="001201C1">
        <w:rPr>
          <w:lang w:val="en-US" w:eastAsia="x-none"/>
        </w:rPr>
        <w:t>7961</w:t>
      </w:r>
      <w:r w:rsidRPr="001201C1">
        <w:rPr>
          <w:lang w:val="en-US" w:eastAsia="x-none"/>
        </w:rPr>
        <w:t>, “</w:t>
      </w:r>
      <w:r w:rsidR="00740E45" w:rsidRPr="001201C1">
        <w:rPr>
          <w:lang w:val="en-US" w:eastAsia="x-none"/>
        </w:rPr>
        <w:t xml:space="preserve">NR-U </w:t>
      </w:r>
      <w:r w:rsidR="00F33D38" w:rsidRPr="001201C1">
        <w:rPr>
          <w:lang w:val="en-US" w:eastAsia="x-none"/>
        </w:rPr>
        <w:t>PA calibration</w:t>
      </w:r>
      <w:r w:rsidR="0003172D" w:rsidRPr="001201C1">
        <w:rPr>
          <w:lang w:val="en-US" w:eastAsia="x-none"/>
        </w:rPr>
        <w:t xml:space="preserve">,” </w:t>
      </w:r>
      <w:r w:rsidR="00740E45" w:rsidRPr="001201C1">
        <w:rPr>
          <w:lang w:val="en-US" w:eastAsia="x-none"/>
        </w:rPr>
        <w:t>Qualcomm Incorporated</w:t>
      </w:r>
      <w:bookmarkEnd w:id="2"/>
    </w:p>
    <w:p w14:paraId="0F0078F8" w14:textId="330EC9BD" w:rsidR="003628FB" w:rsidRDefault="003628FB" w:rsidP="001219FC">
      <w:pPr>
        <w:numPr>
          <w:ilvl w:val="0"/>
          <w:numId w:val="2"/>
        </w:numPr>
        <w:tabs>
          <w:tab w:val="left" w:pos="1080"/>
        </w:tabs>
        <w:rPr>
          <w:lang w:val="en-US" w:eastAsia="x-none"/>
        </w:rPr>
      </w:pPr>
      <w:r>
        <w:rPr>
          <w:lang w:val="en-US" w:eastAsia="x-none"/>
        </w:rPr>
        <w:t>R4-150975, “EVM and MPR requirements in support of 64QAM UL,” Qualcomm Incorporated</w:t>
      </w:r>
    </w:p>
    <w:p w14:paraId="595E3146" w14:textId="3ABE601D" w:rsidR="003628FB" w:rsidRDefault="003628FB" w:rsidP="001219FC">
      <w:pPr>
        <w:numPr>
          <w:ilvl w:val="0"/>
          <w:numId w:val="2"/>
        </w:numPr>
        <w:tabs>
          <w:tab w:val="left" w:pos="1080"/>
        </w:tabs>
        <w:rPr>
          <w:lang w:val="en-US" w:eastAsia="x-none"/>
        </w:rPr>
      </w:pPr>
      <w:r>
        <w:rPr>
          <w:lang w:val="en-US" w:eastAsia="x-none"/>
        </w:rPr>
        <w:t>R4-163852, “TX Challenges for 256 QAM,” Qualcomm Incorporated</w:t>
      </w:r>
    </w:p>
    <w:p w14:paraId="347A1C1E" w14:textId="7DDB53A3" w:rsidR="00540FE2" w:rsidRDefault="00540FE2" w:rsidP="001219FC">
      <w:pPr>
        <w:numPr>
          <w:ilvl w:val="0"/>
          <w:numId w:val="2"/>
        </w:numPr>
        <w:tabs>
          <w:tab w:val="left" w:pos="1080"/>
        </w:tabs>
        <w:rPr>
          <w:lang w:val="en-US" w:eastAsia="x-none"/>
        </w:rPr>
      </w:pPr>
      <w:r>
        <w:rPr>
          <w:lang w:val="en-US" w:eastAsia="x-none"/>
        </w:rPr>
        <w:t>R4-1911609, “</w:t>
      </w:r>
      <w:r w:rsidRPr="00540FE2">
        <w:rPr>
          <w:lang w:val="en-US" w:eastAsia="x-none"/>
        </w:rPr>
        <w:t>NR-U – Baseline Spectral Emission Mask</w:t>
      </w:r>
      <w:r>
        <w:rPr>
          <w:lang w:val="en-US" w:eastAsia="x-none"/>
        </w:rPr>
        <w:t>,” Nokia, Nokia Shanghai Bell</w:t>
      </w:r>
    </w:p>
    <w:p w14:paraId="6224A2A7" w14:textId="036ACBB6" w:rsidR="00726CC5" w:rsidRDefault="00726CC5" w:rsidP="001219FC">
      <w:pPr>
        <w:numPr>
          <w:ilvl w:val="0"/>
          <w:numId w:val="2"/>
        </w:numPr>
        <w:tabs>
          <w:tab w:val="left" w:pos="1080"/>
        </w:tabs>
        <w:rPr>
          <w:lang w:val="en-US" w:eastAsia="x-none"/>
        </w:rPr>
      </w:pPr>
      <w:r>
        <w:rPr>
          <w:lang w:val="en-US" w:eastAsia="x-none"/>
        </w:rPr>
        <w:t>R4-1912487, “NR-U general emission requirements,” Qualcomm Incorporated</w:t>
      </w:r>
    </w:p>
    <w:p w14:paraId="37B555E9" w14:textId="77777777" w:rsidR="00B44139" w:rsidRDefault="00B44139" w:rsidP="00B44139">
      <w:pPr>
        <w:tabs>
          <w:tab w:val="left" w:pos="1080"/>
        </w:tabs>
        <w:rPr>
          <w:lang w:val="en-US" w:eastAsia="x-none"/>
        </w:rPr>
      </w:pPr>
    </w:p>
    <w:sectPr w:rsidR="00B44139"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B53E8" w14:textId="77777777" w:rsidR="008B4E7D" w:rsidRDefault="008B4E7D">
      <w:r>
        <w:separator/>
      </w:r>
    </w:p>
  </w:endnote>
  <w:endnote w:type="continuationSeparator" w:id="0">
    <w:p w14:paraId="6CF4879A" w14:textId="77777777" w:rsidR="008B4E7D" w:rsidRDefault="008B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935885" w:rsidRDefault="009358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35885" w:rsidRDefault="00935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935885" w:rsidRDefault="009358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35885" w:rsidRDefault="009358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6B0F3" w14:textId="77777777" w:rsidR="008B4E7D" w:rsidRDefault="008B4E7D">
      <w:r>
        <w:separator/>
      </w:r>
    </w:p>
  </w:footnote>
  <w:footnote w:type="continuationSeparator" w:id="0">
    <w:p w14:paraId="127F4961" w14:textId="77777777" w:rsidR="008B4E7D" w:rsidRDefault="008B4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00F7C"/>
    <w:multiLevelType w:val="hybridMultilevel"/>
    <w:tmpl w:val="81A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6"/>
        </w:tabs>
        <w:ind w:left="52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136924"/>
    <w:multiLevelType w:val="hybridMultilevel"/>
    <w:tmpl w:val="BAFCE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3"/>
  </w:num>
  <w:num w:numId="5">
    <w:abstractNumId w:val="8"/>
  </w:num>
  <w:num w:numId="6">
    <w:abstractNumId w:val="3"/>
  </w:num>
  <w:num w:numId="7">
    <w:abstractNumId w:val="1"/>
  </w:num>
  <w:num w:numId="8">
    <w:abstractNumId w:val="11"/>
  </w:num>
  <w:num w:numId="9">
    <w:abstractNumId w:val="4"/>
  </w:num>
  <w:num w:numId="10">
    <w:abstractNumId w:val="7"/>
  </w:num>
  <w:num w:numId="11">
    <w:abstractNumId w:val="14"/>
  </w:num>
  <w:num w:numId="12">
    <w:abstractNumId w:val="2"/>
  </w:num>
  <w:num w:numId="13">
    <w:abstractNumId w:val="9"/>
  </w:num>
  <w:num w:numId="14">
    <w:abstractNumId w:val="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433"/>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177"/>
    <w:rsid w:val="000415CC"/>
    <w:rsid w:val="00041C36"/>
    <w:rsid w:val="000420FB"/>
    <w:rsid w:val="0004283F"/>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084"/>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63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044"/>
    <w:rsid w:val="00092919"/>
    <w:rsid w:val="00092DCA"/>
    <w:rsid w:val="00092E07"/>
    <w:rsid w:val="000937D2"/>
    <w:rsid w:val="000940C0"/>
    <w:rsid w:val="0009429E"/>
    <w:rsid w:val="0009458D"/>
    <w:rsid w:val="00094661"/>
    <w:rsid w:val="00094768"/>
    <w:rsid w:val="00094FFF"/>
    <w:rsid w:val="00095B2C"/>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044"/>
    <w:rsid w:val="000A6602"/>
    <w:rsid w:val="000A697D"/>
    <w:rsid w:val="000A6AF4"/>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C1B"/>
    <w:rsid w:val="000F2E06"/>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52A"/>
    <w:rsid w:val="001176B7"/>
    <w:rsid w:val="001201C1"/>
    <w:rsid w:val="001219FC"/>
    <w:rsid w:val="00121C56"/>
    <w:rsid w:val="0012254D"/>
    <w:rsid w:val="001239DE"/>
    <w:rsid w:val="00123B8B"/>
    <w:rsid w:val="00124252"/>
    <w:rsid w:val="00124802"/>
    <w:rsid w:val="00124944"/>
    <w:rsid w:val="00125C52"/>
    <w:rsid w:val="00125CFA"/>
    <w:rsid w:val="00125E8B"/>
    <w:rsid w:val="00125ED8"/>
    <w:rsid w:val="001264D5"/>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19A5"/>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069"/>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0A1"/>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68AA"/>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4C59"/>
    <w:rsid w:val="001C5DB8"/>
    <w:rsid w:val="001D002A"/>
    <w:rsid w:val="001D04B9"/>
    <w:rsid w:val="001D0B0F"/>
    <w:rsid w:val="001D134E"/>
    <w:rsid w:val="001D1447"/>
    <w:rsid w:val="001D1841"/>
    <w:rsid w:val="001D18FF"/>
    <w:rsid w:val="001D21FC"/>
    <w:rsid w:val="001D2401"/>
    <w:rsid w:val="001D2654"/>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64E"/>
    <w:rsid w:val="001E2ABF"/>
    <w:rsid w:val="001E2C3E"/>
    <w:rsid w:val="001E31EE"/>
    <w:rsid w:val="001E3353"/>
    <w:rsid w:val="001E36A1"/>
    <w:rsid w:val="001E3907"/>
    <w:rsid w:val="001E39EC"/>
    <w:rsid w:val="001E4395"/>
    <w:rsid w:val="001E4C42"/>
    <w:rsid w:val="001E57E7"/>
    <w:rsid w:val="001E584A"/>
    <w:rsid w:val="001E5A46"/>
    <w:rsid w:val="001E5D8B"/>
    <w:rsid w:val="001E61F1"/>
    <w:rsid w:val="001E6CA2"/>
    <w:rsid w:val="001E73A7"/>
    <w:rsid w:val="001E7AE5"/>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3821"/>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0C2C"/>
    <w:rsid w:val="00221BA7"/>
    <w:rsid w:val="002230BE"/>
    <w:rsid w:val="00223868"/>
    <w:rsid w:val="00223959"/>
    <w:rsid w:val="0022465E"/>
    <w:rsid w:val="002247C0"/>
    <w:rsid w:val="0022505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412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62C"/>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F04"/>
    <w:rsid w:val="00324937"/>
    <w:rsid w:val="00325C68"/>
    <w:rsid w:val="00325D20"/>
    <w:rsid w:val="00326129"/>
    <w:rsid w:val="003267B9"/>
    <w:rsid w:val="0032797F"/>
    <w:rsid w:val="00327A6B"/>
    <w:rsid w:val="00327B03"/>
    <w:rsid w:val="00327EF9"/>
    <w:rsid w:val="00327FCD"/>
    <w:rsid w:val="00330243"/>
    <w:rsid w:val="0033066C"/>
    <w:rsid w:val="00331EF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097A"/>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8FB"/>
    <w:rsid w:val="00362F30"/>
    <w:rsid w:val="003631D5"/>
    <w:rsid w:val="00363482"/>
    <w:rsid w:val="0036351D"/>
    <w:rsid w:val="003637F6"/>
    <w:rsid w:val="00364132"/>
    <w:rsid w:val="00364739"/>
    <w:rsid w:val="00364D22"/>
    <w:rsid w:val="0036502A"/>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B91"/>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B6"/>
    <w:rsid w:val="00393306"/>
    <w:rsid w:val="0039354A"/>
    <w:rsid w:val="00394151"/>
    <w:rsid w:val="00394216"/>
    <w:rsid w:val="00394515"/>
    <w:rsid w:val="00394CA4"/>
    <w:rsid w:val="00394CC9"/>
    <w:rsid w:val="003951DB"/>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3DD9"/>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0B4"/>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1F0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8A4"/>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229"/>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6F0"/>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37DA"/>
    <w:rsid w:val="00494C37"/>
    <w:rsid w:val="00495090"/>
    <w:rsid w:val="0049519B"/>
    <w:rsid w:val="00495637"/>
    <w:rsid w:val="0049580B"/>
    <w:rsid w:val="0049596D"/>
    <w:rsid w:val="00495E5F"/>
    <w:rsid w:val="00495E6C"/>
    <w:rsid w:val="00496D08"/>
    <w:rsid w:val="00496D59"/>
    <w:rsid w:val="00496E76"/>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5AFC"/>
    <w:rsid w:val="004C6A32"/>
    <w:rsid w:val="004C72C7"/>
    <w:rsid w:val="004C7862"/>
    <w:rsid w:val="004C7A22"/>
    <w:rsid w:val="004D0378"/>
    <w:rsid w:val="004D05DF"/>
    <w:rsid w:val="004D1346"/>
    <w:rsid w:val="004D1474"/>
    <w:rsid w:val="004D187C"/>
    <w:rsid w:val="004D1E9D"/>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7E9"/>
    <w:rsid w:val="004F5D10"/>
    <w:rsid w:val="004F5E40"/>
    <w:rsid w:val="004F6043"/>
    <w:rsid w:val="004F6633"/>
    <w:rsid w:val="004F692F"/>
    <w:rsid w:val="004F7081"/>
    <w:rsid w:val="004F7129"/>
    <w:rsid w:val="004F7290"/>
    <w:rsid w:val="004F7546"/>
    <w:rsid w:val="004F79D2"/>
    <w:rsid w:val="004F7E8A"/>
    <w:rsid w:val="004F7ED0"/>
    <w:rsid w:val="005002B8"/>
    <w:rsid w:val="005003DF"/>
    <w:rsid w:val="005007E2"/>
    <w:rsid w:val="00501D13"/>
    <w:rsid w:val="00502A3E"/>
    <w:rsid w:val="00503C99"/>
    <w:rsid w:val="00505386"/>
    <w:rsid w:val="00505D2D"/>
    <w:rsid w:val="005063C0"/>
    <w:rsid w:val="005068E4"/>
    <w:rsid w:val="00506CAE"/>
    <w:rsid w:val="00507279"/>
    <w:rsid w:val="00507514"/>
    <w:rsid w:val="00507B00"/>
    <w:rsid w:val="00507B9C"/>
    <w:rsid w:val="00511476"/>
    <w:rsid w:val="00511EB5"/>
    <w:rsid w:val="00512B93"/>
    <w:rsid w:val="00512F02"/>
    <w:rsid w:val="005137EF"/>
    <w:rsid w:val="00515269"/>
    <w:rsid w:val="00515608"/>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FE2"/>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0DF6"/>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420"/>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032D"/>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9C4"/>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3B96"/>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3BB0"/>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E7B8C"/>
    <w:rsid w:val="006F0ACE"/>
    <w:rsid w:val="006F1573"/>
    <w:rsid w:val="006F1BAC"/>
    <w:rsid w:val="006F1CD3"/>
    <w:rsid w:val="006F1F48"/>
    <w:rsid w:val="006F1FCF"/>
    <w:rsid w:val="006F3228"/>
    <w:rsid w:val="006F404E"/>
    <w:rsid w:val="006F4484"/>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5B2"/>
    <w:rsid w:val="00705EB8"/>
    <w:rsid w:val="00706076"/>
    <w:rsid w:val="00706CBF"/>
    <w:rsid w:val="00706CEE"/>
    <w:rsid w:val="00707020"/>
    <w:rsid w:val="00707204"/>
    <w:rsid w:val="00707981"/>
    <w:rsid w:val="00707A97"/>
    <w:rsid w:val="00707D58"/>
    <w:rsid w:val="0071088C"/>
    <w:rsid w:val="007108D8"/>
    <w:rsid w:val="007113BE"/>
    <w:rsid w:val="0071157E"/>
    <w:rsid w:val="00711F11"/>
    <w:rsid w:val="00712676"/>
    <w:rsid w:val="00712B7E"/>
    <w:rsid w:val="00712CBA"/>
    <w:rsid w:val="00712F16"/>
    <w:rsid w:val="00713FA4"/>
    <w:rsid w:val="0071451C"/>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C5"/>
    <w:rsid w:val="00726CE3"/>
    <w:rsid w:val="00726E61"/>
    <w:rsid w:val="00727071"/>
    <w:rsid w:val="00727242"/>
    <w:rsid w:val="00731475"/>
    <w:rsid w:val="00731D02"/>
    <w:rsid w:val="00732D90"/>
    <w:rsid w:val="0073334B"/>
    <w:rsid w:val="00733723"/>
    <w:rsid w:val="0073383C"/>
    <w:rsid w:val="00733B95"/>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81C"/>
    <w:rsid w:val="00751CF0"/>
    <w:rsid w:val="00751D05"/>
    <w:rsid w:val="00752B1A"/>
    <w:rsid w:val="00753A6B"/>
    <w:rsid w:val="00753B19"/>
    <w:rsid w:val="00754D7D"/>
    <w:rsid w:val="007550B4"/>
    <w:rsid w:val="00755C11"/>
    <w:rsid w:val="00756013"/>
    <w:rsid w:val="00756027"/>
    <w:rsid w:val="00756E00"/>
    <w:rsid w:val="00756EDA"/>
    <w:rsid w:val="00757096"/>
    <w:rsid w:val="0075711F"/>
    <w:rsid w:val="00757F25"/>
    <w:rsid w:val="007601B6"/>
    <w:rsid w:val="00760F1F"/>
    <w:rsid w:val="00761359"/>
    <w:rsid w:val="0076193C"/>
    <w:rsid w:val="007620EB"/>
    <w:rsid w:val="0076227C"/>
    <w:rsid w:val="00762588"/>
    <w:rsid w:val="0076433C"/>
    <w:rsid w:val="007646C3"/>
    <w:rsid w:val="00764ABF"/>
    <w:rsid w:val="00764F6B"/>
    <w:rsid w:val="00765328"/>
    <w:rsid w:val="007663F2"/>
    <w:rsid w:val="007664C6"/>
    <w:rsid w:val="00766A38"/>
    <w:rsid w:val="00767F66"/>
    <w:rsid w:val="00770739"/>
    <w:rsid w:val="00770C66"/>
    <w:rsid w:val="007719DB"/>
    <w:rsid w:val="007729E8"/>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C7"/>
    <w:rsid w:val="00795625"/>
    <w:rsid w:val="00796246"/>
    <w:rsid w:val="00796590"/>
    <w:rsid w:val="00796FBD"/>
    <w:rsid w:val="0079758B"/>
    <w:rsid w:val="007975A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531"/>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5F5"/>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584"/>
    <w:rsid w:val="007D47CD"/>
    <w:rsid w:val="007D4D07"/>
    <w:rsid w:val="007D5806"/>
    <w:rsid w:val="007D6988"/>
    <w:rsid w:val="007D6CE6"/>
    <w:rsid w:val="007D7DE8"/>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2FCE"/>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13F"/>
    <w:rsid w:val="008354CB"/>
    <w:rsid w:val="00835836"/>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A52"/>
    <w:rsid w:val="00846038"/>
    <w:rsid w:val="008461DE"/>
    <w:rsid w:val="00846244"/>
    <w:rsid w:val="0084627F"/>
    <w:rsid w:val="00846A26"/>
    <w:rsid w:val="00847D73"/>
    <w:rsid w:val="008505D7"/>
    <w:rsid w:val="008509C9"/>
    <w:rsid w:val="008518EE"/>
    <w:rsid w:val="008523CC"/>
    <w:rsid w:val="00852E67"/>
    <w:rsid w:val="00853B27"/>
    <w:rsid w:val="00853FE5"/>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9E"/>
    <w:rsid w:val="008632C0"/>
    <w:rsid w:val="00863670"/>
    <w:rsid w:val="00863806"/>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7DE"/>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65A"/>
    <w:rsid w:val="00895737"/>
    <w:rsid w:val="008961C8"/>
    <w:rsid w:val="0089624D"/>
    <w:rsid w:val="008968D7"/>
    <w:rsid w:val="00896DB2"/>
    <w:rsid w:val="00896EB8"/>
    <w:rsid w:val="00897A69"/>
    <w:rsid w:val="00897F83"/>
    <w:rsid w:val="008A04B5"/>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7D"/>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9BC"/>
    <w:rsid w:val="008D6BDB"/>
    <w:rsid w:val="008D7109"/>
    <w:rsid w:val="008D748B"/>
    <w:rsid w:val="008D77D6"/>
    <w:rsid w:val="008D7E55"/>
    <w:rsid w:val="008E0739"/>
    <w:rsid w:val="008E0B1E"/>
    <w:rsid w:val="008E1130"/>
    <w:rsid w:val="008E1D5A"/>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31C"/>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3F35"/>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885"/>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443D"/>
    <w:rsid w:val="0094506E"/>
    <w:rsid w:val="00946572"/>
    <w:rsid w:val="00946BBA"/>
    <w:rsid w:val="00946EB2"/>
    <w:rsid w:val="009470D1"/>
    <w:rsid w:val="009470E9"/>
    <w:rsid w:val="00947CE3"/>
    <w:rsid w:val="00947FA3"/>
    <w:rsid w:val="00950649"/>
    <w:rsid w:val="00950813"/>
    <w:rsid w:val="0095192B"/>
    <w:rsid w:val="0095240E"/>
    <w:rsid w:val="009526C6"/>
    <w:rsid w:val="00953610"/>
    <w:rsid w:val="009536E5"/>
    <w:rsid w:val="00953893"/>
    <w:rsid w:val="00953A01"/>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48A"/>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4E0A"/>
    <w:rsid w:val="00995415"/>
    <w:rsid w:val="00995725"/>
    <w:rsid w:val="00995E47"/>
    <w:rsid w:val="00996BE5"/>
    <w:rsid w:val="00996F50"/>
    <w:rsid w:val="0099731F"/>
    <w:rsid w:val="0099797E"/>
    <w:rsid w:val="00997C2B"/>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24C"/>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91D"/>
    <w:rsid w:val="009D7CB1"/>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6F1F"/>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27E2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CA1"/>
    <w:rsid w:val="00A51D95"/>
    <w:rsid w:val="00A520E1"/>
    <w:rsid w:val="00A52166"/>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38"/>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097"/>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872"/>
    <w:rsid w:val="00A81C4E"/>
    <w:rsid w:val="00A81C69"/>
    <w:rsid w:val="00A81CF8"/>
    <w:rsid w:val="00A81FF7"/>
    <w:rsid w:val="00A81FF8"/>
    <w:rsid w:val="00A8270D"/>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6F65"/>
    <w:rsid w:val="00AC7012"/>
    <w:rsid w:val="00AC7471"/>
    <w:rsid w:val="00AC7521"/>
    <w:rsid w:val="00AC7580"/>
    <w:rsid w:val="00AC7E61"/>
    <w:rsid w:val="00AC7F54"/>
    <w:rsid w:val="00AD032F"/>
    <w:rsid w:val="00AD16C5"/>
    <w:rsid w:val="00AD2408"/>
    <w:rsid w:val="00AD2DF4"/>
    <w:rsid w:val="00AD3125"/>
    <w:rsid w:val="00AD3F74"/>
    <w:rsid w:val="00AD432D"/>
    <w:rsid w:val="00AD4A40"/>
    <w:rsid w:val="00AD4BB3"/>
    <w:rsid w:val="00AD4F75"/>
    <w:rsid w:val="00AD5421"/>
    <w:rsid w:val="00AD555B"/>
    <w:rsid w:val="00AD5792"/>
    <w:rsid w:val="00AD57F3"/>
    <w:rsid w:val="00AD584B"/>
    <w:rsid w:val="00AD5E0E"/>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30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486A"/>
    <w:rsid w:val="00B157E5"/>
    <w:rsid w:val="00B1623F"/>
    <w:rsid w:val="00B162B7"/>
    <w:rsid w:val="00B16C00"/>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1416"/>
    <w:rsid w:val="00B432A5"/>
    <w:rsid w:val="00B43D9B"/>
    <w:rsid w:val="00B44139"/>
    <w:rsid w:val="00B44AB3"/>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15"/>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8C5"/>
    <w:rsid w:val="00BA5D55"/>
    <w:rsid w:val="00BA6295"/>
    <w:rsid w:val="00BA687D"/>
    <w:rsid w:val="00BA787B"/>
    <w:rsid w:val="00BB03B5"/>
    <w:rsid w:val="00BB073C"/>
    <w:rsid w:val="00BB0848"/>
    <w:rsid w:val="00BB09C2"/>
    <w:rsid w:val="00BB0E3E"/>
    <w:rsid w:val="00BB1770"/>
    <w:rsid w:val="00BB1BE9"/>
    <w:rsid w:val="00BB1E35"/>
    <w:rsid w:val="00BB27D6"/>
    <w:rsid w:val="00BB32CB"/>
    <w:rsid w:val="00BB3499"/>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581F"/>
    <w:rsid w:val="00BE6151"/>
    <w:rsid w:val="00BE6277"/>
    <w:rsid w:val="00BF0A47"/>
    <w:rsid w:val="00BF0B0A"/>
    <w:rsid w:val="00BF117A"/>
    <w:rsid w:val="00BF1B27"/>
    <w:rsid w:val="00BF1C45"/>
    <w:rsid w:val="00BF20E5"/>
    <w:rsid w:val="00BF2248"/>
    <w:rsid w:val="00BF272C"/>
    <w:rsid w:val="00BF2D48"/>
    <w:rsid w:val="00BF2DD1"/>
    <w:rsid w:val="00BF31B4"/>
    <w:rsid w:val="00BF3A02"/>
    <w:rsid w:val="00BF3F76"/>
    <w:rsid w:val="00BF40A8"/>
    <w:rsid w:val="00BF49E1"/>
    <w:rsid w:val="00BF5058"/>
    <w:rsid w:val="00BF5485"/>
    <w:rsid w:val="00BF5B41"/>
    <w:rsid w:val="00BF69EA"/>
    <w:rsid w:val="00BF6D33"/>
    <w:rsid w:val="00BF71E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6A8"/>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EB"/>
    <w:rsid w:val="00C86D60"/>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901"/>
    <w:rsid w:val="00CB0F18"/>
    <w:rsid w:val="00CB1732"/>
    <w:rsid w:val="00CB1ABD"/>
    <w:rsid w:val="00CB1E40"/>
    <w:rsid w:val="00CB2910"/>
    <w:rsid w:val="00CB2AC8"/>
    <w:rsid w:val="00CB31FF"/>
    <w:rsid w:val="00CB32F7"/>
    <w:rsid w:val="00CB3579"/>
    <w:rsid w:val="00CB44D3"/>
    <w:rsid w:val="00CB4FEF"/>
    <w:rsid w:val="00CB69DA"/>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1C5"/>
    <w:rsid w:val="00CF2845"/>
    <w:rsid w:val="00CF285C"/>
    <w:rsid w:val="00CF285D"/>
    <w:rsid w:val="00CF293F"/>
    <w:rsid w:val="00CF2EBF"/>
    <w:rsid w:val="00CF31CC"/>
    <w:rsid w:val="00CF4B9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4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99A"/>
    <w:rsid w:val="00D26312"/>
    <w:rsid w:val="00D26419"/>
    <w:rsid w:val="00D26485"/>
    <w:rsid w:val="00D26590"/>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4ED3"/>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5D47"/>
    <w:rsid w:val="00D5648A"/>
    <w:rsid w:val="00D56625"/>
    <w:rsid w:val="00D5689B"/>
    <w:rsid w:val="00D56B30"/>
    <w:rsid w:val="00D56E99"/>
    <w:rsid w:val="00D60342"/>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1DAA"/>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120"/>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27B25"/>
    <w:rsid w:val="00E30460"/>
    <w:rsid w:val="00E31E1A"/>
    <w:rsid w:val="00E31F40"/>
    <w:rsid w:val="00E32A79"/>
    <w:rsid w:val="00E3371F"/>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0F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2F33"/>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8CD"/>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547"/>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1E43"/>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4AC"/>
    <w:rsid w:val="00F03822"/>
    <w:rsid w:val="00F03B3A"/>
    <w:rsid w:val="00F03D2F"/>
    <w:rsid w:val="00F03E56"/>
    <w:rsid w:val="00F044B5"/>
    <w:rsid w:val="00F04846"/>
    <w:rsid w:val="00F04D2A"/>
    <w:rsid w:val="00F0574F"/>
    <w:rsid w:val="00F05EFD"/>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068"/>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D38"/>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024"/>
    <w:rsid w:val="00F7012E"/>
    <w:rsid w:val="00F70168"/>
    <w:rsid w:val="00F70400"/>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084"/>
    <w:rsid w:val="00F823BD"/>
    <w:rsid w:val="00F8374B"/>
    <w:rsid w:val="00F83DDB"/>
    <w:rsid w:val="00F84499"/>
    <w:rsid w:val="00F84965"/>
    <w:rsid w:val="00F85299"/>
    <w:rsid w:val="00F85976"/>
    <w:rsid w:val="00F859E5"/>
    <w:rsid w:val="00F85BD6"/>
    <w:rsid w:val="00F868BA"/>
    <w:rsid w:val="00F869B6"/>
    <w:rsid w:val="00F86A75"/>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7CB"/>
    <w:rsid w:val="00FC5AA5"/>
    <w:rsid w:val="00FC6354"/>
    <w:rsid w:val="00FC6995"/>
    <w:rsid w:val="00FC78DD"/>
    <w:rsid w:val="00FD09D0"/>
    <w:rsid w:val="00FD0AAD"/>
    <w:rsid w:val="00FD0D8C"/>
    <w:rsid w:val="00FD1527"/>
    <w:rsid w:val="00FD1776"/>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RAN4\R4_93%20Reno\NR-U%20simulations\Comparison%20of%20NR%20general%20mask%20and%20Noki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Projects\3GPP\RAN4\R4_93%20Reno\NR-U%20simulations\Comparison%20of%20NR%20general%20mask%20and%20Nokia.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Projects\3GPP\RAN4\R4_93%20Reno\NR-U%20simulations\Comparison%20of%20NR%20general%20mask%20and%20Noki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Projects\3GPP\RAN4\R4_93%20Reno\NR-U%20simulations\Comparison%20of%20NR%20general%20mask%20and%20Nokia.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Maximum output power</a:t>
            </a:r>
            <a:r>
              <a:rPr lang="en-US" baseline="0"/>
              <a:t> reduction to meet ETSI/802 mask compared to NR general SEM</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4.9754051013893533E-2"/>
          <c:y val="0.11689320388349514"/>
          <c:w val="0.91676580967919552"/>
          <c:h val="0.85937432578209272"/>
        </c:manualLayout>
      </c:layout>
      <c:lineChart>
        <c:grouping val="standard"/>
        <c:varyColors val="0"/>
        <c:ser>
          <c:idx val="0"/>
          <c:order val="0"/>
          <c:tx>
            <c:v>20 MHz, fully allocated</c:v>
          </c:tx>
          <c:spPr>
            <a:ln w="28575" cap="rnd">
              <a:solidFill>
                <a:schemeClr val="accent1"/>
              </a:solidFill>
              <a:round/>
            </a:ln>
            <a:effectLst/>
          </c:spPr>
          <c:marker>
            <c:symbol val="none"/>
          </c:marker>
          <c:val>
            <c:numRef>
              <c:f>'General SEM'!$A$5:$A$52</c:f>
              <c:numCache>
                <c:formatCode>General</c:formatCode>
                <c:ptCount val="48"/>
                <c:pt idx="0">
                  <c:v>-0.82970491349249897</c:v>
                </c:pt>
                <c:pt idx="1">
                  <c:v>-0.82970491349249897</c:v>
                </c:pt>
                <c:pt idx="2">
                  <c:v>-0.82970491349249897</c:v>
                </c:pt>
                <c:pt idx="3">
                  <c:v>-0.90596047267399982</c:v>
                </c:pt>
                <c:pt idx="4">
                  <c:v>-0.90596047267399982</c:v>
                </c:pt>
                <c:pt idx="5">
                  <c:v>-0.90596047267399982</c:v>
                </c:pt>
                <c:pt idx="6">
                  <c:v>-1.1870183662525022</c:v>
                </c:pt>
                <c:pt idx="7">
                  <c:v>-1.1870183662525022</c:v>
                </c:pt>
                <c:pt idx="8">
                  <c:v>-1.1870183662525022</c:v>
                </c:pt>
                <c:pt idx="9">
                  <c:v>-1.2882719981529007</c:v>
                </c:pt>
                <c:pt idx="10">
                  <c:v>-1.2882719981529007</c:v>
                </c:pt>
                <c:pt idx="11">
                  <c:v>-1.2882719981529007</c:v>
                </c:pt>
                <c:pt idx="12">
                  <c:v>-0.94945162938009986</c:v>
                </c:pt>
                <c:pt idx="13">
                  <c:v>-0.94945162938009986</c:v>
                </c:pt>
                <c:pt idx="14">
                  <c:v>-0.94945162938009986</c:v>
                </c:pt>
                <c:pt idx="15">
                  <c:v>-0.92861692941870189</c:v>
                </c:pt>
                <c:pt idx="16">
                  <c:v>-0.92861692941870189</c:v>
                </c:pt>
                <c:pt idx="17">
                  <c:v>-0.92861692941870189</c:v>
                </c:pt>
                <c:pt idx="18">
                  <c:v>-1.1028827571809003</c:v>
                </c:pt>
                <c:pt idx="19">
                  <c:v>-1.1028827571809003</c:v>
                </c:pt>
                <c:pt idx="20">
                  <c:v>-1.1028827571809003</c:v>
                </c:pt>
                <c:pt idx="21">
                  <c:v>-1.2743856549562977</c:v>
                </c:pt>
                <c:pt idx="22">
                  <c:v>-1.2743856549562977</c:v>
                </c:pt>
                <c:pt idx="23">
                  <c:v>-1.2743856549562977</c:v>
                </c:pt>
                <c:pt idx="24">
                  <c:v>-0.96508570359940293</c:v>
                </c:pt>
                <c:pt idx="25">
                  <c:v>-0.96508570359940293</c:v>
                </c:pt>
                <c:pt idx="26">
                  <c:v>-0.96508570359940293</c:v>
                </c:pt>
                <c:pt idx="27">
                  <c:v>-0.96843775446100011</c:v>
                </c:pt>
                <c:pt idx="28">
                  <c:v>-0.96843775446100011</c:v>
                </c:pt>
                <c:pt idx="29">
                  <c:v>-0.96843775446100011</c:v>
                </c:pt>
                <c:pt idx="30">
                  <c:v>-1.2136205565672995</c:v>
                </c:pt>
                <c:pt idx="31">
                  <c:v>-1.2136205565672995</c:v>
                </c:pt>
                <c:pt idx="32">
                  <c:v>-1.2136205565672995</c:v>
                </c:pt>
                <c:pt idx="33">
                  <c:v>-1.3102128599883009</c:v>
                </c:pt>
                <c:pt idx="34">
                  <c:v>-1.3102128599883009</c:v>
                </c:pt>
                <c:pt idx="35">
                  <c:v>-1.3102128599883009</c:v>
                </c:pt>
                <c:pt idx="36">
                  <c:v>-0.96482993012430285</c:v>
                </c:pt>
                <c:pt idx="37">
                  <c:v>-0.96482993012430285</c:v>
                </c:pt>
                <c:pt idx="38">
                  <c:v>-0.96482993012430285</c:v>
                </c:pt>
                <c:pt idx="39">
                  <c:v>-0.97229144946149759</c:v>
                </c:pt>
                <c:pt idx="40">
                  <c:v>-0.97229144946149759</c:v>
                </c:pt>
                <c:pt idx="41">
                  <c:v>-0.97229144946149759</c:v>
                </c:pt>
                <c:pt idx="42">
                  <c:v>-1.2208167825088978</c:v>
                </c:pt>
                <c:pt idx="43">
                  <c:v>-1.2208167825088978</c:v>
                </c:pt>
                <c:pt idx="44">
                  <c:v>-1.2208167825088978</c:v>
                </c:pt>
                <c:pt idx="45">
                  <c:v>-1.3340370674898985</c:v>
                </c:pt>
                <c:pt idx="46">
                  <c:v>-1.3340370674898985</c:v>
                </c:pt>
                <c:pt idx="47">
                  <c:v>-1.3340370674898985</c:v>
                </c:pt>
              </c:numCache>
            </c:numRef>
          </c:val>
          <c:smooth val="0"/>
          <c:extLst>
            <c:ext xmlns:c16="http://schemas.microsoft.com/office/drawing/2014/chart" uri="{C3380CC4-5D6E-409C-BE32-E72D297353CC}">
              <c16:uniqueId val="{00000000-0B60-45D3-82F5-56763A0F4B7B}"/>
            </c:ext>
          </c:extLst>
        </c:ser>
        <c:ser>
          <c:idx val="1"/>
          <c:order val="1"/>
          <c:tx>
            <c:v>20 MHz, single interlace</c:v>
          </c:tx>
          <c:spPr>
            <a:ln w="28575" cap="rnd">
              <a:solidFill>
                <a:schemeClr val="accent2"/>
              </a:solidFill>
              <a:round/>
            </a:ln>
            <a:effectLst/>
          </c:spPr>
          <c:marker>
            <c:symbol val="none"/>
          </c:marker>
          <c:val>
            <c:numRef>
              <c:f>'General SEM'!$B$5:$B$676</c:f>
              <c:numCache>
                <c:formatCode>General</c:formatCode>
                <c:ptCount val="672"/>
                <c:pt idx="0">
                  <c:v>-0.79029463695350088</c:v>
                </c:pt>
                <c:pt idx="1">
                  <c:v>-0.79029463695350088</c:v>
                </c:pt>
                <c:pt idx="2">
                  <c:v>-0.79029463695350088</c:v>
                </c:pt>
                <c:pt idx="3">
                  <c:v>-0.68295952395299864</c:v>
                </c:pt>
                <c:pt idx="4">
                  <c:v>-0.68295952395299864</c:v>
                </c:pt>
                <c:pt idx="5">
                  <c:v>-0.68295952395299864</c:v>
                </c:pt>
                <c:pt idx="6">
                  <c:v>-0.48960469332079981</c:v>
                </c:pt>
                <c:pt idx="7">
                  <c:v>-0.48960469332079981</c:v>
                </c:pt>
                <c:pt idx="8">
                  <c:v>-0.48960469332079981</c:v>
                </c:pt>
                <c:pt idx="9">
                  <c:v>-0.57958795127130003</c:v>
                </c:pt>
                <c:pt idx="10">
                  <c:v>-0.57958795127130003</c:v>
                </c:pt>
                <c:pt idx="11">
                  <c:v>-0.57958795127130003</c:v>
                </c:pt>
                <c:pt idx="12">
                  <c:v>-0.56661702840229822</c:v>
                </c:pt>
                <c:pt idx="13">
                  <c:v>-0.56661702840229822</c:v>
                </c:pt>
                <c:pt idx="14">
                  <c:v>-0.56661702840229822</c:v>
                </c:pt>
                <c:pt idx="15">
                  <c:v>-0.56577488712229851</c:v>
                </c:pt>
                <c:pt idx="16">
                  <c:v>-0.56577488712229851</c:v>
                </c:pt>
                <c:pt idx="17">
                  <c:v>-0.56577488712229851</c:v>
                </c:pt>
                <c:pt idx="18">
                  <c:v>-0.90055023721989969</c:v>
                </c:pt>
                <c:pt idx="19">
                  <c:v>-0.90055023721989969</c:v>
                </c:pt>
                <c:pt idx="20">
                  <c:v>-0.90055023721989969</c:v>
                </c:pt>
                <c:pt idx="21">
                  <c:v>-0.80562254867150074</c:v>
                </c:pt>
                <c:pt idx="22">
                  <c:v>-0.80562254867150074</c:v>
                </c:pt>
                <c:pt idx="23">
                  <c:v>-0.80562254867150074</c:v>
                </c:pt>
                <c:pt idx="24">
                  <c:v>-0.83285567709869923</c:v>
                </c:pt>
                <c:pt idx="25">
                  <c:v>-0.83285567709869923</c:v>
                </c:pt>
                <c:pt idx="26">
                  <c:v>-0.83285567709869923</c:v>
                </c:pt>
                <c:pt idx="27">
                  <c:v>-0.81709272140779987</c:v>
                </c:pt>
                <c:pt idx="28">
                  <c:v>-0.81709272140779987</c:v>
                </c:pt>
                <c:pt idx="29">
                  <c:v>-0.81709272140779987</c:v>
                </c:pt>
                <c:pt idx="30">
                  <c:v>-0.58565284275639939</c:v>
                </c:pt>
                <c:pt idx="31">
                  <c:v>-0.58565284275639939</c:v>
                </c:pt>
                <c:pt idx="32">
                  <c:v>-0.58565284275639939</c:v>
                </c:pt>
                <c:pt idx="33">
                  <c:v>-0.61213952645530156</c:v>
                </c:pt>
                <c:pt idx="34">
                  <c:v>-0.61213952645530156</c:v>
                </c:pt>
                <c:pt idx="35">
                  <c:v>-0.61213952645530156</c:v>
                </c:pt>
                <c:pt idx="36">
                  <c:v>-0.71014595378450096</c:v>
                </c:pt>
                <c:pt idx="37">
                  <c:v>-0.71014595378450096</c:v>
                </c:pt>
                <c:pt idx="38">
                  <c:v>-0.71014595378450096</c:v>
                </c:pt>
                <c:pt idx="39">
                  <c:v>-0.94569947093850004</c:v>
                </c:pt>
                <c:pt idx="40">
                  <c:v>-0.94569947093850004</c:v>
                </c:pt>
                <c:pt idx="41">
                  <c:v>-0.94569947093850004</c:v>
                </c:pt>
                <c:pt idx="42">
                  <c:v>-0.91898762128349887</c:v>
                </c:pt>
                <c:pt idx="43">
                  <c:v>-0.91898762128349887</c:v>
                </c:pt>
                <c:pt idx="44">
                  <c:v>-0.91898762128349887</c:v>
                </c:pt>
                <c:pt idx="45">
                  <c:v>-1.0699597198379998</c:v>
                </c:pt>
                <c:pt idx="46">
                  <c:v>-1.0699597198379998</c:v>
                </c:pt>
                <c:pt idx="47">
                  <c:v>-1.0699597198379998</c:v>
                </c:pt>
                <c:pt idx="48">
                  <c:v>-0.65713209412320239</c:v>
                </c:pt>
                <c:pt idx="49">
                  <c:v>-0.65713209412320239</c:v>
                </c:pt>
                <c:pt idx="50">
                  <c:v>-0.65713209412320239</c:v>
                </c:pt>
                <c:pt idx="51">
                  <c:v>-0.49273441298079845</c:v>
                </c:pt>
                <c:pt idx="52">
                  <c:v>-0.49273441298079845</c:v>
                </c:pt>
                <c:pt idx="53">
                  <c:v>-0.49273441298079845</c:v>
                </c:pt>
                <c:pt idx="54">
                  <c:v>-0.45933206985360187</c:v>
                </c:pt>
                <c:pt idx="55">
                  <c:v>-0.45933206985360187</c:v>
                </c:pt>
                <c:pt idx="56">
                  <c:v>-0.45933206985360187</c:v>
                </c:pt>
                <c:pt idx="57">
                  <c:v>-1.6648472939628007</c:v>
                </c:pt>
                <c:pt idx="58">
                  <c:v>-1.6648472939628007</c:v>
                </c:pt>
                <c:pt idx="59">
                  <c:v>-1.6648472939628007</c:v>
                </c:pt>
                <c:pt idx="60">
                  <c:v>-1.7097152703454004</c:v>
                </c:pt>
                <c:pt idx="61">
                  <c:v>-1.7097152703454004</c:v>
                </c:pt>
                <c:pt idx="62">
                  <c:v>-1.7097152703454004</c:v>
                </c:pt>
                <c:pt idx="63">
                  <c:v>-1.5322487741076998</c:v>
                </c:pt>
                <c:pt idx="64">
                  <c:v>-1.5322487741076998</c:v>
                </c:pt>
                <c:pt idx="65">
                  <c:v>-1.5322487741076998</c:v>
                </c:pt>
                <c:pt idx="66">
                  <c:v>-1.4726677868257987</c:v>
                </c:pt>
                <c:pt idx="67">
                  <c:v>-1.4726677868257987</c:v>
                </c:pt>
                <c:pt idx="68">
                  <c:v>-1.4726677868257987</c:v>
                </c:pt>
                <c:pt idx="69">
                  <c:v>-1.5699715625794006</c:v>
                </c:pt>
                <c:pt idx="70">
                  <c:v>-1.5699715625794006</c:v>
                </c:pt>
                <c:pt idx="71">
                  <c:v>-1.5699715625794006</c:v>
                </c:pt>
                <c:pt idx="72">
                  <c:v>-1.7039726501015018</c:v>
                </c:pt>
                <c:pt idx="73">
                  <c:v>-1.7039726501015018</c:v>
                </c:pt>
                <c:pt idx="74">
                  <c:v>-1.7039726501015018</c:v>
                </c:pt>
                <c:pt idx="75">
                  <c:v>-1.4173027032045979</c:v>
                </c:pt>
                <c:pt idx="76">
                  <c:v>-1.4173027032045979</c:v>
                </c:pt>
                <c:pt idx="77">
                  <c:v>-1.4173027032045979</c:v>
                </c:pt>
                <c:pt idx="78">
                  <c:v>-1.6797345158571986</c:v>
                </c:pt>
                <c:pt idx="79">
                  <c:v>-1.6797345158571986</c:v>
                </c:pt>
                <c:pt idx="80">
                  <c:v>-1.6797345158571986</c:v>
                </c:pt>
                <c:pt idx="81">
                  <c:v>-1.5795897145958993</c:v>
                </c:pt>
                <c:pt idx="82">
                  <c:v>-1.5795897145958993</c:v>
                </c:pt>
                <c:pt idx="83">
                  <c:v>-1.5795897145958993</c:v>
                </c:pt>
                <c:pt idx="84">
                  <c:v>-1.6084264310378007</c:v>
                </c:pt>
                <c:pt idx="85">
                  <c:v>-1.6084264310378007</c:v>
                </c:pt>
                <c:pt idx="86">
                  <c:v>-1.6084264310378007</c:v>
                </c:pt>
                <c:pt idx="87">
                  <c:v>-1.0818649254766974</c:v>
                </c:pt>
                <c:pt idx="88">
                  <c:v>-1.0818649254766974</c:v>
                </c:pt>
                <c:pt idx="89">
                  <c:v>-1.0818649254766974</c:v>
                </c:pt>
                <c:pt idx="90">
                  <c:v>-1.1894459801956003</c:v>
                </c:pt>
                <c:pt idx="91">
                  <c:v>-1.1894459801956003</c:v>
                </c:pt>
                <c:pt idx="92">
                  <c:v>-1.1894459801956003</c:v>
                </c:pt>
                <c:pt idx="93">
                  <c:v>-1.2531152336614007</c:v>
                </c:pt>
                <c:pt idx="94">
                  <c:v>-1.2531152336614007</c:v>
                </c:pt>
                <c:pt idx="95">
                  <c:v>-1.2531152336614007</c:v>
                </c:pt>
                <c:pt idx="96">
                  <c:v>-1.498150355415401</c:v>
                </c:pt>
                <c:pt idx="97">
                  <c:v>-1.498150355415401</c:v>
                </c:pt>
                <c:pt idx="98">
                  <c:v>-1.498150355415401</c:v>
                </c:pt>
                <c:pt idx="99">
                  <c:v>-1.7765351246561991</c:v>
                </c:pt>
                <c:pt idx="100">
                  <c:v>-1.7765351246561991</c:v>
                </c:pt>
                <c:pt idx="101">
                  <c:v>-1.7765351246561991</c:v>
                </c:pt>
                <c:pt idx="102">
                  <c:v>-1.5174009765377008</c:v>
                </c:pt>
                <c:pt idx="103">
                  <c:v>-1.5174009765377008</c:v>
                </c:pt>
                <c:pt idx="104">
                  <c:v>-1.5174009765377008</c:v>
                </c:pt>
                <c:pt idx="105">
                  <c:v>-1.1453479309713011</c:v>
                </c:pt>
                <c:pt idx="106">
                  <c:v>-1.1453479309713011</c:v>
                </c:pt>
                <c:pt idx="107">
                  <c:v>-1.1453479309713011</c:v>
                </c:pt>
                <c:pt idx="108">
                  <c:v>-0.94300709079009692</c:v>
                </c:pt>
                <c:pt idx="109">
                  <c:v>-0.94300709079009692</c:v>
                </c:pt>
                <c:pt idx="110">
                  <c:v>-0.94300709079009692</c:v>
                </c:pt>
                <c:pt idx="111">
                  <c:v>-0.90716415582160081</c:v>
                </c:pt>
                <c:pt idx="112">
                  <c:v>-0.90716415582160081</c:v>
                </c:pt>
                <c:pt idx="113">
                  <c:v>-0.90716415582160081</c:v>
                </c:pt>
                <c:pt idx="114">
                  <c:v>-0.43131390420660054</c:v>
                </c:pt>
                <c:pt idx="115">
                  <c:v>-0.43131390420660054</c:v>
                </c:pt>
                <c:pt idx="116">
                  <c:v>-0.43131390420660054</c:v>
                </c:pt>
                <c:pt idx="117">
                  <c:v>-0.33998011379529913</c:v>
                </c:pt>
                <c:pt idx="118">
                  <c:v>-0.33998011379529913</c:v>
                </c:pt>
                <c:pt idx="119">
                  <c:v>-0.33998011379529913</c:v>
                </c:pt>
                <c:pt idx="120">
                  <c:v>-0.23855985448890138</c:v>
                </c:pt>
                <c:pt idx="121">
                  <c:v>-0.23855985448890138</c:v>
                </c:pt>
                <c:pt idx="122">
                  <c:v>-0.23855985448890138</c:v>
                </c:pt>
                <c:pt idx="123">
                  <c:v>-0.19993852620270047</c:v>
                </c:pt>
                <c:pt idx="124">
                  <c:v>-0.19993852620270047</c:v>
                </c:pt>
                <c:pt idx="125">
                  <c:v>-0.19993852620270047</c:v>
                </c:pt>
                <c:pt idx="126">
                  <c:v>-0.38858860170799758</c:v>
                </c:pt>
                <c:pt idx="127">
                  <c:v>-0.38858860170799758</c:v>
                </c:pt>
                <c:pt idx="128">
                  <c:v>-0.38858860170799758</c:v>
                </c:pt>
                <c:pt idx="129">
                  <c:v>-0.43321189168889873</c:v>
                </c:pt>
                <c:pt idx="130">
                  <c:v>-0.43321189168889873</c:v>
                </c:pt>
                <c:pt idx="131">
                  <c:v>-0.43321189168889873</c:v>
                </c:pt>
                <c:pt idx="132">
                  <c:v>-0.77466113138429904</c:v>
                </c:pt>
                <c:pt idx="133">
                  <c:v>-0.77466113138429904</c:v>
                </c:pt>
                <c:pt idx="134">
                  <c:v>-0.77466113138429904</c:v>
                </c:pt>
                <c:pt idx="135">
                  <c:v>-0.73186345126060104</c:v>
                </c:pt>
                <c:pt idx="136">
                  <c:v>-0.73186345126060104</c:v>
                </c:pt>
                <c:pt idx="137">
                  <c:v>-0.73186345126060104</c:v>
                </c:pt>
                <c:pt idx="138">
                  <c:v>-0.38329171669380102</c:v>
                </c:pt>
                <c:pt idx="139">
                  <c:v>-0.38329171669380102</c:v>
                </c:pt>
                <c:pt idx="140">
                  <c:v>-0.38329171669380102</c:v>
                </c:pt>
                <c:pt idx="141">
                  <c:v>-0.88182167047389726</c:v>
                </c:pt>
                <c:pt idx="142">
                  <c:v>-0.88182167047389726</c:v>
                </c:pt>
                <c:pt idx="143">
                  <c:v>-0.88182167047389726</c:v>
                </c:pt>
                <c:pt idx="144">
                  <c:v>-0.79630669832239676</c:v>
                </c:pt>
                <c:pt idx="145">
                  <c:v>-0.79630669832239676</c:v>
                </c:pt>
                <c:pt idx="146">
                  <c:v>-0.79630669832239676</c:v>
                </c:pt>
                <c:pt idx="147">
                  <c:v>-0.73468271297190313</c:v>
                </c:pt>
                <c:pt idx="148">
                  <c:v>-0.73468271297190313</c:v>
                </c:pt>
                <c:pt idx="149">
                  <c:v>-0.73468271297190313</c:v>
                </c:pt>
                <c:pt idx="150">
                  <c:v>-0.7919310204940011</c:v>
                </c:pt>
                <c:pt idx="151">
                  <c:v>-0.7919310204940011</c:v>
                </c:pt>
                <c:pt idx="152">
                  <c:v>-0.7919310204940011</c:v>
                </c:pt>
                <c:pt idx="153">
                  <c:v>-0.72607947450140031</c:v>
                </c:pt>
                <c:pt idx="154">
                  <c:v>-0.72607947450140031</c:v>
                </c:pt>
                <c:pt idx="155">
                  <c:v>-0.72607947450140031</c:v>
                </c:pt>
                <c:pt idx="156">
                  <c:v>-0.8227885500699017</c:v>
                </c:pt>
                <c:pt idx="157">
                  <c:v>-0.8227885500699017</c:v>
                </c:pt>
                <c:pt idx="158">
                  <c:v>-0.8227885500699017</c:v>
                </c:pt>
                <c:pt idx="159">
                  <c:v>-1.1178737645251999</c:v>
                </c:pt>
                <c:pt idx="160">
                  <c:v>-1.1178737645251999</c:v>
                </c:pt>
                <c:pt idx="161">
                  <c:v>-1.1178737645251999</c:v>
                </c:pt>
                <c:pt idx="162">
                  <c:v>-1.0677667183081994</c:v>
                </c:pt>
                <c:pt idx="163">
                  <c:v>-1.0677667183081994</c:v>
                </c:pt>
                <c:pt idx="164">
                  <c:v>-1.0677667183081994</c:v>
                </c:pt>
                <c:pt idx="165">
                  <c:v>-0.80728805414150173</c:v>
                </c:pt>
                <c:pt idx="166">
                  <c:v>-0.80728805414150173</c:v>
                </c:pt>
                <c:pt idx="167">
                  <c:v>-0.80728805414150173</c:v>
                </c:pt>
                <c:pt idx="168">
                  <c:v>-0.91697087954009859</c:v>
                </c:pt>
                <c:pt idx="169">
                  <c:v>-0.91697087954009859</c:v>
                </c:pt>
                <c:pt idx="170">
                  <c:v>-0.91697087954009859</c:v>
                </c:pt>
                <c:pt idx="171">
                  <c:v>-0.94586689708389926</c:v>
                </c:pt>
                <c:pt idx="172">
                  <c:v>-0.94586689708389926</c:v>
                </c:pt>
                <c:pt idx="173">
                  <c:v>-0.94586689708389926</c:v>
                </c:pt>
                <c:pt idx="174">
                  <c:v>-0.65942527752900304</c:v>
                </c:pt>
                <c:pt idx="175">
                  <c:v>-0.65942527752900304</c:v>
                </c:pt>
                <c:pt idx="176">
                  <c:v>-0.65942527752900304</c:v>
                </c:pt>
                <c:pt idx="177">
                  <c:v>-0.75889200816379798</c:v>
                </c:pt>
                <c:pt idx="178">
                  <c:v>-0.75889200816379798</c:v>
                </c:pt>
                <c:pt idx="179">
                  <c:v>-0.75889200816379798</c:v>
                </c:pt>
                <c:pt idx="180">
                  <c:v>-0.86736860829180173</c:v>
                </c:pt>
                <c:pt idx="181">
                  <c:v>-0.86736860829180173</c:v>
                </c:pt>
                <c:pt idx="182">
                  <c:v>-0.86736860829180173</c:v>
                </c:pt>
                <c:pt idx="183">
                  <c:v>-0.79188245597279661</c:v>
                </c:pt>
                <c:pt idx="184">
                  <c:v>-0.79188245597279661</c:v>
                </c:pt>
                <c:pt idx="185">
                  <c:v>-0.79188245597279661</c:v>
                </c:pt>
                <c:pt idx="186">
                  <c:v>-1.0422301110393981</c:v>
                </c:pt>
                <c:pt idx="187">
                  <c:v>-1.0422301110393981</c:v>
                </c:pt>
                <c:pt idx="188">
                  <c:v>-1.0422301110393981</c:v>
                </c:pt>
                <c:pt idx="189">
                  <c:v>-1.2050279706010976</c:v>
                </c:pt>
                <c:pt idx="190">
                  <c:v>-1.2050279706010976</c:v>
                </c:pt>
                <c:pt idx="191">
                  <c:v>-1.2050279706010976</c:v>
                </c:pt>
                <c:pt idx="192">
                  <c:v>-1.0333014000662999</c:v>
                </c:pt>
                <c:pt idx="193">
                  <c:v>-1.0333014000662999</c:v>
                </c:pt>
                <c:pt idx="194">
                  <c:v>-1.0333014000662999</c:v>
                </c:pt>
                <c:pt idx="195">
                  <c:v>-0.94379984660050198</c:v>
                </c:pt>
                <c:pt idx="196">
                  <c:v>-0.94379984660050198</c:v>
                </c:pt>
                <c:pt idx="197">
                  <c:v>-0.94379984660050198</c:v>
                </c:pt>
                <c:pt idx="198">
                  <c:v>-0.62451781591650146</c:v>
                </c:pt>
                <c:pt idx="199">
                  <c:v>-0.62451781591650146</c:v>
                </c:pt>
                <c:pt idx="200">
                  <c:v>-0.62451781591650146</c:v>
                </c:pt>
                <c:pt idx="201">
                  <c:v>-0.67887453699189848</c:v>
                </c:pt>
                <c:pt idx="202">
                  <c:v>-0.67887453699189848</c:v>
                </c:pt>
                <c:pt idx="203">
                  <c:v>-0.67887453699189848</c:v>
                </c:pt>
                <c:pt idx="204">
                  <c:v>-0.77767482947770006</c:v>
                </c:pt>
                <c:pt idx="205">
                  <c:v>-0.77767482947770006</c:v>
                </c:pt>
                <c:pt idx="206">
                  <c:v>-0.77767482947770006</c:v>
                </c:pt>
                <c:pt idx="207">
                  <c:v>-1.0931706633887011</c:v>
                </c:pt>
                <c:pt idx="208">
                  <c:v>-1.0931706633887011</c:v>
                </c:pt>
                <c:pt idx="209">
                  <c:v>-1.0931706633887011</c:v>
                </c:pt>
                <c:pt idx="210">
                  <c:v>-1.1978867443436982</c:v>
                </c:pt>
                <c:pt idx="211">
                  <c:v>-1.1978867443436982</c:v>
                </c:pt>
                <c:pt idx="212">
                  <c:v>-1.1978867443436982</c:v>
                </c:pt>
                <c:pt idx="213">
                  <c:v>-1.074320314811203</c:v>
                </c:pt>
                <c:pt idx="214">
                  <c:v>-1.074320314811203</c:v>
                </c:pt>
                <c:pt idx="215">
                  <c:v>-1.074320314811203</c:v>
                </c:pt>
                <c:pt idx="216">
                  <c:v>-0.8655328570023002</c:v>
                </c:pt>
                <c:pt idx="217">
                  <c:v>-0.8655328570023002</c:v>
                </c:pt>
                <c:pt idx="218">
                  <c:v>-0.8655328570023002</c:v>
                </c:pt>
                <c:pt idx="219">
                  <c:v>-0.55341856323469685</c:v>
                </c:pt>
                <c:pt idx="220">
                  <c:v>-0.55341856323469685</c:v>
                </c:pt>
                <c:pt idx="221">
                  <c:v>-0.55341856323469685</c:v>
                </c:pt>
                <c:pt idx="222">
                  <c:v>-0.5403547752015001</c:v>
                </c:pt>
                <c:pt idx="223">
                  <c:v>-0.5403547752015001</c:v>
                </c:pt>
                <c:pt idx="224">
                  <c:v>-0.5403547752015001</c:v>
                </c:pt>
                <c:pt idx="225">
                  <c:v>-1.5601186579784976</c:v>
                </c:pt>
                <c:pt idx="226">
                  <c:v>-1.5601186579784976</c:v>
                </c:pt>
                <c:pt idx="227">
                  <c:v>-1.5601186579784976</c:v>
                </c:pt>
                <c:pt idx="228">
                  <c:v>-1.630396002538399</c:v>
                </c:pt>
                <c:pt idx="229">
                  <c:v>-1.630396002538399</c:v>
                </c:pt>
                <c:pt idx="230">
                  <c:v>-1.630396002538399</c:v>
                </c:pt>
                <c:pt idx="231">
                  <c:v>-1.2978641634080006</c:v>
                </c:pt>
                <c:pt idx="232">
                  <c:v>-1.2978641634080006</c:v>
                </c:pt>
                <c:pt idx="233">
                  <c:v>-1.2978641634080006</c:v>
                </c:pt>
                <c:pt idx="234">
                  <c:v>-1.4999630162031021</c:v>
                </c:pt>
                <c:pt idx="235">
                  <c:v>-1.4999630162031021</c:v>
                </c:pt>
                <c:pt idx="236">
                  <c:v>-1.4999630162031021</c:v>
                </c:pt>
                <c:pt idx="237">
                  <c:v>-1.2436975472917986</c:v>
                </c:pt>
                <c:pt idx="238">
                  <c:v>-1.2436975472917986</c:v>
                </c:pt>
                <c:pt idx="239">
                  <c:v>-1.2436975472917986</c:v>
                </c:pt>
                <c:pt idx="240">
                  <c:v>-1.6265906886427022</c:v>
                </c:pt>
                <c:pt idx="241">
                  <c:v>-1.6265906886427022</c:v>
                </c:pt>
                <c:pt idx="242">
                  <c:v>-1.6265906886427022</c:v>
                </c:pt>
                <c:pt idx="243">
                  <c:v>-1.5616697030592999</c:v>
                </c:pt>
                <c:pt idx="244">
                  <c:v>-1.5616697030592999</c:v>
                </c:pt>
                <c:pt idx="245">
                  <c:v>-1.5616697030592999</c:v>
                </c:pt>
                <c:pt idx="246">
                  <c:v>-1.6403933960258996</c:v>
                </c:pt>
                <c:pt idx="247">
                  <c:v>-1.6403933960258996</c:v>
                </c:pt>
                <c:pt idx="248">
                  <c:v>-1.6403933960258996</c:v>
                </c:pt>
                <c:pt idx="249">
                  <c:v>-1.5044684462056015</c:v>
                </c:pt>
                <c:pt idx="250">
                  <c:v>-1.5044684462056015</c:v>
                </c:pt>
                <c:pt idx="251">
                  <c:v>-1.5044684462056015</c:v>
                </c:pt>
                <c:pt idx="252">
                  <c:v>-1.467656407902501</c:v>
                </c:pt>
                <c:pt idx="253">
                  <c:v>-1.467656407902501</c:v>
                </c:pt>
                <c:pt idx="254">
                  <c:v>-1.467656407902501</c:v>
                </c:pt>
                <c:pt idx="255">
                  <c:v>-1.1562970113225006</c:v>
                </c:pt>
                <c:pt idx="256">
                  <c:v>-1.1562970113225006</c:v>
                </c:pt>
                <c:pt idx="257">
                  <c:v>-1.1562970113225006</c:v>
                </c:pt>
                <c:pt idx="258">
                  <c:v>-1.0869288356478002</c:v>
                </c:pt>
                <c:pt idx="259">
                  <c:v>-1.0869288356478002</c:v>
                </c:pt>
                <c:pt idx="260">
                  <c:v>-1.0869288356478002</c:v>
                </c:pt>
                <c:pt idx="261">
                  <c:v>-1.2644326924423019</c:v>
                </c:pt>
                <c:pt idx="262">
                  <c:v>-1.2644326924423019</c:v>
                </c:pt>
                <c:pt idx="263">
                  <c:v>-1.2644326924423019</c:v>
                </c:pt>
                <c:pt idx="264">
                  <c:v>-1.3451948446373017</c:v>
                </c:pt>
                <c:pt idx="265">
                  <c:v>-1.3451948446373017</c:v>
                </c:pt>
                <c:pt idx="266">
                  <c:v>-1.3451948446373017</c:v>
                </c:pt>
                <c:pt idx="267">
                  <c:v>-1.7859118970920989</c:v>
                </c:pt>
                <c:pt idx="268">
                  <c:v>-1.7859118970920989</c:v>
                </c:pt>
                <c:pt idx="269">
                  <c:v>-1.7859118970920989</c:v>
                </c:pt>
                <c:pt idx="270">
                  <c:v>-1.5668190008599012</c:v>
                </c:pt>
                <c:pt idx="271">
                  <c:v>-1.5668190008599012</c:v>
                </c:pt>
                <c:pt idx="272">
                  <c:v>-1.5668190008599012</c:v>
                </c:pt>
                <c:pt idx="273">
                  <c:v>-1.0655177915636003</c:v>
                </c:pt>
                <c:pt idx="274">
                  <c:v>-1.0655177915636003</c:v>
                </c:pt>
                <c:pt idx="275">
                  <c:v>-1.0655177915636003</c:v>
                </c:pt>
                <c:pt idx="276">
                  <c:v>-0.93611352442750118</c:v>
                </c:pt>
                <c:pt idx="277">
                  <c:v>-0.93611352442750118</c:v>
                </c:pt>
                <c:pt idx="278">
                  <c:v>-0.93611352442750118</c:v>
                </c:pt>
                <c:pt idx="279">
                  <c:v>-0.86188176412110096</c:v>
                </c:pt>
                <c:pt idx="280">
                  <c:v>-0.86188176412110096</c:v>
                </c:pt>
                <c:pt idx="281">
                  <c:v>-0.86188176412110096</c:v>
                </c:pt>
                <c:pt idx="282">
                  <c:v>-0.48132282819580041</c:v>
                </c:pt>
                <c:pt idx="283">
                  <c:v>-0.48132282819580041</c:v>
                </c:pt>
                <c:pt idx="284">
                  <c:v>-0.48132282819580041</c:v>
                </c:pt>
                <c:pt idx="285">
                  <c:v>-0.61915792474799858</c:v>
                </c:pt>
                <c:pt idx="286">
                  <c:v>-0.61915792474799858</c:v>
                </c:pt>
                <c:pt idx="287">
                  <c:v>-0.61915792474799858</c:v>
                </c:pt>
                <c:pt idx="288">
                  <c:v>-0.36978637029849892</c:v>
                </c:pt>
                <c:pt idx="289">
                  <c:v>-0.36978637029849892</c:v>
                </c:pt>
                <c:pt idx="290">
                  <c:v>-0.36978637029849892</c:v>
                </c:pt>
                <c:pt idx="291">
                  <c:v>-0.46344832644560086</c:v>
                </c:pt>
                <c:pt idx="292">
                  <c:v>-0.46344832644560086</c:v>
                </c:pt>
                <c:pt idx="293">
                  <c:v>-0.46344832644560086</c:v>
                </c:pt>
                <c:pt idx="294">
                  <c:v>-0.4858805248773983</c:v>
                </c:pt>
                <c:pt idx="295">
                  <c:v>-0.4858805248773983</c:v>
                </c:pt>
                <c:pt idx="296">
                  <c:v>-0.4858805248773983</c:v>
                </c:pt>
                <c:pt idx="297">
                  <c:v>-0.52874288042799833</c:v>
                </c:pt>
                <c:pt idx="298">
                  <c:v>-0.52874288042799833</c:v>
                </c:pt>
                <c:pt idx="299">
                  <c:v>-0.52874288042799833</c:v>
                </c:pt>
                <c:pt idx="300">
                  <c:v>-0.86786099158440067</c:v>
                </c:pt>
                <c:pt idx="301">
                  <c:v>-0.86786099158440067</c:v>
                </c:pt>
                <c:pt idx="302">
                  <c:v>-0.86786099158440067</c:v>
                </c:pt>
                <c:pt idx="303">
                  <c:v>-0.71670100053660235</c:v>
                </c:pt>
                <c:pt idx="304">
                  <c:v>-0.71670100053660235</c:v>
                </c:pt>
                <c:pt idx="305">
                  <c:v>-0.71670100053660235</c:v>
                </c:pt>
                <c:pt idx="306">
                  <c:v>-0.47617041369300139</c:v>
                </c:pt>
                <c:pt idx="307">
                  <c:v>-0.47617041369300139</c:v>
                </c:pt>
                <c:pt idx="308">
                  <c:v>-0.47617041369300139</c:v>
                </c:pt>
                <c:pt idx="309">
                  <c:v>-0.8460541257260985</c:v>
                </c:pt>
                <c:pt idx="310">
                  <c:v>-0.8460541257260985</c:v>
                </c:pt>
                <c:pt idx="311">
                  <c:v>-0.8460541257260985</c:v>
                </c:pt>
                <c:pt idx="312">
                  <c:v>-0.67313863679679997</c:v>
                </c:pt>
                <c:pt idx="313">
                  <c:v>-0.67313863679679997</c:v>
                </c:pt>
                <c:pt idx="314">
                  <c:v>-0.67313863679679997</c:v>
                </c:pt>
                <c:pt idx="315">
                  <c:v>-0.64569301689790137</c:v>
                </c:pt>
                <c:pt idx="316">
                  <c:v>-0.64569301689790137</c:v>
                </c:pt>
                <c:pt idx="317">
                  <c:v>-0.64569301689790137</c:v>
                </c:pt>
                <c:pt idx="318">
                  <c:v>-0.69321515684270096</c:v>
                </c:pt>
                <c:pt idx="319">
                  <c:v>-0.69321515684270096</c:v>
                </c:pt>
                <c:pt idx="320">
                  <c:v>-0.69321515684270096</c:v>
                </c:pt>
                <c:pt idx="321">
                  <c:v>-0.84686291245380119</c:v>
                </c:pt>
                <c:pt idx="322">
                  <c:v>-0.84686291245380119</c:v>
                </c:pt>
                <c:pt idx="323">
                  <c:v>-0.84686291245380119</c:v>
                </c:pt>
                <c:pt idx="324">
                  <c:v>-0.73279530309540064</c:v>
                </c:pt>
                <c:pt idx="325">
                  <c:v>-0.73279530309540064</c:v>
                </c:pt>
                <c:pt idx="326">
                  <c:v>-0.73279530309540064</c:v>
                </c:pt>
                <c:pt idx="327">
                  <c:v>-1.1003359765623983</c:v>
                </c:pt>
                <c:pt idx="328">
                  <c:v>-1.1003359765623983</c:v>
                </c:pt>
                <c:pt idx="329">
                  <c:v>-1.1003359765623983</c:v>
                </c:pt>
                <c:pt idx="330">
                  <c:v>-0.98686994762979907</c:v>
                </c:pt>
                <c:pt idx="331">
                  <c:v>-0.98686994762979907</c:v>
                </c:pt>
                <c:pt idx="332">
                  <c:v>-0.98686994762979907</c:v>
                </c:pt>
                <c:pt idx="333">
                  <c:v>-0.76817537239639933</c:v>
                </c:pt>
                <c:pt idx="334">
                  <c:v>-0.76817537239639933</c:v>
                </c:pt>
                <c:pt idx="335">
                  <c:v>-0.76817537239639933</c:v>
                </c:pt>
                <c:pt idx="336">
                  <c:v>-0.9780543251014997</c:v>
                </c:pt>
                <c:pt idx="337">
                  <c:v>-0.9780543251014997</c:v>
                </c:pt>
                <c:pt idx="338">
                  <c:v>-0.9780543251014997</c:v>
                </c:pt>
                <c:pt idx="339">
                  <c:v>-1.0065303008104003</c:v>
                </c:pt>
                <c:pt idx="340">
                  <c:v>-1.0065303008104003</c:v>
                </c:pt>
                <c:pt idx="341">
                  <c:v>-1.0065303008104003</c:v>
                </c:pt>
                <c:pt idx="342">
                  <c:v>-0.65691635805490023</c:v>
                </c:pt>
                <c:pt idx="343">
                  <c:v>-0.65691635805490023</c:v>
                </c:pt>
                <c:pt idx="344">
                  <c:v>-0.65691635805490023</c:v>
                </c:pt>
                <c:pt idx="345">
                  <c:v>-0.76993206090680033</c:v>
                </c:pt>
                <c:pt idx="346">
                  <c:v>-0.76993206090680033</c:v>
                </c:pt>
                <c:pt idx="347">
                  <c:v>-0.76993206090680033</c:v>
                </c:pt>
                <c:pt idx="348">
                  <c:v>-0.74295713457939883</c:v>
                </c:pt>
                <c:pt idx="349">
                  <c:v>-0.74295713457939883</c:v>
                </c:pt>
                <c:pt idx="350">
                  <c:v>-0.74295713457939883</c:v>
                </c:pt>
                <c:pt idx="351">
                  <c:v>-0.77180227800259971</c:v>
                </c:pt>
                <c:pt idx="352">
                  <c:v>-0.77180227800259971</c:v>
                </c:pt>
                <c:pt idx="353">
                  <c:v>-0.77180227800259971</c:v>
                </c:pt>
                <c:pt idx="354">
                  <c:v>-1.251410370412799</c:v>
                </c:pt>
                <c:pt idx="355">
                  <c:v>-1.251410370412799</c:v>
                </c:pt>
                <c:pt idx="356">
                  <c:v>-1.251410370412799</c:v>
                </c:pt>
                <c:pt idx="357">
                  <c:v>-1.0985430156132026</c:v>
                </c:pt>
                <c:pt idx="358">
                  <c:v>-1.0985430156132026</c:v>
                </c:pt>
                <c:pt idx="359">
                  <c:v>-1.0985430156132026</c:v>
                </c:pt>
                <c:pt idx="360">
                  <c:v>-1.1578504290548004</c:v>
                </c:pt>
                <c:pt idx="361">
                  <c:v>-1.1578504290548004</c:v>
                </c:pt>
                <c:pt idx="362">
                  <c:v>-1.1578504290548004</c:v>
                </c:pt>
                <c:pt idx="363">
                  <c:v>-1.1144935573341996</c:v>
                </c:pt>
                <c:pt idx="364">
                  <c:v>-1.1144935573341996</c:v>
                </c:pt>
                <c:pt idx="365">
                  <c:v>-1.1144935573341996</c:v>
                </c:pt>
                <c:pt idx="366">
                  <c:v>-0.64024892991229976</c:v>
                </c:pt>
                <c:pt idx="367">
                  <c:v>-0.64024892991229976</c:v>
                </c:pt>
                <c:pt idx="368">
                  <c:v>-0.64024892991229976</c:v>
                </c:pt>
                <c:pt idx="369">
                  <c:v>-0.66530311243499796</c:v>
                </c:pt>
                <c:pt idx="370">
                  <c:v>-0.66530311243499796</c:v>
                </c:pt>
                <c:pt idx="371">
                  <c:v>-0.66530311243499796</c:v>
                </c:pt>
                <c:pt idx="372">
                  <c:v>-0.7851770310348023</c:v>
                </c:pt>
                <c:pt idx="373">
                  <c:v>-0.7851770310348023</c:v>
                </c:pt>
                <c:pt idx="374">
                  <c:v>-0.7851770310348023</c:v>
                </c:pt>
                <c:pt idx="375">
                  <c:v>-1.0974363586707021</c:v>
                </c:pt>
                <c:pt idx="376">
                  <c:v>-1.0974363586707021</c:v>
                </c:pt>
                <c:pt idx="377">
                  <c:v>-1.0974363586707021</c:v>
                </c:pt>
                <c:pt idx="378">
                  <c:v>-1.2436876137509998</c:v>
                </c:pt>
                <c:pt idx="379">
                  <c:v>-1.2436876137509998</c:v>
                </c:pt>
                <c:pt idx="380">
                  <c:v>-1.2436876137509998</c:v>
                </c:pt>
                <c:pt idx="381">
                  <c:v>-1.1724165334743013</c:v>
                </c:pt>
                <c:pt idx="382">
                  <c:v>-1.1724165334743013</c:v>
                </c:pt>
                <c:pt idx="383">
                  <c:v>-1.1724165334743013</c:v>
                </c:pt>
                <c:pt idx="384">
                  <c:v>-0.9161164456102</c:v>
                </c:pt>
                <c:pt idx="385">
                  <c:v>-0.9161164456102</c:v>
                </c:pt>
                <c:pt idx="386">
                  <c:v>-0.9161164456102</c:v>
                </c:pt>
                <c:pt idx="387">
                  <c:v>-0.61039312557370096</c:v>
                </c:pt>
                <c:pt idx="388">
                  <c:v>-0.61039312557370096</c:v>
                </c:pt>
                <c:pt idx="389">
                  <c:v>-0.61039312557370096</c:v>
                </c:pt>
                <c:pt idx="390">
                  <c:v>-0.51566776341849874</c:v>
                </c:pt>
                <c:pt idx="391">
                  <c:v>-0.51566776341849874</c:v>
                </c:pt>
                <c:pt idx="392">
                  <c:v>-0.51566776341849874</c:v>
                </c:pt>
                <c:pt idx="393">
                  <c:v>-1.6843997419426007</c:v>
                </c:pt>
                <c:pt idx="394">
                  <c:v>-1.6843997419426007</c:v>
                </c:pt>
                <c:pt idx="395">
                  <c:v>-1.6843997419426007</c:v>
                </c:pt>
                <c:pt idx="396">
                  <c:v>-1.5629782230895</c:v>
                </c:pt>
                <c:pt idx="397">
                  <c:v>-1.5629782230895</c:v>
                </c:pt>
                <c:pt idx="398">
                  <c:v>-1.5629782230895</c:v>
                </c:pt>
                <c:pt idx="399">
                  <c:v>-1.3804236387161009</c:v>
                </c:pt>
                <c:pt idx="400">
                  <c:v>-1.3804236387161009</c:v>
                </c:pt>
                <c:pt idx="401">
                  <c:v>-1.3804236387161009</c:v>
                </c:pt>
                <c:pt idx="402">
                  <c:v>-1.5521350249651995</c:v>
                </c:pt>
                <c:pt idx="403">
                  <c:v>-1.5521350249651995</c:v>
                </c:pt>
                <c:pt idx="404">
                  <c:v>-1.5521350249651995</c:v>
                </c:pt>
                <c:pt idx="405">
                  <c:v>-1.3863817402310001</c:v>
                </c:pt>
                <c:pt idx="406">
                  <c:v>-1.3863817402310001</c:v>
                </c:pt>
                <c:pt idx="407">
                  <c:v>-1.3863817402310001</c:v>
                </c:pt>
                <c:pt idx="408">
                  <c:v>-1.6268223271883002</c:v>
                </c:pt>
                <c:pt idx="409">
                  <c:v>-1.6268223271883002</c:v>
                </c:pt>
                <c:pt idx="410">
                  <c:v>-1.6268223271883002</c:v>
                </c:pt>
                <c:pt idx="411">
                  <c:v>-1.4549757823796998</c:v>
                </c:pt>
                <c:pt idx="412">
                  <c:v>-1.4549757823796998</c:v>
                </c:pt>
                <c:pt idx="413">
                  <c:v>-1.4549757823796998</c:v>
                </c:pt>
                <c:pt idx="414">
                  <c:v>-1.6311533146500015</c:v>
                </c:pt>
                <c:pt idx="415">
                  <c:v>-1.6311533146500015</c:v>
                </c:pt>
                <c:pt idx="416">
                  <c:v>-1.6311533146500015</c:v>
                </c:pt>
                <c:pt idx="417">
                  <c:v>-1.261766192740799</c:v>
                </c:pt>
                <c:pt idx="418">
                  <c:v>-1.261766192740799</c:v>
                </c:pt>
                <c:pt idx="419">
                  <c:v>-1.261766192740799</c:v>
                </c:pt>
                <c:pt idx="420">
                  <c:v>-1.4815685725815992</c:v>
                </c:pt>
                <c:pt idx="421">
                  <c:v>-1.4815685725815992</c:v>
                </c:pt>
                <c:pt idx="422">
                  <c:v>-1.4815685725815992</c:v>
                </c:pt>
                <c:pt idx="423">
                  <c:v>-1.0742490463809986</c:v>
                </c:pt>
                <c:pt idx="424">
                  <c:v>-1.0742490463809986</c:v>
                </c:pt>
                <c:pt idx="425">
                  <c:v>-1.0742490463809986</c:v>
                </c:pt>
                <c:pt idx="426">
                  <c:v>-1.1161248018601988</c:v>
                </c:pt>
                <c:pt idx="427">
                  <c:v>-1.1161248018601988</c:v>
                </c:pt>
                <c:pt idx="428">
                  <c:v>-1.1161248018601988</c:v>
                </c:pt>
                <c:pt idx="429">
                  <c:v>-1.2117349658578007</c:v>
                </c:pt>
                <c:pt idx="430">
                  <c:v>-1.2117349658578007</c:v>
                </c:pt>
                <c:pt idx="431">
                  <c:v>-1.2117349658578007</c:v>
                </c:pt>
                <c:pt idx="432">
                  <c:v>-1.3077375391151982</c:v>
                </c:pt>
                <c:pt idx="433">
                  <c:v>-1.3077375391151982</c:v>
                </c:pt>
                <c:pt idx="434">
                  <c:v>-1.3077375391151982</c:v>
                </c:pt>
                <c:pt idx="435">
                  <c:v>-1.7188250909973029</c:v>
                </c:pt>
                <c:pt idx="436">
                  <c:v>-1.7188250909973029</c:v>
                </c:pt>
                <c:pt idx="437">
                  <c:v>-1.7188250909973029</c:v>
                </c:pt>
                <c:pt idx="438">
                  <c:v>-1.5908971151086</c:v>
                </c:pt>
                <c:pt idx="439">
                  <c:v>-1.5908971151086</c:v>
                </c:pt>
                <c:pt idx="440">
                  <c:v>-1.5908971151086</c:v>
                </c:pt>
                <c:pt idx="441">
                  <c:v>-1.1662261021572</c:v>
                </c:pt>
                <c:pt idx="442">
                  <c:v>-1.1662261021572</c:v>
                </c:pt>
                <c:pt idx="443">
                  <c:v>-1.1662261021572</c:v>
                </c:pt>
                <c:pt idx="444">
                  <c:v>-0.94720953042779854</c:v>
                </c:pt>
                <c:pt idx="445">
                  <c:v>-0.94720953042779854</c:v>
                </c:pt>
                <c:pt idx="446">
                  <c:v>-0.94720953042779854</c:v>
                </c:pt>
                <c:pt idx="447">
                  <c:v>-0.88413143801389893</c:v>
                </c:pt>
                <c:pt idx="448">
                  <c:v>-0.88413143801389893</c:v>
                </c:pt>
                <c:pt idx="449">
                  <c:v>-0.88413143801389893</c:v>
                </c:pt>
                <c:pt idx="450">
                  <c:v>-0.58042711945460113</c:v>
                </c:pt>
                <c:pt idx="451">
                  <c:v>-0.58042711945460113</c:v>
                </c:pt>
                <c:pt idx="452">
                  <c:v>-0.58042711945460113</c:v>
                </c:pt>
                <c:pt idx="453">
                  <c:v>-0.47148326873299951</c:v>
                </c:pt>
                <c:pt idx="454">
                  <c:v>-0.47148326873299951</c:v>
                </c:pt>
                <c:pt idx="455">
                  <c:v>-0.47148326873299951</c:v>
                </c:pt>
                <c:pt idx="456">
                  <c:v>-0.51497900421969689</c:v>
                </c:pt>
                <c:pt idx="457">
                  <c:v>-0.51497900421969689</c:v>
                </c:pt>
                <c:pt idx="458">
                  <c:v>-0.51497900421969689</c:v>
                </c:pt>
                <c:pt idx="459">
                  <c:v>-0.51611379686629988</c:v>
                </c:pt>
                <c:pt idx="460">
                  <c:v>-0.51611379686629988</c:v>
                </c:pt>
                <c:pt idx="461">
                  <c:v>-0.51611379686629988</c:v>
                </c:pt>
                <c:pt idx="462">
                  <c:v>-0.54658336392709828</c:v>
                </c:pt>
                <c:pt idx="463">
                  <c:v>-0.54658336392709828</c:v>
                </c:pt>
                <c:pt idx="464">
                  <c:v>-0.54658336392709828</c:v>
                </c:pt>
                <c:pt idx="465">
                  <c:v>-0.57525807230500092</c:v>
                </c:pt>
                <c:pt idx="466">
                  <c:v>-0.57525807230500092</c:v>
                </c:pt>
                <c:pt idx="467">
                  <c:v>-0.57525807230500092</c:v>
                </c:pt>
                <c:pt idx="468">
                  <c:v>-0.92243476147420012</c:v>
                </c:pt>
                <c:pt idx="469">
                  <c:v>-0.92243476147420012</c:v>
                </c:pt>
                <c:pt idx="470">
                  <c:v>-0.92243476147420012</c:v>
                </c:pt>
                <c:pt idx="471">
                  <c:v>-0.73290517285600032</c:v>
                </c:pt>
                <c:pt idx="472">
                  <c:v>-0.73290517285600032</c:v>
                </c:pt>
                <c:pt idx="473">
                  <c:v>-0.73290517285600032</c:v>
                </c:pt>
                <c:pt idx="474">
                  <c:v>-0.49400430595900247</c:v>
                </c:pt>
                <c:pt idx="475">
                  <c:v>-0.49400430595900247</c:v>
                </c:pt>
                <c:pt idx="476">
                  <c:v>-0.49400430595900247</c:v>
                </c:pt>
                <c:pt idx="477">
                  <c:v>-0.93372852810789908</c:v>
                </c:pt>
                <c:pt idx="478">
                  <c:v>-0.93372852810789908</c:v>
                </c:pt>
                <c:pt idx="479">
                  <c:v>-0.93372852810789908</c:v>
                </c:pt>
                <c:pt idx="480">
                  <c:v>-0.83850302699359958</c:v>
                </c:pt>
                <c:pt idx="481">
                  <c:v>-0.83850302699359958</c:v>
                </c:pt>
                <c:pt idx="482">
                  <c:v>-0.83850302699359958</c:v>
                </c:pt>
                <c:pt idx="483">
                  <c:v>-0.71840094538400123</c:v>
                </c:pt>
                <c:pt idx="484">
                  <c:v>-0.71840094538400123</c:v>
                </c:pt>
                <c:pt idx="485">
                  <c:v>-0.71840094538400123</c:v>
                </c:pt>
                <c:pt idx="486">
                  <c:v>-0.71709554473830295</c:v>
                </c:pt>
                <c:pt idx="487">
                  <c:v>-0.71709554473830295</c:v>
                </c:pt>
                <c:pt idx="488">
                  <c:v>-0.71709554473830295</c:v>
                </c:pt>
                <c:pt idx="489">
                  <c:v>-0.94985648092719899</c:v>
                </c:pt>
                <c:pt idx="490">
                  <c:v>-0.94985648092719899</c:v>
                </c:pt>
                <c:pt idx="491">
                  <c:v>-0.94985648092719899</c:v>
                </c:pt>
                <c:pt idx="492">
                  <c:v>-0.7848106800704997</c:v>
                </c:pt>
                <c:pt idx="493">
                  <c:v>-0.7848106800704997</c:v>
                </c:pt>
                <c:pt idx="494">
                  <c:v>-0.7848106800704997</c:v>
                </c:pt>
                <c:pt idx="495">
                  <c:v>-1.1094391246852027</c:v>
                </c:pt>
                <c:pt idx="496">
                  <c:v>-1.1094391246852027</c:v>
                </c:pt>
                <c:pt idx="497">
                  <c:v>-1.1094391246852027</c:v>
                </c:pt>
                <c:pt idx="498">
                  <c:v>-1.0386375075669001</c:v>
                </c:pt>
                <c:pt idx="499">
                  <c:v>-1.0386375075669001</c:v>
                </c:pt>
                <c:pt idx="500">
                  <c:v>-1.0386375075669001</c:v>
                </c:pt>
                <c:pt idx="501">
                  <c:v>-0.81176217085020141</c:v>
                </c:pt>
                <c:pt idx="502">
                  <c:v>-0.81176217085020141</c:v>
                </c:pt>
                <c:pt idx="503">
                  <c:v>-0.81176217085020141</c:v>
                </c:pt>
                <c:pt idx="504">
                  <c:v>-0.56463148319349798</c:v>
                </c:pt>
                <c:pt idx="505">
                  <c:v>-0.56463148319349798</c:v>
                </c:pt>
                <c:pt idx="506">
                  <c:v>-0.56463148319349798</c:v>
                </c:pt>
                <c:pt idx="507">
                  <c:v>-0.51624421593779957</c:v>
                </c:pt>
                <c:pt idx="508">
                  <c:v>-0.51624421593779957</c:v>
                </c:pt>
                <c:pt idx="509">
                  <c:v>-0.51624421593779957</c:v>
                </c:pt>
                <c:pt idx="510">
                  <c:v>-0.20640808894379958</c:v>
                </c:pt>
                <c:pt idx="511">
                  <c:v>-0.20640808894379958</c:v>
                </c:pt>
                <c:pt idx="512">
                  <c:v>-0.20640808894379958</c:v>
                </c:pt>
                <c:pt idx="513">
                  <c:v>-0.21008964764859783</c:v>
                </c:pt>
                <c:pt idx="514">
                  <c:v>-0.21008964764859783</c:v>
                </c:pt>
                <c:pt idx="515">
                  <c:v>-0.21008964764859783</c:v>
                </c:pt>
                <c:pt idx="516">
                  <c:v>-0.19003291343030071</c:v>
                </c:pt>
                <c:pt idx="517">
                  <c:v>-0.19003291343030071</c:v>
                </c:pt>
                <c:pt idx="518">
                  <c:v>-0.19003291343030071</c:v>
                </c:pt>
                <c:pt idx="519">
                  <c:v>-0.15359772522079851</c:v>
                </c:pt>
                <c:pt idx="520">
                  <c:v>-0.15359772522079851</c:v>
                </c:pt>
                <c:pt idx="521">
                  <c:v>-0.15359772522079851</c:v>
                </c:pt>
                <c:pt idx="522">
                  <c:v>-0.11751616273069843</c:v>
                </c:pt>
                <c:pt idx="523">
                  <c:v>-0.11751616273069843</c:v>
                </c:pt>
                <c:pt idx="524">
                  <c:v>-0.11751616273069843</c:v>
                </c:pt>
                <c:pt idx="525">
                  <c:v>-0.29341577686820131</c:v>
                </c:pt>
                <c:pt idx="526">
                  <c:v>-0.29341577686820131</c:v>
                </c:pt>
                <c:pt idx="527">
                  <c:v>-0.29341577686820131</c:v>
                </c:pt>
                <c:pt idx="528">
                  <c:v>-4.4740681540098137E-2</c:v>
                </c:pt>
                <c:pt idx="529">
                  <c:v>-4.4740681540098137E-2</c:v>
                </c:pt>
                <c:pt idx="530">
                  <c:v>-4.4740681540098137E-2</c:v>
                </c:pt>
                <c:pt idx="531">
                  <c:v>-3.5612528505499341E-2</c:v>
                </c:pt>
                <c:pt idx="532">
                  <c:v>-3.5612528505499341E-2</c:v>
                </c:pt>
                <c:pt idx="533">
                  <c:v>-3.5612528505499341E-2</c:v>
                </c:pt>
                <c:pt idx="534">
                  <c:v>-0.60204878363089875</c:v>
                </c:pt>
                <c:pt idx="535">
                  <c:v>-0.60204878363089875</c:v>
                </c:pt>
                <c:pt idx="536">
                  <c:v>-0.60204878363089875</c:v>
                </c:pt>
                <c:pt idx="537">
                  <c:v>-0.6373377962856992</c:v>
                </c:pt>
                <c:pt idx="538">
                  <c:v>-0.6373377962856992</c:v>
                </c:pt>
                <c:pt idx="539">
                  <c:v>-0.6373377962856992</c:v>
                </c:pt>
                <c:pt idx="540">
                  <c:v>-0.73826794863130019</c:v>
                </c:pt>
                <c:pt idx="541">
                  <c:v>-0.73826794863130019</c:v>
                </c:pt>
                <c:pt idx="542">
                  <c:v>-0.73826794863130019</c:v>
                </c:pt>
                <c:pt idx="543">
                  <c:v>-0.79053894088700005</c:v>
                </c:pt>
                <c:pt idx="544">
                  <c:v>-0.79053894088700005</c:v>
                </c:pt>
                <c:pt idx="545">
                  <c:v>-0.79053894088700005</c:v>
                </c:pt>
                <c:pt idx="546">
                  <c:v>-0.92176962754999892</c:v>
                </c:pt>
                <c:pt idx="547">
                  <c:v>-0.92176962754999892</c:v>
                </c:pt>
                <c:pt idx="548">
                  <c:v>-0.92176962754999892</c:v>
                </c:pt>
                <c:pt idx="549">
                  <c:v>-0.9425008579207983</c:v>
                </c:pt>
                <c:pt idx="550">
                  <c:v>-0.9425008579207983</c:v>
                </c:pt>
                <c:pt idx="551">
                  <c:v>-0.9425008579207983</c:v>
                </c:pt>
                <c:pt idx="552">
                  <c:v>-0.72141070672219954</c:v>
                </c:pt>
                <c:pt idx="553">
                  <c:v>-0.72141070672219954</c:v>
                </c:pt>
                <c:pt idx="554">
                  <c:v>-0.72141070672219954</c:v>
                </c:pt>
                <c:pt idx="555">
                  <c:v>-0.55129839530020064</c:v>
                </c:pt>
                <c:pt idx="556">
                  <c:v>-0.55129839530020064</c:v>
                </c:pt>
                <c:pt idx="557">
                  <c:v>-0.55129839530020064</c:v>
                </c:pt>
                <c:pt idx="558">
                  <c:v>-0.57831607000310115</c:v>
                </c:pt>
                <c:pt idx="559">
                  <c:v>-0.57831607000310115</c:v>
                </c:pt>
                <c:pt idx="560">
                  <c:v>-0.57831607000310115</c:v>
                </c:pt>
                <c:pt idx="561">
                  <c:v>-0.77040806591259781</c:v>
                </c:pt>
                <c:pt idx="562">
                  <c:v>-0.77040806591259781</c:v>
                </c:pt>
                <c:pt idx="563">
                  <c:v>-0.77040806591259781</c:v>
                </c:pt>
                <c:pt idx="564">
                  <c:v>-0.81376453250459946</c:v>
                </c:pt>
                <c:pt idx="565">
                  <c:v>-0.81376453250459946</c:v>
                </c:pt>
                <c:pt idx="566">
                  <c:v>-0.81376453250459946</c:v>
                </c:pt>
                <c:pt idx="567">
                  <c:v>-0.58559921674099868</c:v>
                </c:pt>
                <c:pt idx="568">
                  <c:v>-0.58559921674099868</c:v>
                </c:pt>
                <c:pt idx="569">
                  <c:v>-0.58559921674099868</c:v>
                </c:pt>
                <c:pt idx="570">
                  <c:v>-0.58180974876090019</c:v>
                </c:pt>
                <c:pt idx="571">
                  <c:v>-0.58180974876090019</c:v>
                </c:pt>
                <c:pt idx="572">
                  <c:v>-0.58180974876090019</c:v>
                </c:pt>
                <c:pt idx="573">
                  <c:v>-0.80792608519259801</c:v>
                </c:pt>
                <c:pt idx="574">
                  <c:v>-0.80792608519259801</c:v>
                </c:pt>
                <c:pt idx="575">
                  <c:v>-0.80792608519259801</c:v>
                </c:pt>
                <c:pt idx="576">
                  <c:v>-0.82088301042769984</c:v>
                </c:pt>
                <c:pt idx="577">
                  <c:v>-0.82088301042769984</c:v>
                </c:pt>
                <c:pt idx="578">
                  <c:v>-0.82088301042769984</c:v>
                </c:pt>
                <c:pt idx="579">
                  <c:v>-0.14982351534530025</c:v>
                </c:pt>
                <c:pt idx="580">
                  <c:v>-0.14982351534530025</c:v>
                </c:pt>
                <c:pt idx="581">
                  <c:v>-0.14982351534530025</c:v>
                </c:pt>
                <c:pt idx="582">
                  <c:v>-0.58388913920169827</c:v>
                </c:pt>
                <c:pt idx="583">
                  <c:v>-0.58388913920169827</c:v>
                </c:pt>
                <c:pt idx="584">
                  <c:v>-0.58388913920169827</c:v>
                </c:pt>
                <c:pt idx="585">
                  <c:v>-9.9549837943900599E-2</c:v>
                </c:pt>
                <c:pt idx="586">
                  <c:v>-9.9549837943900599E-2</c:v>
                </c:pt>
                <c:pt idx="587">
                  <c:v>-9.9549837943900599E-2</c:v>
                </c:pt>
                <c:pt idx="588">
                  <c:v>-0.15878486200480069</c:v>
                </c:pt>
                <c:pt idx="589">
                  <c:v>-0.15878486200480069</c:v>
                </c:pt>
                <c:pt idx="590">
                  <c:v>-0.15878486200480069</c:v>
                </c:pt>
                <c:pt idx="591">
                  <c:v>-1.0110590623568001</c:v>
                </c:pt>
                <c:pt idx="592">
                  <c:v>-1.0110590623568001</c:v>
                </c:pt>
                <c:pt idx="593">
                  <c:v>-1.0110590623568001</c:v>
                </c:pt>
                <c:pt idx="594">
                  <c:v>-1.1318499568718003</c:v>
                </c:pt>
                <c:pt idx="595">
                  <c:v>-1.1318499568718003</c:v>
                </c:pt>
                <c:pt idx="596">
                  <c:v>-1.1318499568718003</c:v>
                </c:pt>
                <c:pt idx="597">
                  <c:v>-1.1709468556449991</c:v>
                </c:pt>
                <c:pt idx="598">
                  <c:v>-1.1709468556449991</c:v>
                </c:pt>
                <c:pt idx="599">
                  <c:v>-1.1709468556449991</c:v>
                </c:pt>
                <c:pt idx="600">
                  <c:v>-1.1927844701382</c:v>
                </c:pt>
                <c:pt idx="601">
                  <c:v>-1.1927844701382</c:v>
                </c:pt>
                <c:pt idx="602">
                  <c:v>-1.1927844701382</c:v>
                </c:pt>
                <c:pt idx="603">
                  <c:v>-1.4503266392802985</c:v>
                </c:pt>
                <c:pt idx="604">
                  <c:v>-1.4503266392802985</c:v>
                </c:pt>
                <c:pt idx="605">
                  <c:v>-1.4503266392802985</c:v>
                </c:pt>
                <c:pt idx="606">
                  <c:v>-1.0140646923384011</c:v>
                </c:pt>
                <c:pt idx="607">
                  <c:v>-1.0140646923384011</c:v>
                </c:pt>
                <c:pt idx="608">
                  <c:v>-1.0140646923384011</c:v>
                </c:pt>
                <c:pt idx="609">
                  <c:v>-0.84234848188840061</c:v>
                </c:pt>
                <c:pt idx="610">
                  <c:v>-0.84234848188840061</c:v>
                </c:pt>
                <c:pt idx="611">
                  <c:v>-0.84234848188840061</c:v>
                </c:pt>
                <c:pt idx="612">
                  <c:v>-0.69611257638430146</c:v>
                </c:pt>
                <c:pt idx="613">
                  <c:v>-0.69611257638430146</c:v>
                </c:pt>
                <c:pt idx="614">
                  <c:v>-0.69611257638430146</c:v>
                </c:pt>
                <c:pt idx="615">
                  <c:v>-0.71570572364780105</c:v>
                </c:pt>
                <c:pt idx="616">
                  <c:v>-0.71570572364780105</c:v>
                </c:pt>
                <c:pt idx="617">
                  <c:v>-0.71570572364780105</c:v>
                </c:pt>
                <c:pt idx="618">
                  <c:v>-0.4317509132714008</c:v>
                </c:pt>
                <c:pt idx="619">
                  <c:v>-0.4317509132714008</c:v>
                </c:pt>
                <c:pt idx="620">
                  <c:v>-0.4317509132714008</c:v>
                </c:pt>
                <c:pt idx="621">
                  <c:v>-0.45164055008400084</c:v>
                </c:pt>
                <c:pt idx="622">
                  <c:v>-0.45164055008400084</c:v>
                </c:pt>
                <c:pt idx="623">
                  <c:v>-0.45164055008400084</c:v>
                </c:pt>
                <c:pt idx="624">
                  <c:v>-0.24134421469479861</c:v>
                </c:pt>
                <c:pt idx="625">
                  <c:v>-0.24134421469479861</c:v>
                </c:pt>
                <c:pt idx="626">
                  <c:v>-0.24134421469479861</c:v>
                </c:pt>
                <c:pt idx="627">
                  <c:v>-0.2796999427779987</c:v>
                </c:pt>
                <c:pt idx="628">
                  <c:v>-0.2796999427779987</c:v>
                </c:pt>
                <c:pt idx="629">
                  <c:v>-0.2796999427779987</c:v>
                </c:pt>
                <c:pt idx="630">
                  <c:v>-0.41079241298429992</c:v>
                </c:pt>
                <c:pt idx="631">
                  <c:v>-0.41079241298429992</c:v>
                </c:pt>
                <c:pt idx="632">
                  <c:v>-0.41079241298429992</c:v>
                </c:pt>
                <c:pt idx="633">
                  <c:v>-0.57150233828500063</c:v>
                </c:pt>
                <c:pt idx="634">
                  <c:v>-0.57150233828500063</c:v>
                </c:pt>
                <c:pt idx="635">
                  <c:v>-0.57150233828500063</c:v>
                </c:pt>
                <c:pt idx="636">
                  <c:v>-0.88714253377029806</c:v>
                </c:pt>
                <c:pt idx="637">
                  <c:v>-0.88714253377029806</c:v>
                </c:pt>
                <c:pt idx="638">
                  <c:v>-0.88714253377029806</c:v>
                </c:pt>
                <c:pt idx="639">
                  <c:v>-0.84065659159989892</c:v>
                </c:pt>
                <c:pt idx="640">
                  <c:v>-0.84065659159989892</c:v>
                </c:pt>
                <c:pt idx="641">
                  <c:v>-0.84065659159989892</c:v>
                </c:pt>
                <c:pt idx="642">
                  <c:v>-0.45554005809459852</c:v>
                </c:pt>
                <c:pt idx="643">
                  <c:v>-0.45554005809459852</c:v>
                </c:pt>
                <c:pt idx="644">
                  <c:v>-0.45554005809459852</c:v>
                </c:pt>
                <c:pt idx="645">
                  <c:v>-0.92554499473679996</c:v>
                </c:pt>
                <c:pt idx="646">
                  <c:v>-0.92554499473679996</c:v>
                </c:pt>
                <c:pt idx="647">
                  <c:v>-0.92554499473679996</c:v>
                </c:pt>
                <c:pt idx="648">
                  <c:v>-0.48435804106579994</c:v>
                </c:pt>
                <c:pt idx="649">
                  <c:v>-0.48435804106579994</c:v>
                </c:pt>
                <c:pt idx="650">
                  <c:v>-0.48435804106579994</c:v>
                </c:pt>
                <c:pt idx="651">
                  <c:v>-0.42994882060309791</c:v>
                </c:pt>
                <c:pt idx="652">
                  <c:v>-0.42994882060309791</c:v>
                </c:pt>
                <c:pt idx="653">
                  <c:v>-0.42994882060309791</c:v>
                </c:pt>
                <c:pt idx="654">
                  <c:v>-0.33802298857169788</c:v>
                </c:pt>
                <c:pt idx="655">
                  <c:v>-0.33802298857169788</c:v>
                </c:pt>
                <c:pt idx="656">
                  <c:v>-0.33802298857169788</c:v>
                </c:pt>
                <c:pt idx="657">
                  <c:v>-0.55234862214830116</c:v>
                </c:pt>
                <c:pt idx="658">
                  <c:v>-0.55234862214830116</c:v>
                </c:pt>
                <c:pt idx="659">
                  <c:v>-0.55234862214830116</c:v>
                </c:pt>
                <c:pt idx="660">
                  <c:v>-0.79942287779160282</c:v>
                </c:pt>
                <c:pt idx="661">
                  <c:v>-0.79942287779160282</c:v>
                </c:pt>
                <c:pt idx="662">
                  <c:v>-0.79942287779160282</c:v>
                </c:pt>
                <c:pt idx="663">
                  <c:v>-1.1036104221788001</c:v>
                </c:pt>
                <c:pt idx="664">
                  <c:v>-1.1036104221788001</c:v>
                </c:pt>
                <c:pt idx="665">
                  <c:v>-1.1036104221788001</c:v>
                </c:pt>
                <c:pt idx="666">
                  <c:v>-1.0613112909503997</c:v>
                </c:pt>
                <c:pt idx="667">
                  <c:v>-1.0613112909503997</c:v>
                </c:pt>
                <c:pt idx="668">
                  <c:v>-1.0613112909503997</c:v>
                </c:pt>
                <c:pt idx="669">
                  <c:v>-0.8177698251047012</c:v>
                </c:pt>
                <c:pt idx="670">
                  <c:v>-0.8177698251047012</c:v>
                </c:pt>
                <c:pt idx="671">
                  <c:v>-0.8177698251047012</c:v>
                </c:pt>
              </c:numCache>
            </c:numRef>
          </c:val>
          <c:smooth val="0"/>
          <c:extLst>
            <c:ext xmlns:c16="http://schemas.microsoft.com/office/drawing/2014/chart" uri="{C3380CC4-5D6E-409C-BE32-E72D297353CC}">
              <c16:uniqueId val="{00000001-0B60-45D3-82F5-56763A0F4B7B}"/>
            </c:ext>
          </c:extLst>
        </c:ser>
        <c:ser>
          <c:idx val="2"/>
          <c:order val="2"/>
          <c:tx>
            <c:v>40 MHz fully allocated</c:v>
          </c:tx>
          <c:spPr>
            <a:ln w="28575" cap="rnd">
              <a:solidFill>
                <a:schemeClr val="accent3"/>
              </a:solidFill>
              <a:round/>
            </a:ln>
            <a:effectLst/>
          </c:spPr>
          <c:marker>
            <c:symbol val="none"/>
          </c:marker>
          <c:val>
            <c:numRef>
              <c:f>'General SEM'!$C$5:$C$52</c:f>
              <c:numCache>
                <c:formatCode>General</c:formatCode>
                <c:ptCount val="48"/>
                <c:pt idx="0">
                  <c:v>-1.4327516574490993</c:v>
                </c:pt>
                <c:pt idx="1">
                  <c:v>-1.4327516574490993</c:v>
                </c:pt>
                <c:pt idx="2">
                  <c:v>-1.4327516574490993</c:v>
                </c:pt>
                <c:pt idx="3">
                  <c:v>-1.4974581403334</c:v>
                </c:pt>
                <c:pt idx="4">
                  <c:v>-1.4974581403334</c:v>
                </c:pt>
                <c:pt idx="5">
                  <c:v>-1.4974581403334</c:v>
                </c:pt>
                <c:pt idx="6">
                  <c:v>-1.6680831241137</c:v>
                </c:pt>
                <c:pt idx="7">
                  <c:v>-1.6680831241137</c:v>
                </c:pt>
                <c:pt idx="8">
                  <c:v>-1.6680831241137</c:v>
                </c:pt>
                <c:pt idx="9">
                  <c:v>-1.7685868785911971</c:v>
                </c:pt>
                <c:pt idx="10">
                  <c:v>-1.7685868785911971</c:v>
                </c:pt>
                <c:pt idx="11">
                  <c:v>-1.7685868785911971</c:v>
                </c:pt>
                <c:pt idx="12">
                  <c:v>-1.5090042001652009</c:v>
                </c:pt>
                <c:pt idx="13">
                  <c:v>-1.5090042001652009</c:v>
                </c:pt>
                <c:pt idx="14">
                  <c:v>-1.5090042001652009</c:v>
                </c:pt>
                <c:pt idx="15">
                  <c:v>-1.5403058858067986</c:v>
                </c:pt>
                <c:pt idx="16">
                  <c:v>-1.5403058858067986</c:v>
                </c:pt>
                <c:pt idx="17">
                  <c:v>-1.5403058858067986</c:v>
                </c:pt>
                <c:pt idx="18">
                  <c:v>-1.6639533404934994</c:v>
                </c:pt>
                <c:pt idx="19">
                  <c:v>-1.6639533404934994</c:v>
                </c:pt>
                <c:pt idx="20">
                  <c:v>-1.6639533404934994</c:v>
                </c:pt>
                <c:pt idx="21">
                  <c:v>-1.7799638421328012</c:v>
                </c:pt>
                <c:pt idx="22">
                  <c:v>-1.7799638421328012</c:v>
                </c:pt>
                <c:pt idx="23">
                  <c:v>-1.7799638421328012</c:v>
                </c:pt>
                <c:pt idx="24">
                  <c:v>-1.5987097592467023</c:v>
                </c:pt>
                <c:pt idx="25">
                  <c:v>-1.5987097592467023</c:v>
                </c:pt>
                <c:pt idx="26">
                  <c:v>-1.5987097592467023</c:v>
                </c:pt>
                <c:pt idx="27">
                  <c:v>-1.5767082247932009</c:v>
                </c:pt>
                <c:pt idx="28">
                  <c:v>-1.5767082247932009</c:v>
                </c:pt>
                <c:pt idx="29">
                  <c:v>-1.5767082247932009</c:v>
                </c:pt>
                <c:pt idx="30">
                  <c:v>-1.6575492172177988</c:v>
                </c:pt>
                <c:pt idx="31">
                  <c:v>-1.6575492172177988</c:v>
                </c:pt>
                <c:pt idx="32">
                  <c:v>-1.6575492172177988</c:v>
                </c:pt>
                <c:pt idx="33">
                  <c:v>-1.7813009229720009</c:v>
                </c:pt>
                <c:pt idx="34">
                  <c:v>-1.7813009229720009</c:v>
                </c:pt>
                <c:pt idx="35">
                  <c:v>-1.7813009229720009</c:v>
                </c:pt>
                <c:pt idx="36">
                  <c:v>-1.5734876241844979</c:v>
                </c:pt>
                <c:pt idx="37">
                  <c:v>-1.5734876241844979</c:v>
                </c:pt>
                <c:pt idx="38">
                  <c:v>-1.5734876241844979</c:v>
                </c:pt>
                <c:pt idx="39">
                  <c:v>-1.6221217719032985</c:v>
                </c:pt>
                <c:pt idx="40">
                  <c:v>-1.6221217719032985</c:v>
                </c:pt>
                <c:pt idx="41">
                  <c:v>-1.6221217719032985</c:v>
                </c:pt>
                <c:pt idx="42">
                  <c:v>-1.707768963510798</c:v>
                </c:pt>
                <c:pt idx="43">
                  <c:v>-1.707768963510798</c:v>
                </c:pt>
                <c:pt idx="44">
                  <c:v>-1.707768963510798</c:v>
                </c:pt>
                <c:pt idx="45">
                  <c:v>-1.7903770533557015</c:v>
                </c:pt>
                <c:pt idx="46">
                  <c:v>-1.7903770533557015</c:v>
                </c:pt>
                <c:pt idx="47">
                  <c:v>-1.7903770533557015</c:v>
                </c:pt>
              </c:numCache>
            </c:numRef>
          </c:val>
          <c:smooth val="0"/>
          <c:extLst>
            <c:ext xmlns:c16="http://schemas.microsoft.com/office/drawing/2014/chart" uri="{C3380CC4-5D6E-409C-BE32-E72D297353CC}">
              <c16:uniqueId val="{00000002-0B60-45D3-82F5-56763A0F4B7B}"/>
            </c:ext>
          </c:extLst>
        </c:ser>
        <c:ser>
          <c:idx val="3"/>
          <c:order val="3"/>
          <c:tx>
            <c:v>40 MHz, single interlace</c:v>
          </c:tx>
          <c:spPr>
            <a:ln w="28575" cap="rnd">
              <a:solidFill>
                <a:schemeClr val="accent4"/>
              </a:solidFill>
              <a:round/>
            </a:ln>
            <a:effectLst/>
          </c:spPr>
          <c:marker>
            <c:symbol val="none"/>
          </c:marker>
          <c:val>
            <c:numRef>
              <c:f>'General SEM'!$D$5:$D$675</c:f>
              <c:numCache>
                <c:formatCode>General</c:formatCode>
                <c:ptCount val="671"/>
                <c:pt idx="0">
                  <c:v>-1.2621215921220994</c:v>
                </c:pt>
                <c:pt idx="1">
                  <c:v>-1.2621215921220994</c:v>
                </c:pt>
                <c:pt idx="2">
                  <c:v>-1.2621215921220994</c:v>
                </c:pt>
                <c:pt idx="3">
                  <c:v>-1.1789421807707008</c:v>
                </c:pt>
                <c:pt idx="4">
                  <c:v>-1.1789421807707008</c:v>
                </c:pt>
                <c:pt idx="5">
                  <c:v>-1.1789421807707008</c:v>
                </c:pt>
                <c:pt idx="6">
                  <c:v>-1.1412351499480984</c:v>
                </c:pt>
                <c:pt idx="7">
                  <c:v>-1.1412351499480984</c:v>
                </c:pt>
                <c:pt idx="8">
                  <c:v>-1.1412351499480984</c:v>
                </c:pt>
                <c:pt idx="9">
                  <c:v>-1.1861663127443016</c:v>
                </c:pt>
                <c:pt idx="10">
                  <c:v>-1.1861663127443016</c:v>
                </c:pt>
                <c:pt idx="11">
                  <c:v>-1.1861663127443016</c:v>
                </c:pt>
                <c:pt idx="12">
                  <c:v>-1.1397729732825006</c:v>
                </c:pt>
                <c:pt idx="13">
                  <c:v>-1.1397729732825006</c:v>
                </c:pt>
                <c:pt idx="14">
                  <c:v>-1.1397729732825006</c:v>
                </c:pt>
                <c:pt idx="15">
                  <c:v>-1.2347725024376004</c:v>
                </c:pt>
                <c:pt idx="16">
                  <c:v>-1.2347725024376004</c:v>
                </c:pt>
                <c:pt idx="17">
                  <c:v>-1.2347725024376004</c:v>
                </c:pt>
                <c:pt idx="18">
                  <c:v>-1.3916225704860992</c:v>
                </c:pt>
                <c:pt idx="19">
                  <c:v>-1.3916225704860992</c:v>
                </c:pt>
                <c:pt idx="20">
                  <c:v>-1.3916225704860992</c:v>
                </c:pt>
                <c:pt idx="21">
                  <c:v>-1.4552124513558979</c:v>
                </c:pt>
                <c:pt idx="22">
                  <c:v>-1.4552124513558979</c:v>
                </c:pt>
                <c:pt idx="23">
                  <c:v>-1.4552124513558979</c:v>
                </c:pt>
                <c:pt idx="24">
                  <c:v>-1.1927696483202972</c:v>
                </c:pt>
                <c:pt idx="25">
                  <c:v>-1.1927696483202972</c:v>
                </c:pt>
                <c:pt idx="26">
                  <c:v>-1.1927696483202972</c:v>
                </c:pt>
                <c:pt idx="27">
                  <c:v>-1.2570303753557006</c:v>
                </c:pt>
                <c:pt idx="28">
                  <c:v>-1.2570303753557006</c:v>
                </c:pt>
                <c:pt idx="29">
                  <c:v>-1.2570303753557006</c:v>
                </c:pt>
                <c:pt idx="30">
                  <c:v>-0.6957931141712983</c:v>
                </c:pt>
                <c:pt idx="31">
                  <c:v>-0.6957931141712983</c:v>
                </c:pt>
                <c:pt idx="32">
                  <c:v>-0.6957931141712983</c:v>
                </c:pt>
                <c:pt idx="33">
                  <c:v>-0.71840256122570167</c:v>
                </c:pt>
                <c:pt idx="34">
                  <c:v>-0.71840256122570167</c:v>
                </c:pt>
                <c:pt idx="35">
                  <c:v>-0.71840256122570167</c:v>
                </c:pt>
                <c:pt idx="36">
                  <c:v>-1.0298512509497009</c:v>
                </c:pt>
                <c:pt idx="37">
                  <c:v>-1.0298512509497009</c:v>
                </c:pt>
                <c:pt idx="38">
                  <c:v>-1.0298512509497009</c:v>
                </c:pt>
                <c:pt idx="39">
                  <c:v>-1.2496981300695005</c:v>
                </c:pt>
                <c:pt idx="40">
                  <c:v>-1.2496981300695005</c:v>
                </c:pt>
                <c:pt idx="41">
                  <c:v>-1.2496981300695005</c:v>
                </c:pt>
                <c:pt idx="42">
                  <c:v>-1.372286794395702</c:v>
                </c:pt>
                <c:pt idx="43">
                  <c:v>-1.372286794395702</c:v>
                </c:pt>
                <c:pt idx="44">
                  <c:v>-1.372286794395702</c:v>
                </c:pt>
                <c:pt idx="45">
                  <c:v>-1.3350293539683022</c:v>
                </c:pt>
                <c:pt idx="46">
                  <c:v>-1.3350293539683022</c:v>
                </c:pt>
                <c:pt idx="47">
                  <c:v>-1.3350293539683022</c:v>
                </c:pt>
                <c:pt idx="48">
                  <c:v>-0.90549626065390143</c:v>
                </c:pt>
                <c:pt idx="49">
                  <c:v>-0.90549626065390143</c:v>
                </c:pt>
                <c:pt idx="50">
                  <c:v>-0.90549626065390143</c:v>
                </c:pt>
                <c:pt idx="51">
                  <c:v>-0.75886605810920216</c:v>
                </c:pt>
                <c:pt idx="52">
                  <c:v>-0.75886605810920216</c:v>
                </c:pt>
                <c:pt idx="53">
                  <c:v>-0.75886605810920216</c:v>
                </c:pt>
                <c:pt idx="54">
                  <c:v>-0.6268860301918977</c:v>
                </c:pt>
                <c:pt idx="55">
                  <c:v>-0.6268860301918977</c:v>
                </c:pt>
                <c:pt idx="56">
                  <c:v>-0.6268860301918977</c:v>
                </c:pt>
                <c:pt idx="57">
                  <c:v>-2.3560040509290001</c:v>
                </c:pt>
                <c:pt idx="58">
                  <c:v>-2.3560040509290001</c:v>
                </c:pt>
                <c:pt idx="59">
                  <c:v>-2.3560040509290001</c:v>
                </c:pt>
                <c:pt idx="60">
                  <c:v>-2.138792159438399</c:v>
                </c:pt>
                <c:pt idx="61">
                  <c:v>-2.138792159438399</c:v>
                </c:pt>
                <c:pt idx="62">
                  <c:v>-2.138792159438399</c:v>
                </c:pt>
                <c:pt idx="63">
                  <c:v>-2.3879253530569997</c:v>
                </c:pt>
                <c:pt idx="64">
                  <c:v>-2.3879253530569997</c:v>
                </c:pt>
                <c:pt idx="65">
                  <c:v>-2.3879253530569997</c:v>
                </c:pt>
                <c:pt idx="66">
                  <c:v>-2.3795327306320004</c:v>
                </c:pt>
                <c:pt idx="67">
                  <c:v>-2.3795327306320004</c:v>
                </c:pt>
                <c:pt idx="68">
                  <c:v>-2.3795327306320004</c:v>
                </c:pt>
                <c:pt idx="69">
                  <c:v>-2.4765660317662981</c:v>
                </c:pt>
                <c:pt idx="70">
                  <c:v>-2.4765660317662981</c:v>
                </c:pt>
                <c:pt idx="71">
                  <c:v>-2.4765660317662981</c:v>
                </c:pt>
                <c:pt idx="72">
                  <c:v>-2.5689585107189981</c:v>
                </c:pt>
                <c:pt idx="73">
                  <c:v>-2.5689585107189981</c:v>
                </c:pt>
                <c:pt idx="74">
                  <c:v>-2.5689585107189981</c:v>
                </c:pt>
                <c:pt idx="75">
                  <c:v>-2.699763282897802</c:v>
                </c:pt>
                <c:pt idx="76">
                  <c:v>-2.699763282897802</c:v>
                </c:pt>
                <c:pt idx="77">
                  <c:v>-2.699763282897802</c:v>
                </c:pt>
                <c:pt idx="78">
                  <c:v>-2.1789265102442013</c:v>
                </c:pt>
                <c:pt idx="79">
                  <c:v>-2.1789265102442013</c:v>
                </c:pt>
                <c:pt idx="80">
                  <c:v>-2.1789265102442013</c:v>
                </c:pt>
                <c:pt idx="81">
                  <c:v>-2.6662725478264004</c:v>
                </c:pt>
                <c:pt idx="82">
                  <c:v>-2.6662725478264004</c:v>
                </c:pt>
                <c:pt idx="83">
                  <c:v>-2.6662725478264004</c:v>
                </c:pt>
                <c:pt idx="84">
                  <c:v>-2.2669772627546987</c:v>
                </c:pt>
                <c:pt idx="85">
                  <c:v>-2.2669772627546987</c:v>
                </c:pt>
                <c:pt idx="86">
                  <c:v>-2.2669772627546987</c:v>
                </c:pt>
                <c:pt idx="87">
                  <c:v>-1.3081508811561022</c:v>
                </c:pt>
                <c:pt idx="88">
                  <c:v>-1.3081508811561022</c:v>
                </c:pt>
                <c:pt idx="89">
                  <c:v>-1.3081508811561022</c:v>
                </c:pt>
                <c:pt idx="90">
                  <c:v>-1.4730095086632993</c:v>
                </c:pt>
                <c:pt idx="91">
                  <c:v>-1.4730095086632993</c:v>
                </c:pt>
                <c:pt idx="92">
                  <c:v>-1.4730095086632993</c:v>
                </c:pt>
                <c:pt idx="93">
                  <c:v>-1.6572801004890003</c:v>
                </c:pt>
                <c:pt idx="94">
                  <c:v>-1.6572801004890003</c:v>
                </c:pt>
                <c:pt idx="95">
                  <c:v>-1.6572801004890003</c:v>
                </c:pt>
                <c:pt idx="96">
                  <c:v>-2.010267447236803</c:v>
                </c:pt>
                <c:pt idx="97">
                  <c:v>-2.010267447236803</c:v>
                </c:pt>
                <c:pt idx="98">
                  <c:v>-2.010267447236803</c:v>
                </c:pt>
                <c:pt idx="99">
                  <c:v>-2.4220077625285992</c:v>
                </c:pt>
                <c:pt idx="100">
                  <c:v>-2.4220077625285992</c:v>
                </c:pt>
                <c:pt idx="101">
                  <c:v>-2.4220077625285992</c:v>
                </c:pt>
                <c:pt idx="102">
                  <c:v>-1.9450744618583009</c:v>
                </c:pt>
                <c:pt idx="103">
                  <c:v>-1.9450744618583009</c:v>
                </c:pt>
                <c:pt idx="104">
                  <c:v>-1.9450744618583009</c:v>
                </c:pt>
                <c:pt idx="105">
                  <c:v>-1.5697947237853001</c:v>
                </c:pt>
                <c:pt idx="106">
                  <c:v>-1.5697947237853001</c:v>
                </c:pt>
                <c:pt idx="107">
                  <c:v>-1.5697947237853001</c:v>
                </c:pt>
                <c:pt idx="108">
                  <c:v>-1.3278833624108977</c:v>
                </c:pt>
                <c:pt idx="109">
                  <c:v>-1.3278833624108977</c:v>
                </c:pt>
                <c:pt idx="110">
                  <c:v>-1.3278833624108977</c:v>
                </c:pt>
                <c:pt idx="111">
                  <c:v>-1.2712629922934013</c:v>
                </c:pt>
                <c:pt idx="112">
                  <c:v>-1.2712629922934013</c:v>
                </c:pt>
                <c:pt idx="113">
                  <c:v>-1.2712629922934013</c:v>
                </c:pt>
                <c:pt idx="114">
                  <c:v>-0.72347417531700131</c:v>
                </c:pt>
                <c:pt idx="115">
                  <c:v>-0.72347417531700131</c:v>
                </c:pt>
                <c:pt idx="116">
                  <c:v>-0.72347417531700131</c:v>
                </c:pt>
                <c:pt idx="117">
                  <c:v>-0.69268892368760149</c:v>
                </c:pt>
                <c:pt idx="118">
                  <c:v>-0.69268892368760149</c:v>
                </c:pt>
                <c:pt idx="119">
                  <c:v>-0.69268892368760149</c:v>
                </c:pt>
                <c:pt idx="120">
                  <c:v>-0.60040043677220112</c:v>
                </c:pt>
                <c:pt idx="121">
                  <c:v>-0.60040043677220112</c:v>
                </c:pt>
                <c:pt idx="122">
                  <c:v>-0.60040043677220112</c:v>
                </c:pt>
                <c:pt idx="123">
                  <c:v>-0.53359976168630041</c:v>
                </c:pt>
                <c:pt idx="124">
                  <c:v>-0.53359976168630041</c:v>
                </c:pt>
                <c:pt idx="125">
                  <c:v>-0.53359976168630041</c:v>
                </c:pt>
                <c:pt idx="126">
                  <c:v>-0.55831267983829846</c:v>
                </c:pt>
                <c:pt idx="127">
                  <c:v>-0.55831267983829846</c:v>
                </c:pt>
                <c:pt idx="128">
                  <c:v>-0.55831267983829846</c:v>
                </c:pt>
                <c:pt idx="129">
                  <c:v>-0.74844867196090092</c:v>
                </c:pt>
                <c:pt idx="130">
                  <c:v>-0.74844867196090092</c:v>
                </c:pt>
                <c:pt idx="131">
                  <c:v>-0.74844867196090092</c:v>
                </c:pt>
                <c:pt idx="132">
                  <c:v>-1.0530587900297981</c:v>
                </c:pt>
                <c:pt idx="133">
                  <c:v>-1.0530587900297981</c:v>
                </c:pt>
                <c:pt idx="134">
                  <c:v>-1.0530587900297981</c:v>
                </c:pt>
                <c:pt idx="135">
                  <c:v>-1.1334682174372013</c:v>
                </c:pt>
                <c:pt idx="136">
                  <c:v>-1.1334682174372013</c:v>
                </c:pt>
                <c:pt idx="137">
                  <c:v>-1.1334682174372013</c:v>
                </c:pt>
                <c:pt idx="138">
                  <c:v>-0.65382474136719892</c:v>
                </c:pt>
                <c:pt idx="139">
                  <c:v>-0.65382474136719892</c:v>
                </c:pt>
                <c:pt idx="140">
                  <c:v>-0.65382474136719892</c:v>
                </c:pt>
                <c:pt idx="141">
                  <c:v>-1.261521506231098</c:v>
                </c:pt>
                <c:pt idx="142">
                  <c:v>-1.261521506231098</c:v>
                </c:pt>
                <c:pt idx="143">
                  <c:v>-1.261521506231098</c:v>
                </c:pt>
                <c:pt idx="144">
                  <c:v>-1.2598077281796982</c:v>
                </c:pt>
                <c:pt idx="145">
                  <c:v>-1.2598077281796982</c:v>
                </c:pt>
                <c:pt idx="146">
                  <c:v>-1.2598077281796982</c:v>
                </c:pt>
                <c:pt idx="147">
                  <c:v>-1.1595793847509981</c:v>
                </c:pt>
                <c:pt idx="148">
                  <c:v>-1.1595793847509981</c:v>
                </c:pt>
                <c:pt idx="149">
                  <c:v>-1.1595793847509981</c:v>
                </c:pt>
                <c:pt idx="150">
                  <c:v>-1.0949185737419995</c:v>
                </c:pt>
                <c:pt idx="151">
                  <c:v>-1.0949185737419995</c:v>
                </c:pt>
                <c:pt idx="152">
                  <c:v>-1.0949185737419995</c:v>
                </c:pt>
                <c:pt idx="153">
                  <c:v>-1.1512413425462</c:v>
                </c:pt>
                <c:pt idx="154">
                  <c:v>-1.1512413425462</c:v>
                </c:pt>
                <c:pt idx="155">
                  <c:v>-1.1512413425462</c:v>
                </c:pt>
                <c:pt idx="156">
                  <c:v>-1.2202169761977011</c:v>
                </c:pt>
                <c:pt idx="157">
                  <c:v>-1.2202169761977011</c:v>
                </c:pt>
                <c:pt idx="158">
                  <c:v>-1.2202169761977011</c:v>
                </c:pt>
                <c:pt idx="159">
                  <c:v>-1.6015861882458005</c:v>
                </c:pt>
                <c:pt idx="160">
                  <c:v>-1.6015861882458005</c:v>
                </c:pt>
                <c:pt idx="161">
                  <c:v>-1.6015861882458005</c:v>
                </c:pt>
                <c:pt idx="162">
                  <c:v>-1.5292699891847015</c:v>
                </c:pt>
                <c:pt idx="163">
                  <c:v>-1.5292699891847015</c:v>
                </c:pt>
                <c:pt idx="164">
                  <c:v>-1.5292699891847015</c:v>
                </c:pt>
                <c:pt idx="165">
                  <c:v>-1.1438244807286999</c:v>
                </c:pt>
                <c:pt idx="166">
                  <c:v>-1.1438244807286999</c:v>
                </c:pt>
                <c:pt idx="167">
                  <c:v>-1.1438244807286999</c:v>
                </c:pt>
                <c:pt idx="168">
                  <c:v>-1.3979071606893001</c:v>
                </c:pt>
                <c:pt idx="169">
                  <c:v>-1.3979071606893001</c:v>
                </c:pt>
                <c:pt idx="170">
                  <c:v>-1.3979071606893001</c:v>
                </c:pt>
                <c:pt idx="171">
                  <c:v>-1.4051932180749986</c:v>
                </c:pt>
                <c:pt idx="172">
                  <c:v>-1.4051932180749986</c:v>
                </c:pt>
                <c:pt idx="173">
                  <c:v>-1.4051932180749986</c:v>
                </c:pt>
                <c:pt idx="174">
                  <c:v>-1.2114618149474978</c:v>
                </c:pt>
                <c:pt idx="175">
                  <c:v>-1.2114618149474978</c:v>
                </c:pt>
                <c:pt idx="176">
                  <c:v>-1.2114618149474978</c:v>
                </c:pt>
                <c:pt idx="177">
                  <c:v>-1.2596930897448999</c:v>
                </c:pt>
                <c:pt idx="178">
                  <c:v>-1.2596930897448999</c:v>
                </c:pt>
                <c:pt idx="179">
                  <c:v>-1.2596930897448999</c:v>
                </c:pt>
                <c:pt idx="180">
                  <c:v>-1.3274704470537984</c:v>
                </c:pt>
                <c:pt idx="181">
                  <c:v>-1.3274704470537984</c:v>
                </c:pt>
                <c:pt idx="182">
                  <c:v>-1.3274704470537984</c:v>
                </c:pt>
                <c:pt idx="183">
                  <c:v>-1.3585461444328004</c:v>
                </c:pt>
                <c:pt idx="184">
                  <c:v>-1.3585461444328004</c:v>
                </c:pt>
                <c:pt idx="185">
                  <c:v>-1.3585461444328004</c:v>
                </c:pt>
                <c:pt idx="186">
                  <c:v>-1.4881296003151014</c:v>
                </c:pt>
                <c:pt idx="187">
                  <c:v>-1.4881296003151014</c:v>
                </c:pt>
                <c:pt idx="188">
                  <c:v>-1.4881296003151014</c:v>
                </c:pt>
                <c:pt idx="189">
                  <c:v>-1.4721386987746001</c:v>
                </c:pt>
                <c:pt idx="190">
                  <c:v>-1.4721386987746001</c:v>
                </c:pt>
                <c:pt idx="191">
                  <c:v>-1.4721386987746001</c:v>
                </c:pt>
                <c:pt idx="192">
                  <c:v>-1.4694720064212028</c:v>
                </c:pt>
                <c:pt idx="193">
                  <c:v>-1.4694720064212028</c:v>
                </c:pt>
                <c:pt idx="194">
                  <c:v>-1.4694720064212028</c:v>
                </c:pt>
                <c:pt idx="195">
                  <c:v>-1.3507159255523007</c:v>
                </c:pt>
                <c:pt idx="196">
                  <c:v>-1.3507159255523007</c:v>
                </c:pt>
                <c:pt idx="197">
                  <c:v>-1.3507159255523007</c:v>
                </c:pt>
                <c:pt idx="198">
                  <c:v>-0.75517110804009846</c:v>
                </c:pt>
                <c:pt idx="199">
                  <c:v>-0.75517110804009846</c:v>
                </c:pt>
                <c:pt idx="200">
                  <c:v>-0.75517110804009846</c:v>
                </c:pt>
                <c:pt idx="201">
                  <c:v>-0.90571755770969986</c:v>
                </c:pt>
                <c:pt idx="202">
                  <c:v>-0.90571755770969986</c:v>
                </c:pt>
                <c:pt idx="203">
                  <c:v>-0.90571755770969986</c:v>
                </c:pt>
                <c:pt idx="204">
                  <c:v>-1.110349316952199</c:v>
                </c:pt>
                <c:pt idx="205">
                  <c:v>-1.110349316952199</c:v>
                </c:pt>
                <c:pt idx="206">
                  <c:v>-1.110349316952199</c:v>
                </c:pt>
                <c:pt idx="207">
                  <c:v>-1.3376015233981988</c:v>
                </c:pt>
                <c:pt idx="208">
                  <c:v>-1.3376015233981988</c:v>
                </c:pt>
                <c:pt idx="209">
                  <c:v>-1.3376015233981988</c:v>
                </c:pt>
                <c:pt idx="210">
                  <c:v>-1.5301653697687989</c:v>
                </c:pt>
                <c:pt idx="211">
                  <c:v>-1.5301653697687989</c:v>
                </c:pt>
                <c:pt idx="212">
                  <c:v>-1.5301653697687989</c:v>
                </c:pt>
                <c:pt idx="213">
                  <c:v>-1.434280057174103</c:v>
                </c:pt>
                <c:pt idx="214">
                  <c:v>-1.434280057174103</c:v>
                </c:pt>
                <c:pt idx="215">
                  <c:v>-1.434280057174103</c:v>
                </c:pt>
                <c:pt idx="216">
                  <c:v>-1.127565026813901</c:v>
                </c:pt>
                <c:pt idx="217">
                  <c:v>-1.127565026813901</c:v>
                </c:pt>
                <c:pt idx="218">
                  <c:v>-1.127565026813901</c:v>
                </c:pt>
                <c:pt idx="219">
                  <c:v>-0.92223987988440115</c:v>
                </c:pt>
                <c:pt idx="220">
                  <c:v>-0.92223987988440115</c:v>
                </c:pt>
                <c:pt idx="221">
                  <c:v>-0.92223987988440115</c:v>
                </c:pt>
                <c:pt idx="222">
                  <c:v>-0.74594227564600146</c:v>
                </c:pt>
                <c:pt idx="223">
                  <c:v>-0.74594227564600146</c:v>
                </c:pt>
                <c:pt idx="224">
                  <c:v>-0.74594227564600146</c:v>
                </c:pt>
                <c:pt idx="225">
                  <c:v>-2.5517200590314992</c:v>
                </c:pt>
                <c:pt idx="226">
                  <c:v>-2.5517200590314992</c:v>
                </c:pt>
                <c:pt idx="227">
                  <c:v>-2.5517200590314992</c:v>
                </c:pt>
                <c:pt idx="228">
                  <c:v>-2.3836754954212989</c:v>
                </c:pt>
                <c:pt idx="229">
                  <c:v>-2.3836754954212989</c:v>
                </c:pt>
                <c:pt idx="230">
                  <c:v>-2.3836754954212989</c:v>
                </c:pt>
                <c:pt idx="231">
                  <c:v>-2.4305988419479991</c:v>
                </c:pt>
                <c:pt idx="232">
                  <c:v>-2.4305988419479991</c:v>
                </c:pt>
                <c:pt idx="233">
                  <c:v>-2.4305988419479991</c:v>
                </c:pt>
                <c:pt idx="234">
                  <c:v>-2.3566806077106985</c:v>
                </c:pt>
                <c:pt idx="235">
                  <c:v>-2.3566806077106985</c:v>
                </c:pt>
                <c:pt idx="236">
                  <c:v>-2.3566806077106985</c:v>
                </c:pt>
                <c:pt idx="237">
                  <c:v>-2.4722616243778006</c:v>
                </c:pt>
                <c:pt idx="238">
                  <c:v>-2.4722616243778006</c:v>
                </c:pt>
                <c:pt idx="239">
                  <c:v>-2.4722616243778006</c:v>
                </c:pt>
                <c:pt idx="240">
                  <c:v>-2.4903297472392989</c:v>
                </c:pt>
                <c:pt idx="241">
                  <c:v>-2.4903297472392989</c:v>
                </c:pt>
                <c:pt idx="242">
                  <c:v>-2.4903297472392989</c:v>
                </c:pt>
                <c:pt idx="243">
                  <c:v>-2.3320994942096984</c:v>
                </c:pt>
                <c:pt idx="244">
                  <c:v>-2.3320994942096984</c:v>
                </c:pt>
                <c:pt idx="245">
                  <c:v>-2.3320994942096984</c:v>
                </c:pt>
                <c:pt idx="246">
                  <c:v>-2.3730765342607008</c:v>
                </c:pt>
                <c:pt idx="247">
                  <c:v>-2.3730765342607008</c:v>
                </c:pt>
                <c:pt idx="248">
                  <c:v>-2.3730765342607008</c:v>
                </c:pt>
                <c:pt idx="249">
                  <c:v>-2.3343632327237014</c:v>
                </c:pt>
                <c:pt idx="250">
                  <c:v>-2.3343632327237014</c:v>
                </c:pt>
                <c:pt idx="251">
                  <c:v>-2.3343632327237014</c:v>
                </c:pt>
                <c:pt idx="252">
                  <c:v>-2.3763144496109003</c:v>
                </c:pt>
                <c:pt idx="253">
                  <c:v>-2.3763144496109003</c:v>
                </c:pt>
                <c:pt idx="254">
                  <c:v>-2.3763144496109003</c:v>
                </c:pt>
                <c:pt idx="255">
                  <c:v>-1.2893314586014988</c:v>
                </c:pt>
                <c:pt idx="256">
                  <c:v>-1.2893314586014988</c:v>
                </c:pt>
                <c:pt idx="257">
                  <c:v>-1.2893314586014988</c:v>
                </c:pt>
                <c:pt idx="258">
                  <c:v>-1.4243154184612017</c:v>
                </c:pt>
                <c:pt idx="259">
                  <c:v>-1.4243154184612017</c:v>
                </c:pt>
                <c:pt idx="260">
                  <c:v>-1.4243154184612017</c:v>
                </c:pt>
                <c:pt idx="261">
                  <c:v>-1.5785084441763999</c:v>
                </c:pt>
                <c:pt idx="262">
                  <c:v>-1.5785084441763999</c:v>
                </c:pt>
                <c:pt idx="263">
                  <c:v>-1.5785084441763999</c:v>
                </c:pt>
                <c:pt idx="264">
                  <c:v>-1.9169021647802005</c:v>
                </c:pt>
                <c:pt idx="265">
                  <c:v>-1.9169021647802005</c:v>
                </c:pt>
                <c:pt idx="266">
                  <c:v>-1.9169021647802005</c:v>
                </c:pt>
                <c:pt idx="267">
                  <c:v>-2.3694900982345004</c:v>
                </c:pt>
                <c:pt idx="268">
                  <c:v>-2.3694900982345004</c:v>
                </c:pt>
                <c:pt idx="269">
                  <c:v>-2.3694900982345004</c:v>
                </c:pt>
                <c:pt idx="270">
                  <c:v>-1.9575557989387988</c:v>
                </c:pt>
                <c:pt idx="271">
                  <c:v>-1.9575557989387988</c:v>
                </c:pt>
                <c:pt idx="272">
                  <c:v>-1.9575557989387988</c:v>
                </c:pt>
                <c:pt idx="273">
                  <c:v>-1.4933118238571019</c:v>
                </c:pt>
                <c:pt idx="274">
                  <c:v>-1.4933118238571019</c:v>
                </c:pt>
                <c:pt idx="275">
                  <c:v>-1.4933118238571019</c:v>
                </c:pt>
                <c:pt idx="276">
                  <c:v>-1.3501910899743983</c:v>
                </c:pt>
                <c:pt idx="277">
                  <c:v>-1.3501910899743983</c:v>
                </c:pt>
                <c:pt idx="278">
                  <c:v>-1.3501910899743983</c:v>
                </c:pt>
                <c:pt idx="279">
                  <c:v>-1.1181553572371996</c:v>
                </c:pt>
                <c:pt idx="280">
                  <c:v>-1.1181553572371996</c:v>
                </c:pt>
                <c:pt idx="281">
                  <c:v>-1.1181553572371996</c:v>
                </c:pt>
                <c:pt idx="282">
                  <c:v>-0.63740497657429884</c:v>
                </c:pt>
                <c:pt idx="283">
                  <c:v>-0.63740497657429884</c:v>
                </c:pt>
                <c:pt idx="284">
                  <c:v>-0.63740497657429884</c:v>
                </c:pt>
                <c:pt idx="285">
                  <c:v>-0.82358228242300058</c:v>
                </c:pt>
                <c:pt idx="286">
                  <c:v>-0.82358228242300058</c:v>
                </c:pt>
                <c:pt idx="287">
                  <c:v>-0.82358228242300058</c:v>
                </c:pt>
                <c:pt idx="288">
                  <c:v>-0.74443532486570163</c:v>
                </c:pt>
                <c:pt idx="289">
                  <c:v>-0.74443532486570163</c:v>
                </c:pt>
                <c:pt idx="290">
                  <c:v>-0.74443532486570163</c:v>
                </c:pt>
                <c:pt idx="291">
                  <c:v>-0.66004994712439924</c:v>
                </c:pt>
                <c:pt idx="292">
                  <c:v>-0.66004994712439924</c:v>
                </c:pt>
                <c:pt idx="293">
                  <c:v>-0.66004994712439924</c:v>
                </c:pt>
                <c:pt idx="294">
                  <c:v>-0.65318330146100223</c:v>
                </c:pt>
                <c:pt idx="295">
                  <c:v>-0.65318330146100223</c:v>
                </c:pt>
                <c:pt idx="296">
                  <c:v>-0.65318330146100223</c:v>
                </c:pt>
                <c:pt idx="297">
                  <c:v>-0.79417071377690007</c:v>
                </c:pt>
                <c:pt idx="298">
                  <c:v>-0.79417071377690007</c:v>
                </c:pt>
                <c:pt idx="299">
                  <c:v>-0.79417071377690007</c:v>
                </c:pt>
                <c:pt idx="300">
                  <c:v>-1.0937674195114973</c:v>
                </c:pt>
                <c:pt idx="301">
                  <c:v>-1.0937674195114973</c:v>
                </c:pt>
                <c:pt idx="302">
                  <c:v>-1.0937674195114973</c:v>
                </c:pt>
                <c:pt idx="303">
                  <c:v>-1.1777200272266981</c:v>
                </c:pt>
                <c:pt idx="304">
                  <c:v>-1.1777200272266981</c:v>
                </c:pt>
                <c:pt idx="305">
                  <c:v>-1.1777200272266981</c:v>
                </c:pt>
                <c:pt idx="306">
                  <c:v>-0.68566980396260035</c:v>
                </c:pt>
                <c:pt idx="307">
                  <c:v>-0.68566980396260035</c:v>
                </c:pt>
                <c:pt idx="308">
                  <c:v>-0.68566980396260035</c:v>
                </c:pt>
                <c:pt idx="309">
                  <c:v>-1.2910471557548995</c:v>
                </c:pt>
                <c:pt idx="310">
                  <c:v>-1.2910471557548995</c:v>
                </c:pt>
                <c:pt idx="311">
                  <c:v>-1.2910471557548995</c:v>
                </c:pt>
                <c:pt idx="312">
                  <c:v>-1.1811153349405004</c:v>
                </c:pt>
                <c:pt idx="313">
                  <c:v>-1.1811153349405004</c:v>
                </c:pt>
                <c:pt idx="314">
                  <c:v>-1.1811153349405004</c:v>
                </c:pt>
                <c:pt idx="315">
                  <c:v>-1.1141539286384017</c:v>
                </c:pt>
                <c:pt idx="316">
                  <c:v>-1.1141539286384017</c:v>
                </c:pt>
                <c:pt idx="317">
                  <c:v>-1.1141539286384017</c:v>
                </c:pt>
                <c:pt idx="318">
                  <c:v>-1.1071037970496</c:v>
                </c:pt>
                <c:pt idx="319">
                  <c:v>-1.1071037970496</c:v>
                </c:pt>
                <c:pt idx="320">
                  <c:v>-1.1071037970496</c:v>
                </c:pt>
                <c:pt idx="321">
                  <c:v>-1.1312176682843003</c:v>
                </c:pt>
                <c:pt idx="322">
                  <c:v>-1.1312176682843003</c:v>
                </c:pt>
                <c:pt idx="323">
                  <c:v>-1.1312176682843003</c:v>
                </c:pt>
                <c:pt idx="324">
                  <c:v>-1.1846485356228982</c:v>
                </c:pt>
                <c:pt idx="325">
                  <c:v>-1.1846485356228982</c:v>
                </c:pt>
                <c:pt idx="326">
                  <c:v>-1.1846485356228982</c:v>
                </c:pt>
                <c:pt idx="327">
                  <c:v>-1.596755589894002</c:v>
                </c:pt>
                <c:pt idx="328">
                  <c:v>-1.596755589894002</c:v>
                </c:pt>
                <c:pt idx="329">
                  <c:v>-1.596755589894002</c:v>
                </c:pt>
                <c:pt idx="330">
                  <c:v>-1.4868938293728995</c:v>
                </c:pt>
                <c:pt idx="331">
                  <c:v>-1.4868938293728995</c:v>
                </c:pt>
                <c:pt idx="332">
                  <c:v>-1.4868938293728995</c:v>
                </c:pt>
                <c:pt idx="333">
                  <c:v>-1.0849863117838012</c:v>
                </c:pt>
                <c:pt idx="334">
                  <c:v>-1.0849863117838012</c:v>
                </c:pt>
                <c:pt idx="335">
                  <c:v>-1.0849863117838012</c:v>
                </c:pt>
                <c:pt idx="336">
                  <c:v>-1.4486766310593993</c:v>
                </c:pt>
                <c:pt idx="337">
                  <c:v>-1.4486766310593993</c:v>
                </c:pt>
                <c:pt idx="338">
                  <c:v>-1.4486766310593993</c:v>
                </c:pt>
                <c:pt idx="339">
                  <c:v>-1.348202841262097</c:v>
                </c:pt>
                <c:pt idx="340">
                  <c:v>-1.348202841262097</c:v>
                </c:pt>
                <c:pt idx="341">
                  <c:v>-1.348202841262097</c:v>
                </c:pt>
                <c:pt idx="342">
                  <c:v>-1.4352835517561005</c:v>
                </c:pt>
                <c:pt idx="343">
                  <c:v>-1.4352835517561005</c:v>
                </c:pt>
                <c:pt idx="344">
                  <c:v>-1.4352835517561005</c:v>
                </c:pt>
                <c:pt idx="345">
                  <c:v>-1.3666946189805991</c:v>
                </c:pt>
                <c:pt idx="346">
                  <c:v>-1.3666946189805991</c:v>
                </c:pt>
                <c:pt idx="347">
                  <c:v>-1.3666946189805991</c:v>
                </c:pt>
                <c:pt idx="348">
                  <c:v>-1.5425774808361012</c:v>
                </c:pt>
                <c:pt idx="349">
                  <c:v>-1.5425774808361012</c:v>
                </c:pt>
                <c:pt idx="350">
                  <c:v>-1.5425774808361012</c:v>
                </c:pt>
                <c:pt idx="351">
                  <c:v>-1.5650833630810013</c:v>
                </c:pt>
                <c:pt idx="352">
                  <c:v>-1.5650833630810013</c:v>
                </c:pt>
                <c:pt idx="353">
                  <c:v>-1.5650833630810013</c:v>
                </c:pt>
                <c:pt idx="354">
                  <c:v>-1.8113800095474986</c:v>
                </c:pt>
                <c:pt idx="355">
                  <c:v>-1.8113800095474986</c:v>
                </c:pt>
                <c:pt idx="356">
                  <c:v>-1.8113800095474986</c:v>
                </c:pt>
                <c:pt idx="357">
                  <c:v>-1.5317016226894999</c:v>
                </c:pt>
                <c:pt idx="358">
                  <c:v>-1.5317016226894999</c:v>
                </c:pt>
                <c:pt idx="359">
                  <c:v>-1.5317016226894999</c:v>
                </c:pt>
                <c:pt idx="360">
                  <c:v>-1.2483519068187015</c:v>
                </c:pt>
                <c:pt idx="361">
                  <c:v>-1.2483519068187015</c:v>
                </c:pt>
                <c:pt idx="362">
                  <c:v>-1.2483519068187015</c:v>
                </c:pt>
                <c:pt idx="363">
                  <c:v>-1.5073630134775016</c:v>
                </c:pt>
                <c:pt idx="364">
                  <c:v>-1.5073630134775016</c:v>
                </c:pt>
                <c:pt idx="365">
                  <c:v>-1.5073630134775016</c:v>
                </c:pt>
                <c:pt idx="366">
                  <c:v>-0.73242043958919822</c:v>
                </c:pt>
                <c:pt idx="367">
                  <c:v>-0.73242043958919822</c:v>
                </c:pt>
                <c:pt idx="368">
                  <c:v>-0.73242043958919822</c:v>
                </c:pt>
                <c:pt idx="369">
                  <c:v>-0.85946716186009908</c:v>
                </c:pt>
                <c:pt idx="370">
                  <c:v>-0.85946716186009908</c:v>
                </c:pt>
                <c:pt idx="371">
                  <c:v>-0.85946716186009908</c:v>
                </c:pt>
                <c:pt idx="372">
                  <c:v>-1.0922034753619023</c:v>
                </c:pt>
                <c:pt idx="373">
                  <c:v>-1.0922034753619023</c:v>
                </c:pt>
                <c:pt idx="374">
                  <c:v>-1.0922034753619023</c:v>
                </c:pt>
                <c:pt idx="375">
                  <c:v>-1.4156980059960986</c:v>
                </c:pt>
                <c:pt idx="376">
                  <c:v>-1.4156980059960986</c:v>
                </c:pt>
                <c:pt idx="377">
                  <c:v>-1.4156980059960986</c:v>
                </c:pt>
                <c:pt idx="378">
                  <c:v>-1.5329136931067993</c:v>
                </c:pt>
                <c:pt idx="379">
                  <c:v>-1.5329136931067993</c:v>
                </c:pt>
                <c:pt idx="380">
                  <c:v>-1.5329136931067993</c:v>
                </c:pt>
                <c:pt idx="381">
                  <c:v>-1.5033481879912998</c:v>
                </c:pt>
                <c:pt idx="382">
                  <c:v>-1.5033481879912998</c:v>
                </c:pt>
                <c:pt idx="383">
                  <c:v>-1.5033481879912998</c:v>
                </c:pt>
                <c:pt idx="384">
                  <c:v>-1.1609566170874999</c:v>
                </c:pt>
                <c:pt idx="385">
                  <c:v>-1.1609566170874999</c:v>
                </c:pt>
                <c:pt idx="386">
                  <c:v>-1.1609566170874999</c:v>
                </c:pt>
                <c:pt idx="387">
                  <c:v>-0.93191024783930132</c:v>
                </c:pt>
                <c:pt idx="388">
                  <c:v>-0.93191024783930132</c:v>
                </c:pt>
                <c:pt idx="389">
                  <c:v>-0.93191024783930132</c:v>
                </c:pt>
                <c:pt idx="390">
                  <c:v>-0.72589444219429922</c:v>
                </c:pt>
                <c:pt idx="391">
                  <c:v>-0.72589444219429922</c:v>
                </c:pt>
                <c:pt idx="392">
                  <c:v>-0.72589444219429922</c:v>
                </c:pt>
                <c:pt idx="393">
                  <c:v>-2.446650043455298</c:v>
                </c:pt>
                <c:pt idx="394">
                  <c:v>-2.446650043455298</c:v>
                </c:pt>
                <c:pt idx="395">
                  <c:v>-2.446650043455298</c:v>
                </c:pt>
                <c:pt idx="396">
                  <c:v>-2.25322481121</c:v>
                </c:pt>
                <c:pt idx="397">
                  <c:v>-2.25322481121</c:v>
                </c:pt>
                <c:pt idx="398">
                  <c:v>-2.25322481121</c:v>
                </c:pt>
                <c:pt idx="399">
                  <c:v>-2.342634936357701</c:v>
                </c:pt>
                <c:pt idx="400">
                  <c:v>-2.342634936357701</c:v>
                </c:pt>
                <c:pt idx="401">
                  <c:v>-2.342634936357701</c:v>
                </c:pt>
                <c:pt idx="402">
                  <c:v>-2.2987631242516997</c:v>
                </c:pt>
                <c:pt idx="403">
                  <c:v>-2.2987631242516997</c:v>
                </c:pt>
                <c:pt idx="404">
                  <c:v>-2.2987631242516997</c:v>
                </c:pt>
                <c:pt idx="405">
                  <c:v>-2.4289001334686002</c:v>
                </c:pt>
                <c:pt idx="406">
                  <c:v>-2.4289001334686002</c:v>
                </c:pt>
                <c:pt idx="407">
                  <c:v>-2.4289001334686002</c:v>
                </c:pt>
                <c:pt idx="408">
                  <c:v>-2.5714107636307979</c:v>
                </c:pt>
                <c:pt idx="409">
                  <c:v>-2.5714107636307979</c:v>
                </c:pt>
                <c:pt idx="410">
                  <c:v>-2.5714107636307979</c:v>
                </c:pt>
                <c:pt idx="411">
                  <c:v>-2.6091750353778984</c:v>
                </c:pt>
                <c:pt idx="412">
                  <c:v>-2.6091750353778984</c:v>
                </c:pt>
                <c:pt idx="413">
                  <c:v>-2.6091750353778984</c:v>
                </c:pt>
                <c:pt idx="414">
                  <c:v>-2.1239321518081002</c:v>
                </c:pt>
                <c:pt idx="415">
                  <c:v>-2.1239321518081002</c:v>
                </c:pt>
                <c:pt idx="416">
                  <c:v>-2.1239321518081002</c:v>
                </c:pt>
                <c:pt idx="417">
                  <c:v>-2.3566159209380988</c:v>
                </c:pt>
                <c:pt idx="418">
                  <c:v>-2.3566159209380988</c:v>
                </c:pt>
                <c:pt idx="419">
                  <c:v>-2.3566159209380988</c:v>
                </c:pt>
                <c:pt idx="420">
                  <c:v>-2.3444812514396993</c:v>
                </c:pt>
                <c:pt idx="421">
                  <c:v>-2.3444812514396993</c:v>
                </c:pt>
                <c:pt idx="422">
                  <c:v>-2.3444812514396993</c:v>
                </c:pt>
                <c:pt idx="423">
                  <c:v>-1.2972005961313968</c:v>
                </c:pt>
                <c:pt idx="424">
                  <c:v>-1.2972005961313968</c:v>
                </c:pt>
                <c:pt idx="425">
                  <c:v>-1.2972005961313968</c:v>
                </c:pt>
                <c:pt idx="426">
                  <c:v>-1.3671009814813004</c:v>
                </c:pt>
                <c:pt idx="427">
                  <c:v>-1.3671009814813004</c:v>
                </c:pt>
                <c:pt idx="428">
                  <c:v>-1.3671009814813004</c:v>
                </c:pt>
                <c:pt idx="429">
                  <c:v>-1.5494817801266016</c:v>
                </c:pt>
                <c:pt idx="430">
                  <c:v>-1.5494817801266016</c:v>
                </c:pt>
                <c:pt idx="431">
                  <c:v>-1.5494817801266016</c:v>
                </c:pt>
                <c:pt idx="432">
                  <c:v>-1.9187485958767994</c:v>
                </c:pt>
                <c:pt idx="433">
                  <c:v>-1.9187485958767994</c:v>
                </c:pt>
                <c:pt idx="434">
                  <c:v>-1.9187485958767994</c:v>
                </c:pt>
                <c:pt idx="435">
                  <c:v>-2.3745390277544995</c:v>
                </c:pt>
                <c:pt idx="436">
                  <c:v>-2.3745390277544995</c:v>
                </c:pt>
                <c:pt idx="437">
                  <c:v>-2.3745390277544995</c:v>
                </c:pt>
                <c:pt idx="438">
                  <c:v>-1.8665315502125992</c:v>
                </c:pt>
                <c:pt idx="439">
                  <c:v>-1.8665315502125992</c:v>
                </c:pt>
                <c:pt idx="440">
                  <c:v>-1.8665315502125992</c:v>
                </c:pt>
                <c:pt idx="441">
                  <c:v>-1.5086456476647001</c:v>
                </c:pt>
                <c:pt idx="442">
                  <c:v>-1.5086456476647001</c:v>
                </c:pt>
                <c:pt idx="443">
                  <c:v>-1.5086456476647001</c:v>
                </c:pt>
                <c:pt idx="444">
                  <c:v>-1.4227198188284014</c:v>
                </c:pt>
                <c:pt idx="445">
                  <c:v>-1.4227198188284014</c:v>
                </c:pt>
                <c:pt idx="446">
                  <c:v>-1.4227198188284014</c:v>
                </c:pt>
                <c:pt idx="447">
                  <c:v>-1.1864932995813007</c:v>
                </c:pt>
                <c:pt idx="448">
                  <c:v>-1.1864932995813007</c:v>
                </c:pt>
                <c:pt idx="449">
                  <c:v>-1.1864932995813007</c:v>
                </c:pt>
                <c:pt idx="450">
                  <c:v>-0.81027729954410077</c:v>
                </c:pt>
                <c:pt idx="451">
                  <c:v>-0.81027729954410077</c:v>
                </c:pt>
                <c:pt idx="452">
                  <c:v>-0.81027729954410077</c:v>
                </c:pt>
                <c:pt idx="453">
                  <c:v>-0.71246584607920127</c:v>
                </c:pt>
                <c:pt idx="454">
                  <c:v>-0.71246584607920127</c:v>
                </c:pt>
                <c:pt idx="455">
                  <c:v>-0.71246584607920127</c:v>
                </c:pt>
                <c:pt idx="456">
                  <c:v>-0.76565758982919974</c:v>
                </c:pt>
                <c:pt idx="457">
                  <c:v>-0.76565758982919974</c:v>
                </c:pt>
                <c:pt idx="458">
                  <c:v>-0.76565758982919974</c:v>
                </c:pt>
                <c:pt idx="459">
                  <c:v>-0.62175135006840065</c:v>
                </c:pt>
                <c:pt idx="460">
                  <c:v>-0.62175135006840065</c:v>
                </c:pt>
                <c:pt idx="461">
                  <c:v>-0.62175135006840065</c:v>
                </c:pt>
                <c:pt idx="462">
                  <c:v>-0.64718713184579713</c:v>
                </c:pt>
                <c:pt idx="463">
                  <c:v>-0.64718713184579713</c:v>
                </c:pt>
                <c:pt idx="464">
                  <c:v>-0.64718713184579713</c:v>
                </c:pt>
                <c:pt idx="465">
                  <c:v>-0.72648874729789981</c:v>
                </c:pt>
                <c:pt idx="466">
                  <c:v>-0.72648874729789981</c:v>
                </c:pt>
                <c:pt idx="467">
                  <c:v>-0.72648874729789981</c:v>
                </c:pt>
                <c:pt idx="468">
                  <c:v>-1.1546469139786986</c:v>
                </c:pt>
                <c:pt idx="469">
                  <c:v>-1.1546469139786986</c:v>
                </c:pt>
                <c:pt idx="470">
                  <c:v>-1.1546469139786986</c:v>
                </c:pt>
                <c:pt idx="471">
                  <c:v>-1.1992790639076993</c:v>
                </c:pt>
                <c:pt idx="472">
                  <c:v>-1.1992790639076993</c:v>
                </c:pt>
                <c:pt idx="473">
                  <c:v>-1.1992790639076993</c:v>
                </c:pt>
                <c:pt idx="474">
                  <c:v>-0.74613045934300004</c:v>
                </c:pt>
                <c:pt idx="475">
                  <c:v>-0.74613045934300004</c:v>
                </c:pt>
                <c:pt idx="476">
                  <c:v>-0.74613045934300004</c:v>
                </c:pt>
                <c:pt idx="477">
                  <c:v>-1.3217422970506014</c:v>
                </c:pt>
                <c:pt idx="478">
                  <c:v>-1.3217422970506014</c:v>
                </c:pt>
                <c:pt idx="479">
                  <c:v>-1.3217422970506014</c:v>
                </c:pt>
                <c:pt idx="480">
                  <c:v>-1.1532383159820014</c:v>
                </c:pt>
                <c:pt idx="481">
                  <c:v>-1.1532383159820014</c:v>
                </c:pt>
                <c:pt idx="482">
                  <c:v>-1.1532383159820014</c:v>
                </c:pt>
                <c:pt idx="483">
                  <c:v>-1.0729531942449988</c:v>
                </c:pt>
                <c:pt idx="484">
                  <c:v>-1.0729531942449988</c:v>
                </c:pt>
                <c:pt idx="485">
                  <c:v>-1.0729531942449988</c:v>
                </c:pt>
                <c:pt idx="486">
                  <c:v>-1.0794231348749008</c:v>
                </c:pt>
                <c:pt idx="487">
                  <c:v>-1.0794231348749008</c:v>
                </c:pt>
                <c:pt idx="488">
                  <c:v>-1.0794231348749008</c:v>
                </c:pt>
                <c:pt idx="489">
                  <c:v>-1.1690279806680977</c:v>
                </c:pt>
                <c:pt idx="490">
                  <c:v>-1.1690279806680977</c:v>
                </c:pt>
                <c:pt idx="491">
                  <c:v>-1.1690279806680977</c:v>
                </c:pt>
                <c:pt idx="492">
                  <c:v>-1.2705687762544002</c:v>
                </c:pt>
                <c:pt idx="493">
                  <c:v>-1.2705687762544002</c:v>
                </c:pt>
                <c:pt idx="494">
                  <c:v>-1.2705687762544002</c:v>
                </c:pt>
                <c:pt idx="495">
                  <c:v>-1.5226797789293975</c:v>
                </c:pt>
                <c:pt idx="496">
                  <c:v>-1.5226797789293975</c:v>
                </c:pt>
                <c:pt idx="497">
                  <c:v>-1.5226797789293975</c:v>
                </c:pt>
                <c:pt idx="498">
                  <c:v>-1.5561253667693009</c:v>
                </c:pt>
                <c:pt idx="499">
                  <c:v>-1.5561253667693009</c:v>
                </c:pt>
                <c:pt idx="500">
                  <c:v>-1.5561253667693009</c:v>
                </c:pt>
                <c:pt idx="501">
                  <c:v>-1.1407610372150998</c:v>
                </c:pt>
                <c:pt idx="502">
                  <c:v>-1.1407610372150998</c:v>
                </c:pt>
                <c:pt idx="503">
                  <c:v>-1.1407610372150998</c:v>
                </c:pt>
                <c:pt idx="504">
                  <c:v>-0.80296424818909884</c:v>
                </c:pt>
                <c:pt idx="505">
                  <c:v>-0.80296424818909884</c:v>
                </c:pt>
                <c:pt idx="506">
                  <c:v>-0.80296424818909884</c:v>
                </c:pt>
                <c:pt idx="507">
                  <c:v>-0.6183015853691991</c:v>
                </c:pt>
                <c:pt idx="508">
                  <c:v>-0.6183015853691991</c:v>
                </c:pt>
                <c:pt idx="509">
                  <c:v>-0.6183015853691991</c:v>
                </c:pt>
                <c:pt idx="510">
                  <c:v>-0.62001890730920195</c:v>
                </c:pt>
                <c:pt idx="511">
                  <c:v>-0.62001890730920195</c:v>
                </c:pt>
                <c:pt idx="512">
                  <c:v>-0.62001890730920195</c:v>
                </c:pt>
                <c:pt idx="513">
                  <c:v>-0.47136049046200057</c:v>
                </c:pt>
                <c:pt idx="514">
                  <c:v>-0.47136049046200057</c:v>
                </c:pt>
                <c:pt idx="515">
                  <c:v>-0.47136049046200057</c:v>
                </c:pt>
                <c:pt idx="516">
                  <c:v>-0.56014373125730188</c:v>
                </c:pt>
                <c:pt idx="517">
                  <c:v>-0.56014373125730188</c:v>
                </c:pt>
                <c:pt idx="518">
                  <c:v>-0.56014373125730188</c:v>
                </c:pt>
                <c:pt idx="519">
                  <c:v>-0.69827486624649993</c:v>
                </c:pt>
                <c:pt idx="520">
                  <c:v>-0.69827486624649993</c:v>
                </c:pt>
                <c:pt idx="521">
                  <c:v>-0.69827486624649993</c:v>
                </c:pt>
                <c:pt idx="522">
                  <c:v>-0.74932055747629889</c:v>
                </c:pt>
                <c:pt idx="523">
                  <c:v>-0.74932055747629889</c:v>
                </c:pt>
                <c:pt idx="524">
                  <c:v>-0.74932055747629889</c:v>
                </c:pt>
                <c:pt idx="525">
                  <c:v>-0.69126018770740316</c:v>
                </c:pt>
                <c:pt idx="526">
                  <c:v>-0.69126018770740316</c:v>
                </c:pt>
                <c:pt idx="527">
                  <c:v>-0.69126018770740316</c:v>
                </c:pt>
                <c:pt idx="528">
                  <c:v>-0.57087481603279855</c:v>
                </c:pt>
                <c:pt idx="529">
                  <c:v>-0.57087481603279855</c:v>
                </c:pt>
                <c:pt idx="530">
                  <c:v>-0.57087481603279855</c:v>
                </c:pt>
                <c:pt idx="531">
                  <c:v>-0.55205442933450044</c:v>
                </c:pt>
                <c:pt idx="532">
                  <c:v>-0.55205442933450044</c:v>
                </c:pt>
                <c:pt idx="533">
                  <c:v>-0.55205442933450044</c:v>
                </c:pt>
                <c:pt idx="534">
                  <c:v>-0.81107837033050245</c:v>
                </c:pt>
                <c:pt idx="535">
                  <c:v>-0.81107837033050245</c:v>
                </c:pt>
                <c:pt idx="536">
                  <c:v>-0.81107837033050245</c:v>
                </c:pt>
                <c:pt idx="537">
                  <c:v>-0.84480556194079881</c:v>
                </c:pt>
                <c:pt idx="538">
                  <c:v>-0.84480556194079881</c:v>
                </c:pt>
                <c:pt idx="539">
                  <c:v>-0.84480556194079881</c:v>
                </c:pt>
                <c:pt idx="540">
                  <c:v>-0.96320192541530147</c:v>
                </c:pt>
                <c:pt idx="541">
                  <c:v>-0.96320192541530147</c:v>
                </c:pt>
                <c:pt idx="542">
                  <c:v>-0.96320192541530147</c:v>
                </c:pt>
                <c:pt idx="543">
                  <c:v>-1.0385724892607016</c:v>
                </c:pt>
                <c:pt idx="544">
                  <c:v>-1.0385724892607016</c:v>
                </c:pt>
                <c:pt idx="545">
                  <c:v>-1.0385724892607016</c:v>
                </c:pt>
                <c:pt idx="546">
                  <c:v>-1.1255959962379016</c:v>
                </c:pt>
                <c:pt idx="547">
                  <c:v>-1.1255959962379016</c:v>
                </c:pt>
                <c:pt idx="548">
                  <c:v>-1.1255959962379016</c:v>
                </c:pt>
                <c:pt idx="549">
                  <c:v>-1.0996042411851974</c:v>
                </c:pt>
                <c:pt idx="550">
                  <c:v>-1.0996042411851974</c:v>
                </c:pt>
                <c:pt idx="551">
                  <c:v>-1.0996042411851974</c:v>
                </c:pt>
                <c:pt idx="552">
                  <c:v>-0.90730961181359859</c:v>
                </c:pt>
                <c:pt idx="553">
                  <c:v>-0.90730961181359859</c:v>
                </c:pt>
                <c:pt idx="554">
                  <c:v>-0.90730961181359859</c:v>
                </c:pt>
                <c:pt idx="555">
                  <c:v>-0.77735947050710053</c:v>
                </c:pt>
                <c:pt idx="556">
                  <c:v>-0.77735947050710053</c:v>
                </c:pt>
                <c:pt idx="557">
                  <c:v>-0.77735947050710053</c:v>
                </c:pt>
                <c:pt idx="558">
                  <c:v>-0.72815068673100214</c:v>
                </c:pt>
                <c:pt idx="559">
                  <c:v>-0.72815068673100214</c:v>
                </c:pt>
                <c:pt idx="560">
                  <c:v>-0.72815068673100214</c:v>
                </c:pt>
                <c:pt idx="561">
                  <c:v>-0.97582368143449827</c:v>
                </c:pt>
                <c:pt idx="562">
                  <c:v>-0.97582368143449827</c:v>
                </c:pt>
                <c:pt idx="563">
                  <c:v>-0.97582368143449827</c:v>
                </c:pt>
                <c:pt idx="564">
                  <c:v>-1.0439512759849983</c:v>
                </c:pt>
                <c:pt idx="565">
                  <c:v>-1.0439512759849983</c:v>
                </c:pt>
                <c:pt idx="566">
                  <c:v>-1.0439512759849983</c:v>
                </c:pt>
                <c:pt idx="567">
                  <c:v>-1.0583037028045013</c:v>
                </c:pt>
                <c:pt idx="568">
                  <c:v>-1.0583037028045013</c:v>
                </c:pt>
                <c:pt idx="569">
                  <c:v>-1.0583037028045013</c:v>
                </c:pt>
                <c:pt idx="570">
                  <c:v>-0.98627294033150292</c:v>
                </c:pt>
                <c:pt idx="571">
                  <c:v>-0.98627294033150292</c:v>
                </c:pt>
                <c:pt idx="572">
                  <c:v>-0.98627294033150292</c:v>
                </c:pt>
                <c:pt idx="573">
                  <c:v>-1.1632976255212988</c:v>
                </c:pt>
                <c:pt idx="574">
                  <c:v>-1.1632976255212988</c:v>
                </c:pt>
                <c:pt idx="575">
                  <c:v>-1.1632976255212988</c:v>
                </c:pt>
                <c:pt idx="576">
                  <c:v>-1.2577986632350004</c:v>
                </c:pt>
                <c:pt idx="577">
                  <c:v>-1.2577986632350004</c:v>
                </c:pt>
                <c:pt idx="578">
                  <c:v>-1.2577986632350004</c:v>
                </c:pt>
                <c:pt idx="579">
                  <c:v>-0.91446958930000122</c:v>
                </c:pt>
                <c:pt idx="580">
                  <c:v>-0.91446958930000122</c:v>
                </c:pt>
                <c:pt idx="581">
                  <c:v>-0.91446958930000122</c:v>
                </c:pt>
                <c:pt idx="582">
                  <c:v>-0.93849888927449854</c:v>
                </c:pt>
                <c:pt idx="583">
                  <c:v>-0.93849888927449854</c:v>
                </c:pt>
                <c:pt idx="584">
                  <c:v>-0.93849888927449854</c:v>
                </c:pt>
                <c:pt idx="585">
                  <c:v>-0.9747628627608016</c:v>
                </c:pt>
                <c:pt idx="586">
                  <c:v>-0.9747628627608016</c:v>
                </c:pt>
                <c:pt idx="587">
                  <c:v>-0.9747628627608016</c:v>
                </c:pt>
                <c:pt idx="588">
                  <c:v>-0.79235534296899957</c:v>
                </c:pt>
                <c:pt idx="589">
                  <c:v>-0.79235534296899957</c:v>
                </c:pt>
                <c:pt idx="590">
                  <c:v>-0.79235534296899957</c:v>
                </c:pt>
                <c:pt idx="591">
                  <c:v>-1.3342423063160993</c:v>
                </c:pt>
                <c:pt idx="592">
                  <c:v>-1.3342423063160993</c:v>
                </c:pt>
                <c:pt idx="593">
                  <c:v>-1.3342423063160993</c:v>
                </c:pt>
                <c:pt idx="594">
                  <c:v>-1.3796095660786989</c:v>
                </c:pt>
                <c:pt idx="595">
                  <c:v>-1.3796095660786989</c:v>
                </c:pt>
                <c:pt idx="596">
                  <c:v>-1.3796095660786989</c:v>
                </c:pt>
                <c:pt idx="597">
                  <c:v>-1.4049081249773998</c:v>
                </c:pt>
                <c:pt idx="598">
                  <c:v>-1.4049081249773998</c:v>
                </c:pt>
                <c:pt idx="599">
                  <c:v>-1.4049081249773998</c:v>
                </c:pt>
                <c:pt idx="600">
                  <c:v>-1.5525847059507001</c:v>
                </c:pt>
                <c:pt idx="601">
                  <c:v>-1.5525847059507001</c:v>
                </c:pt>
                <c:pt idx="602">
                  <c:v>-1.5525847059507001</c:v>
                </c:pt>
                <c:pt idx="603">
                  <c:v>-1.6397819811752008</c:v>
                </c:pt>
                <c:pt idx="604">
                  <c:v>-1.6397819811752008</c:v>
                </c:pt>
                <c:pt idx="605">
                  <c:v>-1.6397819811752008</c:v>
                </c:pt>
                <c:pt idx="606">
                  <c:v>-1.4638900712001011</c:v>
                </c:pt>
                <c:pt idx="607">
                  <c:v>-1.4638900712001011</c:v>
                </c:pt>
                <c:pt idx="608">
                  <c:v>-1.4638900712001011</c:v>
                </c:pt>
                <c:pt idx="609">
                  <c:v>-1.0928700126353981</c:v>
                </c:pt>
                <c:pt idx="610">
                  <c:v>-1.0928700126353981</c:v>
                </c:pt>
                <c:pt idx="611">
                  <c:v>-1.0928700126353981</c:v>
                </c:pt>
                <c:pt idx="612">
                  <c:v>-1.0853269647887984</c:v>
                </c:pt>
                <c:pt idx="613">
                  <c:v>-1.0853269647887984</c:v>
                </c:pt>
                <c:pt idx="614">
                  <c:v>-1.0853269647887984</c:v>
                </c:pt>
                <c:pt idx="615">
                  <c:v>-1.1483510107584003</c:v>
                </c:pt>
                <c:pt idx="616">
                  <c:v>-1.1483510107584003</c:v>
                </c:pt>
                <c:pt idx="617">
                  <c:v>-1.1483510107584003</c:v>
                </c:pt>
                <c:pt idx="618">
                  <c:v>-0.74532998362399994</c:v>
                </c:pt>
                <c:pt idx="619">
                  <c:v>-0.74532998362399994</c:v>
                </c:pt>
                <c:pt idx="620">
                  <c:v>-0.74532998362399994</c:v>
                </c:pt>
                <c:pt idx="621">
                  <c:v>-0.85769424451129694</c:v>
                </c:pt>
                <c:pt idx="622">
                  <c:v>-0.85769424451129694</c:v>
                </c:pt>
                <c:pt idx="623">
                  <c:v>-0.85769424451129694</c:v>
                </c:pt>
                <c:pt idx="624">
                  <c:v>-0.69323363339200128</c:v>
                </c:pt>
                <c:pt idx="625">
                  <c:v>-0.69323363339200128</c:v>
                </c:pt>
                <c:pt idx="626">
                  <c:v>-0.69323363339200128</c:v>
                </c:pt>
                <c:pt idx="627">
                  <c:v>-0.5721496538319002</c:v>
                </c:pt>
                <c:pt idx="628">
                  <c:v>-0.5721496538319002</c:v>
                </c:pt>
                <c:pt idx="629">
                  <c:v>-0.5721496538319002</c:v>
                </c:pt>
                <c:pt idx="630">
                  <c:v>-0.54547695790029849</c:v>
                </c:pt>
                <c:pt idx="631">
                  <c:v>-0.54547695790029849</c:v>
                </c:pt>
                <c:pt idx="632">
                  <c:v>-0.54547695790029849</c:v>
                </c:pt>
                <c:pt idx="633">
                  <c:v>-0.81425234649029932</c:v>
                </c:pt>
                <c:pt idx="634">
                  <c:v>-0.81425234649029932</c:v>
                </c:pt>
                <c:pt idx="635">
                  <c:v>-0.81425234649029932</c:v>
                </c:pt>
                <c:pt idx="636">
                  <c:v>-1.2682330630631</c:v>
                </c:pt>
                <c:pt idx="637">
                  <c:v>-1.2682330630631</c:v>
                </c:pt>
                <c:pt idx="638">
                  <c:v>-1.2682330630631</c:v>
                </c:pt>
                <c:pt idx="639">
                  <c:v>-1.1936377035865995</c:v>
                </c:pt>
                <c:pt idx="640">
                  <c:v>-1.1936377035865995</c:v>
                </c:pt>
                <c:pt idx="641">
                  <c:v>-1.1936377035865995</c:v>
                </c:pt>
                <c:pt idx="642">
                  <c:v>-0.81356821932410028</c:v>
                </c:pt>
                <c:pt idx="643">
                  <c:v>-0.81356821932410028</c:v>
                </c:pt>
                <c:pt idx="644">
                  <c:v>-0.81356821932410028</c:v>
                </c:pt>
                <c:pt idx="645">
                  <c:v>-1.132188623964101</c:v>
                </c:pt>
                <c:pt idx="646">
                  <c:v>-1.132188623964101</c:v>
                </c:pt>
                <c:pt idx="647">
                  <c:v>-1.132188623964101</c:v>
                </c:pt>
                <c:pt idx="648">
                  <c:v>-0.94110376482190006</c:v>
                </c:pt>
                <c:pt idx="649">
                  <c:v>-0.94110376482190006</c:v>
                </c:pt>
                <c:pt idx="650">
                  <c:v>-0.94110376482190006</c:v>
                </c:pt>
                <c:pt idx="651">
                  <c:v>-0.78217759857389879</c:v>
                </c:pt>
                <c:pt idx="652">
                  <c:v>-0.78217759857389879</c:v>
                </c:pt>
                <c:pt idx="653">
                  <c:v>-0.78217759857389879</c:v>
                </c:pt>
                <c:pt idx="654">
                  <c:v>-0.8164051026732011</c:v>
                </c:pt>
                <c:pt idx="655">
                  <c:v>-0.8164051026732011</c:v>
                </c:pt>
                <c:pt idx="656">
                  <c:v>-0.8164051026732011</c:v>
                </c:pt>
                <c:pt idx="657">
                  <c:v>-0.90952379657590043</c:v>
                </c:pt>
                <c:pt idx="658">
                  <c:v>-0.90952379657590043</c:v>
                </c:pt>
                <c:pt idx="659">
                  <c:v>-0.90952379657590043</c:v>
                </c:pt>
                <c:pt idx="660">
                  <c:v>-1.2456616896600003</c:v>
                </c:pt>
                <c:pt idx="661">
                  <c:v>-1.2456616896600003</c:v>
                </c:pt>
                <c:pt idx="662">
                  <c:v>-1.2456616896600003</c:v>
                </c:pt>
                <c:pt idx="663">
                  <c:v>-1.5541024447832008</c:v>
                </c:pt>
                <c:pt idx="664">
                  <c:v>-1.5541024447832008</c:v>
                </c:pt>
                <c:pt idx="665">
                  <c:v>-1.5541024447832008</c:v>
                </c:pt>
                <c:pt idx="666">
                  <c:v>-1.5128095821663976</c:v>
                </c:pt>
                <c:pt idx="667">
                  <c:v>-1.5128095821663976</c:v>
                </c:pt>
                <c:pt idx="668">
                  <c:v>-1.5128095821663976</c:v>
                </c:pt>
                <c:pt idx="669">
                  <c:v>-1.1972239624473993</c:v>
                </c:pt>
                <c:pt idx="670">
                  <c:v>-1.1972239624473993</c:v>
                </c:pt>
              </c:numCache>
            </c:numRef>
          </c:val>
          <c:smooth val="0"/>
          <c:extLst>
            <c:ext xmlns:c16="http://schemas.microsoft.com/office/drawing/2014/chart" uri="{C3380CC4-5D6E-409C-BE32-E72D297353CC}">
              <c16:uniqueId val="{00000003-0B60-45D3-82F5-56763A0F4B7B}"/>
            </c:ext>
          </c:extLst>
        </c:ser>
        <c:ser>
          <c:idx val="4"/>
          <c:order val="4"/>
          <c:tx>
            <c:v>80 MHz fully allocated</c:v>
          </c:tx>
          <c:spPr>
            <a:ln w="28575" cap="rnd">
              <a:solidFill>
                <a:schemeClr val="accent5"/>
              </a:solidFill>
              <a:round/>
            </a:ln>
            <a:effectLst/>
          </c:spPr>
          <c:marker>
            <c:symbol val="none"/>
          </c:marker>
          <c:val>
            <c:numRef>
              <c:f>'General SEM'!$E$5:$E$52</c:f>
              <c:numCache>
                <c:formatCode>General</c:formatCode>
                <c:ptCount val="48"/>
                <c:pt idx="0">
                  <c:v>-1.6979685745944977</c:v>
                </c:pt>
                <c:pt idx="1">
                  <c:v>-1.6979685745944977</c:v>
                </c:pt>
                <c:pt idx="2">
                  <c:v>-1.6979685745944977</c:v>
                </c:pt>
                <c:pt idx="3">
                  <c:v>-1.9840364928156013</c:v>
                </c:pt>
                <c:pt idx="4">
                  <c:v>-1.9840364928156013</c:v>
                </c:pt>
                <c:pt idx="5">
                  <c:v>-1.9840364928156013</c:v>
                </c:pt>
                <c:pt idx="6">
                  <c:v>-2.2291274714376001</c:v>
                </c:pt>
                <c:pt idx="7">
                  <c:v>-2.2291274714376001</c:v>
                </c:pt>
                <c:pt idx="8">
                  <c:v>-2.2291274714376001</c:v>
                </c:pt>
                <c:pt idx="9">
                  <c:v>-2.3646877148689001</c:v>
                </c:pt>
                <c:pt idx="10">
                  <c:v>-2.3646877148689001</c:v>
                </c:pt>
                <c:pt idx="11">
                  <c:v>-2.3646877148689001</c:v>
                </c:pt>
                <c:pt idx="12">
                  <c:v>-1.7296391173556991</c:v>
                </c:pt>
                <c:pt idx="13">
                  <c:v>-1.7296391173556991</c:v>
                </c:pt>
                <c:pt idx="14">
                  <c:v>-1.7296391173556991</c:v>
                </c:pt>
                <c:pt idx="15">
                  <c:v>-2.1046728962349022</c:v>
                </c:pt>
                <c:pt idx="16">
                  <c:v>-2.1046728962349022</c:v>
                </c:pt>
                <c:pt idx="17">
                  <c:v>-2.1046728962349022</c:v>
                </c:pt>
                <c:pt idx="18">
                  <c:v>-2.2510230576864991</c:v>
                </c:pt>
                <c:pt idx="19">
                  <c:v>-2.2510230576864991</c:v>
                </c:pt>
                <c:pt idx="20">
                  <c:v>-2.2510230576864991</c:v>
                </c:pt>
                <c:pt idx="21">
                  <c:v>-2.4083254979182023</c:v>
                </c:pt>
                <c:pt idx="22">
                  <c:v>-2.4083254979182023</c:v>
                </c:pt>
                <c:pt idx="23">
                  <c:v>-2.4083254979182023</c:v>
                </c:pt>
                <c:pt idx="24">
                  <c:v>-1.7777413875515009</c:v>
                </c:pt>
                <c:pt idx="25">
                  <c:v>-1.7777413875515009</c:v>
                </c:pt>
                <c:pt idx="26">
                  <c:v>-1.7777413875515009</c:v>
                </c:pt>
                <c:pt idx="27">
                  <c:v>-2.1006095326592984</c:v>
                </c:pt>
                <c:pt idx="28">
                  <c:v>-2.1006095326592984</c:v>
                </c:pt>
                <c:pt idx="29">
                  <c:v>-2.1006095326592984</c:v>
                </c:pt>
                <c:pt idx="30">
                  <c:v>-2.2670460164261002</c:v>
                </c:pt>
                <c:pt idx="31">
                  <c:v>-2.2670460164261002</c:v>
                </c:pt>
                <c:pt idx="32">
                  <c:v>-2.2670460164261002</c:v>
                </c:pt>
                <c:pt idx="33">
                  <c:v>-2.395550655144703</c:v>
                </c:pt>
                <c:pt idx="34">
                  <c:v>-2.395550655144703</c:v>
                </c:pt>
                <c:pt idx="35">
                  <c:v>-2.395550655144703</c:v>
                </c:pt>
                <c:pt idx="36">
                  <c:v>-1.7689514172228975</c:v>
                </c:pt>
                <c:pt idx="37">
                  <c:v>-1.7689514172228975</c:v>
                </c:pt>
                <c:pt idx="38">
                  <c:v>-1.7689514172228975</c:v>
                </c:pt>
                <c:pt idx="39">
                  <c:v>-2.1639210054058005</c:v>
                </c:pt>
                <c:pt idx="40">
                  <c:v>-2.1639210054058005</c:v>
                </c:pt>
                <c:pt idx="41">
                  <c:v>-2.1639210054058005</c:v>
                </c:pt>
                <c:pt idx="42">
                  <c:v>-2.2064522147573982</c:v>
                </c:pt>
                <c:pt idx="43">
                  <c:v>-2.2064522147573982</c:v>
                </c:pt>
                <c:pt idx="44">
                  <c:v>-2.2064522147573982</c:v>
                </c:pt>
                <c:pt idx="45">
                  <c:v>-2.4204929718798986</c:v>
                </c:pt>
                <c:pt idx="46">
                  <c:v>-2.4204929718798986</c:v>
                </c:pt>
                <c:pt idx="47">
                  <c:v>-2.4204929718798986</c:v>
                </c:pt>
              </c:numCache>
            </c:numRef>
          </c:val>
          <c:smooth val="0"/>
          <c:extLst>
            <c:ext xmlns:c16="http://schemas.microsoft.com/office/drawing/2014/chart" uri="{C3380CC4-5D6E-409C-BE32-E72D297353CC}">
              <c16:uniqueId val="{00000004-0B60-45D3-82F5-56763A0F4B7B}"/>
            </c:ext>
          </c:extLst>
        </c:ser>
        <c:ser>
          <c:idx val="5"/>
          <c:order val="5"/>
          <c:tx>
            <c:v>80 MHz, single RB</c:v>
          </c:tx>
          <c:spPr>
            <a:ln w="28575" cap="rnd">
              <a:solidFill>
                <a:schemeClr val="accent6"/>
              </a:solidFill>
              <a:round/>
            </a:ln>
            <a:effectLst/>
          </c:spPr>
          <c:marker>
            <c:symbol val="none"/>
          </c:marker>
          <c:val>
            <c:numRef>
              <c:f>'General SEM'!$F$5:$F$220</c:f>
              <c:numCache>
                <c:formatCode>General</c:formatCode>
                <c:ptCount val="216"/>
                <c:pt idx="0">
                  <c:v>-1.2303365549334018</c:v>
                </c:pt>
                <c:pt idx="1">
                  <c:v>-1.2303365549334018</c:v>
                </c:pt>
                <c:pt idx="2">
                  <c:v>-1.2303365549334018</c:v>
                </c:pt>
                <c:pt idx="3">
                  <c:v>-1.2570156071572001</c:v>
                </c:pt>
                <c:pt idx="4">
                  <c:v>-1.2570156071572001</c:v>
                </c:pt>
                <c:pt idx="5">
                  <c:v>-1.2570156071572001</c:v>
                </c:pt>
                <c:pt idx="6">
                  <c:v>-1.1521566907209007</c:v>
                </c:pt>
                <c:pt idx="7">
                  <c:v>-1.1521566907209007</c:v>
                </c:pt>
                <c:pt idx="8">
                  <c:v>-1.1521566907209007</c:v>
                </c:pt>
                <c:pt idx="9">
                  <c:v>-1.2092099434478989</c:v>
                </c:pt>
                <c:pt idx="10">
                  <c:v>-1.2092099434478989</c:v>
                </c:pt>
                <c:pt idx="11">
                  <c:v>-1.2092099434478989</c:v>
                </c:pt>
                <c:pt idx="12">
                  <c:v>-1.1277133145134997</c:v>
                </c:pt>
                <c:pt idx="13">
                  <c:v>-1.1277133145134997</c:v>
                </c:pt>
                <c:pt idx="14">
                  <c:v>-1.1277133145134997</c:v>
                </c:pt>
                <c:pt idx="15">
                  <c:v>-1.3418978403799997</c:v>
                </c:pt>
                <c:pt idx="16">
                  <c:v>-1.3418978403799997</c:v>
                </c:pt>
                <c:pt idx="17">
                  <c:v>-1.3418978403799997</c:v>
                </c:pt>
                <c:pt idx="18">
                  <c:v>-1.7748519711514028</c:v>
                </c:pt>
                <c:pt idx="19">
                  <c:v>-1.7748519711514028</c:v>
                </c:pt>
                <c:pt idx="20">
                  <c:v>-1.7748519711514028</c:v>
                </c:pt>
                <c:pt idx="21">
                  <c:v>-1.7566632015836987</c:v>
                </c:pt>
                <c:pt idx="22">
                  <c:v>-1.7566632015836987</c:v>
                </c:pt>
                <c:pt idx="23">
                  <c:v>-1.7566632015836987</c:v>
                </c:pt>
                <c:pt idx="24">
                  <c:v>-1.2962229095329008</c:v>
                </c:pt>
                <c:pt idx="25">
                  <c:v>-1.2962229095329008</c:v>
                </c:pt>
                <c:pt idx="26">
                  <c:v>-1.2962229095329008</c:v>
                </c:pt>
                <c:pt idx="27">
                  <c:v>-2.1240167272672998</c:v>
                </c:pt>
                <c:pt idx="28">
                  <c:v>-2.1240167272672998</c:v>
                </c:pt>
                <c:pt idx="29">
                  <c:v>-2.1240167272672998</c:v>
                </c:pt>
                <c:pt idx="30">
                  <c:v>-2.0350769732544016</c:v>
                </c:pt>
                <c:pt idx="31">
                  <c:v>-2.0350769732544016</c:v>
                </c:pt>
                <c:pt idx="32">
                  <c:v>-2.0350769732544016</c:v>
                </c:pt>
                <c:pt idx="33">
                  <c:v>-1.8754366307880979</c:v>
                </c:pt>
                <c:pt idx="34">
                  <c:v>-1.8754366307880979</c:v>
                </c:pt>
                <c:pt idx="35">
                  <c:v>-1.8754366307880979</c:v>
                </c:pt>
                <c:pt idx="36">
                  <c:v>-2.0085641011685986</c:v>
                </c:pt>
                <c:pt idx="37">
                  <c:v>-2.0085641011685986</c:v>
                </c:pt>
                <c:pt idx="38">
                  <c:v>-2.0085641011685986</c:v>
                </c:pt>
                <c:pt idx="39">
                  <c:v>-2.0263314442363978</c:v>
                </c:pt>
                <c:pt idx="40">
                  <c:v>-2.0263314442363978</c:v>
                </c:pt>
                <c:pt idx="41">
                  <c:v>-2.0263314442363978</c:v>
                </c:pt>
                <c:pt idx="42">
                  <c:v>-2.016119754967697</c:v>
                </c:pt>
                <c:pt idx="43">
                  <c:v>-2.016119754967697</c:v>
                </c:pt>
                <c:pt idx="44">
                  <c:v>-2.016119754967697</c:v>
                </c:pt>
                <c:pt idx="45">
                  <c:v>-2.3188930315632028</c:v>
                </c:pt>
                <c:pt idx="46">
                  <c:v>-2.3188930315632028</c:v>
                </c:pt>
                <c:pt idx="47">
                  <c:v>-2.3188930315632028</c:v>
                </c:pt>
                <c:pt idx="48">
                  <c:v>-2.2976715696626009</c:v>
                </c:pt>
                <c:pt idx="49">
                  <c:v>-2.2976715696626009</c:v>
                </c:pt>
                <c:pt idx="50">
                  <c:v>-2.2976715696626009</c:v>
                </c:pt>
                <c:pt idx="51">
                  <c:v>-1.8284400657110993</c:v>
                </c:pt>
                <c:pt idx="52">
                  <c:v>-1.8284400657110993</c:v>
                </c:pt>
                <c:pt idx="53">
                  <c:v>-1.8284400657110993</c:v>
                </c:pt>
                <c:pt idx="54">
                  <c:v>-1.3640258320642005</c:v>
                </c:pt>
                <c:pt idx="55">
                  <c:v>-1.3640258320642005</c:v>
                </c:pt>
                <c:pt idx="56">
                  <c:v>-1.3640258320642005</c:v>
                </c:pt>
                <c:pt idx="57">
                  <c:v>-1.4570830299728996</c:v>
                </c:pt>
                <c:pt idx="58">
                  <c:v>-1.4570830299728996</c:v>
                </c:pt>
                <c:pt idx="59">
                  <c:v>-1.4570830299728996</c:v>
                </c:pt>
                <c:pt idx="60">
                  <c:v>-1.3190553753093006</c:v>
                </c:pt>
                <c:pt idx="61">
                  <c:v>-1.3190553753093006</c:v>
                </c:pt>
                <c:pt idx="62">
                  <c:v>-1.3190553753093006</c:v>
                </c:pt>
                <c:pt idx="63">
                  <c:v>-1.2375067586700013</c:v>
                </c:pt>
                <c:pt idx="64">
                  <c:v>-1.2375067586700013</c:v>
                </c:pt>
                <c:pt idx="65">
                  <c:v>-1.2375067586700013</c:v>
                </c:pt>
                <c:pt idx="66">
                  <c:v>-1.3341840775784028</c:v>
                </c:pt>
                <c:pt idx="67">
                  <c:v>-1.3341840775784028</c:v>
                </c:pt>
                <c:pt idx="68">
                  <c:v>-1.3341840775784028</c:v>
                </c:pt>
                <c:pt idx="69">
                  <c:v>-1.4677402054796005</c:v>
                </c:pt>
                <c:pt idx="70">
                  <c:v>-1.4677402054796005</c:v>
                </c:pt>
                <c:pt idx="71">
                  <c:v>-1.4677402054796005</c:v>
                </c:pt>
                <c:pt idx="72">
                  <c:v>-1.902149703398301</c:v>
                </c:pt>
                <c:pt idx="73">
                  <c:v>-1.902149703398301</c:v>
                </c:pt>
                <c:pt idx="74">
                  <c:v>-1.902149703398301</c:v>
                </c:pt>
                <c:pt idx="75">
                  <c:v>-1.7931739249404011</c:v>
                </c:pt>
                <c:pt idx="76">
                  <c:v>-1.7931739249404011</c:v>
                </c:pt>
                <c:pt idx="77">
                  <c:v>-1.7931739249404011</c:v>
                </c:pt>
                <c:pt idx="78">
                  <c:v>-1.4741431844508028</c:v>
                </c:pt>
                <c:pt idx="79">
                  <c:v>-1.4741431844508028</c:v>
                </c:pt>
                <c:pt idx="80">
                  <c:v>-1.4741431844508028</c:v>
                </c:pt>
                <c:pt idx="81">
                  <c:v>-2.0558036617801996</c:v>
                </c:pt>
                <c:pt idx="82">
                  <c:v>-2.0558036617801996</c:v>
                </c:pt>
                <c:pt idx="83">
                  <c:v>-2.0558036617801996</c:v>
                </c:pt>
                <c:pt idx="84">
                  <c:v>-2.0287043672390013</c:v>
                </c:pt>
                <c:pt idx="85">
                  <c:v>-2.0287043672390013</c:v>
                </c:pt>
                <c:pt idx="86">
                  <c:v>-2.0287043672390013</c:v>
                </c:pt>
                <c:pt idx="87">
                  <c:v>-2.122129068554699</c:v>
                </c:pt>
                <c:pt idx="88">
                  <c:v>-2.122129068554699</c:v>
                </c:pt>
                <c:pt idx="89">
                  <c:v>-2.122129068554699</c:v>
                </c:pt>
                <c:pt idx="90">
                  <c:v>-2.0515438740684004</c:v>
                </c:pt>
                <c:pt idx="91">
                  <c:v>-2.0515438740684004</c:v>
                </c:pt>
                <c:pt idx="92">
                  <c:v>-2.0515438740684004</c:v>
                </c:pt>
                <c:pt idx="93">
                  <c:v>-2.0509408129649032</c:v>
                </c:pt>
                <c:pt idx="94">
                  <c:v>-2.0509408129649032</c:v>
                </c:pt>
                <c:pt idx="95">
                  <c:v>-2.0509408129649032</c:v>
                </c:pt>
                <c:pt idx="96">
                  <c:v>-1.9521364401071004</c:v>
                </c:pt>
                <c:pt idx="97">
                  <c:v>-1.9521364401071004</c:v>
                </c:pt>
                <c:pt idx="98">
                  <c:v>-1.9521364401071004</c:v>
                </c:pt>
                <c:pt idx="99">
                  <c:v>-2.2825972418409997</c:v>
                </c:pt>
                <c:pt idx="100">
                  <c:v>-2.2825972418409997</c:v>
                </c:pt>
                <c:pt idx="101">
                  <c:v>-2.2825972418409997</c:v>
                </c:pt>
                <c:pt idx="102">
                  <c:v>-2.3181407225907975</c:v>
                </c:pt>
                <c:pt idx="103">
                  <c:v>-2.3181407225907975</c:v>
                </c:pt>
                <c:pt idx="104">
                  <c:v>-2.3181407225907975</c:v>
                </c:pt>
                <c:pt idx="105">
                  <c:v>-1.8650441899882999</c:v>
                </c:pt>
                <c:pt idx="106">
                  <c:v>-1.8650441899882999</c:v>
                </c:pt>
                <c:pt idx="107">
                  <c:v>-1.8650441899882999</c:v>
                </c:pt>
                <c:pt idx="108">
                  <c:v>-1.3662988862788978</c:v>
                </c:pt>
                <c:pt idx="109">
                  <c:v>-1.3662988862788978</c:v>
                </c:pt>
                <c:pt idx="110">
                  <c:v>-1.3662988862788978</c:v>
                </c:pt>
                <c:pt idx="111">
                  <c:v>-1.4023669320420993</c:v>
                </c:pt>
                <c:pt idx="112">
                  <c:v>-1.4023669320420993</c:v>
                </c:pt>
                <c:pt idx="113">
                  <c:v>-1.4023669320420993</c:v>
                </c:pt>
                <c:pt idx="114">
                  <c:v>-1.4225063792524004</c:v>
                </c:pt>
                <c:pt idx="115">
                  <c:v>-1.4225063792524004</c:v>
                </c:pt>
                <c:pt idx="116">
                  <c:v>-1.4225063792524004</c:v>
                </c:pt>
                <c:pt idx="117">
                  <c:v>-1.3088111117573007</c:v>
                </c:pt>
                <c:pt idx="118">
                  <c:v>-1.3088111117573007</c:v>
                </c:pt>
                <c:pt idx="119">
                  <c:v>-1.3088111117573007</c:v>
                </c:pt>
                <c:pt idx="120">
                  <c:v>-1.4012886915541003</c:v>
                </c:pt>
                <c:pt idx="121">
                  <c:v>-1.4012886915541003</c:v>
                </c:pt>
                <c:pt idx="122">
                  <c:v>-1.4012886915541003</c:v>
                </c:pt>
                <c:pt idx="123">
                  <c:v>-1.4782646810260971</c:v>
                </c:pt>
                <c:pt idx="124">
                  <c:v>-1.4782646810260971</c:v>
                </c:pt>
                <c:pt idx="125">
                  <c:v>-1.4782646810260971</c:v>
                </c:pt>
                <c:pt idx="126">
                  <c:v>-1.8624611766004016</c:v>
                </c:pt>
                <c:pt idx="127">
                  <c:v>-1.8624611766004016</c:v>
                </c:pt>
                <c:pt idx="128">
                  <c:v>-1.8624611766004016</c:v>
                </c:pt>
                <c:pt idx="129">
                  <c:v>-1.8850860449172018</c:v>
                </c:pt>
                <c:pt idx="130">
                  <c:v>-1.8850860449172018</c:v>
                </c:pt>
                <c:pt idx="131">
                  <c:v>-1.8850860449172018</c:v>
                </c:pt>
                <c:pt idx="132">
                  <c:v>-1.3617007511536983</c:v>
                </c:pt>
                <c:pt idx="133">
                  <c:v>-1.3617007511536983</c:v>
                </c:pt>
                <c:pt idx="134">
                  <c:v>-1.3617007511536983</c:v>
                </c:pt>
                <c:pt idx="135">
                  <c:v>-2.0368608193619977</c:v>
                </c:pt>
                <c:pt idx="136">
                  <c:v>-2.0368608193619977</c:v>
                </c:pt>
                <c:pt idx="137">
                  <c:v>-2.0368608193619977</c:v>
                </c:pt>
                <c:pt idx="138">
                  <c:v>-2.0361083515203013</c:v>
                </c:pt>
                <c:pt idx="139">
                  <c:v>-2.0361083515203013</c:v>
                </c:pt>
                <c:pt idx="140">
                  <c:v>-2.0361083515203013</c:v>
                </c:pt>
                <c:pt idx="141">
                  <c:v>-1.9880495266334997</c:v>
                </c:pt>
                <c:pt idx="142">
                  <c:v>-1.9880495266334997</c:v>
                </c:pt>
                <c:pt idx="143">
                  <c:v>-1.9880495266334997</c:v>
                </c:pt>
                <c:pt idx="144">
                  <c:v>-1.9998569104032029</c:v>
                </c:pt>
                <c:pt idx="145">
                  <c:v>-1.9998569104032029</c:v>
                </c:pt>
                <c:pt idx="146">
                  <c:v>-1.9998569104032029</c:v>
                </c:pt>
                <c:pt idx="147">
                  <c:v>-2.1316702232500973</c:v>
                </c:pt>
                <c:pt idx="148">
                  <c:v>-2.1316702232500973</c:v>
                </c:pt>
                <c:pt idx="149">
                  <c:v>-2.1316702232500973</c:v>
                </c:pt>
                <c:pt idx="150">
                  <c:v>-2.0306984763089986</c:v>
                </c:pt>
                <c:pt idx="151">
                  <c:v>-2.0306984763089986</c:v>
                </c:pt>
                <c:pt idx="152">
                  <c:v>-2.0306984763089986</c:v>
                </c:pt>
                <c:pt idx="153">
                  <c:v>-2.3183357778457001</c:v>
                </c:pt>
                <c:pt idx="154">
                  <c:v>-2.3183357778457001</c:v>
                </c:pt>
                <c:pt idx="155">
                  <c:v>-2.3183357778457001</c:v>
                </c:pt>
                <c:pt idx="156">
                  <c:v>-2.2601480070331021</c:v>
                </c:pt>
                <c:pt idx="157">
                  <c:v>-2.2601480070331021</c:v>
                </c:pt>
                <c:pt idx="158">
                  <c:v>-2.2601480070331021</c:v>
                </c:pt>
                <c:pt idx="159">
                  <c:v>-1.8316703755579979</c:v>
                </c:pt>
                <c:pt idx="160">
                  <c:v>-1.8316703755579979</c:v>
                </c:pt>
                <c:pt idx="161">
                  <c:v>-1.8316703755579979</c:v>
                </c:pt>
                <c:pt idx="162">
                  <c:v>-1.1773169173207982</c:v>
                </c:pt>
                <c:pt idx="163">
                  <c:v>-1.1773169173207982</c:v>
                </c:pt>
                <c:pt idx="164">
                  <c:v>-1.1773169173207982</c:v>
                </c:pt>
                <c:pt idx="165">
                  <c:v>-1.2747622062281998</c:v>
                </c:pt>
                <c:pt idx="166">
                  <c:v>-1.2747622062281998</c:v>
                </c:pt>
                <c:pt idx="167">
                  <c:v>-1.2747622062281998</c:v>
                </c:pt>
                <c:pt idx="168">
                  <c:v>-1.2633847497247004</c:v>
                </c:pt>
                <c:pt idx="169">
                  <c:v>-1.2633847497247004</c:v>
                </c:pt>
                <c:pt idx="170">
                  <c:v>-1.2633847497247004</c:v>
                </c:pt>
                <c:pt idx="171">
                  <c:v>-1.2267353453474996</c:v>
                </c:pt>
                <c:pt idx="172">
                  <c:v>-1.2267353453474996</c:v>
                </c:pt>
                <c:pt idx="173">
                  <c:v>-1.2267353453474996</c:v>
                </c:pt>
                <c:pt idx="174">
                  <c:v>-1.1589096797282004</c:v>
                </c:pt>
                <c:pt idx="175">
                  <c:v>-1.1589096797282004</c:v>
                </c:pt>
                <c:pt idx="176">
                  <c:v>-1.1589096797282004</c:v>
                </c:pt>
                <c:pt idx="177">
                  <c:v>-1.5084992177420986</c:v>
                </c:pt>
                <c:pt idx="178">
                  <c:v>-1.5084992177420986</c:v>
                </c:pt>
                <c:pt idx="179">
                  <c:v>-1.5084992177420986</c:v>
                </c:pt>
                <c:pt idx="180">
                  <c:v>-1.903420317227102</c:v>
                </c:pt>
                <c:pt idx="181">
                  <c:v>-1.903420317227102</c:v>
                </c:pt>
                <c:pt idx="182">
                  <c:v>-1.903420317227102</c:v>
                </c:pt>
                <c:pt idx="183">
                  <c:v>-1.8745076213733007</c:v>
                </c:pt>
                <c:pt idx="184">
                  <c:v>-1.8745076213733007</c:v>
                </c:pt>
                <c:pt idx="185">
                  <c:v>-1.8745076213733007</c:v>
                </c:pt>
                <c:pt idx="186">
                  <c:v>-1.4452976132235982</c:v>
                </c:pt>
                <c:pt idx="187">
                  <c:v>-1.4452976132235982</c:v>
                </c:pt>
                <c:pt idx="188">
                  <c:v>-1.4452976132235982</c:v>
                </c:pt>
                <c:pt idx="189">
                  <c:v>-1.8950395501569979</c:v>
                </c:pt>
                <c:pt idx="190">
                  <c:v>-1.8950395501569979</c:v>
                </c:pt>
                <c:pt idx="191">
                  <c:v>-1.8950395501569979</c:v>
                </c:pt>
                <c:pt idx="192">
                  <c:v>-1.8212742212439004</c:v>
                </c:pt>
                <c:pt idx="193">
                  <c:v>-1.8212742212439004</c:v>
                </c:pt>
                <c:pt idx="194">
                  <c:v>-1.8212742212439004</c:v>
                </c:pt>
                <c:pt idx="195">
                  <c:v>-1.6672396681043011</c:v>
                </c:pt>
                <c:pt idx="196">
                  <c:v>-1.6672396681043011</c:v>
                </c:pt>
                <c:pt idx="197">
                  <c:v>-1.6672396681043011</c:v>
                </c:pt>
                <c:pt idx="198">
                  <c:v>-1.5980428696000004</c:v>
                </c:pt>
                <c:pt idx="199">
                  <c:v>-1.5980428696000004</c:v>
                </c:pt>
                <c:pt idx="200">
                  <c:v>-1.5980428696000004</c:v>
                </c:pt>
                <c:pt idx="201">
                  <c:v>-1.7024736085410019</c:v>
                </c:pt>
                <c:pt idx="202">
                  <c:v>-1.7024736085410019</c:v>
                </c:pt>
                <c:pt idx="203">
                  <c:v>-1.7024736085410019</c:v>
                </c:pt>
                <c:pt idx="204">
                  <c:v>-1.9075371733991986</c:v>
                </c:pt>
                <c:pt idx="205">
                  <c:v>-1.9075371733991986</c:v>
                </c:pt>
                <c:pt idx="206">
                  <c:v>-1.9075371733991986</c:v>
                </c:pt>
                <c:pt idx="207">
                  <c:v>-2.2938992347766991</c:v>
                </c:pt>
                <c:pt idx="208">
                  <c:v>-2.2938992347766991</c:v>
                </c:pt>
                <c:pt idx="209">
                  <c:v>-2.2938992347766991</c:v>
                </c:pt>
                <c:pt idx="210">
                  <c:v>-2.1996721965413002</c:v>
                </c:pt>
                <c:pt idx="211">
                  <c:v>-2.1996721965413002</c:v>
                </c:pt>
                <c:pt idx="212">
                  <c:v>-2.1996721965413002</c:v>
                </c:pt>
                <c:pt idx="213">
                  <c:v>-1.9116519929904996</c:v>
                </c:pt>
                <c:pt idx="214">
                  <c:v>-1.9116519929904996</c:v>
                </c:pt>
                <c:pt idx="215">
                  <c:v>-1.9116519929904996</c:v>
                </c:pt>
              </c:numCache>
            </c:numRef>
          </c:val>
          <c:smooth val="0"/>
          <c:extLst>
            <c:ext xmlns:c16="http://schemas.microsoft.com/office/drawing/2014/chart" uri="{C3380CC4-5D6E-409C-BE32-E72D297353CC}">
              <c16:uniqueId val="{00000005-0B60-45D3-82F5-56763A0F4B7B}"/>
            </c:ext>
          </c:extLst>
        </c:ser>
        <c:dLbls>
          <c:showLegendKey val="0"/>
          <c:showVal val="0"/>
          <c:showCatName val="0"/>
          <c:showSerName val="0"/>
          <c:showPercent val="0"/>
          <c:showBubbleSize val="0"/>
        </c:dLbls>
        <c:smooth val="0"/>
        <c:axId val="750288512"/>
        <c:axId val="750286216"/>
      </c:lineChart>
      <c:catAx>
        <c:axId val="75028851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286216"/>
        <c:crosses val="autoZero"/>
        <c:auto val="1"/>
        <c:lblAlgn val="ctr"/>
        <c:lblOffset val="100"/>
        <c:noMultiLvlLbl val="0"/>
      </c:catAx>
      <c:valAx>
        <c:axId val="750286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288512"/>
        <c:crosses val="autoZero"/>
        <c:crossBetween val="between"/>
      </c:valAx>
      <c:spPr>
        <a:noFill/>
        <a:ln>
          <a:noFill/>
        </a:ln>
        <a:effectLst/>
      </c:spPr>
    </c:plotArea>
    <c:legend>
      <c:legendPos val="r"/>
      <c:layout>
        <c:manualLayout>
          <c:xMode val="edge"/>
          <c:yMode val="edge"/>
          <c:x val="0.65775084884195312"/>
          <c:y val="0.6854684319812504"/>
          <c:w val="0.32624603785185141"/>
          <c:h val="0.2184481308768442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Maximum output power to meet ACLR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0150919547550188E-2"/>
          <c:y val="2.4858757062146894E-2"/>
          <c:w val="0.90499744884125088"/>
          <c:h val="0.95028248587570618"/>
        </c:manualLayout>
      </c:layout>
      <c:lineChart>
        <c:grouping val="standard"/>
        <c:varyColors val="0"/>
        <c:ser>
          <c:idx val="0"/>
          <c:order val="0"/>
          <c:tx>
            <c:v>20 MHz, 25.5 dB</c:v>
          </c:tx>
          <c:spPr>
            <a:ln w="28575" cap="rnd">
              <a:solidFill>
                <a:schemeClr val="accent1"/>
              </a:solidFill>
              <a:round/>
            </a:ln>
            <a:effectLst/>
          </c:spPr>
          <c:marker>
            <c:symbol val="none"/>
          </c:marker>
          <c:val>
            <c:numRef>
              <c:f>ACLR!$A$4:$A$4219</c:f>
              <c:numCache>
                <c:formatCode>General</c:formatCode>
                <c:ptCount val="4216"/>
                <c:pt idx="0">
                  <c:v>17.153295585410302</c:v>
                </c:pt>
                <c:pt idx="1">
                  <c:v>17.143758585617199</c:v>
                </c:pt>
                <c:pt idx="2">
                  <c:v>17.206964971504998</c:v>
                </c:pt>
                <c:pt idx="3">
                  <c:v>17.179381269368001</c:v>
                </c:pt>
                <c:pt idx="4">
                  <c:v>17.136147540820399</c:v>
                </c:pt>
                <c:pt idx="5">
                  <c:v>17.1755124038289</c:v>
                </c:pt>
                <c:pt idx="6">
                  <c:v>17.300190100616</c:v>
                </c:pt>
                <c:pt idx="7">
                  <c:v>17.0117186616779</c:v>
                </c:pt>
                <c:pt idx="8">
                  <c:v>17.045305512701798</c:v>
                </c:pt>
                <c:pt idx="9">
                  <c:v>17.0593276354872</c:v>
                </c:pt>
                <c:pt idx="10">
                  <c:v>17.0721025885132</c:v>
                </c:pt>
                <c:pt idx="11">
                  <c:v>17.085814449841902</c:v>
                </c:pt>
                <c:pt idx="12">
                  <c:v>17.0706811810084</c:v>
                </c:pt>
                <c:pt idx="13">
                  <c:v>17.0847935494353</c:v>
                </c:pt>
                <c:pt idx="14">
                  <c:v>17.0979277175487</c:v>
                </c:pt>
                <c:pt idx="15">
                  <c:v>17.123467925074898</c:v>
                </c:pt>
                <c:pt idx="16">
                  <c:v>17.0878885750375</c:v>
                </c:pt>
                <c:pt idx="17">
                  <c:v>17.108332786864999</c:v>
                </c:pt>
                <c:pt idx="18">
                  <c:v>17.126961412843499</c:v>
                </c:pt>
                <c:pt idx="19">
                  <c:v>17.094532030225601</c:v>
                </c:pt>
                <c:pt idx="20">
                  <c:v>17.1051937864551</c:v>
                </c:pt>
                <c:pt idx="21">
                  <c:v>17.0867723419912</c:v>
                </c:pt>
                <c:pt idx="22">
                  <c:v>17.098753400526899</c:v>
                </c:pt>
                <c:pt idx="23">
                  <c:v>17.106376657613701</c:v>
                </c:pt>
                <c:pt idx="24">
                  <c:v>17.096171554165</c:v>
                </c:pt>
                <c:pt idx="25">
                  <c:v>17.098771063208499</c:v>
                </c:pt>
                <c:pt idx="26">
                  <c:v>17.1075586275884</c:v>
                </c:pt>
                <c:pt idx="27">
                  <c:v>17.1312421588513</c:v>
                </c:pt>
                <c:pt idx="28">
                  <c:v>17.0820080696422</c:v>
                </c:pt>
                <c:pt idx="29">
                  <c:v>17.0735855460001</c:v>
                </c:pt>
                <c:pt idx="30">
                  <c:v>17.125157052387401</c:v>
                </c:pt>
                <c:pt idx="31">
                  <c:v>17.075755357951401</c:v>
                </c:pt>
                <c:pt idx="32">
                  <c:v>17.107797952323502</c:v>
                </c:pt>
                <c:pt idx="33">
                  <c:v>17.105331283711902</c:v>
                </c:pt>
                <c:pt idx="34">
                  <c:v>17.131609066800699</c:v>
                </c:pt>
                <c:pt idx="35">
                  <c:v>17.074755971991902</c:v>
                </c:pt>
                <c:pt idx="36">
                  <c:v>17.122163579155</c:v>
                </c:pt>
                <c:pt idx="37">
                  <c:v>17.101843405392501</c:v>
                </c:pt>
                <c:pt idx="38">
                  <c:v>17.145587210515</c:v>
                </c:pt>
                <c:pt idx="39">
                  <c:v>17.127728379940901</c:v>
                </c:pt>
                <c:pt idx="40">
                  <c:v>17.106021760217299</c:v>
                </c:pt>
                <c:pt idx="41">
                  <c:v>17.1324667213518</c:v>
                </c:pt>
                <c:pt idx="42">
                  <c:v>17.117858320671601</c:v>
                </c:pt>
                <c:pt idx="43">
                  <c:v>17.090747071589</c:v>
                </c:pt>
                <c:pt idx="44">
                  <c:v>17.116894556049299</c:v>
                </c:pt>
                <c:pt idx="45">
                  <c:v>17.108588301190299</c:v>
                </c:pt>
                <c:pt idx="46">
                  <c:v>17.138569003647099</c:v>
                </c:pt>
                <c:pt idx="47">
                  <c:v>17.139069849542601</c:v>
                </c:pt>
                <c:pt idx="48">
                  <c:v>17.121538841548102</c:v>
                </c:pt>
                <c:pt idx="49">
                  <c:v>17.146433749911701</c:v>
                </c:pt>
                <c:pt idx="50">
                  <c:v>17.118917132545501</c:v>
                </c:pt>
                <c:pt idx="51">
                  <c:v>17.127352520577201</c:v>
                </c:pt>
                <c:pt idx="52">
                  <c:v>17.138109677495599</c:v>
                </c:pt>
                <c:pt idx="53">
                  <c:v>17.155757601754001</c:v>
                </c:pt>
                <c:pt idx="54">
                  <c:v>17.126910060779501</c:v>
                </c:pt>
                <c:pt idx="55">
                  <c:v>17.139058620783899</c:v>
                </c:pt>
                <c:pt idx="56">
                  <c:v>17.1357271220127</c:v>
                </c:pt>
                <c:pt idx="57">
                  <c:v>17.1717934576989</c:v>
                </c:pt>
                <c:pt idx="58">
                  <c:v>17.123228856529401</c:v>
                </c:pt>
                <c:pt idx="59">
                  <c:v>17.165362131899901</c:v>
                </c:pt>
                <c:pt idx="60">
                  <c:v>17.1648449549389</c:v>
                </c:pt>
                <c:pt idx="61">
                  <c:v>17.168153301236</c:v>
                </c:pt>
                <c:pt idx="62">
                  <c:v>17.186959496868901</c:v>
                </c:pt>
                <c:pt idx="63">
                  <c:v>17.0761890609337</c:v>
                </c:pt>
                <c:pt idx="64">
                  <c:v>17.073221340784901</c:v>
                </c:pt>
                <c:pt idx="65">
                  <c:v>17.0972175156794</c:v>
                </c:pt>
                <c:pt idx="66">
                  <c:v>17.073890090992101</c:v>
                </c:pt>
                <c:pt idx="67">
                  <c:v>17.109364379192201</c:v>
                </c:pt>
                <c:pt idx="68">
                  <c:v>17.1314534628481</c:v>
                </c:pt>
                <c:pt idx="69">
                  <c:v>17.121030435036499</c:v>
                </c:pt>
                <c:pt idx="70">
                  <c:v>17.113077888927599</c:v>
                </c:pt>
                <c:pt idx="71">
                  <c:v>17.116049591724401</c:v>
                </c:pt>
                <c:pt idx="72">
                  <c:v>17.136586599845302</c:v>
                </c:pt>
                <c:pt idx="73">
                  <c:v>17.133828402995601</c:v>
                </c:pt>
                <c:pt idx="74">
                  <c:v>17.108671390417701</c:v>
                </c:pt>
                <c:pt idx="75">
                  <c:v>17.136887868354901</c:v>
                </c:pt>
                <c:pt idx="76">
                  <c:v>17.151698252695301</c:v>
                </c:pt>
                <c:pt idx="77">
                  <c:v>17.166314593535699</c:v>
                </c:pt>
                <c:pt idx="78">
                  <c:v>17.1350294901358</c:v>
                </c:pt>
                <c:pt idx="79">
                  <c:v>17.1155201624053</c:v>
                </c:pt>
                <c:pt idx="80">
                  <c:v>17.1128385787379</c:v>
                </c:pt>
                <c:pt idx="81">
                  <c:v>17.113740792838101</c:v>
                </c:pt>
                <c:pt idx="82">
                  <c:v>17.103349739404301</c:v>
                </c:pt>
                <c:pt idx="83">
                  <c:v>17.1303460661195</c:v>
                </c:pt>
                <c:pt idx="84">
                  <c:v>17.1310756721617</c:v>
                </c:pt>
                <c:pt idx="85">
                  <c:v>17.193946775779501</c:v>
                </c:pt>
                <c:pt idx="86">
                  <c:v>17.130994822805501</c:v>
                </c:pt>
                <c:pt idx="87">
                  <c:v>17.139721355209101</c:v>
                </c:pt>
                <c:pt idx="88">
                  <c:v>17.1178503024687</c:v>
                </c:pt>
                <c:pt idx="89">
                  <c:v>17.137532290042301</c:v>
                </c:pt>
                <c:pt idx="90">
                  <c:v>17.145518868785199</c:v>
                </c:pt>
                <c:pt idx="91">
                  <c:v>17.123083038669101</c:v>
                </c:pt>
                <c:pt idx="92">
                  <c:v>17.149218927199499</c:v>
                </c:pt>
                <c:pt idx="93">
                  <c:v>17.165290665983299</c:v>
                </c:pt>
                <c:pt idx="94">
                  <c:v>17.1658598966564</c:v>
                </c:pt>
                <c:pt idx="95">
                  <c:v>17.188385335282302</c:v>
                </c:pt>
                <c:pt idx="96">
                  <c:v>17.1553912141575</c:v>
                </c:pt>
                <c:pt idx="97">
                  <c:v>17.1847269727702</c:v>
                </c:pt>
                <c:pt idx="98">
                  <c:v>17.135190595704699</c:v>
                </c:pt>
                <c:pt idx="99">
                  <c:v>17.138904295660399</c:v>
                </c:pt>
                <c:pt idx="100">
                  <c:v>17.102793914792699</c:v>
                </c:pt>
                <c:pt idx="101">
                  <c:v>17.108678293900301</c:v>
                </c:pt>
                <c:pt idx="102">
                  <c:v>17.1708555364863</c:v>
                </c:pt>
                <c:pt idx="103">
                  <c:v>17.141707984400099</c:v>
                </c:pt>
                <c:pt idx="104">
                  <c:v>17.175929781295601</c:v>
                </c:pt>
                <c:pt idx="105">
                  <c:v>17.146133462269901</c:v>
                </c:pt>
                <c:pt idx="106">
                  <c:v>17.149012558705401</c:v>
                </c:pt>
                <c:pt idx="107">
                  <c:v>17.1568360246049</c:v>
                </c:pt>
                <c:pt idx="108">
                  <c:v>17.161955554149099</c:v>
                </c:pt>
                <c:pt idx="109">
                  <c:v>17.176403520499299</c:v>
                </c:pt>
                <c:pt idx="110">
                  <c:v>17.146834065740901</c:v>
                </c:pt>
                <c:pt idx="111">
                  <c:v>17.1328142753406</c:v>
                </c:pt>
                <c:pt idx="112">
                  <c:v>17.165296563245199</c:v>
                </c:pt>
                <c:pt idx="113">
                  <c:v>17.160391415243701</c:v>
                </c:pt>
                <c:pt idx="114">
                  <c:v>17.1833811773135</c:v>
                </c:pt>
                <c:pt idx="115">
                  <c:v>17.1887744998652</c:v>
                </c:pt>
                <c:pt idx="116">
                  <c:v>17.192286645562898</c:v>
                </c:pt>
                <c:pt idx="117">
                  <c:v>17.222188913078501</c:v>
                </c:pt>
                <c:pt idx="118">
                  <c:v>17.146575951057098</c:v>
                </c:pt>
                <c:pt idx="119">
                  <c:v>17.1626774169006</c:v>
                </c:pt>
                <c:pt idx="120">
                  <c:v>17.1391868775303</c:v>
                </c:pt>
                <c:pt idx="121">
                  <c:v>17.161347468274698</c:v>
                </c:pt>
                <c:pt idx="122">
                  <c:v>17.131151509491598</c:v>
                </c:pt>
                <c:pt idx="123">
                  <c:v>17.168736881080999</c:v>
                </c:pt>
                <c:pt idx="124">
                  <c:v>17.139340536950101</c:v>
                </c:pt>
                <c:pt idx="125">
                  <c:v>17.154026284389701</c:v>
                </c:pt>
                <c:pt idx="126">
                  <c:v>17.145566985942502</c:v>
                </c:pt>
                <c:pt idx="127">
                  <c:v>17.1894948153837</c:v>
                </c:pt>
                <c:pt idx="128">
                  <c:v>17.2093871331119</c:v>
                </c:pt>
                <c:pt idx="129">
                  <c:v>17.2045443988257</c:v>
                </c:pt>
                <c:pt idx="130">
                  <c:v>17.194893978064702</c:v>
                </c:pt>
                <c:pt idx="131">
                  <c:v>17.1907519515632</c:v>
                </c:pt>
                <c:pt idx="132">
                  <c:v>17.232085824484098</c:v>
                </c:pt>
                <c:pt idx="133">
                  <c:v>17.058459786437702</c:v>
                </c:pt>
                <c:pt idx="134">
                  <c:v>17.121082843852601</c:v>
                </c:pt>
                <c:pt idx="135">
                  <c:v>17.085678823929701</c:v>
                </c:pt>
                <c:pt idx="136">
                  <c:v>17.129601501532498</c:v>
                </c:pt>
                <c:pt idx="137">
                  <c:v>17.096583612342702</c:v>
                </c:pt>
                <c:pt idx="138">
                  <c:v>17.142218221557201</c:v>
                </c:pt>
                <c:pt idx="139">
                  <c:v>17.103077731180001</c:v>
                </c:pt>
                <c:pt idx="140">
                  <c:v>17.102616295192401</c:v>
                </c:pt>
                <c:pt idx="141">
                  <c:v>17.114405975430699</c:v>
                </c:pt>
                <c:pt idx="142">
                  <c:v>17.159568455678102</c:v>
                </c:pt>
                <c:pt idx="143">
                  <c:v>17.155763099344298</c:v>
                </c:pt>
                <c:pt idx="144">
                  <c:v>17.142815726835899</c:v>
                </c:pt>
                <c:pt idx="145">
                  <c:v>17.140813109820201</c:v>
                </c:pt>
                <c:pt idx="146">
                  <c:v>17.124361108556801</c:v>
                </c:pt>
                <c:pt idx="147">
                  <c:v>17.172762329262898</c:v>
                </c:pt>
                <c:pt idx="148">
                  <c:v>17.106786041766998</c:v>
                </c:pt>
                <c:pt idx="149">
                  <c:v>17.103143990608899</c:v>
                </c:pt>
                <c:pt idx="150">
                  <c:v>17.098870831919001</c:v>
                </c:pt>
                <c:pt idx="151">
                  <c:v>17.062397453824499</c:v>
                </c:pt>
                <c:pt idx="152">
                  <c:v>17.144781290605</c:v>
                </c:pt>
                <c:pt idx="153">
                  <c:v>17.126421667560301</c:v>
                </c:pt>
                <c:pt idx="154">
                  <c:v>17.1165835652696</c:v>
                </c:pt>
                <c:pt idx="155">
                  <c:v>17.173199298861999</c:v>
                </c:pt>
                <c:pt idx="156">
                  <c:v>17.167560187043101</c:v>
                </c:pt>
                <c:pt idx="157">
                  <c:v>17.125902538839</c:v>
                </c:pt>
                <c:pt idx="158">
                  <c:v>17.141290007636002</c:v>
                </c:pt>
                <c:pt idx="159">
                  <c:v>17.188826969169799</c:v>
                </c:pt>
                <c:pt idx="160">
                  <c:v>17.180590030203099</c:v>
                </c:pt>
                <c:pt idx="161">
                  <c:v>17.1443633760864</c:v>
                </c:pt>
                <c:pt idx="162">
                  <c:v>17.111077465053398</c:v>
                </c:pt>
                <c:pt idx="163">
                  <c:v>17.157026679726901</c:v>
                </c:pt>
                <c:pt idx="164">
                  <c:v>17.146722467204398</c:v>
                </c:pt>
                <c:pt idx="165">
                  <c:v>17.177020329121401</c:v>
                </c:pt>
                <c:pt idx="166">
                  <c:v>17.1750531659149</c:v>
                </c:pt>
                <c:pt idx="167">
                  <c:v>17.205326971070399</c:v>
                </c:pt>
                <c:pt idx="168">
                  <c:v>17.116082863028101</c:v>
                </c:pt>
                <c:pt idx="169">
                  <c:v>17.109037965088799</c:v>
                </c:pt>
                <c:pt idx="170">
                  <c:v>17.0683513516747</c:v>
                </c:pt>
                <c:pt idx="171">
                  <c:v>17.061608240009502</c:v>
                </c:pt>
                <c:pt idx="172">
                  <c:v>17.1541057909598</c:v>
                </c:pt>
                <c:pt idx="173">
                  <c:v>17.174699923444201</c:v>
                </c:pt>
                <c:pt idx="174">
                  <c:v>17.099642956408498</c:v>
                </c:pt>
                <c:pt idx="175">
                  <c:v>17.182392424346698</c:v>
                </c:pt>
                <c:pt idx="176">
                  <c:v>17.162089819018199</c:v>
                </c:pt>
                <c:pt idx="177">
                  <c:v>17.144220414793001</c:v>
                </c:pt>
                <c:pt idx="178">
                  <c:v>17.146598997595198</c:v>
                </c:pt>
                <c:pt idx="179">
                  <c:v>17.1500052877049</c:v>
                </c:pt>
                <c:pt idx="180">
                  <c:v>17.111872422490201</c:v>
                </c:pt>
                <c:pt idx="181">
                  <c:v>17.179502362073499</c:v>
                </c:pt>
                <c:pt idx="182">
                  <c:v>17.143481631681698</c:v>
                </c:pt>
                <c:pt idx="183">
                  <c:v>17.145589898731998</c:v>
                </c:pt>
                <c:pt idx="184">
                  <c:v>17.1801710328475</c:v>
                </c:pt>
                <c:pt idx="185">
                  <c:v>17.189824883280199</c:v>
                </c:pt>
                <c:pt idx="186">
                  <c:v>17.171224235453</c:v>
                </c:pt>
                <c:pt idx="187">
                  <c:v>17.1953544745576</c:v>
                </c:pt>
                <c:pt idx="188">
                  <c:v>17.170936337676601</c:v>
                </c:pt>
                <c:pt idx="189">
                  <c:v>17.138312700428301</c:v>
                </c:pt>
                <c:pt idx="190">
                  <c:v>17.156588803159401</c:v>
                </c:pt>
                <c:pt idx="191">
                  <c:v>17.1386565706981</c:v>
                </c:pt>
                <c:pt idx="192">
                  <c:v>17.120743347327799</c:v>
                </c:pt>
                <c:pt idx="193">
                  <c:v>17.135385251935499</c:v>
                </c:pt>
                <c:pt idx="194">
                  <c:v>17.1950958390482</c:v>
                </c:pt>
                <c:pt idx="195">
                  <c:v>17.185868433711398</c:v>
                </c:pt>
                <c:pt idx="196">
                  <c:v>17.204973661426799</c:v>
                </c:pt>
                <c:pt idx="197">
                  <c:v>17.1700125008085</c:v>
                </c:pt>
                <c:pt idx="198">
                  <c:v>17.203615235893</c:v>
                </c:pt>
                <c:pt idx="199">
                  <c:v>17.171489919684198</c:v>
                </c:pt>
                <c:pt idx="200">
                  <c:v>17.183705962271901</c:v>
                </c:pt>
                <c:pt idx="201">
                  <c:v>17.191500688613701</c:v>
                </c:pt>
                <c:pt idx="202">
                  <c:v>17.261638815069698</c:v>
                </c:pt>
                <c:pt idx="203">
                  <c:v>17.096780765736</c:v>
                </c:pt>
                <c:pt idx="204">
                  <c:v>17.065747838986798</c:v>
                </c:pt>
                <c:pt idx="205">
                  <c:v>17.0836043712909</c:v>
                </c:pt>
                <c:pt idx="206">
                  <c:v>17.1132555767973</c:v>
                </c:pt>
                <c:pt idx="207">
                  <c:v>17.190715006474601</c:v>
                </c:pt>
                <c:pt idx="208">
                  <c:v>17.1208859609469</c:v>
                </c:pt>
                <c:pt idx="209">
                  <c:v>17.152387039978201</c:v>
                </c:pt>
                <c:pt idx="210">
                  <c:v>17.142199415262301</c:v>
                </c:pt>
                <c:pt idx="211">
                  <c:v>17.1793502052805</c:v>
                </c:pt>
                <c:pt idx="212">
                  <c:v>17.129840549131099</c:v>
                </c:pt>
                <c:pt idx="213">
                  <c:v>17.1652129637394</c:v>
                </c:pt>
                <c:pt idx="214">
                  <c:v>17.121514843593101</c:v>
                </c:pt>
                <c:pt idx="215">
                  <c:v>17.099609130419601</c:v>
                </c:pt>
                <c:pt idx="216">
                  <c:v>17.117159108831899</c:v>
                </c:pt>
                <c:pt idx="217">
                  <c:v>17.118400009450799</c:v>
                </c:pt>
                <c:pt idx="218">
                  <c:v>17.139166380958802</c:v>
                </c:pt>
                <c:pt idx="219">
                  <c:v>17.1829739114063</c:v>
                </c:pt>
                <c:pt idx="220">
                  <c:v>17.205479440720602</c:v>
                </c:pt>
                <c:pt idx="221">
                  <c:v>17.224243329956899</c:v>
                </c:pt>
                <c:pt idx="222">
                  <c:v>17.1925889172152</c:v>
                </c:pt>
                <c:pt idx="223">
                  <c:v>17.1478331723936</c:v>
                </c:pt>
                <c:pt idx="224">
                  <c:v>17.1010152495172</c:v>
                </c:pt>
                <c:pt idx="225">
                  <c:v>17.145687248318499</c:v>
                </c:pt>
                <c:pt idx="226">
                  <c:v>17.109719292677099</c:v>
                </c:pt>
                <c:pt idx="227">
                  <c:v>17.136057643046598</c:v>
                </c:pt>
                <c:pt idx="228">
                  <c:v>17.112399947261299</c:v>
                </c:pt>
                <c:pt idx="229">
                  <c:v>17.210958325729301</c:v>
                </c:pt>
                <c:pt idx="230">
                  <c:v>17.192261569964401</c:v>
                </c:pt>
                <c:pt idx="231">
                  <c:v>17.201494328534999</c:v>
                </c:pt>
                <c:pt idx="232">
                  <c:v>17.195075693519399</c:v>
                </c:pt>
                <c:pt idx="233">
                  <c:v>17.1792939359302</c:v>
                </c:pt>
                <c:pt idx="234">
                  <c:v>17.170041881364298</c:v>
                </c:pt>
                <c:pt idx="235">
                  <c:v>17.1842642311072</c:v>
                </c:pt>
                <c:pt idx="236">
                  <c:v>17.172397308359599</c:v>
                </c:pt>
                <c:pt idx="237">
                  <c:v>17.262059111455098</c:v>
                </c:pt>
                <c:pt idx="238">
                  <c:v>17.142402777006001</c:v>
                </c:pt>
                <c:pt idx="239">
                  <c:v>17.116639336840201</c:v>
                </c:pt>
                <c:pt idx="240">
                  <c:v>17.141206353012699</c:v>
                </c:pt>
                <c:pt idx="241">
                  <c:v>17.124950339939701</c:v>
                </c:pt>
                <c:pt idx="242">
                  <c:v>17.1076689696174</c:v>
                </c:pt>
                <c:pt idx="243">
                  <c:v>17.160643283111899</c:v>
                </c:pt>
                <c:pt idx="244">
                  <c:v>17.2065334928607</c:v>
                </c:pt>
                <c:pt idx="245">
                  <c:v>17.202062803722001</c:v>
                </c:pt>
                <c:pt idx="246">
                  <c:v>17.2086174321954</c:v>
                </c:pt>
                <c:pt idx="247">
                  <c:v>17.179674820488</c:v>
                </c:pt>
                <c:pt idx="248">
                  <c:v>17.196464029352999</c:v>
                </c:pt>
                <c:pt idx="249">
                  <c:v>17.1893656746077</c:v>
                </c:pt>
                <c:pt idx="250">
                  <c:v>17.171426172024301</c:v>
                </c:pt>
                <c:pt idx="251">
                  <c:v>17.127379175061002</c:v>
                </c:pt>
                <c:pt idx="252">
                  <c:v>17.224950140101299</c:v>
                </c:pt>
                <c:pt idx="253">
                  <c:v>17.1867697802377</c:v>
                </c:pt>
                <c:pt idx="254">
                  <c:v>17.156839455305601</c:v>
                </c:pt>
                <c:pt idx="255">
                  <c:v>17.1611266176382</c:v>
                </c:pt>
                <c:pt idx="256">
                  <c:v>17.137260858990501</c:v>
                </c:pt>
                <c:pt idx="257">
                  <c:v>17.2405755905177</c:v>
                </c:pt>
                <c:pt idx="258">
                  <c:v>17.221612721300801</c:v>
                </c:pt>
                <c:pt idx="259">
                  <c:v>17.0928872807395</c:v>
                </c:pt>
                <c:pt idx="260">
                  <c:v>17.127315822660002</c:v>
                </c:pt>
                <c:pt idx="261">
                  <c:v>17.142836515784801</c:v>
                </c:pt>
                <c:pt idx="262">
                  <c:v>17.187461387529201</c:v>
                </c:pt>
                <c:pt idx="263">
                  <c:v>17.1175066962935</c:v>
                </c:pt>
                <c:pt idx="264">
                  <c:v>17.123056904577499</c:v>
                </c:pt>
                <c:pt idx="265">
                  <c:v>17.120486156355799</c:v>
                </c:pt>
                <c:pt idx="266">
                  <c:v>17.125405610014599</c:v>
                </c:pt>
                <c:pt idx="267">
                  <c:v>17.122275584427499</c:v>
                </c:pt>
                <c:pt idx="268">
                  <c:v>17.1644249236051</c:v>
                </c:pt>
                <c:pt idx="269">
                  <c:v>17.174866861235099</c:v>
                </c:pt>
                <c:pt idx="270">
                  <c:v>17.155078042132899</c:v>
                </c:pt>
                <c:pt idx="271">
                  <c:v>17.1127896104604</c:v>
                </c:pt>
                <c:pt idx="272">
                  <c:v>17.123985264613701</c:v>
                </c:pt>
                <c:pt idx="273">
                  <c:v>17.155996058067799</c:v>
                </c:pt>
                <c:pt idx="274">
                  <c:v>17.126923544286701</c:v>
                </c:pt>
                <c:pt idx="275">
                  <c:v>17.151580919211401</c:v>
                </c:pt>
                <c:pt idx="276">
                  <c:v>17.140544385999501</c:v>
                </c:pt>
                <c:pt idx="277">
                  <c:v>17.1286843438399</c:v>
                </c:pt>
                <c:pt idx="278">
                  <c:v>17.133591513091801</c:v>
                </c:pt>
                <c:pt idx="279">
                  <c:v>17.168386220504502</c:v>
                </c:pt>
                <c:pt idx="280">
                  <c:v>17.143826325870901</c:v>
                </c:pt>
                <c:pt idx="281">
                  <c:v>17.135669417553601</c:v>
                </c:pt>
                <c:pt idx="282">
                  <c:v>17.151748771313901</c:v>
                </c:pt>
                <c:pt idx="283">
                  <c:v>17.192610810976198</c:v>
                </c:pt>
                <c:pt idx="284">
                  <c:v>17.158461126530501</c:v>
                </c:pt>
                <c:pt idx="285">
                  <c:v>17.177108791324201</c:v>
                </c:pt>
                <c:pt idx="286">
                  <c:v>17.165001803067302</c:v>
                </c:pt>
                <c:pt idx="287">
                  <c:v>17.147541778573</c:v>
                </c:pt>
                <c:pt idx="288">
                  <c:v>17.1408144940571</c:v>
                </c:pt>
                <c:pt idx="289">
                  <c:v>17.1785462500535</c:v>
                </c:pt>
                <c:pt idx="290">
                  <c:v>17.1839124323124</c:v>
                </c:pt>
                <c:pt idx="291">
                  <c:v>17.149792822585798</c:v>
                </c:pt>
                <c:pt idx="292">
                  <c:v>17.163984456637099</c:v>
                </c:pt>
                <c:pt idx="293">
                  <c:v>17.1423275849825</c:v>
                </c:pt>
                <c:pt idx="294">
                  <c:v>17.095058614665898</c:v>
                </c:pt>
                <c:pt idx="295">
                  <c:v>17.139821759823</c:v>
                </c:pt>
                <c:pt idx="296">
                  <c:v>17.1304033370421</c:v>
                </c:pt>
                <c:pt idx="297">
                  <c:v>17.131053805845301</c:v>
                </c:pt>
                <c:pt idx="298">
                  <c:v>17.1719340940375</c:v>
                </c:pt>
                <c:pt idx="299">
                  <c:v>17.1859359973176</c:v>
                </c:pt>
                <c:pt idx="300">
                  <c:v>17.145800598492599</c:v>
                </c:pt>
                <c:pt idx="301">
                  <c:v>17.1695738207621</c:v>
                </c:pt>
                <c:pt idx="302">
                  <c:v>17.161984784672001</c:v>
                </c:pt>
                <c:pt idx="303">
                  <c:v>17.166371299080701</c:v>
                </c:pt>
                <c:pt idx="304">
                  <c:v>17.207593362196501</c:v>
                </c:pt>
                <c:pt idx="305">
                  <c:v>17.169906338881901</c:v>
                </c:pt>
                <c:pt idx="306">
                  <c:v>17.1449217010571</c:v>
                </c:pt>
                <c:pt idx="307">
                  <c:v>17.1658341610264</c:v>
                </c:pt>
                <c:pt idx="308">
                  <c:v>17.192037979308001</c:v>
                </c:pt>
                <c:pt idx="309">
                  <c:v>17.1975882664522</c:v>
                </c:pt>
                <c:pt idx="310">
                  <c:v>17.161471813232001</c:v>
                </c:pt>
                <c:pt idx="311">
                  <c:v>17.183379805753798</c:v>
                </c:pt>
                <c:pt idx="312">
                  <c:v>17.185465752814899</c:v>
                </c:pt>
                <c:pt idx="313">
                  <c:v>17.196648623443</c:v>
                </c:pt>
                <c:pt idx="314">
                  <c:v>17.170488371771601</c:v>
                </c:pt>
                <c:pt idx="315">
                  <c:v>17.1682800388663</c:v>
                </c:pt>
                <c:pt idx="316">
                  <c:v>17.172033591904899</c:v>
                </c:pt>
                <c:pt idx="317">
                  <c:v>17.176529961009599</c:v>
                </c:pt>
                <c:pt idx="318">
                  <c:v>17.176787514821701</c:v>
                </c:pt>
                <c:pt idx="319">
                  <c:v>17.161153669749599</c:v>
                </c:pt>
                <c:pt idx="320">
                  <c:v>17.157156951467702</c:v>
                </c:pt>
                <c:pt idx="321">
                  <c:v>17.1903875832854</c:v>
                </c:pt>
                <c:pt idx="322">
                  <c:v>17.1972229296954</c:v>
                </c:pt>
                <c:pt idx="323">
                  <c:v>17.207033382707198</c:v>
                </c:pt>
                <c:pt idx="324">
                  <c:v>17.171751963679601</c:v>
                </c:pt>
                <c:pt idx="325">
                  <c:v>17.212148674909699</c:v>
                </c:pt>
                <c:pt idx="326">
                  <c:v>17.1902338792828</c:v>
                </c:pt>
                <c:pt idx="327">
                  <c:v>17.1914963665362</c:v>
                </c:pt>
                <c:pt idx="328">
                  <c:v>17.218916885195501</c:v>
                </c:pt>
                <c:pt idx="329">
                  <c:v>17.126782114881301</c:v>
                </c:pt>
                <c:pt idx="330">
                  <c:v>17.1327793387801</c:v>
                </c:pt>
                <c:pt idx="331">
                  <c:v>17.127758656803099</c:v>
                </c:pt>
                <c:pt idx="332">
                  <c:v>17.142735768759199</c:v>
                </c:pt>
                <c:pt idx="333">
                  <c:v>17.1648814767034</c:v>
                </c:pt>
                <c:pt idx="334">
                  <c:v>17.1629459430767</c:v>
                </c:pt>
                <c:pt idx="335">
                  <c:v>17.1597384881774</c:v>
                </c:pt>
                <c:pt idx="336">
                  <c:v>17.1588433519298</c:v>
                </c:pt>
                <c:pt idx="337">
                  <c:v>17.158161085054999</c:v>
                </c:pt>
                <c:pt idx="338">
                  <c:v>17.171952332633101</c:v>
                </c:pt>
                <c:pt idx="339">
                  <c:v>17.124125442790401</c:v>
                </c:pt>
                <c:pt idx="340">
                  <c:v>17.133794063462901</c:v>
                </c:pt>
                <c:pt idx="341">
                  <c:v>17.191165317632201</c:v>
                </c:pt>
                <c:pt idx="342">
                  <c:v>17.162160162727002</c:v>
                </c:pt>
                <c:pt idx="343">
                  <c:v>17.173782304033299</c:v>
                </c:pt>
                <c:pt idx="344">
                  <c:v>17.1634799941891</c:v>
                </c:pt>
                <c:pt idx="345">
                  <c:v>17.163822455643</c:v>
                </c:pt>
                <c:pt idx="346">
                  <c:v>17.1676134586505</c:v>
                </c:pt>
                <c:pt idx="347">
                  <c:v>17.170922492798301</c:v>
                </c:pt>
                <c:pt idx="348">
                  <c:v>17.2089331148482</c:v>
                </c:pt>
                <c:pt idx="349">
                  <c:v>17.152662748734699</c:v>
                </c:pt>
                <c:pt idx="350">
                  <c:v>17.178584883788901</c:v>
                </c:pt>
                <c:pt idx="351">
                  <c:v>17.1802381300907</c:v>
                </c:pt>
                <c:pt idx="352">
                  <c:v>17.172085615999201</c:v>
                </c:pt>
                <c:pt idx="353">
                  <c:v>17.1815135869772</c:v>
                </c:pt>
                <c:pt idx="354">
                  <c:v>17.153970848790401</c:v>
                </c:pt>
                <c:pt idx="355">
                  <c:v>17.1761434927467</c:v>
                </c:pt>
                <c:pt idx="356">
                  <c:v>17.210461024007898</c:v>
                </c:pt>
                <c:pt idx="357">
                  <c:v>17.200543134479901</c:v>
                </c:pt>
                <c:pt idx="358">
                  <c:v>17.222013848814001</c:v>
                </c:pt>
                <c:pt idx="359">
                  <c:v>17.192157262391898</c:v>
                </c:pt>
                <c:pt idx="360">
                  <c:v>17.216081798662799</c:v>
                </c:pt>
                <c:pt idx="361">
                  <c:v>17.151982091295501</c:v>
                </c:pt>
                <c:pt idx="362">
                  <c:v>17.2185052084264</c:v>
                </c:pt>
                <c:pt idx="363">
                  <c:v>17.2396165702147</c:v>
                </c:pt>
                <c:pt idx="364">
                  <c:v>17.185963010024601</c:v>
                </c:pt>
                <c:pt idx="365">
                  <c:v>17.1353696036877</c:v>
                </c:pt>
                <c:pt idx="366">
                  <c:v>17.171722346857901</c:v>
                </c:pt>
                <c:pt idx="367">
                  <c:v>17.180635481095599</c:v>
                </c:pt>
                <c:pt idx="368">
                  <c:v>17.201263794364301</c:v>
                </c:pt>
                <c:pt idx="369">
                  <c:v>17.1556254701954</c:v>
                </c:pt>
                <c:pt idx="370">
                  <c:v>17.198483927621499</c:v>
                </c:pt>
                <c:pt idx="371">
                  <c:v>17.172021183815001</c:v>
                </c:pt>
                <c:pt idx="372">
                  <c:v>17.1957469265712</c:v>
                </c:pt>
                <c:pt idx="373">
                  <c:v>17.1918859224023</c:v>
                </c:pt>
                <c:pt idx="374">
                  <c:v>17.2092938564961</c:v>
                </c:pt>
                <c:pt idx="375">
                  <c:v>17.210634365216698</c:v>
                </c:pt>
                <c:pt idx="376">
                  <c:v>17.210886782385298</c:v>
                </c:pt>
                <c:pt idx="377">
                  <c:v>17.207193388953801</c:v>
                </c:pt>
                <c:pt idx="378">
                  <c:v>17.2248523842919</c:v>
                </c:pt>
                <c:pt idx="379">
                  <c:v>17.227556893338601</c:v>
                </c:pt>
                <c:pt idx="380">
                  <c:v>17.187368564690001</c:v>
                </c:pt>
                <c:pt idx="381">
                  <c:v>17.185183970078601</c:v>
                </c:pt>
                <c:pt idx="382">
                  <c:v>17.190512536437801</c:v>
                </c:pt>
                <c:pt idx="383">
                  <c:v>17.250597521935202</c:v>
                </c:pt>
                <c:pt idx="384">
                  <c:v>17.247366846672801</c:v>
                </c:pt>
                <c:pt idx="385">
                  <c:v>17.144316787329601</c:v>
                </c:pt>
                <c:pt idx="386">
                  <c:v>17.154783239697998</c:v>
                </c:pt>
                <c:pt idx="387">
                  <c:v>17.1128717955763</c:v>
                </c:pt>
                <c:pt idx="388">
                  <c:v>17.117243463620799</c:v>
                </c:pt>
                <c:pt idx="389">
                  <c:v>17.1643821211124</c:v>
                </c:pt>
                <c:pt idx="390">
                  <c:v>17.1715146444452</c:v>
                </c:pt>
                <c:pt idx="391">
                  <c:v>17.140925512035899</c:v>
                </c:pt>
                <c:pt idx="392">
                  <c:v>17.1932958745906</c:v>
                </c:pt>
                <c:pt idx="393">
                  <c:v>17.165858791941499</c:v>
                </c:pt>
                <c:pt idx="394">
                  <c:v>17.129430400692399</c:v>
                </c:pt>
                <c:pt idx="395">
                  <c:v>17.176126862035002</c:v>
                </c:pt>
                <c:pt idx="396">
                  <c:v>17.2022041270911</c:v>
                </c:pt>
                <c:pt idx="397">
                  <c:v>17.179733066435599</c:v>
                </c:pt>
                <c:pt idx="398">
                  <c:v>17.1659714223496</c:v>
                </c:pt>
                <c:pt idx="399">
                  <c:v>17.177097179174499</c:v>
                </c:pt>
                <c:pt idx="400">
                  <c:v>17.1318175618506</c:v>
                </c:pt>
                <c:pt idx="401">
                  <c:v>17.199308489287901</c:v>
                </c:pt>
                <c:pt idx="402">
                  <c:v>17.215571682110301</c:v>
                </c:pt>
                <c:pt idx="403">
                  <c:v>17.174780186833999</c:v>
                </c:pt>
                <c:pt idx="404">
                  <c:v>17.185111101104798</c:v>
                </c:pt>
                <c:pt idx="405">
                  <c:v>17.186757743200602</c:v>
                </c:pt>
                <c:pt idx="406">
                  <c:v>17.1967169256102</c:v>
                </c:pt>
                <c:pt idx="407">
                  <c:v>17.164673812917901</c:v>
                </c:pt>
                <c:pt idx="408">
                  <c:v>17.180660017203198</c:v>
                </c:pt>
                <c:pt idx="409">
                  <c:v>17.153346006316202</c:v>
                </c:pt>
                <c:pt idx="410">
                  <c:v>17.139675394196701</c:v>
                </c:pt>
                <c:pt idx="411">
                  <c:v>17.204967360356498</c:v>
                </c:pt>
                <c:pt idx="412">
                  <c:v>17.161782213749099</c:v>
                </c:pt>
                <c:pt idx="413">
                  <c:v>17.253960024575601</c:v>
                </c:pt>
                <c:pt idx="414">
                  <c:v>17.209661600998299</c:v>
                </c:pt>
                <c:pt idx="415">
                  <c:v>17.2120834843555</c:v>
                </c:pt>
                <c:pt idx="416">
                  <c:v>17.213689034449899</c:v>
                </c:pt>
                <c:pt idx="417">
                  <c:v>17.211054682762398</c:v>
                </c:pt>
                <c:pt idx="418">
                  <c:v>17.186296497377601</c:v>
                </c:pt>
                <c:pt idx="419">
                  <c:v>17.262285032361198</c:v>
                </c:pt>
                <c:pt idx="420">
                  <c:v>15.9004773330328</c:v>
                </c:pt>
                <c:pt idx="421">
                  <c:v>15.8361039918593</c:v>
                </c:pt>
                <c:pt idx="422">
                  <c:v>15.780450964209599</c:v>
                </c:pt>
                <c:pt idx="423">
                  <c:v>15.843426414626901</c:v>
                </c:pt>
                <c:pt idx="424">
                  <c:v>15.8811326669764</c:v>
                </c:pt>
                <c:pt idx="425">
                  <c:v>15.681096541227699</c:v>
                </c:pt>
                <c:pt idx="426">
                  <c:v>15.7369706613622</c:v>
                </c:pt>
                <c:pt idx="427">
                  <c:v>15.9403289523014</c:v>
                </c:pt>
                <c:pt idx="428">
                  <c:v>15.897789988020801</c:v>
                </c:pt>
                <c:pt idx="429">
                  <c:v>15.843694350974101</c:v>
                </c:pt>
                <c:pt idx="430">
                  <c:v>16.649803219088401</c:v>
                </c:pt>
                <c:pt idx="431">
                  <c:v>16.590750952968001</c:v>
                </c:pt>
                <c:pt idx="432">
                  <c:v>16.6642044982916</c:v>
                </c:pt>
                <c:pt idx="433">
                  <c:v>16.7257051822078</c:v>
                </c:pt>
                <c:pt idx="434">
                  <c:v>16.8072437108431</c:v>
                </c:pt>
                <c:pt idx="435">
                  <c:v>16.745541304813798</c:v>
                </c:pt>
                <c:pt idx="436">
                  <c:v>16.7848449337977</c:v>
                </c:pt>
                <c:pt idx="437">
                  <c:v>16.720498706047302</c:v>
                </c:pt>
                <c:pt idx="438">
                  <c:v>16.735500220564301</c:v>
                </c:pt>
                <c:pt idx="439">
                  <c:v>16.662942649093399</c:v>
                </c:pt>
                <c:pt idx="440">
                  <c:v>16.697676559762598</c:v>
                </c:pt>
                <c:pt idx="441">
                  <c:v>16.6913094037177</c:v>
                </c:pt>
                <c:pt idx="442">
                  <c:v>16.6690828145239</c:v>
                </c:pt>
                <c:pt idx="443">
                  <c:v>16.8132184715808</c:v>
                </c:pt>
                <c:pt idx="444">
                  <c:v>16.734757660919598</c:v>
                </c:pt>
                <c:pt idx="445">
                  <c:v>16.750040899440901</c:v>
                </c:pt>
                <c:pt idx="446">
                  <c:v>16.808776834889699</c:v>
                </c:pt>
                <c:pt idx="447">
                  <c:v>16.6476711948184</c:v>
                </c:pt>
                <c:pt idx="448">
                  <c:v>16.6823774049323</c:v>
                </c:pt>
                <c:pt idx="449">
                  <c:v>16.699629096781301</c:v>
                </c:pt>
                <c:pt idx="450">
                  <c:v>16.819481626002698</c:v>
                </c:pt>
                <c:pt idx="451">
                  <c:v>16.796729447240502</c:v>
                </c:pt>
                <c:pt idx="452">
                  <c:v>16.798119216530601</c:v>
                </c:pt>
                <c:pt idx="453">
                  <c:v>16.807874448064702</c:v>
                </c:pt>
                <c:pt idx="454">
                  <c:v>16.613999546158599</c:v>
                </c:pt>
                <c:pt idx="455">
                  <c:v>16.6825951753388</c:v>
                </c:pt>
                <c:pt idx="456">
                  <c:v>16.767548044495101</c:v>
                </c:pt>
                <c:pt idx="457">
                  <c:v>16.7760495850399</c:v>
                </c:pt>
                <c:pt idx="458">
                  <c:v>16.7428950184051</c:v>
                </c:pt>
                <c:pt idx="459">
                  <c:v>16.7980143152196</c:v>
                </c:pt>
                <c:pt idx="460">
                  <c:v>16.604102331265601</c:v>
                </c:pt>
                <c:pt idx="461">
                  <c:v>16.709607498169401</c:v>
                </c:pt>
                <c:pt idx="462">
                  <c:v>17.158685613070901</c:v>
                </c:pt>
                <c:pt idx="463">
                  <c:v>17.159693827519</c:v>
                </c:pt>
                <c:pt idx="464">
                  <c:v>17.153177497260799</c:v>
                </c:pt>
                <c:pt idx="465">
                  <c:v>17.166796709998</c:v>
                </c:pt>
                <c:pt idx="466">
                  <c:v>17.149187186297301</c:v>
                </c:pt>
                <c:pt idx="467">
                  <c:v>17.1449664534824</c:v>
                </c:pt>
                <c:pt idx="468">
                  <c:v>17.196543575883801</c:v>
                </c:pt>
                <c:pt idx="469">
                  <c:v>17.193834312697099</c:v>
                </c:pt>
                <c:pt idx="470">
                  <c:v>17.197183273348099</c:v>
                </c:pt>
                <c:pt idx="471">
                  <c:v>17.174958194745201</c:v>
                </c:pt>
                <c:pt idx="472">
                  <c:v>17.194199783199</c:v>
                </c:pt>
                <c:pt idx="473">
                  <c:v>17.199052506295001</c:v>
                </c:pt>
                <c:pt idx="474">
                  <c:v>17.197296303901702</c:v>
                </c:pt>
                <c:pt idx="475">
                  <c:v>17.1893379355494</c:v>
                </c:pt>
                <c:pt idx="476">
                  <c:v>17.226040088546601</c:v>
                </c:pt>
                <c:pt idx="477">
                  <c:v>17.2343687824537</c:v>
                </c:pt>
                <c:pt idx="478">
                  <c:v>17.161536731188701</c:v>
                </c:pt>
                <c:pt idx="479">
                  <c:v>17.153086100352901</c:v>
                </c:pt>
                <c:pt idx="480">
                  <c:v>17.202349681884701</c:v>
                </c:pt>
                <c:pt idx="481">
                  <c:v>17.195812496729701</c:v>
                </c:pt>
                <c:pt idx="482">
                  <c:v>17.253557282102701</c:v>
                </c:pt>
                <c:pt idx="483">
                  <c:v>17.163573943005201</c:v>
                </c:pt>
                <c:pt idx="484">
                  <c:v>17.138303459531699</c:v>
                </c:pt>
                <c:pt idx="485">
                  <c:v>17.135673447047001</c:v>
                </c:pt>
                <c:pt idx="486">
                  <c:v>17.178652430930601</c:v>
                </c:pt>
                <c:pt idx="487">
                  <c:v>17.159480003347699</c:v>
                </c:pt>
                <c:pt idx="488">
                  <c:v>17.150556507208101</c:v>
                </c:pt>
                <c:pt idx="489">
                  <c:v>17.179776447209299</c:v>
                </c:pt>
                <c:pt idx="490">
                  <c:v>17.208981143736398</c:v>
                </c:pt>
                <c:pt idx="491">
                  <c:v>17.212856789022801</c:v>
                </c:pt>
                <c:pt idx="492">
                  <c:v>17.2199670526091</c:v>
                </c:pt>
                <c:pt idx="493">
                  <c:v>17.2212755484701</c:v>
                </c:pt>
                <c:pt idx="494">
                  <c:v>17.184358514614701</c:v>
                </c:pt>
                <c:pt idx="495">
                  <c:v>17.1901697882432</c:v>
                </c:pt>
                <c:pt idx="496">
                  <c:v>17.158905659755199</c:v>
                </c:pt>
                <c:pt idx="497">
                  <c:v>17.254446402648899</c:v>
                </c:pt>
                <c:pt idx="498">
                  <c:v>17.210843274667599</c:v>
                </c:pt>
                <c:pt idx="499">
                  <c:v>17.197997339550302</c:v>
                </c:pt>
                <c:pt idx="500">
                  <c:v>17.205793247030901</c:v>
                </c:pt>
                <c:pt idx="501">
                  <c:v>17.1702378846364</c:v>
                </c:pt>
                <c:pt idx="502">
                  <c:v>17.246923848984601</c:v>
                </c:pt>
                <c:pt idx="503">
                  <c:v>17.2591867588167</c:v>
                </c:pt>
                <c:pt idx="504">
                  <c:v>17.148070536023098</c:v>
                </c:pt>
                <c:pt idx="505">
                  <c:v>17.164757502779398</c:v>
                </c:pt>
                <c:pt idx="506">
                  <c:v>17.151932206601199</c:v>
                </c:pt>
                <c:pt idx="507">
                  <c:v>17.1866088464039</c:v>
                </c:pt>
                <c:pt idx="508">
                  <c:v>17.2632300066069</c:v>
                </c:pt>
                <c:pt idx="509">
                  <c:v>17.2302370962515</c:v>
                </c:pt>
                <c:pt idx="510">
                  <c:v>17.239838869977898</c:v>
                </c:pt>
                <c:pt idx="511">
                  <c:v>17.153324846093401</c:v>
                </c:pt>
                <c:pt idx="512">
                  <c:v>17.161827303007001</c:v>
                </c:pt>
                <c:pt idx="513">
                  <c:v>17.135303915348899</c:v>
                </c:pt>
                <c:pt idx="514">
                  <c:v>17.189843091992799</c:v>
                </c:pt>
                <c:pt idx="515">
                  <c:v>17.187575753346401</c:v>
                </c:pt>
                <c:pt idx="516">
                  <c:v>17.157227764462199</c:v>
                </c:pt>
                <c:pt idx="517">
                  <c:v>17.158135899251199</c:v>
                </c:pt>
                <c:pt idx="518">
                  <c:v>17.181254534575</c:v>
                </c:pt>
                <c:pt idx="519">
                  <c:v>17.190589964164499</c:v>
                </c:pt>
                <c:pt idx="520">
                  <c:v>17.179058585794898</c:v>
                </c:pt>
                <c:pt idx="521">
                  <c:v>17.201579681856</c:v>
                </c:pt>
                <c:pt idx="522">
                  <c:v>17.186909782570101</c:v>
                </c:pt>
                <c:pt idx="523">
                  <c:v>17.175465515417802</c:v>
                </c:pt>
                <c:pt idx="524">
                  <c:v>17.175100890292502</c:v>
                </c:pt>
                <c:pt idx="525">
                  <c:v>17.203597303669198</c:v>
                </c:pt>
                <c:pt idx="526">
                  <c:v>17.168380943760301</c:v>
                </c:pt>
                <c:pt idx="527">
                  <c:v>17.170591607602599</c:v>
                </c:pt>
                <c:pt idx="528">
                  <c:v>17.1829838616177</c:v>
                </c:pt>
                <c:pt idx="529">
                  <c:v>17.214738370995899</c:v>
                </c:pt>
                <c:pt idx="530">
                  <c:v>17.195710167957099</c:v>
                </c:pt>
                <c:pt idx="531">
                  <c:v>17.188356469884901</c:v>
                </c:pt>
                <c:pt idx="532">
                  <c:v>17.181984302205901</c:v>
                </c:pt>
                <c:pt idx="533">
                  <c:v>17.1806179832727</c:v>
                </c:pt>
                <c:pt idx="534">
                  <c:v>17.160544547416301</c:v>
                </c:pt>
                <c:pt idx="535">
                  <c:v>17.223999283390899</c:v>
                </c:pt>
                <c:pt idx="536">
                  <c:v>17.179351705498799</c:v>
                </c:pt>
                <c:pt idx="537">
                  <c:v>17.220712057966502</c:v>
                </c:pt>
                <c:pt idx="538">
                  <c:v>17.1999579221748</c:v>
                </c:pt>
                <c:pt idx="539">
                  <c:v>17.243427037954</c:v>
                </c:pt>
                <c:pt idx="540">
                  <c:v>17.219915278419499</c:v>
                </c:pt>
                <c:pt idx="541">
                  <c:v>17.214728580422101</c:v>
                </c:pt>
                <c:pt idx="542">
                  <c:v>17.209947876175399</c:v>
                </c:pt>
                <c:pt idx="543">
                  <c:v>17.1997804841142</c:v>
                </c:pt>
                <c:pt idx="544">
                  <c:v>17.233984274900699</c:v>
                </c:pt>
                <c:pt idx="545">
                  <c:v>17.260231712187402</c:v>
                </c:pt>
                <c:pt idx="546">
                  <c:v>17.187237900830599</c:v>
                </c:pt>
                <c:pt idx="547">
                  <c:v>17.189451132952399</c:v>
                </c:pt>
                <c:pt idx="548">
                  <c:v>17.163003951044999</c:v>
                </c:pt>
                <c:pt idx="549">
                  <c:v>17.176912558504601</c:v>
                </c:pt>
                <c:pt idx="550">
                  <c:v>17.1996156468058</c:v>
                </c:pt>
                <c:pt idx="551">
                  <c:v>17.168059701730702</c:v>
                </c:pt>
                <c:pt idx="552">
                  <c:v>17.211998800035101</c:v>
                </c:pt>
                <c:pt idx="553">
                  <c:v>17.2094347216347</c:v>
                </c:pt>
                <c:pt idx="554">
                  <c:v>17.2101334560958</c:v>
                </c:pt>
                <c:pt idx="555">
                  <c:v>17.187972566626801</c:v>
                </c:pt>
                <c:pt idx="556">
                  <c:v>17.1865848843895</c:v>
                </c:pt>
                <c:pt idx="557">
                  <c:v>17.228765595454998</c:v>
                </c:pt>
                <c:pt idx="558">
                  <c:v>17.191415509994901</c:v>
                </c:pt>
                <c:pt idx="559">
                  <c:v>17.221155504369602</c:v>
                </c:pt>
                <c:pt idx="560">
                  <c:v>17.257388714229101</c:v>
                </c:pt>
                <c:pt idx="561">
                  <c:v>17.2046218746483</c:v>
                </c:pt>
                <c:pt idx="562">
                  <c:v>17.187825655791698</c:v>
                </c:pt>
                <c:pt idx="563">
                  <c:v>17.204206988337798</c:v>
                </c:pt>
                <c:pt idx="564">
                  <c:v>17.2023570216625</c:v>
                </c:pt>
                <c:pt idx="565">
                  <c:v>17.212503000408802</c:v>
                </c:pt>
                <c:pt idx="566">
                  <c:v>17.2211117827488</c:v>
                </c:pt>
                <c:pt idx="567">
                  <c:v>17.1958075362929</c:v>
                </c:pt>
                <c:pt idx="568">
                  <c:v>17.213791073043001</c:v>
                </c:pt>
                <c:pt idx="569">
                  <c:v>17.2075425326714</c:v>
                </c:pt>
                <c:pt idx="570">
                  <c:v>17.231288912285098</c:v>
                </c:pt>
                <c:pt idx="571">
                  <c:v>17.171677706569199</c:v>
                </c:pt>
                <c:pt idx="572">
                  <c:v>17.186705205905799</c:v>
                </c:pt>
                <c:pt idx="573">
                  <c:v>17.226370236163898</c:v>
                </c:pt>
                <c:pt idx="574">
                  <c:v>17.209059808320699</c:v>
                </c:pt>
                <c:pt idx="575">
                  <c:v>17.249556427982299</c:v>
                </c:pt>
                <c:pt idx="576">
                  <c:v>17.2222685079667</c:v>
                </c:pt>
                <c:pt idx="577">
                  <c:v>17.225912121353598</c:v>
                </c:pt>
                <c:pt idx="578">
                  <c:v>17.214551013129601</c:v>
                </c:pt>
                <c:pt idx="579">
                  <c:v>17.2464605604588</c:v>
                </c:pt>
                <c:pt idx="580">
                  <c:v>17.213487307110402</c:v>
                </c:pt>
                <c:pt idx="581">
                  <c:v>17.221753693204999</c:v>
                </c:pt>
                <c:pt idx="582">
                  <c:v>17.208603176015</c:v>
                </c:pt>
                <c:pt idx="583">
                  <c:v>17.239506117366101</c:v>
                </c:pt>
                <c:pt idx="584">
                  <c:v>17.204614459614</c:v>
                </c:pt>
                <c:pt idx="585">
                  <c:v>17.2164348032187</c:v>
                </c:pt>
                <c:pt idx="586">
                  <c:v>17.233734788414001</c:v>
                </c:pt>
                <c:pt idx="587">
                  <c:v>17.278976484056301</c:v>
                </c:pt>
                <c:pt idx="588">
                  <c:v>17.219048276173002</c:v>
                </c:pt>
                <c:pt idx="589">
                  <c:v>17.207053551200701</c:v>
                </c:pt>
                <c:pt idx="590">
                  <c:v>17.2238957381654</c:v>
                </c:pt>
                <c:pt idx="591">
                  <c:v>17.1819846435444</c:v>
                </c:pt>
                <c:pt idx="592">
                  <c:v>17.2473805474425</c:v>
                </c:pt>
                <c:pt idx="593">
                  <c:v>17.2512541507907</c:v>
                </c:pt>
                <c:pt idx="594">
                  <c:v>17.274446740760499</c:v>
                </c:pt>
                <c:pt idx="595">
                  <c:v>17.1838267908186</c:v>
                </c:pt>
                <c:pt idx="596">
                  <c:v>17.226253041621298</c:v>
                </c:pt>
                <c:pt idx="597">
                  <c:v>17.173824974736199</c:v>
                </c:pt>
                <c:pt idx="598">
                  <c:v>17.172084092902601</c:v>
                </c:pt>
                <c:pt idx="599">
                  <c:v>17.180721575107999</c:v>
                </c:pt>
                <c:pt idx="600">
                  <c:v>17.1842088002455</c:v>
                </c:pt>
                <c:pt idx="601">
                  <c:v>17.218278688662</c:v>
                </c:pt>
                <c:pt idx="602">
                  <c:v>17.223481367623101</c:v>
                </c:pt>
                <c:pt idx="603">
                  <c:v>17.233497998942699</c:v>
                </c:pt>
                <c:pt idx="604">
                  <c:v>17.190025458843699</c:v>
                </c:pt>
                <c:pt idx="605">
                  <c:v>17.196789497137601</c:v>
                </c:pt>
                <c:pt idx="606">
                  <c:v>17.187769509612199</c:v>
                </c:pt>
                <c:pt idx="607">
                  <c:v>17.180699784079</c:v>
                </c:pt>
                <c:pt idx="608">
                  <c:v>17.2053345071288</c:v>
                </c:pt>
                <c:pt idx="609">
                  <c:v>17.244660483469101</c:v>
                </c:pt>
                <c:pt idx="610">
                  <c:v>17.211342788697699</c:v>
                </c:pt>
                <c:pt idx="611">
                  <c:v>17.229108336057799</c:v>
                </c:pt>
                <c:pt idx="612">
                  <c:v>17.224020046000199</c:v>
                </c:pt>
                <c:pt idx="613">
                  <c:v>17.2001942057816</c:v>
                </c:pt>
                <c:pt idx="614">
                  <c:v>17.2634643802098</c:v>
                </c:pt>
                <c:pt idx="615">
                  <c:v>17.223773500442</c:v>
                </c:pt>
                <c:pt idx="616">
                  <c:v>17.234776140641401</c:v>
                </c:pt>
                <c:pt idx="617">
                  <c:v>17.207059342118399</c:v>
                </c:pt>
                <c:pt idx="618">
                  <c:v>17.212925383816401</c:v>
                </c:pt>
                <c:pt idx="619">
                  <c:v>17.212444354158301</c:v>
                </c:pt>
                <c:pt idx="620">
                  <c:v>17.259313868558799</c:v>
                </c:pt>
                <c:pt idx="621">
                  <c:v>17.2538969155293</c:v>
                </c:pt>
                <c:pt idx="622">
                  <c:v>17.238670255519601</c:v>
                </c:pt>
                <c:pt idx="623">
                  <c:v>17.1653810899926</c:v>
                </c:pt>
                <c:pt idx="624">
                  <c:v>17.203735988265901</c:v>
                </c:pt>
                <c:pt idx="625">
                  <c:v>17.203441693526599</c:v>
                </c:pt>
                <c:pt idx="626">
                  <c:v>17.195533072354198</c:v>
                </c:pt>
                <c:pt idx="627">
                  <c:v>17.252352261783599</c:v>
                </c:pt>
                <c:pt idx="628">
                  <c:v>17.233281272046199</c:v>
                </c:pt>
                <c:pt idx="629">
                  <c:v>17.272301251297598</c:v>
                </c:pt>
                <c:pt idx="630">
                  <c:v>17.2282607408135</c:v>
                </c:pt>
                <c:pt idx="631">
                  <c:v>17.2238592170172</c:v>
                </c:pt>
                <c:pt idx="632">
                  <c:v>17.192433687608599</c:v>
                </c:pt>
                <c:pt idx="633">
                  <c:v>17.212123063150301</c:v>
                </c:pt>
                <c:pt idx="634">
                  <c:v>17.2140038566241</c:v>
                </c:pt>
                <c:pt idx="635">
                  <c:v>17.191381485582198</c:v>
                </c:pt>
                <c:pt idx="636">
                  <c:v>17.200349997495699</c:v>
                </c:pt>
                <c:pt idx="637">
                  <c:v>17.223618340550001</c:v>
                </c:pt>
                <c:pt idx="638">
                  <c:v>17.229291015458099</c:v>
                </c:pt>
                <c:pt idx="639">
                  <c:v>17.175083079952199</c:v>
                </c:pt>
                <c:pt idx="640">
                  <c:v>17.203295579507699</c:v>
                </c:pt>
                <c:pt idx="641">
                  <c:v>17.199273765231801</c:v>
                </c:pt>
                <c:pt idx="642">
                  <c:v>17.213009565177799</c:v>
                </c:pt>
                <c:pt idx="643">
                  <c:v>17.2356459553843</c:v>
                </c:pt>
                <c:pt idx="644">
                  <c:v>17.196623712936901</c:v>
                </c:pt>
                <c:pt idx="645">
                  <c:v>17.225574241737799</c:v>
                </c:pt>
                <c:pt idx="646">
                  <c:v>17.206238945588101</c:v>
                </c:pt>
                <c:pt idx="647">
                  <c:v>17.200317399632102</c:v>
                </c:pt>
                <c:pt idx="648">
                  <c:v>17.215330954857301</c:v>
                </c:pt>
                <c:pt idx="649">
                  <c:v>17.217931062138302</c:v>
                </c:pt>
                <c:pt idx="650">
                  <c:v>17.225492592641501</c:v>
                </c:pt>
                <c:pt idx="651">
                  <c:v>17.2334642108992</c:v>
                </c:pt>
                <c:pt idx="652">
                  <c:v>17.2420348952393</c:v>
                </c:pt>
                <c:pt idx="653">
                  <c:v>17.2232558086552</c:v>
                </c:pt>
                <c:pt idx="654">
                  <c:v>17.238658629465998</c:v>
                </c:pt>
                <c:pt idx="655">
                  <c:v>17.228018078767001</c:v>
                </c:pt>
                <c:pt idx="656">
                  <c:v>17.255119786758598</c:v>
                </c:pt>
                <c:pt idx="657">
                  <c:v>17.2371039879223</c:v>
                </c:pt>
                <c:pt idx="658">
                  <c:v>17.261317553301399</c:v>
                </c:pt>
                <c:pt idx="659">
                  <c:v>17.239244497739399</c:v>
                </c:pt>
                <c:pt idx="660">
                  <c:v>17.221955629177799</c:v>
                </c:pt>
                <c:pt idx="661">
                  <c:v>17.226538800297501</c:v>
                </c:pt>
                <c:pt idx="662">
                  <c:v>17.2167607546547</c:v>
                </c:pt>
                <c:pt idx="663">
                  <c:v>17.2554458684365</c:v>
                </c:pt>
                <c:pt idx="664">
                  <c:v>17.2939655900541</c:v>
                </c:pt>
                <c:pt idx="665">
                  <c:v>17.2203039889704</c:v>
                </c:pt>
                <c:pt idx="666">
                  <c:v>17.252699984527499</c:v>
                </c:pt>
                <c:pt idx="667">
                  <c:v>17.193091043590599</c:v>
                </c:pt>
                <c:pt idx="668">
                  <c:v>17.236424325337602</c:v>
                </c:pt>
                <c:pt idx="669">
                  <c:v>17.243979003108599</c:v>
                </c:pt>
                <c:pt idx="670">
                  <c:v>17.199181696825601</c:v>
                </c:pt>
                <c:pt idx="671">
                  <c:v>17.2707524539709</c:v>
                </c:pt>
                <c:pt idx="672">
                  <c:v>17.259430554196499</c:v>
                </c:pt>
                <c:pt idx="673">
                  <c:v>17.2394531459103</c:v>
                </c:pt>
                <c:pt idx="674">
                  <c:v>17.222597333585199</c:v>
                </c:pt>
                <c:pt idx="675">
                  <c:v>17.229845106158699</c:v>
                </c:pt>
                <c:pt idx="676">
                  <c:v>17.2404217555051</c:v>
                </c:pt>
                <c:pt idx="677">
                  <c:v>17.2271155746595</c:v>
                </c:pt>
                <c:pt idx="678">
                  <c:v>17.256918023262902</c:v>
                </c:pt>
                <c:pt idx="679">
                  <c:v>17.229965504476699</c:v>
                </c:pt>
                <c:pt idx="680">
                  <c:v>17.241486348608301</c:v>
                </c:pt>
                <c:pt idx="681">
                  <c:v>17.2290040361877</c:v>
                </c:pt>
                <c:pt idx="682">
                  <c:v>17.2471356642505</c:v>
                </c:pt>
                <c:pt idx="683">
                  <c:v>17.270605822069001</c:v>
                </c:pt>
                <c:pt idx="684">
                  <c:v>17.2576427971245</c:v>
                </c:pt>
                <c:pt idx="685">
                  <c:v>17.278996282991699</c:v>
                </c:pt>
                <c:pt idx="686">
                  <c:v>17.272618561362101</c:v>
                </c:pt>
                <c:pt idx="687">
                  <c:v>16.766029311648701</c:v>
                </c:pt>
                <c:pt idx="688">
                  <c:v>16.773520803068099</c:v>
                </c:pt>
                <c:pt idx="689">
                  <c:v>16.7996567570036</c:v>
                </c:pt>
                <c:pt idx="690">
                  <c:v>16.771616033263701</c:v>
                </c:pt>
                <c:pt idx="691">
                  <c:v>16.726495632855801</c:v>
                </c:pt>
                <c:pt idx="692">
                  <c:v>16.745006783082701</c:v>
                </c:pt>
                <c:pt idx="693">
                  <c:v>16.7119252463736</c:v>
                </c:pt>
                <c:pt idx="694">
                  <c:v>16.9848750347949</c:v>
                </c:pt>
                <c:pt idx="695">
                  <c:v>16.955035666842502</c:v>
                </c:pt>
                <c:pt idx="696">
                  <c:v>16.920788408608299</c:v>
                </c:pt>
                <c:pt idx="697">
                  <c:v>16.996971635529999</c:v>
                </c:pt>
                <c:pt idx="698">
                  <c:v>16.897965406222301</c:v>
                </c:pt>
                <c:pt idx="699">
                  <c:v>17.014387725808302</c:v>
                </c:pt>
                <c:pt idx="700">
                  <c:v>16.819463474163499</c:v>
                </c:pt>
                <c:pt idx="701">
                  <c:v>16.862353383153799</c:v>
                </c:pt>
                <c:pt idx="702">
                  <c:v>16.878966673560502</c:v>
                </c:pt>
                <c:pt idx="703">
                  <c:v>16.941326378040699</c:v>
                </c:pt>
                <c:pt idx="704">
                  <c:v>16.9616368299092</c:v>
                </c:pt>
                <c:pt idx="705">
                  <c:v>16.962506111825299</c:v>
                </c:pt>
                <c:pt idx="706">
                  <c:v>16.986565451899299</c:v>
                </c:pt>
                <c:pt idx="707">
                  <c:v>16.8927315198837</c:v>
                </c:pt>
                <c:pt idx="708">
                  <c:v>16.8958958549341</c:v>
                </c:pt>
                <c:pt idx="709">
                  <c:v>16.913491917020799</c:v>
                </c:pt>
                <c:pt idx="710">
                  <c:v>16.9655937946725</c:v>
                </c:pt>
                <c:pt idx="711">
                  <c:v>16.921201028396901</c:v>
                </c:pt>
                <c:pt idx="712">
                  <c:v>16.9711559193466</c:v>
                </c:pt>
                <c:pt idx="713">
                  <c:v>16.938079416121401</c:v>
                </c:pt>
                <c:pt idx="714">
                  <c:v>16.954292581501601</c:v>
                </c:pt>
                <c:pt idx="715">
                  <c:v>16.910290543733399</c:v>
                </c:pt>
                <c:pt idx="716">
                  <c:v>16.9448187810161</c:v>
                </c:pt>
                <c:pt idx="717">
                  <c:v>16.972432625089599</c:v>
                </c:pt>
                <c:pt idx="718">
                  <c:v>16.968016873960998</c:v>
                </c:pt>
                <c:pt idx="719">
                  <c:v>16.976676485036201</c:v>
                </c:pt>
                <c:pt idx="720">
                  <c:v>16.937448636862499</c:v>
                </c:pt>
                <c:pt idx="721">
                  <c:v>16.987702954588102</c:v>
                </c:pt>
                <c:pt idx="722">
                  <c:v>16.949506158133801</c:v>
                </c:pt>
                <c:pt idx="723">
                  <c:v>16.916636966641601</c:v>
                </c:pt>
                <c:pt idx="724">
                  <c:v>16.959506979589101</c:v>
                </c:pt>
                <c:pt idx="725">
                  <c:v>16.998123961368901</c:v>
                </c:pt>
                <c:pt idx="726">
                  <c:v>17.0210424605173</c:v>
                </c:pt>
                <c:pt idx="727">
                  <c:v>16.998929361620601</c:v>
                </c:pt>
                <c:pt idx="728">
                  <c:v>16.999351341182098</c:v>
                </c:pt>
                <c:pt idx="729">
                  <c:v>17.0003210738005</c:v>
                </c:pt>
                <c:pt idx="730">
                  <c:v>17.014285991297601</c:v>
                </c:pt>
                <c:pt idx="731">
                  <c:v>17.041552113389798</c:v>
                </c:pt>
                <c:pt idx="732">
                  <c:v>17.065228718479499</c:v>
                </c:pt>
                <c:pt idx="733">
                  <c:v>17.004773630549799</c:v>
                </c:pt>
                <c:pt idx="734">
                  <c:v>17.020900761970498</c:v>
                </c:pt>
                <c:pt idx="735">
                  <c:v>17.089068999627798</c:v>
                </c:pt>
                <c:pt idx="736">
                  <c:v>16.827398855766901</c:v>
                </c:pt>
                <c:pt idx="737">
                  <c:v>16.935601557518702</c:v>
                </c:pt>
                <c:pt idx="738">
                  <c:v>16.9192819773541</c:v>
                </c:pt>
                <c:pt idx="739">
                  <c:v>16.9490706108393</c:v>
                </c:pt>
                <c:pt idx="740">
                  <c:v>16.992388245959301</c:v>
                </c:pt>
                <c:pt idx="741">
                  <c:v>16.958409084210601</c:v>
                </c:pt>
                <c:pt idx="742">
                  <c:v>16.9335460596545</c:v>
                </c:pt>
                <c:pt idx="743">
                  <c:v>16.9333647241343</c:v>
                </c:pt>
                <c:pt idx="744">
                  <c:v>16.9281489788168</c:v>
                </c:pt>
                <c:pt idx="745">
                  <c:v>16.969437571122299</c:v>
                </c:pt>
                <c:pt idx="746">
                  <c:v>16.977607712204801</c:v>
                </c:pt>
                <c:pt idx="747">
                  <c:v>16.9721528669665</c:v>
                </c:pt>
                <c:pt idx="748">
                  <c:v>16.9953891152275</c:v>
                </c:pt>
                <c:pt idx="749">
                  <c:v>16.907394702342501</c:v>
                </c:pt>
                <c:pt idx="750">
                  <c:v>16.975072172890901</c:v>
                </c:pt>
                <c:pt idx="751">
                  <c:v>16.9774634192947</c:v>
                </c:pt>
                <c:pt idx="752">
                  <c:v>16.9672103264522</c:v>
                </c:pt>
                <c:pt idx="753">
                  <c:v>16.9578357871317</c:v>
                </c:pt>
                <c:pt idx="754">
                  <c:v>17.027208308498</c:v>
                </c:pt>
                <c:pt idx="755">
                  <c:v>16.936889380510301</c:v>
                </c:pt>
                <c:pt idx="756">
                  <c:v>16.992621153209399</c:v>
                </c:pt>
                <c:pt idx="757">
                  <c:v>16.948540192057202</c:v>
                </c:pt>
                <c:pt idx="758">
                  <c:v>17.001497282671899</c:v>
                </c:pt>
                <c:pt idx="759">
                  <c:v>17.0201398575749</c:v>
                </c:pt>
                <c:pt idx="760">
                  <c:v>17.030150155814798</c:v>
                </c:pt>
                <c:pt idx="761">
                  <c:v>17.031875949637602</c:v>
                </c:pt>
                <c:pt idx="762">
                  <c:v>17.038730060292799</c:v>
                </c:pt>
                <c:pt idx="763">
                  <c:v>17.077280126874701</c:v>
                </c:pt>
                <c:pt idx="764">
                  <c:v>16.858610475502001</c:v>
                </c:pt>
                <c:pt idx="765">
                  <c:v>16.900574054946301</c:v>
                </c:pt>
                <c:pt idx="766">
                  <c:v>16.9702574074688</c:v>
                </c:pt>
                <c:pt idx="767">
                  <c:v>16.996449627892598</c:v>
                </c:pt>
                <c:pt idx="768">
                  <c:v>16.9522931982799</c:v>
                </c:pt>
                <c:pt idx="769">
                  <c:v>16.971301614628</c:v>
                </c:pt>
                <c:pt idx="770">
                  <c:v>16.821592861625799</c:v>
                </c:pt>
                <c:pt idx="771">
                  <c:v>16.985647882018601</c:v>
                </c:pt>
                <c:pt idx="772">
                  <c:v>17.0092977790076</c:v>
                </c:pt>
                <c:pt idx="773">
                  <c:v>16.9868392526752</c:v>
                </c:pt>
                <c:pt idx="774">
                  <c:v>16.9779477615056</c:v>
                </c:pt>
                <c:pt idx="775">
                  <c:v>16.993225694588499</c:v>
                </c:pt>
                <c:pt idx="776">
                  <c:v>16.9628018849574</c:v>
                </c:pt>
                <c:pt idx="777">
                  <c:v>16.923650170847498</c:v>
                </c:pt>
                <c:pt idx="778">
                  <c:v>16.9640183407544</c:v>
                </c:pt>
                <c:pt idx="779">
                  <c:v>17.0127158823</c:v>
                </c:pt>
                <c:pt idx="780">
                  <c:v>17.029377867802602</c:v>
                </c:pt>
                <c:pt idx="781">
                  <c:v>17.067207286416</c:v>
                </c:pt>
                <c:pt idx="782">
                  <c:v>17.045788548607</c:v>
                </c:pt>
                <c:pt idx="783">
                  <c:v>17.068488296678801</c:v>
                </c:pt>
                <c:pt idx="784">
                  <c:v>16.994872846511502</c:v>
                </c:pt>
                <c:pt idx="785">
                  <c:v>16.8413857659143</c:v>
                </c:pt>
                <c:pt idx="786">
                  <c:v>16.926341750999299</c:v>
                </c:pt>
                <c:pt idx="787">
                  <c:v>16.965025950227801</c:v>
                </c:pt>
                <c:pt idx="788">
                  <c:v>16.9728133648089</c:v>
                </c:pt>
                <c:pt idx="789">
                  <c:v>16.952471915067001</c:v>
                </c:pt>
                <c:pt idx="790">
                  <c:v>16.930744572594499</c:v>
                </c:pt>
                <c:pt idx="791">
                  <c:v>16.952120867195699</c:v>
                </c:pt>
                <c:pt idx="792">
                  <c:v>16.946469932989899</c:v>
                </c:pt>
                <c:pt idx="793">
                  <c:v>16.896735637047399</c:v>
                </c:pt>
                <c:pt idx="794">
                  <c:v>17.017774069246599</c:v>
                </c:pt>
                <c:pt idx="795">
                  <c:v>16.9980848768672</c:v>
                </c:pt>
                <c:pt idx="796">
                  <c:v>17.0340149807231</c:v>
                </c:pt>
                <c:pt idx="797">
                  <c:v>17.0163561168707</c:v>
                </c:pt>
                <c:pt idx="798">
                  <c:v>17.040364159349998</c:v>
                </c:pt>
                <c:pt idx="799">
                  <c:v>17.008136171158899</c:v>
                </c:pt>
                <c:pt idx="800">
                  <c:v>16.929985721204499</c:v>
                </c:pt>
                <c:pt idx="801">
                  <c:v>16.954163681604999</c:v>
                </c:pt>
                <c:pt idx="802">
                  <c:v>16.950909966565</c:v>
                </c:pt>
                <c:pt idx="803">
                  <c:v>16.941701096814199</c:v>
                </c:pt>
                <c:pt idx="804">
                  <c:v>17.0394866820765</c:v>
                </c:pt>
                <c:pt idx="805">
                  <c:v>17.079861473403401</c:v>
                </c:pt>
                <c:pt idx="806">
                  <c:v>17.046276918020599</c:v>
                </c:pt>
                <c:pt idx="807">
                  <c:v>17.032062601350098</c:v>
                </c:pt>
                <c:pt idx="808">
                  <c:v>16.9963887888328</c:v>
                </c:pt>
                <c:pt idx="809">
                  <c:v>17.020007467138999</c:v>
                </c:pt>
                <c:pt idx="810">
                  <c:v>17.073259819034199</c:v>
                </c:pt>
                <c:pt idx="811">
                  <c:v>17.103241555438199</c:v>
                </c:pt>
                <c:pt idx="812">
                  <c:v>16.989888951327099</c:v>
                </c:pt>
                <c:pt idx="813">
                  <c:v>17.062479407027102</c:v>
                </c:pt>
                <c:pt idx="814">
                  <c:v>17.038521113390701</c:v>
                </c:pt>
                <c:pt idx="815">
                  <c:v>17.037489421221899</c:v>
                </c:pt>
                <c:pt idx="816">
                  <c:v>17.198304659402801</c:v>
                </c:pt>
                <c:pt idx="817">
                  <c:v>17.130222401430501</c:v>
                </c:pt>
                <c:pt idx="818">
                  <c:v>17.112313610655999</c:v>
                </c:pt>
                <c:pt idx="819">
                  <c:v>17.203629699666301</c:v>
                </c:pt>
                <c:pt idx="820">
                  <c:v>16.932378489004002</c:v>
                </c:pt>
                <c:pt idx="821">
                  <c:v>16.995977742719599</c:v>
                </c:pt>
                <c:pt idx="822">
                  <c:v>17.012190578846599</c:v>
                </c:pt>
                <c:pt idx="823">
                  <c:v>17.023522795988601</c:v>
                </c:pt>
                <c:pt idx="824">
                  <c:v>17.030987977288699</c:v>
                </c:pt>
                <c:pt idx="825">
                  <c:v>17.0287360007373</c:v>
                </c:pt>
                <c:pt idx="826">
                  <c:v>17.0279236337092</c:v>
                </c:pt>
                <c:pt idx="827">
                  <c:v>17.0326988961972</c:v>
                </c:pt>
                <c:pt idx="828">
                  <c:v>17.015248250769002</c:v>
                </c:pt>
                <c:pt idx="829">
                  <c:v>17.0299398016633</c:v>
                </c:pt>
                <c:pt idx="830">
                  <c:v>17.0034419020595</c:v>
                </c:pt>
                <c:pt idx="831">
                  <c:v>17.059304892810399</c:v>
                </c:pt>
                <c:pt idx="832">
                  <c:v>17.018417374156801</c:v>
                </c:pt>
                <c:pt idx="833">
                  <c:v>17.001207244798898</c:v>
                </c:pt>
                <c:pt idx="834">
                  <c:v>17.0291036893402</c:v>
                </c:pt>
                <c:pt idx="835">
                  <c:v>17.045508582722899</c:v>
                </c:pt>
                <c:pt idx="836">
                  <c:v>17.058598844265401</c:v>
                </c:pt>
                <c:pt idx="837">
                  <c:v>17.074977648589599</c:v>
                </c:pt>
                <c:pt idx="838">
                  <c:v>17.084203148410001</c:v>
                </c:pt>
                <c:pt idx="839">
                  <c:v>17.113540701074399</c:v>
                </c:pt>
                <c:pt idx="840">
                  <c:v>17.037705850182</c:v>
                </c:pt>
                <c:pt idx="841">
                  <c:v>17.088386230889402</c:v>
                </c:pt>
                <c:pt idx="842">
                  <c:v>17.074793189896599</c:v>
                </c:pt>
                <c:pt idx="843">
                  <c:v>17.068560403769599</c:v>
                </c:pt>
                <c:pt idx="844">
                  <c:v>17.064787593560599</c:v>
                </c:pt>
                <c:pt idx="845">
                  <c:v>17.083519573521802</c:v>
                </c:pt>
                <c:pt idx="846">
                  <c:v>17.090717541689099</c:v>
                </c:pt>
                <c:pt idx="847">
                  <c:v>17.074178648308301</c:v>
                </c:pt>
                <c:pt idx="848">
                  <c:v>17.0092861868055</c:v>
                </c:pt>
                <c:pt idx="849">
                  <c:v>17.051675129847599</c:v>
                </c:pt>
                <c:pt idx="850">
                  <c:v>17.037008957884701</c:v>
                </c:pt>
                <c:pt idx="851">
                  <c:v>17.057684643342299</c:v>
                </c:pt>
                <c:pt idx="852">
                  <c:v>17.069848512798998</c:v>
                </c:pt>
                <c:pt idx="853">
                  <c:v>16.998871623819198</c:v>
                </c:pt>
                <c:pt idx="854">
                  <c:v>17.022908463250999</c:v>
                </c:pt>
                <c:pt idx="855">
                  <c:v>17.045066031816599</c:v>
                </c:pt>
                <c:pt idx="856">
                  <c:v>17.034313433225002</c:v>
                </c:pt>
                <c:pt idx="857">
                  <c:v>17.061218499361701</c:v>
                </c:pt>
                <c:pt idx="858">
                  <c:v>17.087166516407201</c:v>
                </c:pt>
                <c:pt idx="859">
                  <c:v>17.054488049455198</c:v>
                </c:pt>
                <c:pt idx="860">
                  <c:v>17.053087436993401</c:v>
                </c:pt>
                <c:pt idx="861">
                  <c:v>17.0890812935795</c:v>
                </c:pt>
                <c:pt idx="862">
                  <c:v>17.050763801338402</c:v>
                </c:pt>
                <c:pt idx="863">
                  <c:v>17.0658286932461</c:v>
                </c:pt>
                <c:pt idx="864">
                  <c:v>17.0835686903816</c:v>
                </c:pt>
                <c:pt idx="865">
                  <c:v>17.096596345254</c:v>
                </c:pt>
                <c:pt idx="866">
                  <c:v>17.0820256944275</c:v>
                </c:pt>
                <c:pt idx="867">
                  <c:v>17.071042950687801</c:v>
                </c:pt>
                <c:pt idx="868">
                  <c:v>17.0887105094967</c:v>
                </c:pt>
                <c:pt idx="869">
                  <c:v>16.997885253412601</c:v>
                </c:pt>
                <c:pt idx="870">
                  <c:v>17.0492961778709</c:v>
                </c:pt>
                <c:pt idx="871">
                  <c:v>17.0068176630705</c:v>
                </c:pt>
                <c:pt idx="872">
                  <c:v>17.078692590690501</c:v>
                </c:pt>
                <c:pt idx="873">
                  <c:v>17.055362063468799</c:v>
                </c:pt>
                <c:pt idx="874">
                  <c:v>17.066352434118201</c:v>
                </c:pt>
                <c:pt idx="875">
                  <c:v>17.070584458274901</c:v>
                </c:pt>
                <c:pt idx="876">
                  <c:v>17.072347702939702</c:v>
                </c:pt>
                <c:pt idx="877">
                  <c:v>17.0589813089092</c:v>
                </c:pt>
                <c:pt idx="878">
                  <c:v>17.101857706339398</c:v>
                </c:pt>
                <c:pt idx="879">
                  <c:v>17.07021150093</c:v>
                </c:pt>
                <c:pt idx="880">
                  <c:v>17.067570770378602</c:v>
                </c:pt>
                <c:pt idx="881">
                  <c:v>17.1123004320152</c:v>
                </c:pt>
                <c:pt idx="882">
                  <c:v>17.1256153566896</c:v>
                </c:pt>
                <c:pt idx="883">
                  <c:v>17.091772716248599</c:v>
                </c:pt>
                <c:pt idx="884">
                  <c:v>17.117829475824699</c:v>
                </c:pt>
                <c:pt idx="885">
                  <c:v>17.071963179364499</c:v>
                </c:pt>
                <c:pt idx="886">
                  <c:v>17.047568186541199</c:v>
                </c:pt>
                <c:pt idx="887">
                  <c:v>17.0217887019286</c:v>
                </c:pt>
                <c:pt idx="888">
                  <c:v>17.066885277495199</c:v>
                </c:pt>
                <c:pt idx="889">
                  <c:v>17.096807971076</c:v>
                </c:pt>
                <c:pt idx="890">
                  <c:v>17.068193075483901</c:v>
                </c:pt>
                <c:pt idx="891">
                  <c:v>17.127959019070602</c:v>
                </c:pt>
                <c:pt idx="892">
                  <c:v>17.119513236924899</c:v>
                </c:pt>
                <c:pt idx="893">
                  <c:v>17.144012766979401</c:v>
                </c:pt>
                <c:pt idx="894">
                  <c:v>17.125594317235102</c:v>
                </c:pt>
                <c:pt idx="895">
                  <c:v>17.1295634180394</c:v>
                </c:pt>
                <c:pt idx="896">
                  <c:v>17.105630081837401</c:v>
                </c:pt>
                <c:pt idx="897">
                  <c:v>17.093283362208599</c:v>
                </c:pt>
                <c:pt idx="898">
                  <c:v>17.098153335559999</c:v>
                </c:pt>
                <c:pt idx="899">
                  <c:v>17.0797641000153</c:v>
                </c:pt>
                <c:pt idx="900">
                  <c:v>17.188354658609001</c:v>
                </c:pt>
                <c:pt idx="901">
                  <c:v>17.176631815594401</c:v>
                </c:pt>
                <c:pt idx="902">
                  <c:v>17.178211109736399</c:v>
                </c:pt>
                <c:pt idx="903">
                  <c:v>17.151465744340499</c:v>
                </c:pt>
                <c:pt idx="904">
                  <c:v>17.0180617720881</c:v>
                </c:pt>
                <c:pt idx="905">
                  <c:v>16.985006033566101</c:v>
                </c:pt>
                <c:pt idx="906">
                  <c:v>17.0559386257111</c:v>
                </c:pt>
                <c:pt idx="907">
                  <c:v>17.044668612990002</c:v>
                </c:pt>
                <c:pt idx="908">
                  <c:v>17.060736908389401</c:v>
                </c:pt>
                <c:pt idx="909">
                  <c:v>17.043913360102302</c:v>
                </c:pt>
                <c:pt idx="910">
                  <c:v>17.007742935193999</c:v>
                </c:pt>
                <c:pt idx="911">
                  <c:v>17.055952142544999</c:v>
                </c:pt>
                <c:pt idx="912">
                  <c:v>17.065962412814301</c:v>
                </c:pt>
                <c:pt idx="913">
                  <c:v>17.088422293072998</c:v>
                </c:pt>
                <c:pt idx="914">
                  <c:v>17.068970669320901</c:v>
                </c:pt>
                <c:pt idx="915">
                  <c:v>17.051599184893298</c:v>
                </c:pt>
                <c:pt idx="916">
                  <c:v>17.051166795765202</c:v>
                </c:pt>
                <c:pt idx="917">
                  <c:v>17.082160289933899</c:v>
                </c:pt>
                <c:pt idx="918">
                  <c:v>17.035645472265902</c:v>
                </c:pt>
                <c:pt idx="919">
                  <c:v>17.078124532903701</c:v>
                </c:pt>
                <c:pt idx="920">
                  <c:v>17.0856870595034</c:v>
                </c:pt>
                <c:pt idx="921">
                  <c:v>17.0715922570628</c:v>
                </c:pt>
                <c:pt idx="922">
                  <c:v>17.106284094650999</c:v>
                </c:pt>
                <c:pt idx="923">
                  <c:v>17.090754648656901</c:v>
                </c:pt>
                <c:pt idx="924">
                  <c:v>17.133227858701002</c:v>
                </c:pt>
                <c:pt idx="925">
                  <c:v>17.004477410855699</c:v>
                </c:pt>
                <c:pt idx="926">
                  <c:v>17.0598291658745</c:v>
                </c:pt>
                <c:pt idx="927">
                  <c:v>17.058426724744098</c:v>
                </c:pt>
                <c:pt idx="928">
                  <c:v>17.068969837580099</c:v>
                </c:pt>
                <c:pt idx="929">
                  <c:v>17.060895483873601</c:v>
                </c:pt>
                <c:pt idx="930">
                  <c:v>17.092419115577599</c:v>
                </c:pt>
                <c:pt idx="931">
                  <c:v>17.059501855794199</c:v>
                </c:pt>
                <c:pt idx="932">
                  <c:v>17.045947523163999</c:v>
                </c:pt>
                <c:pt idx="933">
                  <c:v>17.022010234647698</c:v>
                </c:pt>
                <c:pt idx="934">
                  <c:v>17.103268369078499</c:v>
                </c:pt>
                <c:pt idx="935">
                  <c:v>17.105346513182401</c:v>
                </c:pt>
                <c:pt idx="936">
                  <c:v>17.097172044722001</c:v>
                </c:pt>
                <c:pt idx="937">
                  <c:v>17.100559580832201</c:v>
                </c:pt>
                <c:pt idx="938">
                  <c:v>17.108201936070699</c:v>
                </c:pt>
                <c:pt idx="939">
                  <c:v>17.0897945534538</c:v>
                </c:pt>
                <c:pt idx="940">
                  <c:v>17.011958855420801</c:v>
                </c:pt>
                <c:pt idx="941">
                  <c:v>17.064638124896401</c:v>
                </c:pt>
                <c:pt idx="942">
                  <c:v>16.992473305208701</c:v>
                </c:pt>
                <c:pt idx="943">
                  <c:v>17.035115694703101</c:v>
                </c:pt>
                <c:pt idx="944">
                  <c:v>17.093494284090099</c:v>
                </c:pt>
                <c:pt idx="945">
                  <c:v>17.124558750602699</c:v>
                </c:pt>
                <c:pt idx="946">
                  <c:v>17.1131288104026</c:v>
                </c:pt>
                <c:pt idx="947">
                  <c:v>17.088746852891401</c:v>
                </c:pt>
                <c:pt idx="948">
                  <c:v>17.084938771918701</c:v>
                </c:pt>
                <c:pt idx="949">
                  <c:v>17.091072291199701</c:v>
                </c:pt>
                <c:pt idx="950">
                  <c:v>17.120714779895302</c:v>
                </c:pt>
                <c:pt idx="951">
                  <c:v>17.124889506121999</c:v>
                </c:pt>
                <c:pt idx="952">
                  <c:v>17.121208003803499</c:v>
                </c:pt>
                <c:pt idx="953">
                  <c:v>17.133427347580199</c:v>
                </c:pt>
                <c:pt idx="954">
                  <c:v>17.121955667188399</c:v>
                </c:pt>
                <c:pt idx="955">
                  <c:v>17.0812479087963</c:v>
                </c:pt>
                <c:pt idx="956">
                  <c:v>17.137795356035699</c:v>
                </c:pt>
                <c:pt idx="957">
                  <c:v>17.147814658373498</c:v>
                </c:pt>
                <c:pt idx="958">
                  <c:v>17.1787784624333</c:v>
                </c:pt>
                <c:pt idx="959">
                  <c:v>17.1845103622104</c:v>
                </c:pt>
                <c:pt idx="960">
                  <c:v>16.9704069302881</c:v>
                </c:pt>
                <c:pt idx="961">
                  <c:v>17.0438103572607</c:v>
                </c:pt>
                <c:pt idx="962">
                  <c:v>17.023940098875499</c:v>
                </c:pt>
                <c:pt idx="963">
                  <c:v>17.0591729233597</c:v>
                </c:pt>
                <c:pt idx="964">
                  <c:v>17.003369105209501</c:v>
                </c:pt>
                <c:pt idx="965">
                  <c:v>17.0754802254278</c:v>
                </c:pt>
                <c:pt idx="966">
                  <c:v>17.075913544042098</c:v>
                </c:pt>
                <c:pt idx="967">
                  <c:v>17.0545617366068</c:v>
                </c:pt>
                <c:pt idx="968">
                  <c:v>17.045118030937601</c:v>
                </c:pt>
                <c:pt idx="969">
                  <c:v>17.118379931795001</c:v>
                </c:pt>
                <c:pt idx="970">
                  <c:v>17.134674713672599</c:v>
                </c:pt>
                <c:pt idx="971">
                  <c:v>17.099024013568702</c:v>
                </c:pt>
                <c:pt idx="972">
                  <c:v>17.0920215549354</c:v>
                </c:pt>
                <c:pt idx="973">
                  <c:v>17.095279824271898</c:v>
                </c:pt>
                <c:pt idx="974">
                  <c:v>17.116018937653099</c:v>
                </c:pt>
                <c:pt idx="975">
                  <c:v>16.991830472030099</c:v>
                </c:pt>
                <c:pt idx="976">
                  <c:v>17.088682293175399</c:v>
                </c:pt>
                <c:pt idx="977">
                  <c:v>17.0483068454025</c:v>
                </c:pt>
                <c:pt idx="978">
                  <c:v>17.053348525619</c:v>
                </c:pt>
                <c:pt idx="979">
                  <c:v>17.1277978921743</c:v>
                </c:pt>
                <c:pt idx="980">
                  <c:v>17.130231346663798</c:v>
                </c:pt>
                <c:pt idx="981">
                  <c:v>17.091205141573202</c:v>
                </c:pt>
                <c:pt idx="982">
                  <c:v>17.0979582738454</c:v>
                </c:pt>
                <c:pt idx="983">
                  <c:v>17.109437886822398</c:v>
                </c:pt>
                <c:pt idx="984">
                  <c:v>17.123969250379002</c:v>
                </c:pt>
                <c:pt idx="985">
                  <c:v>17.116719554078301</c:v>
                </c:pt>
                <c:pt idx="986">
                  <c:v>17.130448554494599</c:v>
                </c:pt>
                <c:pt idx="987">
                  <c:v>17.0635144475287</c:v>
                </c:pt>
                <c:pt idx="988">
                  <c:v>17.112654310342599</c:v>
                </c:pt>
                <c:pt idx="989">
                  <c:v>17.079949164260601</c:v>
                </c:pt>
                <c:pt idx="990">
                  <c:v>17.0601697142076</c:v>
                </c:pt>
                <c:pt idx="991">
                  <c:v>17.1713200349527</c:v>
                </c:pt>
                <c:pt idx="992">
                  <c:v>17.130909142020201</c:v>
                </c:pt>
                <c:pt idx="993">
                  <c:v>17.167356472054902</c:v>
                </c:pt>
                <c:pt idx="994">
                  <c:v>17.195597702880601</c:v>
                </c:pt>
                <c:pt idx="995">
                  <c:v>17.022278588604401</c:v>
                </c:pt>
                <c:pt idx="996">
                  <c:v>17.0418706405781</c:v>
                </c:pt>
                <c:pt idx="997">
                  <c:v>16.9995257241847</c:v>
                </c:pt>
                <c:pt idx="998">
                  <c:v>17.0391220504833</c:v>
                </c:pt>
                <c:pt idx="999">
                  <c:v>17.110915321712401</c:v>
                </c:pt>
                <c:pt idx="1000">
                  <c:v>17.116251751224901</c:v>
                </c:pt>
                <c:pt idx="1001">
                  <c:v>17.092067058577801</c:v>
                </c:pt>
                <c:pt idx="1002">
                  <c:v>17.111506489441901</c:v>
                </c:pt>
                <c:pt idx="1003">
                  <c:v>17.078580640212699</c:v>
                </c:pt>
                <c:pt idx="1004">
                  <c:v>17.107678666260899</c:v>
                </c:pt>
                <c:pt idx="1005">
                  <c:v>17.111651335592299</c:v>
                </c:pt>
                <c:pt idx="1006">
                  <c:v>17.111386441691899</c:v>
                </c:pt>
                <c:pt idx="1007">
                  <c:v>17.090491607427399</c:v>
                </c:pt>
                <c:pt idx="1008">
                  <c:v>17.061975688918199</c:v>
                </c:pt>
                <c:pt idx="1009">
                  <c:v>17.108917001306299</c:v>
                </c:pt>
                <c:pt idx="1010">
                  <c:v>17.092922046157099</c:v>
                </c:pt>
                <c:pt idx="1011">
                  <c:v>17.158469585659802</c:v>
                </c:pt>
                <c:pt idx="1012">
                  <c:v>17.184453822518201</c:v>
                </c:pt>
                <c:pt idx="1013">
                  <c:v>17.144440226874799</c:v>
                </c:pt>
                <c:pt idx="1014">
                  <c:v>17.190889180021799</c:v>
                </c:pt>
                <c:pt idx="1015">
                  <c:v>17.078089973611601</c:v>
                </c:pt>
                <c:pt idx="1016">
                  <c:v>17.049514140884401</c:v>
                </c:pt>
                <c:pt idx="1017">
                  <c:v>17.052111193991301</c:v>
                </c:pt>
                <c:pt idx="1018">
                  <c:v>17.094809066481002</c:v>
                </c:pt>
                <c:pt idx="1019">
                  <c:v>17.083008520937501</c:v>
                </c:pt>
                <c:pt idx="1020">
                  <c:v>17.055523629770899</c:v>
                </c:pt>
                <c:pt idx="1021">
                  <c:v>17.170393031579898</c:v>
                </c:pt>
                <c:pt idx="1022">
                  <c:v>17.167545162506201</c:v>
                </c:pt>
                <c:pt idx="1023">
                  <c:v>17.251667857840602</c:v>
                </c:pt>
                <c:pt idx="1024">
                  <c:v>17.195588908644002</c:v>
                </c:pt>
                <c:pt idx="1025">
                  <c:v>17.186263814678199</c:v>
                </c:pt>
                <c:pt idx="1026">
                  <c:v>17.264673594143002</c:v>
                </c:pt>
                <c:pt idx="1027">
                  <c:v>17.297176327736899</c:v>
                </c:pt>
                <c:pt idx="1028">
                  <c:v>17.267950076112701</c:v>
                </c:pt>
                <c:pt idx="1029">
                  <c:v>17.250373424400799</c:v>
                </c:pt>
                <c:pt idx="1030">
                  <c:v>17.288577399892301</c:v>
                </c:pt>
                <c:pt idx="1031">
                  <c:v>17.294891015948799</c:v>
                </c:pt>
                <c:pt idx="1032">
                  <c:v>17.279748235757101</c:v>
                </c:pt>
                <c:pt idx="1033">
                  <c:v>17.266228439298001</c:v>
                </c:pt>
                <c:pt idx="1034">
                  <c:v>17.3514550484675</c:v>
                </c:pt>
                <c:pt idx="1035">
                  <c:v>17.357003399847802</c:v>
                </c:pt>
                <c:pt idx="1036">
                  <c:v>16.651376310243599</c:v>
                </c:pt>
                <c:pt idx="1037">
                  <c:v>16.793977465981101</c:v>
                </c:pt>
                <c:pt idx="1038">
                  <c:v>16.909150323239199</c:v>
                </c:pt>
                <c:pt idx="1039">
                  <c:v>16.975216158739499</c:v>
                </c:pt>
                <c:pt idx="1040">
                  <c:v>16.7421662130897</c:v>
                </c:pt>
                <c:pt idx="1041">
                  <c:v>17.0376439272497</c:v>
                </c:pt>
                <c:pt idx="1042">
                  <c:v>17.036250379958499</c:v>
                </c:pt>
                <c:pt idx="1043">
                  <c:v>17.0770894806491</c:v>
                </c:pt>
                <c:pt idx="1044">
                  <c:v>17.0228030296574</c:v>
                </c:pt>
                <c:pt idx="1045">
                  <c:v>17.076956969326801</c:v>
                </c:pt>
                <c:pt idx="1046">
                  <c:v>17.168173010689099</c:v>
                </c:pt>
                <c:pt idx="1047">
                  <c:v>17.240182879408199</c:v>
                </c:pt>
                <c:pt idx="1048">
                  <c:v>17.250212128645799</c:v>
                </c:pt>
                <c:pt idx="1049">
                  <c:v>17.229939856770802</c:v>
                </c:pt>
                <c:pt idx="1050">
                  <c:v>17.141396562736599</c:v>
                </c:pt>
                <c:pt idx="1051">
                  <c:v>17.170356413073598</c:v>
                </c:pt>
                <c:pt idx="1052">
                  <c:v>17.179581527966999</c:v>
                </c:pt>
                <c:pt idx="1053">
                  <c:v>17.2325065063972</c:v>
                </c:pt>
                <c:pt idx="1054">
                  <c:v>17.185753181629501</c:v>
                </c:pt>
                <c:pt idx="1055">
                  <c:v>17.159608663668799</c:v>
                </c:pt>
                <c:pt idx="1056">
                  <c:v>17.2065207093877</c:v>
                </c:pt>
                <c:pt idx="1057">
                  <c:v>17.202212170717001</c:v>
                </c:pt>
                <c:pt idx="1058">
                  <c:v>17.152925692779402</c:v>
                </c:pt>
                <c:pt idx="1059">
                  <c:v>17.146170094368198</c:v>
                </c:pt>
                <c:pt idx="1060">
                  <c:v>17.257283920404301</c:v>
                </c:pt>
                <c:pt idx="1061">
                  <c:v>17.005573668255799</c:v>
                </c:pt>
                <c:pt idx="1062">
                  <c:v>17.057077023110299</c:v>
                </c:pt>
                <c:pt idx="1063">
                  <c:v>17.061125711951</c:v>
                </c:pt>
                <c:pt idx="1064">
                  <c:v>17.095691552166599</c:v>
                </c:pt>
                <c:pt idx="1065">
                  <c:v>17.072894859886301</c:v>
                </c:pt>
                <c:pt idx="1066">
                  <c:v>17.057271619993301</c:v>
                </c:pt>
                <c:pt idx="1067">
                  <c:v>17.063235714740301</c:v>
                </c:pt>
                <c:pt idx="1068">
                  <c:v>17.086644832830402</c:v>
                </c:pt>
                <c:pt idx="1069">
                  <c:v>17.0892975290888</c:v>
                </c:pt>
                <c:pt idx="1070">
                  <c:v>17.108950066323199</c:v>
                </c:pt>
                <c:pt idx="1071">
                  <c:v>17.087594648308901</c:v>
                </c:pt>
                <c:pt idx="1072">
                  <c:v>17.073452208140299</c:v>
                </c:pt>
                <c:pt idx="1073">
                  <c:v>17.124668270188899</c:v>
                </c:pt>
                <c:pt idx="1074">
                  <c:v>17.121153684019799</c:v>
                </c:pt>
                <c:pt idx="1075">
                  <c:v>17.097959526705001</c:v>
                </c:pt>
                <c:pt idx="1076">
                  <c:v>17.127801725232299</c:v>
                </c:pt>
                <c:pt idx="1077">
                  <c:v>17.127919581457402</c:v>
                </c:pt>
                <c:pt idx="1078">
                  <c:v>17.117421297650701</c:v>
                </c:pt>
                <c:pt idx="1079">
                  <c:v>17.097865676131299</c:v>
                </c:pt>
                <c:pt idx="1080">
                  <c:v>17.133702843316001</c:v>
                </c:pt>
                <c:pt idx="1081">
                  <c:v>17.141075210161201</c:v>
                </c:pt>
                <c:pt idx="1082">
                  <c:v>17.061157028544599</c:v>
                </c:pt>
                <c:pt idx="1083">
                  <c:v>17.0905290807817</c:v>
                </c:pt>
                <c:pt idx="1084">
                  <c:v>17.0865521873665</c:v>
                </c:pt>
                <c:pt idx="1085">
                  <c:v>17.1335642181763</c:v>
                </c:pt>
                <c:pt idx="1086">
                  <c:v>17.085670756126</c:v>
                </c:pt>
                <c:pt idx="1087">
                  <c:v>17.104075512963799</c:v>
                </c:pt>
                <c:pt idx="1088">
                  <c:v>17.116949054204099</c:v>
                </c:pt>
                <c:pt idx="1089">
                  <c:v>17.110041943204202</c:v>
                </c:pt>
                <c:pt idx="1090">
                  <c:v>17.101032730843301</c:v>
                </c:pt>
                <c:pt idx="1091">
                  <c:v>17.115394212146899</c:v>
                </c:pt>
                <c:pt idx="1092">
                  <c:v>17.144390430618799</c:v>
                </c:pt>
                <c:pt idx="1093">
                  <c:v>17.151269068198001</c:v>
                </c:pt>
                <c:pt idx="1094">
                  <c:v>17.134765641679699</c:v>
                </c:pt>
                <c:pt idx="1095">
                  <c:v>17.115693058792001</c:v>
                </c:pt>
                <c:pt idx="1096">
                  <c:v>17.1462951039233</c:v>
                </c:pt>
                <c:pt idx="1097">
                  <c:v>17.125886476180199</c:v>
                </c:pt>
                <c:pt idx="1098">
                  <c:v>17.137576034882098</c:v>
                </c:pt>
                <c:pt idx="1099">
                  <c:v>17.119768532584999</c:v>
                </c:pt>
                <c:pt idx="1100">
                  <c:v>17.098621693543201</c:v>
                </c:pt>
                <c:pt idx="1101">
                  <c:v>17.123380052008201</c:v>
                </c:pt>
                <c:pt idx="1102">
                  <c:v>17.103919188280098</c:v>
                </c:pt>
                <c:pt idx="1103">
                  <c:v>17.169766540629102</c:v>
                </c:pt>
                <c:pt idx="1104">
                  <c:v>17.130598520860602</c:v>
                </c:pt>
                <c:pt idx="1105">
                  <c:v>17.1163540904633</c:v>
                </c:pt>
                <c:pt idx="1106">
                  <c:v>17.1482617811177</c:v>
                </c:pt>
                <c:pt idx="1107">
                  <c:v>17.118884073233801</c:v>
                </c:pt>
                <c:pt idx="1108">
                  <c:v>17.162762215755301</c:v>
                </c:pt>
                <c:pt idx="1109">
                  <c:v>17.132170648457699</c:v>
                </c:pt>
                <c:pt idx="1110">
                  <c:v>17.1208192920713</c:v>
                </c:pt>
                <c:pt idx="1111">
                  <c:v>17.1120804963357</c:v>
                </c:pt>
                <c:pt idx="1112">
                  <c:v>17.1553063148402</c:v>
                </c:pt>
                <c:pt idx="1113">
                  <c:v>17.204205568534601</c:v>
                </c:pt>
                <c:pt idx="1114">
                  <c:v>17.162742627687599</c:v>
                </c:pt>
                <c:pt idx="1115">
                  <c:v>17.1137928414025</c:v>
                </c:pt>
                <c:pt idx="1116">
                  <c:v>17.1964476152644</c:v>
                </c:pt>
                <c:pt idx="1117">
                  <c:v>17.074212146768801</c:v>
                </c:pt>
                <c:pt idx="1118">
                  <c:v>17.058268175766599</c:v>
                </c:pt>
                <c:pt idx="1119">
                  <c:v>17.147013473669801</c:v>
                </c:pt>
                <c:pt idx="1120">
                  <c:v>17.1213956849715</c:v>
                </c:pt>
                <c:pt idx="1121">
                  <c:v>17.0939819119207</c:v>
                </c:pt>
                <c:pt idx="1122">
                  <c:v>17.1114154068764</c:v>
                </c:pt>
                <c:pt idx="1123">
                  <c:v>17.114752723629898</c:v>
                </c:pt>
                <c:pt idx="1124">
                  <c:v>17.1179355803779</c:v>
                </c:pt>
                <c:pt idx="1125">
                  <c:v>17.0845829541196</c:v>
                </c:pt>
                <c:pt idx="1126">
                  <c:v>17.161428769316501</c:v>
                </c:pt>
                <c:pt idx="1127">
                  <c:v>17.1181277578806</c:v>
                </c:pt>
                <c:pt idx="1128">
                  <c:v>17.146709189240202</c:v>
                </c:pt>
                <c:pt idx="1129">
                  <c:v>17.1300195067377</c:v>
                </c:pt>
                <c:pt idx="1130">
                  <c:v>17.133118191325899</c:v>
                </c:pt>
                <c:pt idx="1131">
                  <c:v>17.153008581020298</c:v>
                </c:pt>
                <c:pt idx="1132">
                  <c:v>17.162968469716201</c:v>
                </c:pt>
                <c:pt idx="1133">
                  <c:v>17.1397428318311</c:v>
                </c:pt>
                <c:pt idx="1134">
                  <c:v>17.099928016691401</c:v>
                </c:pt>
                <c:pt idx="1135">
                  <c:v>17.103104200400701</c:v>
                </c:pt>
                <c:pt idx="1136">
                  <c:v>17.132464096340001</c:v>
                </c:pt>
                <c:pt idx="1137">
                  <c:v>17.154166027889399</c:v>
                </c:pt>
                <c:pt idx="1138">
                  <c:v>17.150005131590401</c:v>
                </c:pt>
                <c:pt idx="1139">
                  <c:v>17.133849331468301</c:v>
                </c:pt>
                <c:pt idx="1140">
                  <c:v>17.1713538172047</c:v>
                </c:pt>
                <c:pt idx="1141">
                  <c:v>17.163636844542602</c:v>
                </c:pt>
                <c:pt idx="1142">
                  <c:v>17.1440652434909</c:v>
                </c:pt>
                <c:pt idx="1143">
                  <c:v>17.117605205014801</c:v>
                </c:pt>
                <c:pt idx="1144">
                  <c:v>17.1361124774796</c:v>
                </c:pt>
                <c:pt idx="1145">
                  <c:v>17.133615510225201</c:v>
                </c:pt>
                <c:pt idx="1146">
                  <c:v>17.151136628971699</c:v>
                </c:pt>
                <c:pt idx="1147">
                  <c:v>17.1507792602191</c:v>
                </c:pt>
                <c:pt idx="1148">
                  <c:v>17.167064489630999</c:v>
                </c:pt>
                <c:pt idx="1149">
                  <c:v>17.1517269692973</c:v>
                </c:pt>
                <c:pt idx="1150">
                  <c:v>17.171738163726602</c:v>
                </c:pt>
                <c:pt idx="1151">
                  <c:v>17.1919937460972</c:v>
                </c:pt>
                <c:pt idx="1152">
                  <c:v>17.109744771468002</c:v>
                </c:pt>
                <c:pt idx="1153">
                  <c:v>17.096700971124601</c:v>
                </c:pt>
                <c:pt idx="1154">
                  <c:v>17.094945786584599</c:v>
                </c:pt>
                <c:pt idx="1155">
                  <c:v>17.108506438979401</c:v>
                </c:pt>
                <c:pt idx="1156">
                  <c:v>17.140455362471702</c:v>
                </c:pt>
                <c:pt idx="1157">
                  <c:v>17.128884627537001</c:v>
                </c:pt>
                <c:pt idx="1158">
                  <c:v>17.1452592656149</c:v>
                </c:pt>
                <c:pt idx="1159">
                  <c:v>17.104766539081702</c:v>
                </c:pt>
                <c:pt idx="1160">
                  <c:v>17.133494039034399</c:v>
                </c:pt>
                <c:pt idx="1161">
                  <c:v>17.157642292785098</c:v>
                </c:pt>
                <c:pt idx="1162">
                  <c:v>17.164808011046699</c:v>
                </c:pt>
                <c:pt idx="1163">
                  <c:v>17.151889202410999</c:v>
                </c:pt>
                <c:pt idx="1164">
                  <c:v>17.189505300349499</c:v>
                </c:pt>
                <c:pt idx="1165">
                  <c:v>17.137019156750998</c:v>
                </c:pt>
                <c:pt idx="1166">
                  <c:v>17.1416927848922</c:v>
                </c:pt>
                <c:pt idx="1167">
                  <c:v>17.1418995208134</c:v>
                </c:pt>
                <c:pt idx="1168">
                  <c:v>17.1664996051164</c:v>
                </c:pt>
                <c:pt idx="1169">
                  <c:v>17.188620131208999</c:v>
                </c:pt>
                <c:pt idx="1170">
                  <c:v>17.191653152972599</c:v>
                </c:pt>
                <c:pt idx="1171">
                  <c:v>17.188618963538801</c:v>
                </c:pt>
                <c:pt idx="1172">
                  <c:v>17.155931018874501</c:v>
                </c:pt>
                <c:pt idx="1173">
                  <c:v>17.1514993830144</c:v>
                </c:pt>
                <c:pt idx="1174">
                  <c:v>17.140130916376101</c:v>
                </c:pt>
                <c:pt idx="1175">
                  <c:v>17.180230432262501</c:v>
                </c:pt>
                <c:pt idx="1176">
                  <c:v>17.1766144326355</c:v>
                </c:pt>
                <c:pt idx="1177">
                  <c:v>17.173265932988301</c:v>
                </c:pt>
                <c:pt idx="1178">
                  <c:v>17.183251030295299</c:v>
                </c:pt>
                <c:pt idx="1179">
                  <c:v>17.193909146573901</c:v>
                </c:pt>
                <c:pt idx="1180">
                  <c:v>17.1974341018411</c:v>
                </c:pt>
                <c:pt idx="1181">
                  <c:v>17.191991015487101</c:v>
                </c:pt>
                <c:pt idx="1182">
                  <c:v>17.193360420863801</c:v>
                </c:pt>
                <c:pt idx="1183">
                  <c:v>17.200093767936401</c:v>
                </c:pt>
                <c:pt idx="1184">
                  <c:v>17.175501939680402</c:v>
                </c:pt>
                <c:pt idx="1185">
                  <c:v>17.1930250027971</c:v>
                </c:pt>
                <c:pt idx="1186">
                  <c:v>17.2409192767125</c:v>
                </c:pt>
                <c:pt idx="1187">
                  <c:v>17.0645868396963</c:v>
                </c:pt>
                <c:pt idx="1188">
                  <c:v>17.104410051283701</c:v>
                </c:pt>
                <c:pt idx="1189">
                  <c:v>17.0931237119439</c:v>
                </c:pt>
                <c:pt idx="1190">
                  <c:v>17.114254970103101</c:v>
                </c:pt>
                <c:pt idx="1191">
                  <c:v>17.119027916054101</c:v>
                </c:pt>
                <c:pt idx="1192">
                  <c:v>17.107834789522499</c:v>
                </c:pt>
                <c:pt idx="1193">
                  <c:v>17.119447456457898</c:v>
                </c:pt>
                <c:pt idx="1194">
                  <c:v>17.09982878101</c:v>
                </c:pt>
                <c:pt idx="1195">
                  <c:v>17.088850884448298</c:v>
                </c:pt>
                <c:pt idx="1196">
                  <c:v>17.176347643665501</c:v>
                </c:pt>
                <c:pt idx="1197">
                  <c:v>17.1311133289508</c:v>
                </c:pt>
                <c:pt idx="1198">
                  <c:v>17.145187878880702</c:v>
                </c:pt>
                <c:pt idx="1199">
                  <c:v>17.163433067845901</c:v>
                </c:pt>
                <c:pt idx="1200">
                  <c:v>17.159232184684601</c:v>
                </c:pt>
                <c:pt idx="1201">
                  <c:v>17.117785337127</c:v>
                </c:pt>
                <c:pt idx="1202">
                  <c:v>17.0923415277061</c:v>
                </c:pt>
                <c:pt idx="1203">
                  <c:v>17.088130664274999</c:v>
                </c:pt>
                <c:pt idx="1204">
                  <c:v>17.091524372381699</c:v>
                </c:pt>
                <c:pt idx="1205">
                  <c:v>17.074216363201899</c:v>
                </c:pt>
                <c:pt idx="1206">
                  <c:v>17.147946500195701</c:v>
                </c:pt>
                <c:pt idx="1207">
                  <c:v>17.109148831673998</c:v>
                </c:pt>
                <c:pt idx="1208">
                  <c:v>17.125728155738901</c:v>
                </c:pt>
                <c:pt idx="1209">
                  <c:v>17.149575835584301</c:v>
                </c:pt>
                <c:pt idx="1210">
                  <c:v>17.162265138297499</c:v>
                </c:pt>
                <c:pt idx="1211">
                  <c:v>17.131768340671702</c:v>
                </c:pt>
                <c:pt idx="1212">
                  <c:v>17.180766048747898</c:v>
                </c:pt>
                <c:pt idx="1213">
                  <c:v>17.147669324382299</c:v>
                </c:pt>
                <c:pt idx="1214">
                  <c:v>17.153800977044298</c:v>
                </c:pt>
                <c:pt idx="1215">
                  <c:v>17.1556834835744</c:v>
                </c:pt>
                <c:pt idx="1216">
                  <c:v>17.193887136483401</c:v>
                </c:pt>
                <c:pt idx="1217">
                  <c:v>17.156796647008701</c:v>
                </c:pt>
                <c:pt idx="1218">
                  <c:v>17.1745264282725</c:v>
                </c:pt>
                <c:pt idx="1219">
                  <c:v>17.179959088165202</c:v>
                </c:pt>
                <c:pt idx="1220">
                  <c:v>17.1833100552868</c:v>
                </c:pt>
                <c:pt idx="1221">
                  <c:v>17.179889431113299</c:v>
                </c:pt>
                <c:pt idx="1222">
                  <c:v>17.128236500953001</c:v>
                </c:pt>
                <c:pt idx="1223">
                  <c:v>17.104505373612401</c:v>
                </c:pt>
                <c:pt idx="1224">
                  <c:v>17.090879291306202</c:v>
                </c:pt>
                <c:pt idx="1225">
                  <c:v>17.077774187648899</c:v>
                </c:pt>
                <c:pt idx="1226">
                  <c:v>17.1504299029503</c:v>
                </c:pt>
                <c:pt idx="1227">
                  <c:v>17.129401831628599</c:v>
                </c:pt>
                <c:pt idx="1228">
                  <c:v>17.135169779219702</c:v>
                </c:pt>
                <c:pt idx="1229">
                  <c:v>17.1641556317533</c:v>
                </c:pt>
                <c:pt idx="1230">
                  <c:v>17.142761468188599</c:v>
                </c:pt>
                <c:pt idx="1231">
                  <c:v>17.133523278381698</c:v>
                </c:pt>
                <c:pt idx="1232">
                  <c:v>17.160992280107799</c:v>
                </c:pt>
                <c:pt idx="1233">
                  <c:v>17.145851861994402</c:v>
                </c:pt>
                <c:pt idx="1234">
                  <c:v>17.151070516587801</c:v>
                </c:pt>
                <c:pt idx="1235">
                  <c:v>17.146028130669301</c:v>
                </c:pt>
                <c:pt idx="1236">
                  <c:v>17.140383084198199</c:v>
                </c:pt>
                <c:pt idx="1237">
                  <c:v>17.091439477329601</c:v>
                </c:pt>
                <c:pt idx="1238">
                  <c:v>17.169053826309501</c:v>
                </c:pt>
                <c:pt idx="1239">
                  <c:v>17.191813507243701</c:v>
                </c:pt>
                <c:pt idx="1240">
                  <c:v>17.171120099128899</c:v>
                </c:pt>
                <c:pt idx="1241">
                  <c:v>17.1918729696418</c:v>
                </c:pt>
                <c:pt idx="1242">
                  <c:v>17.169089104352501</c:v>
                </c:pt>
                <c:pt idx="1243">
                  <c:v>17.108298823489299</c:v>
                </c:pt>
                <c:pt idx="1244">
                  <c:v>17.106478541083099</c:v>
                </c:pt>
                <c:pt idx="1245">
                  <c:v>17.163211805011699</c:v>
                </c:pt>
                <c:pt idx="1246">
                  <c:v>17.144443734166799</c:v>
                </c:pt>
                <c:pt idx="1247">
                  <c:v>17.135958946516801</c:v>
                </c:pt>
                <c:pt idx="1248">
                  <c:v>17.212137390738299</c:v>
                </c:pt>
                <c:pt idx="1249">
                  <c:v>17.1611677613176</c:v>
                </c:pt>
                <c:pt idx="1250">
                  <c:v>17.2003895188309</c:v>
                </c:pt>
                <c:pt idx="1251">
                  <c:v>17.1914230768019</c:v>
                </c:pt>
                <c:pt idx="1252">
                  <c:v>17.217609311637599</c:v>
                </c:pt>
                <c:pt idx="1253">
                  <c:v>17.1777622951927</c:v>
                </c:pt>
                <c:pt idx="1254">
                  <c:v>17.184865994563499</c:v>
                </c:pt>
                <c:pt idx="1255">
                  <c:v>17.169360699643001</c:v>
                </c:pt>
                <c:pt idx="1256">
                  <c:v>17.240735919801701</c:v>
                </c:pt>
                <c:pt idx="1257">
                  <c:v>17.126908828045501</c:v>
                </c:pt>
                <c:pt idx="1258">
                  <c:v>17.098017497195698</c:v>
                </c:pt>
                <c:pt idx="1259">
                  <c:v>17.060378737106198</c:v>
                </c:pt>
                <c:pt idx="1260">
                  <c:v>17.067356101724201</c:v>
                </c:pt>
                <c:pt idx="1261">
                  <c:v>17.144742118986699</c:v>
                </c:pt>
                <c:pt idx="1262">
                  <c:v>17.138711758187601</c:v>
                </c:pt>
                <c:pt idx="1263">
                  <c:v>17.130389835688199</c:v>
                </c:pt>
                <c:pt idx="1264">
                  <c:v>17.174670975567398</c:v>
                </c:pt>
                <c:pt idx="1265">
                  <c:v>17.157054215345301</c:v>
                </c:pt>
                <c:pt idx="1266">
                  <c:v>17.158172442019598</c:v>
                </c:pt>
                <c:pt idx="1267">
                  <c:v>17.1739319681983</c:v>
                </c:pt>
                <c:pt idx="1268">
                  <c:v>17.140855257303201</c:v>
                </c:pt>
                <c:pt idx="1269">
                  <c:v>17.147424825337701</c:v>
                </c:pt>
                <c:pt idx="1270">
                  <c:v>17.148827757818299</c:v>
                </c:pt>
                <c:pt idx="1271">
                  <c:v>17.123564111288101</c:v>
                </c:pt>
                <c:pt idx="1272">
                  <c:v>17.145553939769901</c:v>
                </c:pt>
                <c:pt idx="1273">
                  <c:v>17.191040266845899</c:v>
                </c:pt>
                <c:pt idx="1274">
                  <c:v>17.186110954962501</c:v>
                </c:pt>
                <c:pt idx="1275">
                  <c:v>17.194328504974401</c:v>
                </c:pt>
                <c:pt idx="1276">
                  <c:v>17.175213854098299</c:v>
                </c:pt>
                <c:pt idx="1277">
                  <c:v>17.1463786301426</c:v>
                </c:pt>
                <c:pt idx="1278">
                  <c:v>17.127681871486001</c:v>
                </c:pt>
                <c:pt idx="1279">
                  <c:v>17.151096714096699</c:v>
                </c:pt>
                <c:pt idx="1280">
                  <c:v>17.1336851153829</c:v>
                </c:pt>
                <c:pt idx="1281">
                  <c:v>17.1771051125951</c:v>
                </c:pt>
                <c:pt idx="1282">
                  <c:v>17.124880636921102</c:v>
                </c:pt>
                <c:pt idx="1283">
                  <c:v>17.185783746068601</c:v>
                </c:pt>
                <c:pt idx="1284">
                  <c:v>17.187086659181102</c:v>
                </c:pt>
                <c:pt idx="1285">
                  <c:v>17.160752681302</c:v>
                </c:pt>
                <c:pt idx="1286">
                  <c:v>17.177856593070601</c:v>
                </c:pt>
                <c:pt idx="1287">
                  <c:v>17.2158055183526</c:v>
                </c:pt>
                <c:pt idx="1288">
                  <c:v>17.210654406644402</c:v>
                </c:pt>
                <c:pt idx="1289">
                  <c:v>17.161690396479699</c:v>
                </c:pt>
                <c:pt idx="1290">
                  <c:v>17.175846839460402</c:v>
                </c:pt>
                <c:pt idx="1291">
                  <c:v>17.241559538025498</c:v>
                </c:pt>
                <c:pt idx="1292">
                  <c:v>17.119471568069098</c:v>
                </c:pt>
                <c:pt idx="1293">
                  <c:v>17.123555445401198</c:v>
                </c:pt>
                <c:pt idx="1294">
                  <c:v>17.138320329451101</c:v>
                </c:pt>
                <c:pt idx="1295">
                  <c:v>17.118248300165298</c:v>
                </c:pt>
                <c:pt idx="1296">
                  <c:v>17.1494825147035</c:v>
                </c:pt>
                <c:pt idx="1297">
                  <c:v>17.128156866562499</c:v>
                </c:pt>
                <c:pt idx="1298">
                  <c:v>17.1935348577281</c:v>
                </c:pt>
                <c:pt idx="1299">
                  <c:v>17.1810760670805</c:v>
                </c:pt>
                <c:pt idx="1300">
                  <c:v>17.1780362299993</c:v>
                </c:pt>
                <c:pt idx="1301">
                  <c:v>17.167418543485802</c:v>
                </c:pt>
                <c:pt idx="1302">
                  <c:v>17.185543734431199</c:v>
                </c:pt>
                <c:pt idx="1303">
                  <c:v>17.1495079142442</c:v>
                </c:pt>
                <c:pt idx="1304">
                  <c:v>17.1828819008221</c:v>
                </c:pt>
                <c:pt idx="1305">
                  <c:v>17.149955539621999</c:v>
                </c:pt>
                <c:pt idx="1306">
                  <c:v>17.256622551000099</c:v>
                </c:pt>
                <c:pt idx="1307">
                  <c:v>17.1551327766628</c:v>
                </c:pt>
                <c:pt idx="1308">
                  <c:v>17.156088608983499</c:v>
                </c:pt>
                <c:pt idx="1309">
                  <c:v>17.176597828120599</c:v>
                </c:pt>
                <c:pt idx="1310">
                  <c:v>17.111250118741498</c:v>
                </c:pt>
                <c:pt idx="1311">
                  <c:v>17.214925586688501</c:v>
                </c:pt>
                <c:pt idx="1312">
                  <c:v>17.236297769943501</c:v>
                </c:pt>
                <c:pt idx="1313">
                  <c:v>17.096821827464598</c:v>
                </c:pt>
                <c:pt idx="1314">
                  <c:v>17.091532678572101</c:v>
                </c:pt>
                <c:pt idx="1315">
                  <c:v>17.121122157216199</c:v>
                </c:pt>
                <c:pt idx="1316">
                  <c:v>17.1363002559481</c:v>
                </c:pt>
                <c:pt idx="1317">
                  <c:v>17.1094641259597</c:v>
                </c:pt>
                <c:pt idx="1318">
                  <c:v>17.128733807011098</c:v>
                </c:pt>
                <c:pt idx="1319">
                  <c:v>17.1127180187286</c:v>
                </c:pt>
                <c:pt idx="1320">
                  <c:v>17.126261243781698</c:v>
                </c:pt>
                <c:pt idx="1321">
                  <c:v>17.124465586189601</c:v>
                </c:pt>
                <c:pt idx="1322">
                  <c:v>17.155406503268601</c:v>
                </c:pt>
                <c:pt idx="1323">
                  <c:v>17.1254606962998</c:v>
                </c:pt>
                <c:pt idx="1324">
                  <c:v>17.137082109343499</c:v>
                </c:pt>
                <c:pt idx="1325">
                  <c:v>17.144974654163001</c:v>
                </c:pt>
                <c:pt idx="1326">
                  <c:v>17.140833828401899</c:v>
                </c:pt>
                <c:pt idx="1327">
                  <c:v>17.168996362589599</c:v>
                </c:pt>
                <c:pt idx="1328">
                  <c:v>17.117146961945899</c:v>
                </c:pt>
                <c:pt idx="1329">
                  <c:v>17.136804556363</c:v>
                </c:pt>
                <c:pt idx="1330">
                  <c:v>17.1266869648252</c:v>
                </c:pt>
                <c:pt idx="1331">
                  <c:v>17.1480043950123</c:v>
                </c:pt>
                <c:pt idx="1332">
                  <c:v>17.137170075202999</c:v>
                </c:pt>
                <c:pt idx="1333">
                  <c:v>17.1522326232386</c:v>
                </c:pt>
                <c:pt idx="1334">
                  <c:v>17.137405468227499</c:v>
                </c:pt>
                <c:pt idx="1335">
                  <c:v>17.156415834120001</c:v>
                </c:pt>
                <c:pt idx="1336">
                  <c:v>17.1593726060253</c:v>
                </c:pt>
                <c:pt idx="1337">
                  <c:v>17.195731365875101</c:v>
                </c:pt>
                <c:pt idx="1338">
                  <c:v>17.181043411345499</c:v>
                </c:pt>
                <c:pt idx="1339">
                  <c:v>17.152028364593999</c:v>
                </c:pt>
                <c:pt idx="1340">
                  <c:v>17.2091926481265</c:v>
                </c:pt>
                <c:pt idx="1341">
                  <c:v>17.157472016891099</c:v>
                </c:pt>
                <c:pt idx="1342">
                  <c:v>17.1548887083474</c:v>
                </c:pt>
                <c:pt idx="1343">
                  <c:v>17.166470884460601</c:v>
                </c:pt>
                <c:pt idx="1344">
                  <c:v>17.180211548681601</c:v>
                </c:pt>
                <c:pt idx="1345">
                  <c:v>17.1712099187659</c:v>
                </c:pt>
                <c:pt idx="1346">
                  <c:v>17.186686004679999</c:v>
                </c:pt>
                <c:pt idx="1347">
                  <c:v>17.170677833266801</c:v>
                </c:pt>
                <c:pt idx="1348">
                  <c:v>17.145297985997999</c:v>
                </c:pt>
                <c:pt idx="1349">
                  <c:v>17.147457547176401</c:v>
                </c:pt>
                <c:pt idx="1350">
                  <c:v>17.133361218841099</c:v>
                </c:pt>
                <c:pt idx="1351">
                  <c:v>17.141931674288902</c:v>
                </c:pt>
                <c:pt idx="1352">
                  <c:v>17.136558485478201</c:v>
                </c:pt>
                <c:pt idx="1353">
                  <c:v>17.1791785289108</c:v>
                </c:pt>
                <c:pt idx="1354">
                  <c:v>17.1839448359347</c:v>
                </c:pt>
                <c:pt idx="1355">
                  <c:v>17.165511924509001</c:v>
                </c:pt>
                <c:pt idx="1356">
                  <c:v>17.137531867785</c:v>
                </c:pt>
                <c:pt idx="1357">
                  <c:v>17.171507978124801</c:v>
                </c:pt>
                <c:pt idx="1358">
                  <c:v>17.173000373195201</c:v>
                </c:pt>
                <c:pt idx="1359">
                  <c:v>17.186625958247301</c:v>
                </c:pt>
                <c:pt idx="1360">
                  <c:v>17.161255195629</c:v>
                </c:pt>
                <c:pt idx="1361">
                  <c:v>17.1620473824889</c:v>
                </c:pt>
                <c:pt idx="1362">
                  <c:v>17.1807219736326</c:v>
                </c:pt>
                <c:pt idx="1363">
                  <c:v>17.159590003388999</c:v>
                </c:pt>
                <c:pt idx="1364">
                  <c:v>17.146473544512599</c:v>
                </c:pt>
                <c:pt idx="1365">
                  <c:v>17.188741698446801</c:v>
                </c:pt>
                <c:pt idx="1366">
                  <c:v>17.199066194545601</c:v>
                </c:pt>
                <c:pt idx="1367">
                  <c:v>17.166038595950202</c:v>
                </c:pt>
                <c:pt idx="1368">
                  <c:v>17.148334590031801</c:v>
                </c:pt>
                <c:pt idx="1369">
                  <c:v>17.180380396350898</c:v>
                </c:pt>
                <c:pt idx="1370">
                  <c:v>17.176401971281599</c:v>
                </c:pt>
                <c:pt idx="1371">
                  <c:v>17.194990852935899</c:v>
                </c:pt>
                <c:pt idx="1372">
                  <c:v>17.162448933936901</c:v>
                </c:pt>
                <c:pt idx="1373">
                  <c:v>17.1817356173562</c:v>
                </c:pt>
                <c:pt idx="1374">
                  <c:v>17.152846386906401</c:v>
                </c:pt>
                <c:pt idx="1375">
                  <c:v>17.190695376555102</c:v>
                </c:pt>
                <c:pt idx="1376">
                  <c:v>17.198408182393901</c:v>
                </c:pt>
                <c:pt idx="1377">
                  <c:v>17.203308253445599</c:v>
                </c:pt>
                <c:pt idx="1378">
                  <c:v>17.1889698134027</c:v>
                </c:pt>
                <c:pt idx="1379">
                  <c:v>17.233199710014599</c:v>
                </c:pt>
                <c:pt idx="1380">
                  <c:v>17.216352516395901</c:v>
                </c:pt>
                <c:pt idx="1381">
                  <c:v>17.222625023587302</c:v>
                </c:pt>
                <c:pt idx="1382">
                  <c:v>17.214498758959699</c:v>
                </c:pt>
                <c:pt idx="1383">
                  <c:v>17.1302602067449</c:v>
                </c:pt>
                <c:pt idx="1384">
                  <c:v>17.155789225912901</c:v>
                </c:pt>
                <c:pt idx="1385">
                  <c:v>17.156319094474</c:v>
                </c:pt>
                <c:pt idx="1386">
                  <c:v>17.141209279898501</c:v>
                </c:pt>
                <c:pt idx="1387">
                  <c:v>17.178329189133201</c:v>
                </c:pt>
                <c:pt idx="1388">
                  <c:v>17.178980192555201</c:v>
                </c:pt>
                <c:pt idx="1389">
                  <c:v>17.174297681573002</c:v>
                </c:pt>
                <c:pt idx="1390">
                  <c:v>17.1745467241984</c:v>
                </c:pt>
                <c:pt idx="1391">
                  <c:v>17.158958066242398</c:v>
                </c:pt>
                <c:pt idx="1392">
                  <c:v>17.186420914197502</c:v>
                </c:pt>
                <c:pt idx="1393">
                  <c:v>17.146525524638001</c:v>
                </c:pt>
                <c:pt idx="1394">
                  <c:v>17.192658921581199</c:v>
                </c:pt>
                <c:pt idx="1395">
                  <c:v>17.1640682775245</c:v>
                </c:pt>
                <c:pt idx="1396">
                  <c:v>17.175995183257601</c:v>
                </c:pt>
                <c:pt idx="1397">
                  <c:v>17.172685803764502</c:v>
                </c:pt>
                <c:pt idx="1398">
                  <c:v>17.187267281529699</c:v>
                </c:pt>
                <c:pt idx="1399">
                  <c:v>17.164567009379699</c:v>
                </c:pt>
                <c:pt idx="1400">
                  <c:v>17.1608067596122</c:v>
                </c:pt>
                <c:pt idx="1401">
                  <c:v>17.207539166403699</c:v>
                </c:pt>
                <c:pt idx="1402">
                  <c:v>17.180952941719099</c:v>
                </c:pt>
                <c:pt idx="1403">
                  <c:v>17.1327515067577</c:v>
                </c:pt>
                <c:pt idx="1404">
                  <c:v>17.158801950993901</c:v>
                </c:pt>
                <c:pt idx="1405">
                  <c:v>17.179714807030301</c:v>
                </c:pt>
                <c:pt idx="1406">
                  <c:v>17.194232034880699</c:v>
                </c:pt>
                <c:pt idx="1407">
                  <c:v>17.172258795519301</c:v>
                </c:pt>
                <c:pt idx="1408">
                  <c:v>17.175101229705099</c:v>
                </c:pt>
                <c:pt idx="1409">
                  <c:v>17.148658292078</c:v>
                </c:pt>
                <c:pt idx="1410">
                  <c:v>17.179727673082098</c:v>
                </c:pt>
                <c:pt idx="1411">
                  <c:v>17.2272397294143</c:v>
                </c:pt>
                <c:pt idx="1412">
                  <c:v>17.226344659867301</c:v>
                </c:pt>
                <c:pt idx="1413">
                  <c:v>17.221420502299001</c:v>
                </c:pt>
                <c:pt idx="1414">
                  <c:v>17.187209776115999</c:v>
                </c:pt>
                <c:pt idx="1415">
                  <c:v>17.1974503252864</c:v>
                </c:pt>
                <c:pt idx="1416">
                  <c:v>17.220780757887301</c:v>
                </c:pt>
                <c:pt idx="1417">
                  <c:v>17.2537584918955</c:v>
                </c:pt>
                <c:pt idx="1418">
                  <c:v>17.181663232466899</c:v>
                </c:pt>
                <c:pt idx="1419">
                  <c:v>17.158133325137001</c:v>
                </c:pt>
                <c:pt idx="1420">
                  <c:v>17.154778906574201</c:v>
                </c:pt>
                <c:pt idx="1421">
                  <c:v>17.160296286602101</c:v>
                </c:pt>
                <c:pt idx="1422">
                  <c:v>17.190309447947602</c:v>
                </c:pt>
                <c:pt idx="1423">
                  <c:v>17.158482398666099</c:v>
                </c:pt>
                <c:pt idx="1424">
                  <c:v>17.223671402534102</c:v>
                </c:pt>
                <c:pt idx="1425">
                  <c:v>17.205154176599201</c:v>
                </c:pt>
                <c:pt idx="1426">
                  <c:v>17.182798381658099</c:v>
                </c:pt>
                <c:pt idx="1427">
                  <c:v>17.1921022703559</c:v>
                </c:pt>
                <c:pt idx="1428">
                  <c:v>17.213526678588799</c:v>
                </c:pt>
                <c:pt idx="1429">
                  <c:v>17.1551918344718</c:v>
                </c:pt>
                <c:pt idx="1430">
                  <c:v>17.212669357753001</c:v>
                </c:pt>
                <c:pt idx="1431">
                  <c:v>17.157278474918801</c:v>
                </c:pt>
                <c:pt idx="1432">
                  <c:v>17.234765691088899</c:v>
                </c:pt>
                <c:pt idx="1433">
                  <c:v>17.257823999602198</c:v>
                </c:pt>
                <c:pt idx="1434">
                  <c:v>17.205077648357499</c:v>
                </c:pt>
                <c:pt idx="1435">
                  <c:v>17.181836803446402</c:v>
                </c:pt>
                <c:pt idx="1436">
                  <c:v>17.173430501769701</c:v>
                </c:pt>
                <c:pt idx="1437">
                  <c:v>17.2356628584057</c:v>
                </c:pt>
                <c:pt idx="1438">
                  <c:v>17.254091181148699</c:v>
                </c:pt>
                <c:pt idx="1439">
                  <c:v>17.127110264656199</c:v>
                </c:pt>
                <c:pt idx="1440">
                  <c:v>17.149974120292701</c:v>
                </c:pt>
                <c:pt idx="1441">
                  <c:v>17.088716185151199</c:v>
                </c:pt>
                <c:pt idx="1442">
                  <c:v>17.1259376138946</c:v>
                </c:pt>
                <c:pt idx="1443">
                  <c:v>17.177389194744901</c:v>
                </c:pt>
                <c:pt idx="1444">
                  <c:v>17.1476675925644</c:v>
                </c:pt>
                <c:pt idx="1445">
                  <c:v>17.2021157179054</c:v>
                </c:pt>
                <c:pt idx="1446">
                  <c:v>17.197433998935001</c:v>
                </c:pt>
                <c:pt idx="1447">
                  <c:v>17.1885898257785</c:v>
                </c:pt>
                <c:pt idx="1448">
                  <c:v>17.1809713022996</c:v>
                </c:pt>
                <c:pt idx="1449">
                  <c:v>17.1356094742608</c:v>
                </c:pt>
                <c:pt idx="1450">
                  <c:v>17.172377922192801</c:v>
                </c:pt>
                <c:pt idx="1451">
                  <c:v>17.170574835513101</c:v>
                </c:pt>
                <c:pt idx="1452">
                  <c:v>17.170151319663699</c:v>
                </c:pt>
                <c:pt idx="1453">
                  <c:v>17.166405140057901</c:v>
                </c:pt>
                <c:pt idx="1454">
                  <c:v>17.197184651895402</c:v>
                </c:pt>
                <c:pt idx="1455">
                  <c:v>17.208381150762001</c:v>
                </c:pt>
                <c:pt idx="1456">
                  <c:v>17.206432977272499</c:v>
                </c:pt>
                <c:pt idx="1457">
                  <c:v>17.178260596407998</c:v>
                </c:pt>
                <c:pt idx="1458">
                  <c:v>17.1894024170685</c:v>
                </c:pt>
                <c:pt idx="1459">
                  <c:v>17.1722865284002</c:v>
                </c:pt>
                <c:pt idx="1460">
                  <c:v>17.152253171847502</c:v>
                </c:pt>
                <c:pt idx="1461">
                  <c:v>17.1699326623771</c:v>
                </c:pt>
                <c:pt idx="1462">
                  <c:v>17.166090892274401</c:v>
                </c:pt>
                <c:pt idx="1463">
                  <c:v>17.180297237549599</c:v>
                </c:pt>
                <c:pt idx="1464">
                  <c:v>17.167753254701299</c:v>
                </c:pt>
                <c:pt idx="1465">
                  <c:v>17.210129079732901</c:v>
                </c:pt>
                <c:pt idx="1466">
                  <c:v>17.1871333248491</c:v>
                </c:pt>
                <c:pt idx="1467">
                  <c:v>17.216203489097101</c:v>
                </c:pt>
                <c:pt idx="1468">
                  <c:v>17.228845541190498</c:v>
                </c:pt>
                <c:pt idx="1469">
                  <c:v>17.1909748860555</c:v>
                </c:pt>
                <c:pt idx="1470">
                  <c:v>17.168450044049301</c:v>
                </c:pt>
                <c:pt idx="1471">
                  <c:v>17.230624032941101</c:v>
                </c:pt>
                <c:pt idx="1472">
                  <c:v>17.2038629775932</c:v>
                </c:pt>
                <c:pt idx="1473">
                  <c:v>17.219738756804801</c:v>
                </c:pt>
                <c:pt idx="1474">
                  <c:v>15.846789034875</c:v>
                </c:pt>
                <c:pt idx="1475">
                  <c:v>15.8010762638842</c:v>
                </c:pt>
                <c:pt idx="1476">
                  <c:v>15.8449322936474</c:v>
                </c:pt>
                <c:pt idx="1477">
                  <c:v>15.8021238285584</c:v>
                </c:pt>
                <c:pt idx="1478">
                  <c:v>15.940646689313899</c:v>
                </c:pt>
                <c:pt idx="1479">
                  <c:v>15.7809393780185</c:v>
                </c:pt>
                <c:pt idx="1480">
                  <c:v>15.869172937042199</c:v>
                </c:pt>
                <c:pt idx="1481">
                  <c:v>15.784179893743</c:v>
                </c:pt>
                <c:pt idx="1482">
                  <c:v>15.886421970251901</c:v>
                </c:pt>
                <c:pt idx="1483">
                  <c:v>15.865191141096901</c:v>
                </c:pt>
                <c:pt idx="1484">
                  <c:v>16.524740830901798</c:v>
                </c:pt>
                <c:pt idx="1485">
                  <c:v>16.6663237493905</c:v>
                </c:pt>
                <c:pt idx="1486">
                  <c:v>16.683821739074101</c:v>
                </c:pt>
                <c:pt idx="1487">
                  <c:v>16.743415669897502</c:v>
                </c:pt>
                <c:pt idx="1488">
                  <c:v>16.7435330640057</c:v>
                </c:pt>
                <c:pt idx="1489">
                  <c:v>16.722707016612802</c:v>
                </c:pt>
                <c:pt idx="1490">
                  <c:v>16.756456438437901</c:v>
                </c:pt>
                <c:pt idx="1491">
                  <c:v>16.765462146472299</c:v>
                </c:pt>
                <c:pt idx="1492">
                  <c:v>16.785071753010101</c:v>
                </c:pt>
                <c:pt idx="1493">
                  <c:v>16.5883636912376</c:v>
                </c:pt>
                <c:pt idx="1494">
                  <c:v>16.700516586452899</c:v>
                </c:pt>
                <c:pt idx="1495">
                  <c:v>16.6771459659426</c:v>
                </c:pt>
                <c:pt idx="1496">
                  <c:v>16.688511528772299</c:v>
                </c:pt>
                <c:pt idx="1497">
                  <c:v>16.747305895327202</c:v>
                </c:pt>
                <c:pt idx="1498">
                  <c:v>16.742765863873</c:v>
                </c:pt>
                <c:pt idx="1499">
                  <c:v>16.822042323121</c:v>
                </c:pt>
                <c:pt idx="1500">
                  <c:v>16.816505730969801</c:v>
                </c:pt>
                <c:pt idx="1501">
                  <c:v>16.659850074588899</c:v>
                </c:pt>
                <c:pt idx="1502">
                  <c:v>16.6272248500782</c:v>
                </c:pt>
                <c:pt idx="1503">
                  <c:v>16.676440621469901</c:v>
                </c:pt>
                <c:pt idx="1504">
                  <c:v>16.801328544403798</c:v>
                </c:pt>
                <c:pt idx="1505">
                  <c:v>16.759725451800499</c:v>
                </c:pt>
                <c:pt idx="1506">
                  <c:v>16.794356469519801</c:v>
                </c:pt>
                <c:pt idx="1507">
                  <c:v>16.796935934398601</c:v>
                </c:pt>
                <c:pt idx="1508">
                  <c:v>16.628938092352399</c:v>
                </c:pt>
                <c:pt idx="1509">
                  <c:v>16.643846835358001</c:v>
                </c:pt>
                <c:pt idx="1510">
                  <c:v>16.7204579862528</c:v>
                </c:pt>
                <c:pt idx="1511">
                  <c:v>16.734373028385399</c:v>
                </c:pt>
                <c:pt idx="1512">
                  <c:v>16.8179262729128</c:v>
                </c:pt>
                <c:pt idx="1513">
                  <c:v>16.8243228328101</c:v>
                </c:pt>
                <c:pt idx="1514">
                  <c:v>16.675328996781701</c:v>
                </c:pt>
                <c:pt idx="1515">
                  <c:v>16.775939337858599</c:v>
                </c:pt>
                <c:pt idx="1516">
                  <c:v>17.181929025561299</c:v>
                </c:pt>
                <c:pt idx="1517">
                  <c:v>17.174718882582901</c:v>
                </c:pt>
                <c:pt idx="1518">
                  <c:v>17.178567793305699</c:v>
                </c:pt>
                <c:pt idx="1519">
                  <c:v>17.126358082088402</c:v>
                </c:pt>
                <c:pt idx="1520">
                  <c:v>17.1642944569546</c:v>
                </c:pt>
                <c:pt idx="1521">
                  <c:v>17.157433841952599</c:v>
                </c:pt>
                <c:pt idx="1522">
                  <c:v>17.2214802682171</c:v>
                </c:pt>
                <c:pt idx="1523">
                  <c:v>17.2176560460126</c:v>
                </c:pt>
                <c:pt idx="1524">
                  <c:v>17.203768578978501</c:v>
                </c:pt>
                <c:pt idx="1525">
                  <c:v>17.205220033571599</c:v>
                </c:pt>
                <c:pt idx="1526">
                  <c:v>17.165381973198802</c:v>
                </c:pt>
                <c:pt idx="1527">
                  <c:v>17.180541336801799</c:v>
                </c:pt>
                <c:pt idx="1528">
                  <c:v>17.180825147054598</c:v>
                </c:pt>
                <c:pt idx="1529">
                  <c:v>17.1647806626308</c:v>
                </c:pt>
                <c:pt idx="1530">
                  <c:v>17.237573860408599</c:v>
                </c:pt>
                <c:pt idx="1531">
                  <c:v>17.1897377489984</c:v>
                </c:pt>
                <c:pt idx="1532">
                  <c:v>17.211814660829901</c:v>
                </c:pt>
                <c:pt idx="1533">
                  <c:v>17.177756250015499</c:v>
                </c:pt>
                <c:pt idx="1534">
                  <c:v>17.190124354867599</c:v>
                </c:pt>
                <c:pt idx="1535">
                  <c:v>17.231517548002198</c:v>
                </c:pt>
                <c:pt idx="1536">
                  <c:v>17.227259050055199</c:v>
                </c:pt>
                <c:pt idx="1537">
                  <c:v>17.163022671034</c:v>
                </c:pt>
                <c:pt idx="1538">
                  <c:v>17.132299498546299</c:v>
                </c:pt>
                <c:pt idx="1539">
                  <c:v>17.167917215991402</c:v>
                </c:pt>
                <c:pt idx="1540">
                  <c:v>17.139607875106201</c:v>
                </c:pt>
                <c:pt idx="1541">
                  <c:v>17.1848048403725</c:v>
                </c:pt>
                <c:pt idx="1542">
                  <c:v>17.1373252963607</c:v>
                </c:pt>
                <c:pt idx="1543">
                  <c:v>17.216062809592199</c:v>
                </c:pt>
                <c:pt idx="1544">
                  <c:v>17.226961535015601</c:v>
                </c:pt>
                <c:pt idx="1545">
                  <c:v>17.183900048337598</c:v>
                </c:pt>
                <c:pt idx="1546">
                  <c:v>17.174258175012</c:v>
                </c:pt>
                <c:pt idx="1547">
                  <c:v>17.216540246917202</c:v>
                </c:pt>
                <c:pt idx="1548">
                  <c:v>17.210787900667398</c:v>
                </c:pt>
                <c:pt idx="1549">
                  <c:v>17.187558903193398</c:v>
                </c:pt>
                <c:pt idx="1550">
                  <c:v>17.172186776023999</c:v>
                </c:pt>
                <c:pt idx="1551">
                  <c:v>17.237762222320299</c:v>
                </c:pt>
                <c:pt idx="1552">
                  <c:v>17.186522931409201</c:v>
                </c:pt>
                <c:pt idx="1553">
                  <c:v>17.198817948955799</c:v>
                </c:pt>
                <c:pt idx="1554">
                  <c:v>17.2096145395513</c:v>
                </c:pt>
                <c:pt idx="1555">
                  <c:v>17.162929451211799</c:v>
                </c:pt>
                <c:pt idx="1556">
                  <c:v>17.248275442075801</c:v>
                </c:pt>
                <c:pt idx="1557">
                  <c:v>17.252071421380599</c:v>
                </c:pt>
                <c:pt idx="1558">
                  <c:v>17.210453141375901</c:v>
                </c:pt>
                <c:pt idx="1559">
                  <c:v>17.1856873007895</c:v>
                </c:pt>
                <c:pt idx="1560">
                  <c:v>17.1618485299296</c:v>
                </c:pt>
                <c:pt idx="1561">
                  <c:v>17.202815788075501</c:v>
                </c:pt>
                <c:pt idx="1562">
                  <c:v>17.245372561441101</c:v>
                </c:pt>
                <c:pt idx="1563">
                  <c:v>17.226022236738501</c:v>
                </c:pt>
                <c:pt idx="1564">
                  <c:v>17.226925119095799</c:v>
                </c:pt>
                <c:pt idx="1565">
                  <c:v>17.160640621567001</c:v>
                </c:pt>
                <c:pt idx="1566">
                  <c:v>17.1413920103866</c:v>
                </c:pt>
                <c:pt idx="1567">
                  <c:v>17.174956983195202</c:v>
                </c:pt>
                <c:pt idx="1568">
                  <c:v>17.193126523806601</c:v>
                </c:pt>
                <c:pt idx="1569">
                  <c:v>17.189632106950299</c:v>
                </c:pt>
                <c:pt idx="1570">
                  <c:v>17.162833386359502</c:v>
                </c:pt>
                <c:pt idx="1571">
                  <c:v>17.177176260563201</c:v>
                </c:pt>
                <c:pt idx="1572">
                  <c:v>17.1829056491645</c:v>
                </c:pt>
                <c:pt idx="1573">
                  <c:v>17.188521129014401</c:v>
                </c:pt>
                <c:pt idx="1574">
                  <c:v>17.163268554577201</c:v>
                </c:pt>
                <c:pt idx="1575">
                  <c:v>17.170577543374499</c:v>
                </c:pt>
                <c:pt idx="1576">
                  <c:v>17.181619478472001</c:v>
                </c:pt>
                <c:pt idx="1577">
                  <c:v>17.177141603753199</c:v>
                </c:pt>
                <c:pt idx="1578">
                  <c:v>17.196571595477899</c:v>
                </c:pt>
                <c:pt idx="1579">
                  <c:v>17.192828783365901</c:v>
                </c:pt>
                <c:pt idx="1580">
                  <c:v>17.194303245978698</c:v>
                </c:pt>
                <c:pt idx="1581">
                  <c:v>17.2117789519539</c:v>
                </c:pt>
                <c:pt idx="1582">
                  <c:v>17.182126879235501</c:v>
                </c:pt>
                <c:pt idx="1583">
                  <c:v>17.195573448499601</c:v>
                </c:pt>
                <c:pt idx="1584">
                  <c:v>17.194645470882101</c:v>
                </c:pt>
                <c:pt idx="1585">
                  <c:v>17.184872719551901</c:v>
                </c:pt>
                <c:pt idx="1586">
                  <c:v>17.199662163705799</c:v>
                </c:pt>
                <c:pt idx="1587">
                  <c:v>17.193539649327299</c:v>
                </c:pt>
                <c:pt idx="1588">
                  <c:v>17.176741822270898</c:v>
                </c:pt>
                <c:pt idx="1589">
                  <c:v>17.204645584682101</c:v>
                </c:pt>
                <c:pt idx="1590">
                  <c:v>17.1973706580909</c:v>
                </c:pt>
                <c:pt idx="1591">
                  <c:v>17.177783338838001</c:v>
                </c:pt>
                <c:pt idx="1592">
                  <c:v>17.222430663905399</c:v>
                </c:pt>
                <c:pt idx="1593">
                  <c:v>17.162127308299699</c:v>
                </c:pt>
                <c:pt idx="1594">
                  <c:v>17.1820649888238</c:v>
                </c:pt>
                <c:pt idx="1595">
                  <c:v>17.197360628227901</c:v>
                </c:pt>
                <c:pt idx="1596">
                  <c:v>17.247205635704699</c:v>
                </c:pt>
                <c:pt idx="1597">
                  <c:v>17.1862433314515</c:v>
                </c:pt>
                <c:pt idx="1598">
                  <c:v>17.231949103996101</c:v>
                </c:pt>
                <c:pt idx="1599">
                  <c:v>17.253933218731301</c:v>
                </c:pt>
                <c:pt idx="1600">
                  <c:v>17.176319804874598</c:v>
                </c:pt>
                <c:pt idx="1601">
                  <c:v>17.184262141951098</c:v>
                </c:pt>
                <c:pt idx="1602">
                  <c:v>17.1914940639173</c:v>
                </c:pt>
                <c:pt idx="1603">
                  <c:v>17.191329613565401</c:v>
                </c:pt>
                <c:pt idx="1604">
                  <c:v>17.182604853408201</c:v>
                </c:pt>
                <c:pt idx="1605">
                  <c:v>17.156423475551801</c:v>
                </c:pt>
                <c:pt idx="1606">
                  <c:v>17.2280112565503</c:v>
                </c:pt>
                <c:pt idx="1607">
                  <c:v>17.200509289824499</c:v>
                </c:pt>
                <c:pt idx="1608">
                  <c:v>17.218617047988399</c:v>
                </c:pt>
                <c:pt idx="1609">
                  <c:v>17.1986990429169</c:v>
                </c:pt>
                <c:pt idx="1610">
                  <c:v>17.180695057659399</c:v>
                </c:pt>
                <c:pt idx="1611">
                  <c:v>17.232881479065199</c:v>
                </c:pt>
                <c:pt idx="1612">
                  <c:v>17.206022475855701</c:v>
                </c:pt>
                <c:pt idx="1613">
                  <c:v>17.208591624509999</c:v>
                </c:pt>
                <c:pt idx="1614">
                  <c:v>17.251981171956398</c:v>
                </c:pt>
                <c:pt idx="1615">
                  <c:v>17.2204922054528</c:v>
                </c:pt>
                <c:pt idx="1616">
                  <c:v>17.223349016919101</c:v>
                </c:pt>
                <c:pt idx="1617">
                  <c:v>17.227345414822398</c:v>
                </c:pt>
                <c:pt idx="1618">
                  <c:v>17.165995483367301</c:v>
                </c:pt>
                <c:pt idx="1619">
                  <c:v>17.221384729484999</c:v>
                </c:pt>
                <c:pt idx="1620">
                  <c:v>17.255803769562799</c:v>
                </c:pt>
                <c:pt idx="1621">
                  <c:v>17.1814262037568</c:v>
                </c:pt>
                <c:pt idx="1622">
                  <c:v>17.188153885313302</c:v>
                </c:pt>
                <c:pt idx="1623">
                  <c:v>17.2082319854057</c:v>
                </c:pt>
                <c:pt idx="1624">
                  <c:v>17.167754561985401</c:v>
                </c:pt>
                <c:pt idx="1625">
                  <c:v>17.1510526938951</c:v>
                </c:pt>
                <c:pt idx="1626">
                  <c:v>17.154815188434799</c:v>
                </c:pt>
                <c:pt idx="1627">
                  <c:v>17.2151392954068</c:v>
                </c:pt>
                <c:pt idx="1628">
                  <c:v>17.267871859610601</c:v>
                </c:pt>
                <c:pt idx="1629">
                  <c:v>17.200024078676499</c:v>
                </c:pt>
                <c:pt idx="1630">
                  <c:v>17.2074467091259</c:v>
                </c:pt>
                <c:pt idx="1631">
                  <c:v>17.208126185779498</c:v>
                </c:pt>
                <c:pt idx="1632">
                  <c:v>17.2284727144811</c:v>
                </c:pt>
                <c:pt idx="1633">
                  <c:v>17.2076411005037</c:v>
                </c:pt>
                <c:pt idx="1634">
                  <c:v>17.228616162226899</c:v>
                </c:pt>
                <c:pt idx="1635">
                  <c:v>17.228009597308201</c:v>
                </c:pt>
                <c:pt idx="1636">
                  <c:v>17.211386739008301</c:v>
                </c:pt>
                <c:pt idx="1637">
                  <c:v>17.178843106248198</c:v>
                </c:pt>
                <c:pt idx="1638">
                  <c:v>17.238464857664301</c:v>
                </c:pt>
                <c:pt idx="1639">
                  <c:v>17.211474754385399</c:v>
                </c:pt>
                <c:pt idx="1640">
                  <c:v>17.2528415051416</c:v>
                </c:pt>
                <c:pt idx="1641">
                  <c:v>17.248074474035601</c:v>
                </c:pt>
                <c:pt idx="1642">
                  <c:v>17.195879002716602</c:v>
                </c:pt>
                <c:pt idx="1643">
                  <c:v>17.199847344771801</c:v>
                </c:pt>
                <c:pt idx="1644">
                  <c:v>17.199837314966999</c:v>
                </c:pt>
                <c:pt idx="1645">
                  <c:v>17.191944620851999</c:v>
                </c:pt>
                <c:pt idx="1646">
                  <c:v>17.247715808642401</c:v>
                </c:pt>
                <c:pt idx="1647">
                  <c:v>17.271400996169099</c:v>
                </c:pt>
                <c:pt idx="1648">
                  <c:v>17.231413948017</c:v>
                </c:pt>
                <c:pt idx="1649">
                  <c:v>17.174611953623302</c:v>
                </c:pt>
                <c:pt idx="1650">
                  <c:v>17.169653475714998</c:v>
                </c:pt>
                <c:pt idx="1651">
                  <c:v>17.1454476347491</c:v>
                </c:pt>
                <c:pt idx="1652">
                  <c:v>17.175715813934101</c:v>
                </c:pt>
                <c:pt idx="1653">
                  <c:v>17.173955388345501</c:v>
                </c:pt>
                <c:pt idx="1654">
                  <c:v>17.1407217022536</c:v>
                </c:pt>
                <c:pt idx="1655">
                  <c:v>17.186392325290001</c:v>
                </c:pt>
                <c:pt idx="1656">
                  <c:v>17.2226322830981</c:v>
                </c:pt>
                <c:pt idx="1657">
                  <c:v>17.208825622109</c:v>
                </c:pt>
                <c:pt idx="1658">
                  <c:v>17.227883573055301</c:v>
                </c:pt>
                <c:pt idx="1659">
                  <c:v>17.2082227307647</c:v>
                </c:pt>
                <c:pt idx="1660">
                  <c:v>17.219001793941601</c:v>
                </c:pt>
                <c:pt idx="1661">
                  <c:v>17.231134594492001</c:v>
                </c:pt>
                <c:pt idx="1662">
                  <c:v>17.205224952769701</c:v>
                </c:pt>
                <c:pt idx="1663">
                  <c:v>17.246150793846599</c:v>
                </c:pt>
                <c:pt idx="1664">
                  <c:v>17.227352444367401</c:v>
                </c:pt>
                <c:pt idx="1665">
                  <c:v>17.2330064497121</c:v>
                </c:pt>
                <c:pt idx="1666">
                  <c:v>17.2081658507899</c:v>
                </c:pt>
                <c:pt idx="1667">
                  <c:v>17.182142285306099</c:v>
                </c:pt>
                <c:pt idx="1668">
                  <c:v>17.254330064368499</c:v>
                </c:pt>
                <c:pt idx="1669">
                  <c:v>17.215778068062502</c:v>
                </c:pt>
                <c:pt idx="1670">
                  <c:v>17.198473697518299</c:v>
                </c:pt>
                <c:pt idx="1671">
                  <c:v>17.23620996979</c:v>
                </c:pt>
                <c:pt idx="1672">
                  <c:v>17.2337589404592</c:v>
                </c:pt>
                <c:pt idx="1673">
                  <c:v>17.1807799538017</c:v>
                </c:pt>
                <c:pt idx="1674">
                  <c:v>17.245614737099402</c:v>
                </c:pt>
                <c:pt idx="1675">
                  <c:v>17.231603397716501</c:v>
                </c:pt>
                <c:pt idx="1676">
                  <c:v>17.232631783430801</c:v>
                </c:pt>
                <c:pt idx="1677">
                  <c:v>17.221303402069999</c:v>
                </c:pt>
                <c:pt idx="1678">
                  <c:v>17.207788278168501</c:v>
                </c:pt>
                <c:pt idx="1679">
                  <c:v>17.173627230036502</c:v>
                </c:pt>
                <c:pt idx="1680">
                  <c:v>17.1567856692817</c:v>
                </c:pt>
                <c:pt idx="1681">
                  <c:v>17.246261220230402</c:v>
                </c:pt>
                <c:pt idx="1682">
                  <c:v>17.243729778043299</c:v>
                </c:pt>
                <c:pt idx="1683">
                  <c:v>17.234790916225698</c:v>
                </c:pt>
                <c:pt idx="1684">
                  <c:v>17.227651397980502</c:v>
                </c:pt>
                <c:pt idx="1685">
                  <c:v>17.212179364390401</c:v>
                </c:pt>
                <c:pt idx="1686">
                  <c:v>17.1860249800263</c:v>
                </c:pt>
                <c:pt idx="1687">
                  <c:v>17.2009409689562</c:v>
                </c:pt>
                <c:pt idx="1688">
                  <c:v>17.186983083149201</c:v>
                </c:pt>
                <c:pt idx="1689">
                  <c:v>17.164839819946302</c:v>
                </c:pt>
                <c:pt idx="1690">
                  <c:v>17.187136272155499</c:v>
                </c:pt>
                <c:pt idx="1691">
                  <c:v>17.181696762162801</c:v>
                </c:pt>
                <c:pt idx="1692">
                  <c:v>17.1948339180902</c:v>
                </c:pt>
                <c:pt idx="1693">
                  <c:v>17.213926657704299</c:v>
                </c:pt>
                <c:pt idx="1694">
                  <c:v>17.218327706948699</c:v>
                </c:pt>
                <c:pt idx="1695">
                  <c:v>17.175603723810902</c:v>
                </c:pt>
                <c:pt idx="1696">
                  <c:v>17.205850871038798</c:v>
                </c:pt>
                <c:pt idx="1697">
                  <c:v>17.225366707005801</c:v>
                </c:pt>
                <c:pt idx="1698">
                  <c:v>17.2118757313091</c:v>
                </c:pt>
                <c:pt idx="1699">
                  <c:v>17.230470917695801</c:v>
                </c:pt>
                <c:pt idx="1700">
                  <c:v>17.210438048583502</c:v>
                </c:pt>
                <c:pt idx="1701">
                  <c:v>17.220703244399498</c:v>
                </c:pt>
                <c:pt idx="1702">
                  <c:v>17.204739226257001</c:v>
                </c:pt>
                <c:pt idx="1703">
                  <c:v>17.2017627426732</c:v>
                </c:pt>
                <c:pt idx="1704">
                  <c:v>17.226353929526901</c:v>
                </c:pt>
                <c:pt idx="1705">
                  <c:v>17.204208670063501</c:v>
                </c:pt>
                <c:pt idx="1706">
                  <c:v>17.243586508294499</c:v>
                </c:pt>
                <c:pt idx="1707">
                  <c:v>17.234385290697301</c:v>
                </c:pt>
                <c:pt idx="1708">
                  <c:v>17.223288967210799</c:v>
                </c:pt>
                <c:pt idx="1709">
                  <c:v>17.2107048232421</c:v>
                </c:pt>
                <c:pt idx="1710">
                  <c:v>17.241488487296401</c:v>
                </c:pt>
                <c:pt idx="1711">
                  <c:v>17.223562368768601</c:v>
                </c:pt>
                <c:pt idx="1712">
                  <c:v>17.226624569355501</c:v>
                </c:pt>
                <c:pt idx="1713">
                  <c:v>17.233458817660299</c:v>
                </c:pt>
                <c:pt idx="1714">
                  <c:v>17.227987402885301</c:v>
                </c:pt>
                <c:pt idx="1715">
                  <c:v>17.212717200455899</c:v>
                </c:pt>
                <c:pt idx="1716">
                  <c:v>17.184568595860799</c:v>
                </c:pt>
                <c:pt idx="1717">
                  <c:v>17.2251711818468</c:v>
                </c:pt>
                <c:pt idx="1718">
                  <c:v>17.264391914873499</c:v>
                </c:pt>
                <c:pt idx="1719">
                  <c:v>17.230691828669201</c:v>
                </c:pt>
                <c:pt idx="1720">
                  <c:v>17.248824400914</c:v>
                </c:pt>
                <c:pt idx="1721">
                  <c:v>17.24098148641</c:v>
                </c:pt>
                <c:pt idx="1722">
                  <c:v>17.227052158682699</c:v>
                </c:pt>
                <c:pt idx="1723">
                  <c:v>17.228960438513099</c:v>
                </c:pt>
                <c:pt idx="1724">
                  <c:v>17.223796182399301</c:v>
                </c:pt>
                <c:pt idx="1725">
                  <c:v>17.248806621070301</c:v>
                </c:pt>
                <c:pt idx="1726">
                  <c:v>17.242098613458602</c:v>
                </c:pt>
                <c:pt idx="1727">
                  <c:v>17.2291554583717</c:v>
                </c:pt>
                <c:pt idx="1728">
                  <c:v>17.218859622854101</c:v>
                </c:pt>
                <c:pt idx="1729">
                  <c:v>17.249556690297901</c:v>
                </c:pt>
                <c:pt idx="1730">
                  <c:v>17.202515740473601</c:v>
                </c:pt>
                <c:pt idx="1731">
                  <c:v>17.250987192039702</c:v>
                </c:pt>
                <c:pt idx="1732">
                  <c:v>17.227761240641101</c:v>
                </c:pt>
                <c:pt idx="1733">
                  <c:v>17.2369240595261</c:v>
                </c:pt>
                <c:pt idx="1734">
                  <c:v>17.239304664924799</c:v>
                </c:pt>
                <c:pt idx="1735">
                  <c:v>17.2353013856942</c:v>
                </c:pt>
                <c:pt idx="1736">
                  <c:v>17.253008829335698</c:v>
                </c:pt>
                <c:pt idx="1737">
                  <c:v>17.215879663856398</c:v>
                </c:pt>
                <c:pt idx="1738">
                  <c:v>17.241970928011298</c:v>
                </c:pt>
                <c:pt idx="1739">
                  <c:v>17.261070472023501</c:v>
                </c:pt>
                <c:pt idx="1740">
                  <c:v>17.254260303472801</c:v>
                </c:pt>
                <c:pt idx="1741">
                  <c:v>16.7954596885981</c:v>
                </c:pt>
                <c:pt idx="1742">
                  <c:v>16.785690591576401</c:v>
                </c:pt>
                <c:pt idx="1743">
                  <c:v>16.784507315804699</c:v>
                </c:pt>
                <c:pt idx="1744">
                  <c:v>16.709386359073999</c:v>
                </c:pt>
                <c:pt idx="1745">
                  <c:v>16.7720717565632</c:v>
                </c:pt>
                <c:pt idx="1746">
                  <c:v>16.714943743478901</c:v>
                </c:pt>
                <c:pt idx="1747">
                  <c:v>16.785265354730299</c:v>
                </c:pt>
                <c:pt idx="1748">
                  <c:v>16.983573696341001</c:v>
                </c:pt>
                <c:pt idx="1749">
                  <c:v>16.943264272814801</c:v>
                </c:pt>
                <c:pt idx="1750">
                  <c:v>16.9330852078246</c:v>
                </c:pt>
                <c:pt idx="1751">
                  <c:v>16.940835113875998</c:v>
                </c:pt>
                <c:pt idx="1752">
                  <c:v>16.916889911444301</c:v>
                </c:pt>
                <c:pt idx="1753">
                  <c:v>16.989036250012902</c:v>
                </c:pt>
                <c:pt idx="1754">
                  <c:v>16.829512756765101</c:v>
                </c:pt>
                <c:pt idx="1755">
                  <c:v>16.861381659031899</c:v>
                </c:pt>
                <c:pt idx="1756">
                  <c:v>16.908763452405001</c:v>
                </c:pt>
                <c:pt idx="1757">
                  <c:v>16.936593994495901</c:v>
                </c:pt>
                <c:pt idx="1758">
                  <c:v>16.971348201423002</c:v>
                </c:pt>
                <c:pt idx="1759">
                  <c:v>16.941006358411101</c:v>
                </c:pt>
                <c:pt idx="1760">
                  <c:v>16.8880045479603</c:v>
                </c:pt>
                <c:pt idx="1761">
                  <c:v>16.919176170447599</c:v>
                </c:pt>
                <c:pt idx="1762">
                  <c:v>16.872214970715</c:v>
                </c:pt>
                <c:pt idx="1763">
                  <c:v>16.908932566559901</c:v>
                </c:pt>
                <c:pt idx="1764">
                  <c:v>16.9314284204345</c:v>
                </c:pt>
                <c:pt idx="1765">
                  <c:v>16.945006302617301</c:v>
                </c:pt>
                <c:pt idx="1766">
                  <c:v>16.960937884279598</c:v>
                </c:pt>
                <c:pt idx="1767">
                  <c:v>16.943350371367899</c:v>
                </c:pt>
                <c:pt idx="1768">
                  <c:v>16.9468624227992</c:v>
                </c:pt>
                <c:pt idx="1769">
                  <c:v>16.892000409237099</c:v>
                </c:pt>
                <c:pt idx="1770">
                  <c:v>16.954615173011199</c:v>
                </c:pt>
                <c:pt idx="1771">
                  <c:v>16.947595862290299</c:v>
                </c:pt>
                <c:pt idx="1772">
                  <c:v>16.997889281753999</c:v>
                </c:pt>
                <c:pt idx="1773">
                  <c:v>16.973488049591101</c:v>
                </c:pt>
                <c:pt idx="1774">
                  <c:v>16.953676523277199</c:v>
                </c:pt>
                <c:pt idx="1775">
                  <c:v>16.923606265661299</c:v>
                </c:pt>
                <c:pt idx="1776">
                  <c:v>16.977199018492598</c:v>
                </c:pt>
                <c:pt idx="1777">
                  <c:v>16.903986323958801</c:v>
                </c:pt>
                <c:pt idx="1778">
                  <c:v>16.991251270161399</c:v>
                </c:pt>
                <c:pt idx="1779">
                  <c:v>17.006674095806599</c:v>
                </c:pt>
                <c:pt idx="1780">
                  <c:v>16.974016990473299</c:v>
                </c:pt>
                <c:pt idx="1781">
                  <c:v>17.031829075185399</c:v>
                </c:pt>
                <c:pt idx="1782">
                  <c:v>16.996315567289201</c:v>
                </c:pt>
                <c:pt idx="1783">
                  <c:v>16.960857259516899</c:v>
                </c:pt>
                <c:pt idx="1784">
                  <c:v>17.038044723312499</c:v>
                </c:pt>
                <c:pt idx="1785">
                  <c:v>17.029103463157298</c:v>
                </c:pt>
                <c:pt idx="1786">
                  <c:v>17.052328803850202</c:v>
                </c:pt>
                <c:pt idx="1787">
                  <c:v>16.984210430487501</c:v>
                </c:pt>
                <c:pt idx="1788">
                  <c:v>17.008688655536901</c:v>
                </c:pt>
                <c:pt idx="1789">
                  <c:v>17.060465637933699</c:v>
                </c:pt>
                <c:pt idx="1790">
                  <c:v>16.850104002841601</c:v>
                </c:pt>
                <c:pt idx="1791">
                  <c:v>16.927042459673402</c:v>
                </c:pt>
                <c:pt idx="1792">
                  <c:v>16.912224636684599</c:v>
                </c:pt>
                <c:pt idx="1793">
                  <c:v>16.974035642818802</c:v>
                </c:pt>
                <c:pt idx="1794">
                  <c:v>16.963846341299099</c:v>
                </c:pt>
                <c:pt idx="1795">
                  <c:v>16.977411549143302</c:v>
                </c:pt>
                <c:pt idx="1796">
                  <c:v>16.9034497308105</c:v>
                </c:pt>
                <c:pt idx="1797">
                  <c:v>16.8939712364832</c:v>
                </c:pt>
                <c:pt idx="1798">
                  <c:v>16.898436396051299</c:v>
                </c:pt>
                <c:pt idx="1799">
                  <c:v>16.949500383901601</c:v>
                </c:pt>
                <c:pt idx="1800">
                  <c:v>17.006457292854101</c:v>
                </c:pt>
                <c:pt idx="1801">
                  <c:v>16.969186232059901</c:v>
                </c:pt>
                <c:pt idx="1802">
                  <c:v>16.994670579105499</c:v>
                </c:pt>
                <c:pt idx="1803">
                  <c:v>16.949075004363699</c:v>
                </c:pt>
                <c:pt idx="1804">
                  <c:v>16.947164536912801</c:v>
                </c:pt>
                <c:pt idx="1805">
                  <c:v>16.9287656874071</c:v>
                </c:pt>
                <c:pt idx="1806">
                  <c:v>16.9656843598789</c:v>
                </c:pt>
                <c:pt idx="1807">
                  <c:v>17.001541529947399</c:v>
                </c:pt>
                <c:pt idx="1808">
                  <c:v>17.0244836470245</c:v>
                </c:pt>
                <c:pt idx="1809">
                  <c:v>16.942064362358</c:v>
                </c:pt>
                <c:pt idx="1810">
                  <c:v>16.939925584046001</c:v>
                </c:pt>
                <c:pt idx="1811">
                  <c:v>16.9774484776256</c:v>
                </c:pt>
                <c:pt idx="1812">
                  <c:v>17.048685528484601</c:v>
                </c:pt>
                <c:pt idx="1813">
                  <c:v>17.0176558067222</c:v>
                </c:pt>
                <c:pt idx="1814">
                  <c:v>17.039251622720201</c:v>
                </c:pt>
                <c:pt idx="1815">
                  <c:v>17.016432764111599</c:v>
                </c:pt>
                <c:pt idx="1816">
                  <c:v>17.047411676822101</c:v>
                </c:pt>
                <c:pt idx="1817">
                  <c:v>17.0668742560322</c:v>
                </c:pt>
                <c:pt idx="1818">
                  <c:v>16.842256807763199</c:v>
                </c:pt>
                <c:pt idx="1819">
                  <c:v>16.925627088044401</c:v>
                </c:pt>
                <c:pt idx="1820">
                  <c:v>16.9747254671768</c:v>
                </c:pt>
                <c:pt idx="1821">
                  <c:v>16.976292657127601</c:v>
                </c:pt>
                <c:pt idx="1822">
                  <c:v>16.956601306342201</c:v>
                </c:pt>
                <c:pt idx="1823">
                  <c:v>16.967875532991901</c:v>
                </c:pt>
                <c:pt idx="1824">
                  <c:v>16.847902971708699</c:v>
                </c:pt>
                <c:pt idx="1825">
                  <c:v>16.949471924808901</c:v>
                </c:pt>
                <c:pt idx="1826">
                  <c:v>17.0013056095015</c:v>
                </c:pt>
                <c:pt idx="1827">
                  <c:v>16.9979395429786</c:v>
                </c:pt>
                <c:pt idx="1828">
                  <c:v>16.970232825189001</c:v>
                </c:pt>
                <c:pt idx="1829">
                  <c:v>16.9718540569121</c:v>
                </c:pt>
                <c:pt idx="1830">
                  <c:v>16.965170789834101</c:v>
                </c:pt>
                <c:pt idx="1831">
                  <c:v>16.9350499965906</c:v>
                </c:pt>
                <c:pt idx="1832">
                  <c:v>16.955817368810099</c:v>
                </c:pt>
                <c:pt idx="1833">
                  <c:v>17.0352560532395</c:v>
                </c:pt>
                <c:pt idx="1834">
                  <c:v>17.083797437193599</c:v>
                </c:pt>
                <c:pt idx="1835">
                  <c:v>17.040298846386602</c:v>
                </c:pt>
                <c:pt idx="1836">
                  <c:v>17.025528306430399</c:v>
                </c:pt>
                <c:pt idx="1837">
                  <c:v>17.034884434511401</c:v>
                </c:pt>
                <c:pt idx="1838">
                  <c:v>17.040432299273998</c:v>
                </c:pt>
                <c:pt idx="1839">
                  <c:v>16.835149449027799</c:v>
                </c:pt>
                <c:pt idx="1840">
                  <c:v>16.983343312090401</c:v>
                </c:pt>
                <c:pt idx="1841">
                  <c:v>16.956434776115099</c:v>
                </c:pt>
                <c:pt idx="1842">
                  <c:v>16.999731991472899</c:v>
                </c:pt>
                <c:pt idx="1843">
                  <c:v>16.962582116924199</c:v>
                </c:pt>
                <c:pt idx="1844">
                  <c:v>16.972687049677301</c:v>
                </c:pt>
                <c:pt idx="1845">
                  <c:v>16.970466082119302</c:v>
                </c:pt>
                <c:pt idx="1846">
                  <c:v>16.9524246039616</c:v>
                </c:pt>
                <c:pt idx="1847">
                  <c:v>16.938773636958601</c:v>
                </c:pt>
                <c:pt idx="1848">
                  <c:v>17.002223155601701</c:v>
                </c:pt>
                <c:pt idx="1849">
                  <c:v>17.010717310160999</c:v>
                </c:pt>
                <c:pt idx="1850">
                  <c:v>17.0567036610584</c:v>
                </c:pt>
                <c:pt idx="1851">
                  <c:v>17.051723489915901</c:v>
                </c:pt>
                <c:pt idx="1852">
                  <c:v>17.042033437592998</c:v>
                </c:pt>
                <c:pt idx="1853">
                  <c:v>17.0105917123023</c:v>
                </c:pt>
                <c:pt idx="1854">
                  <c:v>16.894680688256202</c:v>
                </c:pt>
                <c:pt idx="1855">
                  <c:v>16.974813793434901</c:v>
                </c:pt>
                <c:pt idx="1856">
                  <c:v>16.969970372498398</c:v>
                </c:pt>
                <c:pt idx="1857">
                  <c:v>16.9553468687301</c:v>
                </c:pt>
                <c:pt idx="1858">
                  <c:v>17.0852202372403</c:v>
                </c:pt>
                <c:pt idx="1859">
                  <c:v>17.0396298619969</c:v>
                </c:pt>
                <c:pt idx="1860">
                  <c:v>17.046029933655401</c:v>
                </c:pt>
                <c:pt idx="1861">
                  <c:v>16.991526694816798</c:v>
                </c:pt>
                <c:pt idx="1862">
                  <c:v>17.0300557977091</c:v>
                </c:pt>
                <c:pt idx="1863">
                  <c:v>17.0168729788641</c:v>
                </c:pt>
                <c:pt idx="1864">
                  <c:v>17.052407916165699</c:v>
                </c:pt>
                <c:pt idx="1865">
                  <c:v>17.088531207638201</c:v>
                </c:pt>
                <c:pt idx="1866">
                  <c:v>17.056954058667699</c:v>
                </c:pt>
                <c:pt idx="1867">
                  <c:v>17.017299367373599</c:v>
                </c:pt>
                <c:pt idx="1868">
                  <c:v>17.022485111489701</c:v>
                </c:pt>
                <c:pt idx="1869">
                  <c:v>16.994576176507799</c:v>
                </c:pt>
                <c:pt idx="1870">
                  <c:v>17.2401006331601</c:v>
                </c:pt>
                <c:pt idx="1871">
                  <c:v>17.093645029298902</c:v>
                </c:pt>
                <c:pt idx="1872">
                  <c:v>17.1534921703077</c:v>
                </c:pt>
                <c:pt idx="1873">
                  <c:v>17.187138524862601</c:v>
                </c:pt>
                <c:pt idx="1874">
                  <c:v>16.9329112955539</c:v>
                </c:pt>
                <c:pt idx="1875">
                  <c:v>17.0042270589813</c:v>
                </c:pt>
                <c:pt idx="1876">
                  <c:v>17.042970617391301</c:v>
                </c:pt>
                <c:pt idx="1877">
                  <c:v>17.0211025514559</c:v>
                </c:pt>
                <c:pt idx="1878">
                  <c:v>17.0147281620314</c:v>
                </c:pt>
                <c:pt idx="1879">
                  <c:v>17.023381454119399</c:v>
                </c:pt>
                <c:pt idx="1880">
                  <c:v>17.0614498565504</c:v>
                </c:pt>
                <c:pt idx="1881">
                  <c:v>16.9695371439437</c:v>
                </c:pt>
                <c:pt idx="1882">
                  <c:v>17.019947434874599</c:v>
                </c:pt>
                <c:pt idx="1883">
                  <c:v>17.015290311302</c:v>
                </c:pt>
                <c:pt idx="1884">
                  <c:v>17.060760051964898</c:v>
                </c:pt>
                <c:pt idx="1885">
                  <c:v>17.042557571949001</c:v>
                </c:pt>
                <c:pt idx="1886">
                  <c:v>17.0034877031609</c:v>
                </c:pt>
                <c:pt idx="1887">
                  <c:v>17.0310967853172</c:v>
                </c:pt>
                <c:pt idx="1888">
                  <c:v>17.061784907935099</c:v>
                </c:pt>
                <c:pt idx="1889">
                  <c:v>17.0348049730217</c:v>
                </c:pt>
                <c:pt idx="1890">
                  <c:v>17.010082936607301</c:v>
                </c:pt>
                <c:pt idx="1891">
                  <c:v>17.082031969351299</c:v>
                </c:pt>
                <c:pt idx="1892">
                  <c:v>17.082603781411802</c:v>
                </c:pt>
                <c:pt idx="1893">
                  <c:v>17.091772018847799</c:v>
                </c:pt>
                <c:pt idx="1894">
                  <c:v>17.062366996121799</c:v>
                </c:pt>
                <c:pt idx="1895">
                  <c:v>17.067858993184601</c:v>
                </c:pt>
                <c:pt idx="1896">
                  <c:v>17.053787745045501</c:v>
                </c:pt>
                <c:pt idx="1897">
                  <c:v>17.0354618863376</c:v>
                </c:pt>
                <c:pt idx="1898">
                  <c:v>17.055134780803201</c:v>
                </c:pt>
                <c:pt idx="1899">
                  <c:v>17.071470348859702</c:v>
                </c:pt>
                <c:pt idx="1900">
                  <c:v>17.064636412704299</c:v>
                </c:pt>
                <c:pt idx="1901">
                  <c:v>17.080261165830901</c:v>
                </c:pt>
                <c:pt idx="1902">
                  <c:v>16.984657364367202</c:v>
                </c:pt>
                <c:pt idx="1903">
                  <c:v>17.020551641364499</c:v>
                </c:pt>
                <c:pt idx="1904">
                  <c:v>17.020076474309501</c:v>
                </c:pt>
                <c:pt idx="1905">
                  <c:v>17.033798858595201</c:v>
                </c:pt>
                <c:pt idx="1906">
                  <c:v>17.080747764290301</c:v>
                </c:pt>
                <c:pt idx="1907">
                  <c:v>17.066971587690301</c:v>
                </c:pt>
                <c:pt idx="1908">
                  <c:v>16.987946102042098</c:v>
                </c:pt>
                <c:pt idx="1909">
                  <c:v>17.053075344357801</c:v>
                </c:pt>
                <c:pt idx="1910">
                  <c:v>17.074064095551201</c:v>
                </c:pt>
                <c:pt idx="1911">
                  <c:v>17.038188682650102</c:v>
                </c:pt>
                <c:pt idx="1912">
                  <c:v>17.064777284171601</c:v>
                </c:pt>
                <c:pt idx="1913">
                  <c:v>17.072322182865999</c:v>
                </c:pt>
                <c:pt idx="1914">
                  <c:v>17.060483466238299</c:v>
                </c:pt>
                <c:pt idx="1915">
                  <c:v>17.055394631891701</c:v>
                </c:pt>
                <c:pt idx="1916">
                  <c:v>17.0686870114375</c:v>
                </c:pt>
                <c:pt idx="1917">
                  <c:v>17.105983843779299</c:v>
                </c:pt>
                <c:pt idx="1918">
                  <c:v>17.062139567970299</c:v>
                </c:pt>
                <c:pt idx="1919">
                  <c:v>17.113930484527501</c:v>
                </c:pt>
                <c:pt idx="1920">
                  <c:v>17.075895823642998</c:v>
                </c:pt>
                <c:pt idx="1921">
                  <c:v>17.0897868928134</c:v>
                </c:pt>
                <c:pt idx="1922">
                  <c:v>17.097451513415301</c:v>
                </c:pt>
                <c:pt idx="1923">
                  <c:v>16.993793341975699</c:v>
                </c:pt>
                <c:pt idx="1924">
                  <c:v>17.062283100843</c:v>
                </c:pt>
                <c:pt idx="1925">
                  <c:v>17.0548411526945</c:v>
                </c:pt>
                <c:pt idx="1926">
                  <c:v>17.081935937785801</c:v>
                </c:pt>
                <c:pt idx="1927">
                  <c:v>17.046940949959399</c:v>
                </c:pt>
                <c:pt idx="1928">
                  <c:v>17.0693240015976</c:v>
                </c:pt>
                <c:pt idx="1929">
                  <c:v>17.082785360882799</c:v>
                </c:pt>
                <c:pt idx="1930">
                  <c:v>17.0607692491504</c:v>
                </c:pt>
                <c:pt idx="1931">
                  <c:v>17.0629516926045</c:v>
                </c:pt>
                <c:pt idx="1932">
                  <c:v>17.080955103958601</c:v>
                </c:pt>
                <c:pt idx="1933">
                  <c:v>17.096324065709599</c:v>
                </c:pt>
                <c:pt idx="1934">
                  <c:v>17.100490288288199</c:v>
                </c:pt>
                <c:pt idx="1935">
                  <c:v>17.082938940928798</c:v>
                </c:pt>
                <c:pt idx="1936">
                  <c:v>17.115052914928501</c:v>
                </c:pt>
                <c:pt idx="1937">
                  <c:v>17.1230018906083</c:v>
                </c:pt>
                <c:pt idx="1938">
                  <c:v>17.0803214670862</c:v>
                </c:pt>
                <c:pt idx="1939">
                  <c:v>17.041709500442501</c:v>
                </c:pt>
                <c:pt idx="1940">
                  <c:v>17.044320997859099</c:v>
                </c:pt>
                <c:pt idx="1941">
                  <c:v>17.063664131729599</c:v>
                </c:pt>
                <c:pt idx="1942">
                  <c:v>17.084652180251201</c:v>
                </c:pt>
                <c:pt idx="1943">
                  <c:v>17.134028939951499</c:v>
                </c:pt>
                <c:pt idx="1944">
                  <c:v>17.1161729158203</c:v>
                </c:pt>
                <c:pt idx="1945">
                  <c:v>17.1220410616144</c:v>
                </c:pt>
                <c:pt idx="1946">
                  <c:v>17.097113932597502</c:v>
                </c:pt>
                <c:pt idx="1947">
                  <c:v>17.1212085116955</c:v>
                </c:pt>
                <c:pt idx="1948">
                  <c:v>17.118865338803701</c:v>
                </c:pt>
                <c:pt idx="1949">
                  <c:v>17.127986694422699</c:v>
                </c:pt>
                <c:pt idx="1950">
                  <c:v>17.087105469835301</c:v>
                </c:pt>
                <c:pt idx="1951">
                  <c:v>17.062828948278199</c:v>
                </c:pt>
                <c:pt idx="1952">
                  <c:v>17.121057026105099</c:v>
                </c:pt>
                <c:pt idx="1953">
                  <c:v>17.119095451635001</c:v>
                </c:pt>
                <c:pt idx="1954">
                  <c:v>17.144137048101399</c:v>
                </c:pt>
                <c:pt idx="1955">
                  <c:v>17.1617938211992</c:v>
                </c:pt>
                <c:pt idx="1956">
                  <c:v>17.1632479359277</c:v>
                </c:pt>
                <c:pt idx="1957">
                  <c:v>17.166422134967799</c:v>
                </c:pt>
                <c:pt idx="1958">
                  <c:v>16.975524059904</c:v>
                </c:pt>
                <c:pt idx="1959">
                  <c:v>17.011847790583399</c:v>
                </c:pt>
                <c:pt idx="1960">
                  <c:v>17.024550323020499</c:v>
                </c:pt>
                <c:pt idx="1961">
                  <c:v>17.030830510226501</c:v>
                </c:pt>
                <c:pt idx="1962">
                  <c:v>17.050318976693301</c:v>
                </c:pt>
                <c:pt idx="1963">
                  <c:v>17.027862207089701</c:v>
                </c:pt>
                <c:pt idx="1964">
                  <c:v>17.023835363721201</c:v>
                </c:pt>
                <c:pt idx="1965">
                  <c:v>17.0594606773214</c:v>
                </c:pt>
                <c:pt idx="1966">
                  <c:v>17.068699561298999</c:v>
                </c:pt>
                <c:pt idx="1967">
                  <c:v>17.027530234441802</c:v>
                </c:pt>
                <c:pt idx="1968">
                  <c:v>17.043352344276101</c:v>
                </c:pt>
                <c:pt idx="1969">
                  <c:v>17.034598168640699</c:v>
                </c:pt>
                <c:pt idx="1970">
                  <c:v>17.075568560757599</c:v>
                </c:pt>
                <c:pt idx="1971">
                  <c:v>17.065222771834801</c:v>
                </c:pt>
                <c:pt idx="1972">
                  <c:v>17.064666805504601</c:v>
                </c:pt>
                <c:pt idx="1973">
                  <c:v>17.102583950006299</c:v>
                </c:pt>
                <c:pt idx="1974">
                  <c:v>17.072344350178199</c:v>
                </c:pt>
                <c:pt idx="1975">
                  <c:v>17.089401511957099</c:v>
                </c:pt>
                <c:pt idx="1976">
                  <c:v>17.139525061782098</c:v>
                </c:pt>
                <c:pt idx="1977">
                  <c:v>17.087808975137101</c:v>
                </c:pt>
                <c:pt idx="1978">
                  <c:v>17.116238578532201</c:v>
                </c:pt>
                <c:pt idx="1979">
                  <c:v>17.020165771116101</c:v>
                </c:pt>
                <c:pt idx="1980">
                  <c:v>17.057920602417401</c:v>
                </c:pt>
                <c:pt idx="1981">
                  <c:v>17.089840522155999</c:v>
                </c:pt>
                <c:pt idx="1982">
                  <c:v>17.079921831886701</c:v>
                </c:pt>
                <c:pt idx="1983">
                  <c:v>17.049559286739601</c:v>
                </c:pt>
                <c:pt idx="1984">
                  <c:v>17.045113160067501</c:v>
                </c:pt>
                <c:pt idx="1985">
                  <c:v>17.064921434227799</c:v>
                </c:pt>
                <c:pt idx="1986">
                  <c:v>17.0613123114695</c:v>
                </c:pt>
                <c:pt idx="1987">
                  <c:v>17.020701057294399</c:v>
                </c:pt>
                <c:pt idx="1988">
                  <c:v>17.072500905079099</c:v>
                </c:pt>
                <c:pt idx="1989">
                  <c:v>17.1421370873618</c:v>
                </c:pt>
                <c:pt idx="1990">
                  <c:v>17.120764393535001</c:v>
                </c:pt>
                <c:pt idx="1991">
                  <c:v>17.0795987728551</c:v>
                </c:pt>
                <c:pt idx="1992">
                  <c:v>17.106667188934299</c:v>
                </c:pt>
                <c:pt idx="1993">
                  <c:v>17.0680773417984</c:v>
                </c:pt>
                <c:pt idx="1994">
                  <c:v>17.076177859696099</c:v>
                </c:pt>
                <c:pt idx="1995">
                  <c:v>17.055002521402599</c:v>
                </c:pt>
                <c:pt idx="1996">
                  <c:v>17.034942061357398</c:v>
                </c:pt>
                <c:pt idx="1997">
                  <c:v>17.0725988376274</c:v>
                </c:pt>
                <c:pt idx="1998">
                  <c:v>17.114984081824598</c:v>
                </c:pt>
                <c:pt idx="1999">
                  <c:v>17.094651362516899</c:v>
                </c:pt>
                <c:pt idx="2000">
                  <c:v>17.086694497462499</c:v>
                </c:pt>
                <c:pt idx="2001">
                  <c:v>17.105230963308099</c:v>
                </c:pt>
                <c:pt idx="2002">
                  <c:v>17.102707224179099</c:v>
                </c:pt>
                <c:pt idx="2003">
                  <c:v>17.1135897255595</c:v>
                </c:pt>
                <c:pt idx="2004">
                  <c:v>17.143772775277</c:v>
                </c:pt>
                <c:pt idx="2005">
                  <c:v>17.131369534485898</c:v>
                </c:pt>
                <c:pt idx="2006">
                  <c:v>17.099820551793002</c:v>
                </c:pt>
                <c:pt idx="2007">
                  <c:v>17.096700530030802</c:v>
                </c:pt>
                <c:pt idx="2008">
                  <c:v>17.108972130927</c:v>
                </c:pt>
                <c:pt idx="2009">
                  <c:v>17.0875754546176</c:v>
                </c:pt>
                <c:pt idx="2010">
                  <c:v>17.142714683924702</c:v>
                </c:pt>
                <c:pt idx="2011">
                  <c:v>17.133970257278602</c:v>
                </c:pt>
                <c:pt idx="2012">
                  <c:v>17.166273636972601</c:v>
                </c:pt>
                <c:pt idx="2013">
                  <c:v>17.2033619624384</c:v>
                </c:pt>
                <c:pt idx="2014">
                  <c:v>16.9747089848704</c:v>
                </c:pt>
                <c:pt idx="2015">
                  <c:v>17.056539265525998</c:v>
                </c:pt>
                <c:pt idx="2016">
                  <c:v>17.047332633847802</c:v>
                </c:pt>
                <c:pt idx="2017">
                  <c:v>17.017600256667901</c:v>
                </c:pt>
                <c:pt idx="2018">
                  <c:v>17.071649324920902</c:v>
                </c:pt>
                <c:pt idx="2019">
                  <c:v>17.013944878215799</c:v>
                </c:pt>
                <c:pt idx="2020">
                  <c:v>17.043105866655001</c:v>
                </c:pt>
                <c:pt idx="2021">
                  <c:v>17.064085773008198</c:v>
                </c:pt>
                <c:pt idx="2022">
                  <c:v>17.017383725301698</c:v>
                </c:pt>
                <c:pt idx="2023">
                  <c:v>17.142578405955099</c:v>
                </c:pt>
                <c:pt idx="2024">
                  <c:v>17.104803852172999</c:v>
                </c:pt>
                <c:pt idx="2025">
                  <c:v>17.0919492508229</c:v>
                </c:pt>
                <c:pt idx="2026">
                  <c:v>17.140037745120601</c:v>
                </c:pt>
                <c:pt idx="2027">
                  <c:v>17.091454583228099</c:v>
                </c:pt>
                <c:pt idx="2028">
                  <c:v>17.0871140270078</c:v>
                </c:pt>
                <c:pt idx="2029">
                  <c:v>17.038001730521199</c:v>
                </c:pt>
                <c:pt idx="2030">
                  <c:v>17.033505007411801</c:v>
                </c:pt>
                <c:pt idx="2031">
                  <c:v>17.0725729852314</c:v>
                </c:pt>
                <c:pt idx="2032">
                  <c:v>17.037283246734098</c:v>
                </c:pt>
                <c:pt idx="2033">
                  <c:v>17.070432369476698</c:v>
                </c:pt>
                <c:pt idx="2034">
                  <c:v>17.151149629612501</c:v>
                </c:pt>
                <c:pt idx="2035">
                  <c:v>17.063625565361999</c:v>
                </c:pt>
                <c:pt idx="2036">
                  <c:v>17.114434575968598</c:v>
                </c:pt>
                <c:pt idx="2037">
                  <c:v>17.102318848750201</c:v>
                </c:pt>
                <c:pt idx="2038">
                  <c:v>17.090166906413302</c:v>
                </c:pt>
                <c:pt idx="2039">
                  <c:v>17.094653418432699</c:v>
                </c:pt>
                <c:pt idx="2040">
                  <c:v>17.1050423788997</c:v>
                </c:pt>
                <c:pt idx="2041">
                  <c:v>17.050351528457298</c:v>
                </c:pt>
                <c:pt idx="2042">
                  <c:v>17.105205510018699</c:v>
                </c:pt>
                <c:pt idx="2043">
                  <c:v>17.111912990237901</c:v>
                </c:pt>
                <c:pt idx="2044">
                  <c:v>17.075307212199199</c:v>
                </c:pt>
                <c:pt idx="2045">
                  <c:v>17.1704002224294</c:v>
                </c:pt>
                <c:pt idx="2046">
                  <c:v>17.198543973321499</c:v>
                </c:pt>
                <c:pt idx="2047">
                  <c:v>17.169506064935</c:v>
                </c:pt>
                <c:pt idx="2048">
                  <c:v>17.1400811836683</c:v>
                </c:pt>
                <c:pt idx="2049">
                  <c:v>17.0322340491287</c:v>
                </c:pt>
                <c:pt idx="2050">
                  <c:v>17.023438816983099</c:v>
                </c:pt>
                <c:pt idx="2051">
                  <c:v>17.053513090814899</c:v>
                </c:pt>
                <c:pt idx="2052">
                  <c:v>17.052919797061602</c:v>
                </c:pt>
                <c:pt idx="2053">
                  <c:v>17.0959864202039</c:v>
                </c:pt>
                <c:pt idx="2054">
                  <c:v>17.089103310759501</c:v>
                </c:pt>
                <c:pt idx="2055">
                  <c:v>17.1338811548043</c:v>
                </c:pt>
                <c:pt idx="2056">
                  <c:v>17.0975867980411</c:v>
                </c:pt>
                <c:pt idx="2057">
                  <c:v>17.089446141110301</c:v>
                </c:pt>
                <c:pt idx="2058">
                  <c:v>17.089542710312301</c:v>
                </c:pt>
                <c:pt idx="2059">
                  <c:v>17.1034961647294</c:v>
                </c:pt>
                <c:pt idx="2060">
                  <c:v>17.090262508282699</c:v>
                </c:pt>
                <c:pt idx="2061">
                  <c:v>17.071075636499199</c:v>
                </c:pt>
                <c:pt idx="2062">
                  <c:v>17.1056888964231</c:v>
                </c:pt>
                <c:pt idx="2063">
                  <c:v>17.086630837804702</c:v>
                </c:pt>
                <c:pt idx="2064">
                  <c:v>17.097791363281502</c:v>
                </c:pt>
                <c:pt idx="2065">
                  <c:v>17.1368964595896</c:v>
                </c:pt>
                <c:pt idx="2066">
                  <c:v>17.185127555372699</c:v>
                </c:pt>
                <c:pt idx="2067">
                  <c:v>17.183377201798201</c:v>
                </c:pt>
                <c:pt idx="2068">
                  <c:v>17.183430316251702</c:v>
                </c:pt>
                <c:pt idx="2069">
                  <c:v>17.150305539285199</c:v>
                </c:pt>
                <c:pt idx="2070">
                  <c:v>17.122282143903501</c:v>
                </c:pt>
                <c:pt idx="2071">
                  <c:v>17.064360053838602</c:v>
                </c:pt>
                <c:pt idx="2072">
                  <c:v>17.1314424335947</c:v>
                </c:pt>
                <c:pt idx="2073">
                  <c:v>17.0908584028078</c:v>
                </c:pt>
                <c:pt idx="2074">
                  <c:v>17.033386779044701</c:v>
                </c:pt>
                <c:pt idx="2075">
                  <c:v>17.150008943195001</c:v>
                </c:pt>
                <c:pt idx="2076">
                  <c:v>17.166475278101899</c:v>
                </c:pt>
                <c:pt idx="2077">
                  <c:v>17.223312538316499</c:v>
                </c:pt>
                <c:pt idx="2078">
                  <c:v>17.225486447826501</c:v>
                </c:pt>
                <c:pt idx="2079">
                  <c:v>17.164947580315701</c:v>
                </c:pt>
                <c:pt idx="2080">
                  <c:v>17.287349344350901</c:v>
                </c:pt>
                <c:pt idx="2081">
                  <c:v>17.318554360667001</c:v>
                </c:pt>
                <c:pt idx="2082">
                  <c:v>17.280410928247701</c:v>
                </c:pt>
                <c:pt idx="2083">
                  <c:v>17.282560426289599</c:v>
                </c:pt>
                <c:pt idx="2084">
                  <c:v>17.247423510932698</c:v>
                </c:pt>
                <c:pt idx="2085">
                  <c:v>17.256025997099702</c:v>
                </c:pt>
                <c:pt idx="2086">
                  <c:v>17.299100929622199</c:v>
                </c:pt>
                <c:pt idx="2087">
                  <c:v>17.258806664820899</c:v>
                </c:pt>
                <c:pt idx="2088">
                  <c:v>17.354628552967299</c:v>
                </c:pt>
                <c:pt idx="2089">
                  <c:v>17.334450248868698</c:v>
                </c:pt>
                <c:pt idx="2090">
                  <c:v>16.5794896333834</c:v>
                </c:pt>
                <c:pt idx="2091">
                  <c:v>16.806277174356801</c:v>
                </c:pt>
                <c:pt idx="2092">
                  <c:v>17.0034663123798</c:v>
                </c:pt>
                <c:pt idx="2093">
                  <c:v>16.971839754761199</c:v>
                </c:pt>
                <c:pt idx="2094">
                  <c:v>16.801298261241801</c:v>
                </c:pt>
                <c:pt idx="2095">
                  <c:v>16.9846995424057</c:v>
                </c:pt>
                <c:pt idx="2096">
                  <c:v>17.0771862023071</c:v>
                </c:pt>
                <c:pt idx="2097">
                  <c:v>17.073235659375602</c:v>
                </c:pt>
                <c:pt idx="2098">
                  <c:v>17.023585891138602</c:v>
                </c:pt>
                <c:pt idx="2099">
                  <c:v>17.141185286212998</c:v>
                </c:pt>
                <c:pt idx="2100">
                  <c:v>17.1842104928586</c:v>
                </c:pt>
                <c:pt idx="2101">
                  <c:v>17.177878191471802</c:v>
                </c:pt>
                <c:pt idx="2102">
                  <c:v>17.2660096712921</c:v>
                </c:pt>
                <c:pt idx="2103">
                  <c:v>17.155029619361699</c:v>
                </c:pt>
                <c:pt idx="2104">
                  <c:v>17.1609407057027</c:v>
                </c:pt>
                <c:pt idx="2105">
                  <c:v>17.178523714905602</c:v>
                </c:pt>
                <c:pt idx="2106">
                  <c:v>17.219255128094002</c:v>
                </c:pt>
                <c:pt idx="2107">
                  <c:v>17.2140551777944</c:v>
                </c:pt>
                <c:pt idx="2108">
                  <c:v>17.1463952938165</c:v>
                </c:pt>
                <c:pt idx="2109">
                  <c:v>17.166495507098301</c:v>
                </c:pt>
                <c:pt idx="2110">
                  <c:v>17.203026953424501</c:v>
                </c:pt>
                <c:pt idx="2111">
                  <c:v>17.180593151859899</c:v>
                </c:pt>
                <c:pt idx="2112">
                  <c:v>17.145999075836301</c:v>
                </c:pt>
                <c:pt idx="2113">
                  <c:v>17.157154997842198</c:v>
                </c:pt>
                <c:pt idx="2114">
                  <c:v>17.282747752194702</c:v>
                </c:pt>
                <c:pt idx="2115">
                  <c:v>17.050721277433102</c:v>
                </c:pt>
                <c:pt idx="2116">
                  <c:v>17.029455262429501</c:v>
                </c:pt>
                <c:pt idx="2117">
                  <c:v>17.084600567094899</c:v>
                </c:pt>
                <c:pt idx="2118">
                  <c:v>17.065355598273101</c:v>
                </c:pt>
                <c:pt idx="2119">
                  <c:v>17.0618458440273</c:v>
                </c:pt>
                <c:pt idx="2120">
                  <c:v>17.050889189379902</c:v>
                </c:pt>
                <c:pt idx="2121">
                  <c:v>17.0762212151715</c:v>
                </c:pt>
                <c:pt idx="2122">
                  <c:v>17.112292072992599</c:v>
                </c:pt>
                <c:pt idx="2123">
                  <c:v>17.1043347690559</c:v>
                </c:pt>
                <c:pt idx="2124">
                  <c:v>17.0910753622959</c:v>
                </c:pt>
                <c:pt idx="2125">
                  <c:v>17.107320492261898</c:v>
                </c:pt>
                <c:pt idx="2126">
                  <c:v>17.089602373316399</c:v>
                </c:pt>
                <c:pt idx="2127">
                  <c:v>17.121158361334299</c:v>
                </c:pt>
                <c:pt idx="2128">
                  <c:v>17.092724320836901</c:v>
                </c:pt>
                <c:pt idx="2129">
                  <c:v>17.0843433329966</c:v>
                </c:pt>
                <c:pt idx="2130">
                  <c:v>17.134758077275201</c:v>
                </c:pt>
                <c:pt idx="2131">
                  <c:v>17.1091811111725</c:v>
                </c:pt>
                <c:pt idx="2132">
                  <c:v>17.107482867925899</c:v>
                </c:pt>
                <c:pt idx="2133">
                  <c:v>17.086521158024802</c:v>
                </c:pt>
                <c:pt idx="2134">
                  <c:v>17.110687763004599</c:v>
                </c:pt>
                <c:pt idx="2135">
                  <c:v>17.102966315741501</c:v>
                </c:pt>
                <c:pt idx="2136">
                  <c:v>17.0936529030208</c:v>
                </c:pt>
                <c:pt idx="2137">
                  <c:v>17.072276397376701</c:v>
                </c:pt>
                <c:pt idx="2138">
                  <c:v>17.100243366670099</c:v>
                </c:pt>
                <c:pt idx="2139">
                  <c:v>17.075911169949801</c:v>
                </c:pt>
                <c:pt idx="2140">
                  <c:v>17.082154598298501</c:v>
                </c:pt>
                <c:pt idx="2141">
                  <c:v>17.110619543211399</c:v>
                </c:pt>
                <c:pt idx="2142">
                  <c:v>17.1120846144401</c:v>
                </c:pt>
                <c:pt idx="2143">
                  <c:v>17.130163117431</c:v>
                </c:pt>
                <c:pt idx="2144">
                  <c:v>17.124986276541499</c:v>
                </c:pt>
                <c:pt idx="2145">
                  <c:v>17.1444826775531</c:v>
                </c:pt>
                <c:pt idx="2146">
                  <c:v>17.113333365469401</c:v>
                </c:pt>
                <c:pt idx="2147">
                  <c:v>17.150758612332499</c:v>
                </c:pt>
                <c:pt idx="2148">
                  <c:v>17.126320002161499</c:v>
                </c:pt>
                <c:pt idx="2149">
                  <c:v>17.120430804268999</c:v>
                </c:pt>
                <c:pt idx="2150">
                  <c:v>17.138365499207001</c:v>
                </c:pt>
                <c:pt idx="2151">
                  <c:v>17.122544388978199</c:v>
                </c:pt>
                <c:pt idx="2152">
                  <c:v>17.0795285138379</c:v>
                </c:pt>
                <c:pt idx="2153">
                  <c:v>17.103819860717</c:v>
                </c:pt>
                <c:pt idx="2154">
                  <c:v>17.1275566144568</c:v>
                </c:pt>
                <c:pt idx="2155">
                  <c:v>17.123210112725001</c:v>
                </c:pt>
                <c:pt idx="2156">
                  <c:v>17.139063735399802</c:v>
                </c:pt>
                <c:pt idx="2157">
                  <c:v>17.141637444536499</c:v>
                </c:pt>
                <c:pt idx="2158">
                  <c:v>17.1350201917157</c:v>
                </c:pt>
                <c:pt idx="2159">
                  <c:v>17.159248622060002</c:v>
                </c:pt>
                <c:pt idx="2160">
                  <c:v>17.1194418592167</c:v>
                </c:pt>
                <c:pt idx="2161">
                  <c:v>17.1475055100105</c:v>
                </c:pt>
                <c:pt idx="2162">
                  <c:v>17.108095199711201</c:v>
                </c:pt>
                <c:pt idx="2163">
                  <c:v>17.1358294369366</c:v>
                </c:pt>
                <c:pt idx="2164">
                  <c:v>17.145631037316701</c:v>
                </c:pt>
                <c:pt idx="2165">
                  <c:v>17.115316682382499</c:v>
                </c:pt>
                <c:pt idx="2166">
                  <c:v>17.1544011827005</c:v>
                </c:pt>
                <c:pt idx="2167">
                  <c:v>17.188773088723401</c:v>
                </c:pt>
                <c:pt idx="2168">
                  <c:v>17.209273509508002</c:v>
                </c:pt>
                <c:pt idx="2169">
                  <c:v>17.1420509910267</c:v>
                </c:pt>
                <c:pt idx="2170">
                  <c:v>17.158921398379299</c:v>
                </c:pt>
                <c:pt idx="2171">
                  <c:v>17.061638743391601</c:v>
                </c:pt>
                <c:pt idx="2172">
                  <c:v>17.074661487646299</c:v>
                </c:pt>
                <c:pt idx="2173">
                  <c:v>17.1254461179971</c:v>
                </c:pt>
                <c:pt idx="2174">
                  <c:v>17.148173241365502</c:v>
                </c:pt>
                <c:pt idx="2175">
                  <c:v>17.070363583428701</c:v>
                </c:pt>
                <c:pt idx="2176">
                  <c:v>17.125099130533901</c:v>
                </c:pt>
                <c:pt idx="2177">
                  <c:v>17.140405197385501</c:v>
                </c:pt>
                <c:pt idx="2178">
                  <c:v>17.122691500801601</c:v>
                </c:pt>
                <c:pt idx="2179">
                  <c:v>17.107867968068199</c:v>
                </c:pt>
                <c:pt idx="2180">
                  <c:v>17.146588799224599</c:v>
                </c:pt>
                <c:pt idx="2181">
                  <c:v>17.1024897386426</c:v>
                </c:pt>
                <c:pt idx="2182">
                  <c:v>17.104876179916101</c:v>
                </c:pt>
                <c:pt idx="2183">
                  <c:v>17.122210809734799</c:v>
                </c:pt>
                <c:pt idx="2184">
                  <c:v>17.117877719165399</c:v>
                </c:pt>
                <c:pt idx="2185">
                  <c:v>17.151349287038698</c:v>
                </c:pt>
                <c:pt idx="2186">
                  <c:v>17.119518749178098</c:v>
                </c:pt>
                <c:pt idx="2187">
                  <c:v>17.142085892373</c:v>
                </c:pt>
                <c:pt idx="2188">
                  <c:v>17.124233053918001</c:v>
                </c:pt>
                <c:pt idx="2189">
                  <c:v>17.084029531373801</c:v>
                </c:pt>
                <c:pt idx="2190">
                  <c:v>17.1372382964589</c:v>
                </c:pt>
                <c:pt idx="2191">
                  <c:v>17.127391345477399</c:v>
                </c:pt>
                <c:pt idx="2192">
                  <c:v>17.128122377999201</c:v>
                </c:pt>
                <c:pt idx="2193">
                  <c:v>17.162115542295201</c:v>
                </c:pt>
                <c:pt idx="2194">
                  <c:v>17.151393739945799</c:v>
                </c:pt>
                <c:pt idx="2195">
                  <c:v>17.194550617115901</c:v>
                </c:pt>
                <c:pt idx="2196">
                  <c:v>17.123550315075001</c:v>
                </c:pt>
                <c:pt idx="2197">
                  <c:v>17.148649266974701</c:v>
                </c:pt>
                <c:pt idx="2198">
                  <c:v>17.1486231352714</c:v>
                </c:pt>
                <c:pt idx="2199">
                  <c:v>17.119618401974598</c:v>
                </c:pt>
                <c:pt idx="2200">
                  <c:v>17.156658172316099</c:v>
                </c:pt>
                <c:pt idx="2201">
                  <c:v>17.192618695833701</c:v>
                </c:pt>
                <c:pt idx="2202">
                  <c:v>17.194501475767701</c:v>
                </c:pt>
                <c:pt idx="2203">
                  <c:v>17.146921713320602</c:v>
                </c:pt>
                <c:pt idx="2204">
                  <c:v>17.184669815194301</c:v>
                </c:pt>
                <c:pt idx="2205">
                  <c:v>17.1776677682235</c:v>
                </c:pt>
                <c:pt idx="2206">
                  <c:v>17.111648326504401</c:v>
                </c:pt>
                <c:pt idx="2207">
                  <c:v>17.094828439330598</c:v>
                </c:pt>
                <c:pt idx="2208">
                  <c:v>17.1115490250133</c:v>
                </c:pt>
                <c:pt idx="2209">
                  <c:v>17.111524751295399</c:v>
                </c:pt>
                <c:pt idx="2210">
                  <c:v>17.1480295009823</c:v>
                </c:pt>
                <c:pt idx="2211">
                  <c:v>17.132867451829899</c:v>
                </c:pt>
                <c:pt idx="2212">
                  <c:v>17.155013797956101</c:v>
                </c:pt>
                <c:pt idx="2213">
                  <c:v>17.141709294399199</c:v>
                </c:pt>
                <c:pt idx="2214">
                  <c:v>17.155661234744102</c:v>
                </c:pt>
                <c:pt idx="2215">
                  <c:v>17.154203716325899</c:v>
                </c:pt>
                <c:pt idx="2216">
                  <c:v>17.141069817022299</c:v>
                </c:pt>
                <c:pt idx="2217">
                  <c:v>17.149628936951601</c:v>
                </c:pt>
                <c:pt idx="2218">
                  <c:v>17.189514828638799</c:v>
                </c:pt>
                <c:pt idx="2219">
                  <c:v>17.1414588980758</c:v>
                </c:pt>
                <c:pt idx="2220">
                  <c:v>17.157876956741902</c:v>
                </c:pt>
                <c:pt idx="2221">
                  <c:v>17.1331821380872</c:v>
                </c:pt>
                <c:pt idx="2222">
                  <c:v>17.162177094363798</c:v>
                </c:pt>
                <c:pt idx="2223">
                  <c:v>17.1893218225818</c:v>
                </c:pt>
                <c:pt idx="2224">
                  <c:v>17.2034367246582</c:v>
                </c:pt>
                <c:pt idx="2225">
                  <c:v>17.2071558837977</c:v>
                </c:pt>
                <c:pt idx="2226">
                  <c:v>17.145230945411999</c:v>
                </c:pt>
                <c:pt idx="2227">
                  <c:v>17.130730015640399</c:v>
                </c:pt>
                <c:pt idx="2228">
                  <c:v>17.147522278632</c:v>
                </c:pt>
                <c:pt idx="2229">
                  <c:v>17.123801551285801</c:v>
                </c:pt>
                <c:pt idx="2230">
                  <c:v>17.148303875941</c:v>
                </c:pt>
                <c:pt idx="2231">
                  <c:v>17.150120781737101</c:v>
                </c:pt>
                <c:pt idx="2232">
                  <c:v>17.174415114842201</c:v>
                </c:pt>
                <c:pt idx="2233">
                  <c:v>17.1770267361013</c:v>
                </c:pt>
                <c:pt idx="2234">
                  <c:v>17.175467293982599</c:v>
                </c:pt>
                <c:pt idx="2235">
                  <c:v>17.194888457612201</c:v>
                </c:pt>
                <c:pt idx="2236">
                  <c:v>17.203675354441302</c:v>
                </c:pt>
                <c:pt idx="2237">
                  <c:v>17.227842143333099</c:v>
                </c:pt>
                <c:pt idx="2238">
                  <c:v>17.1661833765125</c:v>
                </c:pt>
                <c:pt idx="2239">
                  <c:v>17.199686072979901</c:v>
                </c:pt>
                <c:pt idx="2240">
                  <c:v>17.238904267527701</c:v>
                </c:pt>
                <c:pt idx="2241">
                  <c:v>17.057812186260801</c:v>
                </c:pt>
                <c:pt idx="2242">
                  <c:v>17.108760579568902</c:v>
                </c:pt>
                <c:pt idx="2243">
                  <c:v>17.087896549104201</c:v>
                </c:pt>
                <c:pt idx="2244">
                  <c:v>17.1144530559136</c:v>
                </c:pt>
                <c:pt idx="2245">
                  <c:v>17.138583154538399</c:v>
                </c:pt>
                <c:pt idx="2246">
                  <c:v>17.098769881954102</c:v>
                </c:pt>
                <c:pt idx="2247">
                  <c:v>17.134268221916798</c:v>
                </c:pt>
                <c:pt idx="2248">
                  <c:v>17.095200596169999</c:v>
                </c:pt>
                <c:pt idx="2249">
                  <c:v>17.106303951420301</c:v>
                </c:pt>
                <c:pt idx="2250">
                  <c:v>17.1012920342068</c:v>
                </c:pt>
                <c:pt idx="2251">
                  <c:v>17.186550368835</c:v>
                </c:pt>
                <c:pt idx="2252">
                  <c:v>17.156368447836201</c:v>
                </c:pt>
                <c:pt idx="2253">
                  <c:v>17.154797193239201</c:v>
                </c:pt>
                <c:pt idx="2254">
                  <c:v>17.131970557516599</c:v>
                </c:pt>
                <c:pt idx="2255">
                  <c:v>17.1239542488998</c:v>
                </c:pt>
                <c:pt idx="2256">
                  <c:v>17.121011682493599</c:v>
                </c:pt>
                <c:pt idx="2257">
                  <c:v>17.078994099517502</c:v>
                </c:pt>
                <c:pt idx="2258">
                  <c:v>17.076413489692602</c:v>
                </c:pt>
                <c:pt idx="2259">
                  <c:v>17.133123278694899</c:v>
                </c:pt>
                <c:pt idx="2260">
                  <c:v>17.120056591573</c:v>
                </c:pt>
                <c:pt idx="2261">
                  <c:v>17.1498303388118</c:v>
                </c:pt>
                <c:pt idx="2262">
                  <c:v>17.143084862915401</c:v>
                </c:pt>
                <c:pt idx="2263">
                  <c:v>17.145508979032101</c:v>
                </c:pt>
                <c:pt idx="2264">
                  <c:v>17.177304507463599</c:v>
                </c:pt>
                <c:pt idx="2265">
                  <c:v>17.1363371529795</c:v>
                </c:pt>
                <c:pt idx="2266">
                  <c:v>17.187228863661201</c:v>
                </c:pt>
                <c:pt idx="2267">
                  <c:v>17.150927936225699</c:v>
                </c:pt>
                <c:pt idx="2268">
                  <c:v>17.124540282281099</c:v>
                </c:pt>
                <c:pt idx="2269">
                  <c:v>17.173867627124299</c:v>
                </c:pt>
                <c:pt idx="2270">
                  <c:v>17.125452607432798</c:v>
                </c:pt>
                <c:pt idx="2271">
                  <c:v>17.156172093029401</c:v>
                </c:pt>
                <c:pt idx="2272">
                  <c:v>17.1992563309601</c:v>
                </c:pt>
                <c:pt idx="2273">
                  <c:v>17.148782977813301</c:v>
                </c:pt>
                <c:pt idx="2274">
                  <c:v>17.154895624311401</c:v>
                </c:pt>
                <c:pt idx="2275">
                  <c:v>17.1827958785913</c:v>
                </c:pt>
                <c:pt idx="2276">
                  <c:v>17.092747548703699</c:v>
                </c:pt>
                <c:pt idx="2277">
                  <c:v>17.106250186988401</c:v>
                </c:pt>
                <c:pt idx="2278">
                  <c:v>17.100106735261701</c:v>
                </c:pt>
                <c:pt idx="2279">
                  <c:v>17.1056029055684</c:v>
                </c:pt>
                <c:pt idx="2280">
                  <c:v>17.144845119750801</c:v>
                </c:pt>
                <c:pt idx="2281">
                  <c:v>17.1682187390008</c:v>
                </c:pt>
                <c:pt idx="2282">
                  <c:v>17.122580663188302</c:v>
                </c:pt>
                <c:pt idx="2283">
                  <c:v>17.151289704777501</c:v>
                </c:pt>
                <c:pt idx="2284">
                  <c:v>17.129485394914099</c:v>
                </c:pt>
                <c:pt idx="2285">
                  <c:v>17.148875990214901</c:v>
                </c:pt>
                <c:pt idx="2286">
                  <c:v>17.150804090165</c:v>
                </c:pt>
                <c:pt idx="2287">
                  <c:v>17.129613121665301</c:v>
                </c:pt>
                <c:pt idx="2288">
                  <c:v>17.1284841167368</c:v>
                </c:pt>
                <c:pt idx="2289">
                  <c:v>17.176459468148099</c:v>
                </c:pt>
                <c:pt idx="2290">
                  <c:v>17.102391006045298</c:v>
                </c:pt>
                <c:pt idx="2291">
                  <c:v>17.132018004353299</c:v>
                </c:pt>
                <c:pt idx="2292">
                  <c:v>17.221245502766902</c:v>
                </c:pt>
                <c:pt idx="2293">
                  <c:v>17.1962388046447</c:v>
                </c:pt>
                <c:pt idx="2294">
                  <c:v>17.177789829051001</c:v>
                </c:pt>
                <c:pt idx="2295">
                  <c:v>17.205089046888201</c:v>
                </c:pt>
                <c:pt idx="2296">
                  <c:v>17.149356937990799</c:v>
                </c:pt>
                <c:pt idx="2297">
                  <c:v>17.129407437977601</c:v>
                </c:pt>
                <c:pt idx="2298">
                  <c:v>17.122221216489699</c:v>
                </c:pt>
                <c:pt idx="2299">
                  <c:v>17.129249439663901</c:v>
                </c:pt>
                <c:pt idx="2300">
                  <c:v>17.129576687827502</c:v>
                </c:pt>
                <c:pt idx="2301">
                  <c:v>17.115965415779598</c:v>
                </c:pt>
                <c:pt idx="2302">
                  <c:v>17.214918798130501</c:v>
                </c:pt>
                <c:pt idx="2303">
                  <c:v>17.183418188935299</c:v>
                </c:pt>
                <c:pt idx="2304">
                  <c:v>17.200755810380301</c:v>
                </c:pt>
                <c:pt idx="2305">
                  <c:v>17.205407095106501</c:v>
                </c:pt>
                <c:pt idx="2306">
                  <c:v>17.191589577915501</c:v>
                </c:pt>
                <c:pt idx="2307">
                  <c:v>17.1957609850325</c:v>
                </c:pt>
                <c:pt idx="2308">
                  <c:v>17.190599615104698</c:v>
                </c:pt>
                <c:pt idx="2309">
                  <c:v>17.1720954268954</c:v>
                </c:pt>
                <c:pt idx="2310">
                  <c:v>17.195751711092001</c:v>
                </c:pt>
                <c:pt idx="2311">
                  <c:v>17.092646450662301</c:v>
                </c:pt>
                <c:pt idx="2312">
                  <c:v>17.074959412012301</c:v>
                </c:pt>
                <c:pt idx="2313">
                  <c:v>17.072675329137802</c:v>
                </c:pt>
                <c:pt idx="2314">
                  <c:v>17.060043243543301</c:v>
                </c:pt>
                <c:pt idx="2315">
                  <c:v>17.160274256346</c:v>
                </c:pt>
                <c:pt idx="2316">
                  <c:v>17.142291835392498</c:v>
                </c:pt>
                <c:pt idx="2317">
                  <c:v>17.1752956885991</c:v>
                </c:pt>
                <c:pt idx="2318">
                  <c:v>17.1540299799797</c:v>
                </c:pt>
                <c:pt idx="2319">
                  <c:v>17.166341970952601</c:v>
                </c:pt>
                <c:pt idx="2320">
                  <c:v>17.144341365084902</c:v>
                </c:pt>
                <c:pt idx="2321">
                  <c:v>17.1601956569164</c:v>
                </c:pt>
                <c:pt idx="2322">
                  <c:v>17.1278827352265</c:v>
                </c:pt>
                <c:pt idx="2323">
                  <c:v>17.154345945512301</c:v>
                </c:pt>
                <c:pt idx="2324">
                  <c:v>17.144647892359998</c:v>
                </c:pt>
                <c:pt idx="2325">
                  <c:v>17.1328866441572</c:v>
                </c:pt>
                <c:pt idx="2326">
                  <c:v>17.129271431003001</c:v>
                </c:pt>
                <c:pt idx="2327">
                  <c:v>17.217867048908701</c:v>
                </c:pt>
                <c:pt idx="2328">
                  <c:v>17.169031481792601</c:v>
                </c:pt>
                <c:pt idx="2329">
                  <c:v>17.199809236025501</c:v>
                </c:pt>
                <c:pt idx="2330">
                  <c:v>17.161092684368398</c:v>
                </c:pt>
                <c:pt idx="2331">
                  <c:v>17.145397064190401</c:v>
                </c:pt>
                <c:pt idx="2332">
                  <c:v>17.163080137912601</c:v>
                </c:pt>
                <c:pt idx="2333">
                  <c:v>17.138529983098</c:v>
                </c:pt>
                <c:pt idx="2334">
                  <c:v>17.134206056987701</c:v>
                </c:pt>
                <c:pt idx="2335">
                  <c:v>17.152442262542699</c:v>
                </c:pt>
                <c:pt idx="2336">
                  <c:v>17.108893691550598</c:v>
                </c:pt>
                <c:pt idx="2337">
                  <c:v>17.1943719075682</c:v>
                </c:pt>
                <c:pt idx="2338">
                  <c:v>17.219204636317599</c:v>
                </c:pt>
                <c:pt idx="2339">
                  <c:v>17.189964872793499</c:v>
                </c:pt>
                <c:pt idx="2340">
                  <c:v>17.166703579357399</c:v>
                </c:pt>
                <c:pt idx="2341">
                  <c:v>17.202272326023799</c:v>
                </c:pt>
                <c:pt idx="2342">
                  <c:v>17.224104435710402</c:v>
                </c:pt>
                <c:pt idx="2343">
                  <c:v>17.153457955355002</c:v>
                </c:pt>
                <c:pt idx="2344">
                  <c:v>17.179796185803301</c:v>
                </c:pt>
                <c:pt idx="2345">
                  <c:v>17.280954840842501</c:v>
                </c:pt>
                <c:pt idx="2346">
                  <c:v>17.1359032773743</c:v>
                </c:pt>
                <c:pt idx="2347">
                  <c:v>17.069061918952599</c:v>
                </c:pt>
                <c:pt idx="2348">
                  <c:v>17.135787836829099</c:v>
                </c:pt>
                <c:pt idx="2349">
                  <c:v>17.097214710424101</c:v>
                </c:pt>
                <c:pt idx="2350">
                  <c:v>17.155373173236701</c:v>
                </c:pt>
                <c:pt idx="2351">
                  <c:v>17.106022505943699</c:v>
                </c:pt>
                <c:pt idx="2352">
                  <c:v>17.1500185746421</c:v>
                </c:pt>
                <c:pt idx="2353">
                  <c:v>17.183021839978</c:v>
                </c:pt>
                <c:pt idx="2354">
                  <c:v>17.1740573809914</c:v>
                </c:pt>
                <c:pt idx="2355">
                  <c:v>17.144624208535198</c:v>
                </c:pt>
                <c:pt idx="2356">
                  <c:v>17.204636975676401</c:v>
                </c:pt>
                <c:pt idx="2357">
                  <c:v>17.148451916129702</c:v>
                </c:pt>
                <c:pt idx="2358">
                  <c:v>17.137961232635401</c:v>
                </c:pt>
                <c:pt idx="2359">
                  <c:v>17.1695984248604</c:v>
                </c:pt>
                <c:pt idx="2360">
                  <c:v>17.206732387029898</c:v>
                </c:pt>
                <c:pt idx="2361">
                  <c:v>17.1727394656223</c:v>
                </c:pt>
                <c:pt idx="2362">
                  <c:v>17.176621329933699</c:v>
                </c:pt>
                <c:pt idx="2363">
                  <c:v>17.1873859815861</c:v>
                </c:pt>
                <c:pt idx="2364">
                  <c:v>17.116702662012901</c:v>
                </c:pt>
                <c:pt idx="2365">
                  <c:v>17.2249116953415</c:v>
                </c:pt>
                <c:pt idx="2366">
                  <c:v>17.235527114564501</c:v>
                </c:pt>
                <c:pt idx="2367">
                  <c:v>17.094081187139</c:v>
                </c:pt>
                <c:pt idx="2368">
                  <c:v>17.0955592707409</c:v>
                </c:pt>
                <c:pt idx="2369">
                  <c:v>17.152238148133002</c:v>
                </c:pt>
                <c:pt idx="2370">
                  <c:v>17.127129802179699</c:v>
                </c:pt>
                <c:pt idx="2371">
                  <c:v>17.084729287381801</c:v>
                </c:pt>
                <c:pt idx="2372">
                  <c:v>17.124041536113499</c:v>
                </c:pt>
                <c:pt idx="2373">
                  <c:v>17.116211705200101</c:v>
                </c:pt>
                <c:pt idx="2374">
                  <c:v>17.135380493400898</c:v>
                </c:pt>
                <c:pt idx="2375">
                  <c:v>17.139114897941401</c:v>
                </c:pt>
                <c:pt idx="2376">
                  <c:v>17.1604804537969</c:v>
                </c:pt>
                <c:pt idx="2377">
                  <c:v>17.1406415497569</c:v>
                </c:pt>
                <c:pt idx="2378">
                  <c:v>17.149832393052598</c:v>
                </c:pt>
                <c:pt idx="2379">
                  <c:v>17.178165754344299</c:v>
                </c:pt>
                <c:pt idx="2380">
                  <c:v>17.160758075445099</c:v>
                </c:pt>
                <c:pt idx="2381">
                  <c:v>17.175574066129599</c:v>
                </c:pt>
                <c:pt idx="2382">
                  <c:v>17.128097954727</c:v>
                </c:pt>
                <c:pt idx="2383">
                  <c:v>17.122875803845901</c:v>
                </c:pt>
                <c:pt idx="2384">
                  <c:v>17.159056472619699</c:v>
                </c:pt>
                <c:pt idx="2385">
                  <c:v>17.182803180126601</c:v>
                </c:pt>
                <c:pt idx="2386">
                  <c:v>17.170438417879101</c:v>
                </c:pt>
                <c:pt idx="2387">
                  <c:v>17.174109948180501</c:v>
                </c:pt>
                <c:pt idx="2388">
                  <c:v>17.143466890703198</c:v>
                </c:pt>
                <c:pt idx="2389">
                  <c:v>17.134269029919501</c:v>
                </c:pt>
                <c:pt idx="2390">
                  <c:v>17.154019753840199</c:v>
                </c:pt>
                <c:pt idx="2391">
                  <c:v>17.170526653167201</c:v>
                </c:pt>
                <c:pt idx="2392">
                  <c:v>17.1921337205615</c:v>
                </c:pt>
                <c:pt idx="2393">
                  <c:v>17.1781080750577</c:v>
                </c:pt>
                <c:pt idx="2394">
                  <c:v>17.1761767076976</c:v>
                </c:pt>
                <c:pt idx="2395">
                  <c:v>17.181551970309499</c:v>
                </c:pt>
                <c:pt idx="2396">
                  <c:v>17.185149512969701</c:v>
                </c:pt>
                <c:pt idx="2397">
                  <c:v>17.1706483234376</c:v>
                </c:pt>
                <c:pt idx="2398">
                  <c:v>17.184380543321499</c:v>
                </c:pt>
                <c:pt idx="2399">
                  <c:v>17.194059884985101</c:v>
                </c:pt>
                <c:pt idx="2400">
                  <c:v>17.1913450640806</c:v>
                </c:pt>
                <c:pt idx="2401">
                  <c:v>17.185840948554102</c:v>
                </c:pt>
                <c:pt idx="2402">
                  <c:v>17.156702466432002</c:v>
                </c:pt>
                <c:pt idx="2403">
                  <c:v>17.152995620688898</c:v>
                </c:pt>
                <c:pt idx="2404">
                  <c:v>17.1544181383397</c:v>
                </c:pt>
                <c:pt idx="2405">
                  <c:v>17.125046126314501</c:v>
                </c:pt>
                <c:pt idx="2406">
                  <c:v>17.1513223186404</c:v>
                </c:pt>
                <c:pt idx="2407">
                  <c:v>17.167891443447601</c:v>
                </c:pt>
                <c:pt idx="2408">
                  <c:v>17.192075147714</c:v>
                </c:pt>
                <c:pt idx="2409">
                  <c:v>17.150939885848199</c:v>
                </c:pt>
                <c:pt idx="2410">
                  <c:v>17.151154115124701</c:v>
                </c:pt>
                <c:pt idx="2411">
                  <c:v>17.163313198538699</c:v>
                </c:pt>
                <c:pt idx="2412">
                  <c:v>17.163441861333698</c:v>
                </c:pt>
                <c:pt idx="2413">
                  <c:v>17.1491991505168</c:v>
                </c:pt>
                <c:pt idx="2414">
                  <c:v>17.181352865910998</c:v>
                </c:pt>
                <c:pt idx="2415">
                  <c:v>17.180453903363201</c:v>
                </c:pt>
                <c:pt idx="2416">
                  <c:v>17.186023283889</c:v>
                </c:pt>
                <c:pt idx="2417">
                  <c:v>17.185951771123602</c:v>
                </c:pt>
                <c:pt idx="2418">
                  <c:v>17.179085512835499</c:v>
                </c:pt>
                <c:pt idx="2419">
                  <c:v>17.178577081380599</c:v>
                </c:pt>
                <c:pt idx="2420">
                  <c:v>17.203208316955799</c:v>
                </c:pt>
                <c:pt idx="2421">
                  <c:v>17.1901128023665</c:v>
                </c:pt>
                <c:pt idx="2422">
                  <c:v>17.182412978815201</c:v>
                </c:pt>
                <c:pt idx="2423">
                  <c:v>17.153812738207801</c:v>
                </c:pt>
                <c:pt idx="2424">
                  <c:v>17.167570174582401</c:v>
                </c:pt>
                <c:pt idx="2425">
                  <c:v>17.181268298973301</c:v>
                </c:pt>
                <c:pt idx="2426">
                  <c:v>17.1454897083715</c:v>
                </c:pt>
                <c:pt idx="2427">
                  <c:v>17.188995231306901</c:v>
                </c:pt>
                <c:pt idx="2428">
                  <c:v>17.174589451827799</c:v>
                </c:pt>
                <c:pt idx="2429">
                  <c:v>17.1702799305844</c:v>
                </c:pt>
                <c:pt idx="2430">
                  <c:v>17.205243717187699</c:v>
                </c:pt>
                <c:pt idx="2431">
                  <c:v>17.207347793716199</c:v>
                </c:pt>
                <c:pt idx="2432">
                  <c:v>17.210059043572102</c:v>
                </c:pt>
                <c:pt idx="2433">
                  <c:v>17.212637162300101</c:v>
                </c:pt>
                <c:pt idx="2434">
                  <c:v>17.175908259037602</c:v>
                </c:pt>
                <c:pt idx="2435">
                  <c:v>17.2254396251566</c:v>
                </c:pt>
                <c:pt idx="2436">
                  <c:v>17.213838161161501</c:v>
                </c:pt>
                <c:pt idx="2437">
                  <c:v>17.1546256622157</c:v>
                </c:pt>
                <c:pt idx="2438">
                  <c:v>17.1311901465901</c:v>
                </c:pt>
                <c:pt idx="2439">
                  <c:v>17.1338175609059</c:v>
                </c:pt>
                <c:pt idx="2440">
                  <c:v>17.129307082852701</c:v>
                </c:pt>
                <c:pt idx="2441">
                  <c:v>17.144410798565598</c:v>
                </c:pt>
                <c:pt idx="2442">
                  <c:v>17.183229679673602</c:v>
                </c:pt>
                <c:pt idx="2443">
                  <c:v>17.154636996465801</c:v>
                </c:pt>
                <c:pt idx="2444">
                  <c:v>17.146916666373599</c:v>
                </c:pt>
                <c:pt idx="2445">
                  <c:v>17.148102352613201</c:v>
                </c:pt>
                <c:pt idx="2446">
                  <c:v>17.187092169627999</c:v>
                </c:pt>
                <c:pt idx="2447">
                  <c:v>17.183040476970898</c:v>
                </c:pt>
                <c:pt idx="2448">
                  <c:v>17.1610442957506</c:v>
                </c:pt>
                <c:pt idx="2449">
                  <c:v>17.145389957149298</c:v>
                </c:pt>
                <c:pt idx="2450">
                  <c:v>17.174602757930899</c:v>
                </c:pt>
                <c:pt idx="2451">
                  <c:v>17.196225524754102</c:v>
                </c:pt>
                <c:pt idx="2452">
                  <c:v>17.1904734417542</c:v>
                </c:pt>
                <c:pt idx="2453">
                  <c:v>17.171590191486001</c:v>
                </c:pt>
                <c:pt idx="2454">
                  <c:v>17.192399583013401</c:v>
                </c:pt>
                <c:pt idx="2455">
                  <c:v>17.1796885677117</c:v>
                </c:pt>
                <c:pt idx="2456">
                  <c:v>17.180110992021898</c:v>
                </c:pt>
                <c:pt idx="2457">
                  <c:v>17.139227556108299</c:v>
                </c:pt>
                <c:pt idx="2458">
                  <c:v>17.160213711867801</c:v>
                </c:pt>
                <c:pt idx="2459">
                  <c:v>17.169619141439998</c:v>
                </c:pt>
                <c:pt idx="2460">
                  <c:v>17.193176219015399</c:v>
                </c:pt>
                <c:pt idx="2461">
                  <c:v>17.1402389890896</c:v>
                </c:pt>
                <c:pt idx="2462">
                  <c:v>17.184787219413099</c:v>
                </c:pt>
                <c:pt idx="2463">
                  <c:v>17.1895283535112</c:v>
                </c:pt>
                <c:pt idx="2464">
                  <c:v>17.2081455437493</c:v>
                </c:pt>
                <c:pt idx="2465">
                  <c:v>17.1765476168341</c:v>
                </c:pt>
                <c:pt idx="2466">
                  <c:v>17.203196817563299</c:v>
                </c:pt>
                <c:pt idx="2467">
                  <c:v>17.205228913024001</c:v>
                </c:pt>
                <c:pt idx="2468">
                  <c:v>17.198547494451098</c:v>
                </c:pt>
                <c:pt idx="2469">
                  <c:v>17.157853994388201</c:v>
                </c:pt>
                <c:pt idx="2470">
                  <c:v>17.1913139637436</c:v>
                </c:pt>
                <c:pt idx="2471">
                  <c:v>17.2422026374838</c:v>
                </c:pt>
                <c:pt idx="2472">
                  <c:v>17.147235423346601</c:v>
                </c:pt>
                <c:pt idx="2473">
                  <c:v>17.153642827262701</c:v>
                </c:pt>
                <c:pt idx="2474">
                  <c:v>17.1714487898758</c:v>
                </c:pt>
                <c:pt idx="2475">
                  <c:v>17.185314171536799</c:v>
                </c:pt>
                <c:pt idx="2476">
                  <c:v>17.1482262790927</c:v>
                </c:pt>
                <c:pt idx="2477">
                  <c:v>17.165101169271701</c:v>
                </c:pt>
                <c:pt idx="2478">
                  <c:v>17.218258990054601</c:v>
                </c:pt>
                <c:pt idx="2479">
                  <c:v>17.194635809706799</c:v>
                </c:pt>
                <c:pt idx="2480">
                  <c:v>17.1762184459118</c:v>
                </c:pt>
                <c:pt idx="2481">
                  <c:v>17.1890889692964</c:v>
                </c:pt>
                <c:pt idx="2482">
                  <c:v>17.181451766204901</c:v>
                </c:pt>
                <c:pt idx="2483">
                  <c:v>17.170024270495801</c:v>
                </c:pt>
                <c:pt idx="2484">
                  <c:v>17.2046222878867</c:v>
                </c:pt>
                <c:pt idx="2485">
                  <c:v>17.1990208726159</c:v>
                </c:pt>
                <c:pt idx="2486">
                  <c:v>17.234290172251299</c:v>
                </c:pt>
                <c:pt idx="2487">
                  <c:v>17.241096638833</c:v>
                </c:pt>
                <c:pt idx="2488">
                  <c:v>17.1963538539787</c:v>
                </c:pt>
                <c:pt idx="2489">
                  <c:v>17.209091042337</c:v>
                </c:pt>
                <c:pt idx="2490">
                  <c:v>17.183696323329201</c:v>
                </c:pt>
                <c:pt idx="2491">
                  <c:v>17.2272119763361</c:v>
                </c:pt>
                <c:pt idx="2492">
                  <c:v>17.241602111272499</c:v>
                </c:pt>
                <c:pt idx="2493">
                  <c:v>17.125410685023201</c:v>
                </c:pt>
                <c:pt idx="2494">
                  <c:v>17.161865186362601</c:v>
                </c:pt>
                <c:pt idx="2495">
                  <c:v>17.0985137964953</c:v>
                </c:pt>
                <c:pt idx="2496">
                  <c:v>17.136499220648101</c:v>
                </c:pt>
                <c:pt idx="2497">
                  <c:v>17.167427920366801</c:v>
                </c:pt>
                <c:pt idx="2498">
                  <c:v>17.156605132063898</c:v>
                </c:pt>
                <c:pt idx="2499">
                  <c:v>17.158174381153199</c:v>
                </c:pt>
                <c:pt idx="2500">
                  <c:v>17.1780655229343</c:v>
                </c:pt>
                <c:pt idx="2501">
                  <c:v>17.167612472733701</c:v>
                </c:pt>
                <c:pt idx="2502">
                  <c:v>17.184174511004802</c:v>
                </c:pt>
                <c:pt idx="2503">
                  <c:v>17.124662192297201</c:v>
                </c:pt>
                <c:pt idx="2504">
                  <c:v>17.1437181464681</c:v>
                </c:pt>
                <c:pt idx="2505">
                  <c:v>17.159390951349799</c:v>
                </c:pt>
                <c:pt idx="2506">
                  <c:v>17.180610653846902</c:v>
                </c:pt>
                <c:pt idx="2507">
                  <c:v>17.159734134627801</c:v>
                </c:pt>
                <c:pt idx="2508">
                  <c:v>17.167036991208299</c:v>
                </c:pt>
                <c:pt idx="2509">
                  <c:v>17.1939545797186</c:v>
                </c:pt>
                <c:pt idx="2510">
                  <c:v>17.199345019965001</c:v>
                </c:pt>
                <c:pt idx="2511">
                  <c:v>17.180021231097101</c:v>
                </c:pt>
                <c:pt idx="2512">
                  <c:v>17.1756271556158</c:v>
                </c:pt>
                <c:pt idx="2513">
                  <c:v>17.1683563023714</c:v>
                </c:pt>
                <c:pt idx="2514">
                  <c:v>17.1594205337712</c:v>
                </c:pt>
                <c:pt idx="2515">
                  <c:v>17.153193790619898</c:v>
                </c:pt>
                <c:pt idx="2516">
                  <c:v>17.179913083053101</c:v>
                </c:pt>
                <c:pt idx="2517">
                  <c:v>17.199087946976299</c:v>
                </c:pt>
                <c:pt idx="2518">
                  <c:v>17.161225645506299</c:v>
                </c:pt>
                <c:pt idx="2519">
                  <c:v>17.215208276374099</c:v>
                </c:pt>
                <c:pt idx="2520">
                  <c:v>17.217528137292</c:v>
                </c:pt>
                <c:pt idx="2521">
                  <c:v>17.223426003479901</c:v>
                </c:pt>
                <c:pt idx="2522">
                  <c:v>17.223999204637199</c:v>
                </c:pt>
                <c:pt idx="2523">
                  <c:v>17.167685076858401</c:v>
                </c:pt>
                <c:pt idx="2524">
                  <c:v>17.200098035442299</c:v>
                </c:pt>
                <c:pt idx="2525">
                  <c:v>17.1815630581272</c:v>
                </c:pt>
                <c:pt idx="2526">
                  <c:v>17.218710329907601</c:v>
                </c:pt>
                <c:pt idx="2527">
                  <c:v>17.234705037953798</c:v>
                </c:pt>
                <c:pt idx="2528">
                  <c:v>15.791611045363499</c:v>
                </c:pt>
                <c:pt idx="2529">
                  <c:v>15.7810186521211</c:v>
                </c:pt>
                <c:pt idx="2530">
                  <c:v>15.846851816557299</c:v>
                </c:pt>
                <c:pt idx="2531">
                  <c:v>15.663327704967299</c:v>
                </c:pt>
                <c:pt idx="2532">
                  <c:v>15.8334162410315</c:v>
                </c:pt>
                <c:pt idx="2533">
                  <c:v>15.7500335221987</c:v>
                </c:pt>
                <c:pt idx="2534">
                  <c:v>15.885573119233801</c:v>
                </c:pt>
                <c:pt idx="2535">
                  <c:v>15.862699754755999</c:v>
                </c:pt>
                <c:pt idx="2536">
                  <c:v>15.8475849274372</c:v>
                </c:pt>
                <c:pt idx="2537">
                  <c:v>15.935827026610401</c:v>
                </c:pt>
                <c:pt idx="2538">
                  <c:v>16.629812458158</c:v>
                </c:pt>
                <c:pt idx="2539">
                  <c:v>16.63773068419</c:v>
                </c:pt>
                <c:pt idx="2540">
                  <c:v>16.677960030330102</c:v>
                </c:pt>
                <c:pt idx="2541">
                  <c:v>16.713188416165298</c:v>
                </c:pt>
                <c:pt idx="2542">
                  <c:v>16.783196271487199</c:v>
                </c:pt>
                <c:pt idx="2543">
                  <c:v>16.755018924926699</c:v>
                </c:pt>
                <c:pt idx="2544">
                  <c:v>16.708662560539</c:v>
                </c:pt>
                <c:pt idx="2545">
                  <c:v>16.761824695958602</c:v>
                </c:pt>
                <c:pt idx="2546">
                  <c:v>16.712151717920701</c:v>
                </c:pt>
                <c:pt idx="2547">
                  <c:v>16.6114299717559</c:v>
                </c:pt>
                <c:pt idx="2548">
                  <c:v>16.6548390538284</c:v>
                </c:pt>
                <c:pt idx="2549">
                  <c:v>16.712404971212599</c:v>
                </c:pt>
                <c:pt idx="2550">
                  <c:v>16.648105815206101</c:v>
                </c:pt>
                <c:pt idx="2551">
                  <c:v>16.809725372961601</c:v>
                </c:pt>
                <c:pt idx="2552">
                  <c:v>16.7757986080221</c:v>
                </c:pt>
                <c:pt idx="2553">
                  <c:v>16.848208832735999</c:v>
                </c:pt>
                <c:pt idx="2554">
                  <c:v>16.788837102465799</c:v>
                </c:pt>
                <c:pt idx="2555">
                  <c:v>16.6174921896848</c:v>
                </c:pt>
                <c:pt idx="2556">
                  <c:v>16.661273281412999</c:v>
                </c:pt>
                <c:pt idx="2557">
                  <c:v>16.648997900959099</c:v>
                </c:pt>
                <c:pt idx="2558">
                  <c:v>16.802176119639899</c:v>
                </c:pt>
                <c:pt idx="2559">
                  <c:v>16.812159123118501</c:v>
                </c:pt>
                <c:pt idx="2560">
                  <c:v>16.7838214069318</c:v>
                </c:pt>
                <c:pt idx="2561">
                  <c:v>16.767462419341101</c:v>
                </c:pt>
                <c:pt idx="2562">
                  <c:v>16.595292581427099</c:v>
                </c:pt>
                <c:pt idx="2563">
                  <c:v>16.6871744008739</c:v>
                </c:pt>
                <c:pt idx="2564">
                  <c:v>16.797186684136999</c:v>
                </c:pt>
                <c:pt idx="2565">
                  <c:v>16.763596481574801</c:v>
                </c:pt>
                <c:pt idx="2566">
                  <c:v>16.810620041464599</c:v>
                </c:pt>
                <c:pt idx="2567">
                  <c:v>16.793877775898899</c:v>
                </c:pt>
                <c:pt idx="2568">
                  <c:v>16.6204779800978</c:v>
                </c:pt>
                <c:pt idx="2569">
                  <c:v>16.769466463777398</c:v>
                </c:pt>
                <c:pt idx="2570">
                  <c:v>17.153668811029402</c:v>
                </c:pt>
                <c:pt idx="2571">
                  <c:v>17.183673178068101</c:v>
                </c:pt>
                <c:pt idx="2572">
                  <c:v>17.180020528123499</c:v>
                </c:pt>
                <c:pt idx="2573">
                  <c:v>17.1897130229335</c:v>
                </c:pt>
                <c:pt idx="2574">
                  <c:v>17.129300406980299</c:v>
                </c:pt>
                <c:pt idx="2575">
                  <c:v>17.132236908017401</c:v>
                </c:pt>
                <c:pt idx="2576">
                  <c:v>17.21828937259</c:v>
                </c:pt>
                <c:pt idx="2577">
                  <c:v>17.202334496804799</c:v>
                </c:pt>
                <c:pt idx="2578">
                  <c:v>17.207065720180299</c:v>
                </c:pt>
                <c:pt idx="2579">
                  <c:v>17.189475117315901</c:v>
                </c:pt>
                <c:pt idx="2580">
                  <c:v>17.162670257352399</c:v>
                </c:pt>
                <c:pt idx="2581">
                  <c:v>17.189298962429099</c:v>
                </c:pt>
                <c:pt idx="2582">
                  <c:v>17.1458539821062</c:v>
                </c:pt>
                <c:pt idx="2583">
                  <c:v>17.180414748773501</c:v>
                </c:pt>
                <c:pt idx="2584">
                  <c:v>17.2367868742325</c:v>
                </c:pt>
                <c:pt idx="2585">
                  <c:v>17.195895675426801</c:v>
                </c:pt>
                <c:pt idx="2586">
                  <c:v>17.192731760607199</c:v>
                </c:pt>
                <c:pt idx="2587">
                  <c:v>17.159472710927801</c:v>
                </c:pt>
                <c:pt idx="2588">
                  <c:v>17.184199759942398</c:v>
                </c:pt>
                <c:pt idx="2589">
                  <c:v>17.245559375077399</c:v>
                </c:pt>
                <c:pt idx="2590">
                  <c:v>17.250063147237299</c:v>
                </c:pt>
                <c:pt idx="2591">
                  <c:v>17.1661558475794</c:v>
                </c:pt>
                <c:pt idx="2592">
                  <c:v>17.1613233240511</c:v>
                </c:pt>
                <c:pt idx="2593">
                  <c:v>17.1474199122027</c:v>
                </c:pt>
                <c:pt idx="2594">
                  <c:v>17.1570322793497</c:v>
                </c:pt>
                <c:pt idx="2595">
                  <c:v>17.163706995676598</c:v>
                </c:pt>
                <c:pt idx="2596">
                  <c:v>17.132865215512702</c:v>
                </c:pt>
                <c:pt idx="2597">
                  <c:v>17.211322805979901</c:v>
                </c:pt>
                <c:pt idx="2598">
                  <c:v>17.200272113950899</c:v>
                </c:pt>
                <c:pt idx="2599">
                  <c:v>17.230293664047402</c:v>
                </c:pt>
                <c:pt idx="2600">
                  <c:v>17.190563534023902</c:v>
                </c:pt>
                <c:pt idx="2601">
                  <c:v>17.205123684107502</c:v>
                </c:pt>
                <c:pt idx="2602">
                  <c:v>17.194726807258998</c:v>
                </c:pt>
                <c:pt idx="2603">
                  <c:v>17.1711288635423</c:v>
                </c:pt>
                <c:pt idx="2604">
                  <c:v>17.1742992220452</c:v>
                </c:pt>
                <c:pt idx="2605">
                  <c:v>17.269079697530401</c:v>
                </c:pt>
                <c:pt idx="2606">
                  <c:v>17.214154672593001</c:v>
                </c:pt>
                <c:pt idx="2607">
                  <c:v>17.168712752191698</c:v>
                </c:pt>
                <c:pt idx="2608">
                  <c:v>17.174157916293002</c:v>
                </c:pt>
                <c:pt idx="2609">
                  <c:v>17.193638376682902</c:v>
                </c:pt>
                <c:pt idx="2610">
                  <c:v>17.2724619963968</c:v>
                </c:pt>
                <c:pt idx="2611">
                  <c:v>17.233838261971499</c:v>
                </c:pt>
                <c:pt idx="2612">
                  <c:v>17.1772398980448</c:v>
                </c:pt>
                <c:pt idx="2613">
                  <c:v>17.1492473259725</c:v>
                </c:pt>
                <c:pt idx="2614">
                  <c:v>17.226985324769799</c:v>
                </c:pt>
                <c:pt idx="2615">
                  <c:v>17.164380382421701</c:v>
                </c:pt>
                <c:pt idx="2616">
                  <c:v>17.208463073488399</c:v>
                </c:pt>
                <c:pt idx="2617">
                  <c:v>17.213752281622298</c:v>
                </c:pt>
                <c:pt idx="2618">
                  <c:v>17.216730028934101</c:v>
                </c:pt>
                <c:pt idx="2619">
                  <c:v>17.146830239291699</c:v>
                </c:pt>
                <c:pt idx="2620">
                  <c:v>17.185507996254302</c:v>
                </c:pt>
                <c:pt idx="2621">
                  <c:v>17.170185509680699</c:v>
                </c:pt>
                <c:pt idx="2622">
                  <c:v>17.209877129566699</c:v>
                </c:pt>
                <c:pt idx="2623">
                  <c:v>17.160334677628001</c:v>
                </c:pt>
                <c:pt idx="2624">
                  <c:v>17.155190907968102</c:v>
                </c:pt>
                <c:pt idx="2625">
                  <c:v>17.178743210720199</c:v>
                </c:pt>
                <c:pt idx="2626">
                  <c:v>17.153393652604802</c:v>
                </c:pt>
                <c:pt idx="2627">
                  <c:v>17.177644381273002</c:v>
                </c:pt>
                <c:pt idx="2628">
                  <c:v>17.154611990472102</c:v>
                </c:pt>
                <c:pt idx="2629">
                  <c:v>17.163744932613</c:v>
                </c:pt>
                <c:pt idx="2630">
                  <c:v>17.160477558639599</c:v>
                </c:pt>
                <c:pt idx="2631">
                  <c:v>17.162517126132101</c:v>
                </c:pt>
                <c:pt idx="2632">
                  <c:v>17.200911656967801</c:v>
                </c:pt>
                <c:pt idx="2633">
                  <c:v>17.181248288630702</c:v>
                </c:pt>
                <c:pt idx="2634">
                  <c:v>17.189730870383102</c:v>
                </c:pt>
                <c:pt idx="2635">
                  <c:v>17.1872900133454</c:v>
                </c:pt>
                <c:pt idx="2636">
                  <c:v>17.191799742054101</c:v>
                </c:pt>
                <c:pt idx="2637">
                  <c:v>17.200946350248</c:v>
                </c:pt>
                <c:pt idx="2638">
                  <c:v>17.205526458413701</c:v>
                </c:pt>
                <c:pt idx="2639">
                  <c:v>17.173093125858301</c:v>
                </c:pt>
                <c:pt idx="2640">
                  <c:v>17.194659491018498</c:v>
                </c:pt>
                <c:pt idx="2641">
                  <c:v>17.172701105035902</c:v>
                </c:pt>
                <c:pt idx="2642">
                  <c:v>17.1632435412882</c:v>
                </c:pt>
                <c:pt idx="2643">
                  <c:v>17.1830216029186</c:v>
                </c:pt>
                <c:pt idx="2644">
                  <c:v>17.236469000506599</c:v>
                </c:pt>
                <c:pt idx="2645">
                  <c:v>17.182397678334201</c:v>
                </c:pt>
                <c:pt idx="2646">
                  <c:v>17.220571601271299</c:v>
                </c:pt>
                <c:pt idx="2647">
                  <c:v>17.205500214685099</c:v>
                </c:pt>
                <c:pt idx="2648">
                  <c:v>17.174303170142</c:v>
                </c:pt>
                <c:pt idx="2649">
                  <c:v>17.201417902240902</c:v>
                </c:pt>
                <c:pt idx="2650">
                  <c:v>17.226240138822298</c:v>
                </c:pt>
                <c:pt idx="2651">
                  <c:v>17.182864509641899</c:v>
                </c:pt>
                <c:pt idx="2652">
                  <c:v>17.2324964415849</c:v>
                </c:pt>
                <c:pt idx="2653">
                  <c:v>17.206550935922898</c:v>
                </c:pt>
                <c:pt idx="2654">
                  <c:v>17.2220317397611</c:v>
                </c:pt>
                <c:pt idx="2655">
                  <c:v>17.2153935910641</c:v>
                </c:pt>
                <c:pt idx="2656">
                  <c:v>17.1923592198116</c:v>
                </c:pt>
                <c:pt idx="2657">
                  <c:v>17.1883803309216</c:v>
                </c:pt>
                <c:pt idx="2658">
                  <c:v>17.178644172330198</c:v>
                </c:pt>
                <c:pt idx="2659">
                  <c:v>17.171634987166801</c:v>
                </c:pt>
                <c:pt idx="2660">
                  <c:v>17.206578577834499</c:v>
                </c:pt>
                <c:pt idx="2661">
                  <c:v>17.203610948168802</c:v>
                </c:pt>
                <c:pt idx="2662">
                  <c:v>17.207091220099699</c:v>
                </c:pt>
                <c:pt idx="2663">
                  <c:v>17.180603681042999</c:v>
                </c:pt>
                <c:pt idx="2664">
                  <c:v>17.206207818806501</c:v>
                </c:pt>
                <c:pt idx="2665">
                  <c:v>17.216384321671999</c:v>
                </c:pt>
                <c:pt idx="2666">
                  <c:v>17.2228567597619</c:v>
                </c:pt>
                <c:pt idx="2667">
                  <c:v>17.233755527306901</c:v>
                </c:pt>
                <c:pt idx="2668">
                  <c:v>17.209352560505</c:v>
                </c:pt>
                <c:pt idx="2669">
                  <c:v>17.202019794177801</c:v>
                </c:pt>
                <c:pt idx="2670">
                  <c:v>17.2156873685595</c:v>
                </c:pt>
                <c:pt idx="2671">
                  <c:v>17.229875812826901</c:v>
                </c:pt>
                <c:pt idx="2672">
                  <c:v>17.181479201958801</c:v>
                </c:pt>
                <c:pt idx="2673">
                  <c:v>17.240436707748799</c:v>
                </c:pt>
                <c:pt idx="2674">
                  <c:v>17.232952744553899</c:v>
                </c:pt>
                <c:pt idx="2675">
                  <c:v>17.188421705478799</c:v>
                </c:pt>
                <c:pt idx="2676">
                  <c:v>17.1751584084097</c:v>
                </c:pt>
                <c:pt idx="2677">
                  <c:v>17.171922190518199</c:v>
                </c:pt>
                <c:pt idx="2678">
                  <c:v>17.196677482198702</c:v>
                </c:pt>
                <c:pt idx="2679">
                  <c:v>17.185905350781901</c:v>
                </c:pt>
                <c:pt idx="2680">
                  <c:v>17.179073677424299</c:v>
                </c:pt>
                <c:pt idx="2681">
                  <c:v>17.212119691648201</c:v>
                </c:pt>
                <c:pt idx="2682">
                  <c:v>17.246318507878701</c:v>
                </c:pt>
                <c:pt idx="2683">
                  <c:v>17.195797281831599</c:v>
                </c:pt>
                <c:pt idx="2684">
                  <c:v>17.2490581115627</c:v>
                </c:pt>
                <c:pt idx="2685">
                  <c:v>17.217147837845701</c:v>
                </c:pt>
                <c:pt idx="2686">
                  <c:v>17.230947124408502</c:v>
                </c:pt>
                <c:pt idx="2687">
                  <c:v>17.236283539478201</c:v>
                </c:pt>
                <c:pt idx="2688">
                  <c:v>17.206238673191798</c:v>
                </c:pt>
                <c:pt idx="2689">
                  <c:v>17.2561289778549</c:v>
                </c:pt>
                <c:pt idx="2690">
                  <c:v>17.2022993038583</c:v>
                </c:pt>
                <c:pt idx="2691">
                  <c:v>17.184833721387001</c:v>
                </c:pt>
                <c:pt idx="2692">
                  <c:v>17.235466189730001</c:v>
                </c:pt>
                <c:pt idx="2693">
                  <c:v>17.201989720290101</c:v>
                </c:pt>
                <c:pt idx="2694">
                  <c:v>17.2125516847935</c:v>
                </c:pt>
                <c:pt idx="2695">
                  <c:v>17.233659234592501</c:v>
                </c:pt>
                <c:pt idx="2696">
                  <c:v>17.209195739389099</c:v>
                </c:pt>
                <c:pt idx="2697">
                  <c:v>17.223352259355</c:v>
                </c:pt>
                <c:pt idx="2698">
                  <c:v>17.196300025817902</c:v>
                </c:pt>
                <c:pt idx="2699">
                  <c:v>17.215511788937398</c:v>
                </c:pt>
                <c:pt idx="2700">
                  <c:v>17.243078390975999</c:v>
                </c:pt>
                <c:pt idx="2701">
                  <c:v>17.2585081162858</c:v>
                </c:pt>
                <c:pt idx="2702">
                  <c:v>17.2009449676477</c:v>
                </c:pt>
                <c:pt idx="2703">
                  <c:v>17.203814543777</c:v>
                </c:pt>
                <c:pt idx="2704">
                  <c:v>17.1743763636367</c:v>
                </c:pt>
                <c:pt idx="2705">
                  <c:v>17.162844240338298</c:v>
                </c:pt>
                <c:pt idx="2706">
                  <c:v>17.1771655293512</c:v>
                </c:pt>
                <c:pt idx="2707">
                  <c:v>17.1710278300413</c:v>
                </c:pt>
                <c:pt idx="2708">
                  <c:v>17.162396970458399</c:v>
                </c:pt>
                <c:pt idx="2709">
                  <c:v>17.223535097055699</c:v>
                </c:pt>
                <c:pt idx="2710">
                  <c:v>17.194086507550299</c:v>
                </c:pt>
                <c:pt idx="2711">
                  <c:v>17.225678843667701</c:v>
                </c:pt>
                <c:pt idx="2712">
                  <c:v>17.200951967102</c:v>
                </c:pt>
                <c:pt idx="2713">
                  <c:v>17.2037911249285</c:v>
                </c:pt>
                <c:pt idx="2714">
                  <c:v>17.201990956905998</c:v>
                </c:pt>
                <c:pt idx="2715">
                  <c:v>17.204790409422099</c:v>
                </c:pt>
                <c:pt idx="2716">
                  <c:v>17.2289998817247</c:v>
                </c:pt>
                <c:pt idx="2717">
                  <c:v>17.237757197609699</c:v>
                </c:pt>
                <c:pt idx="2718">
                  <c:v>17.196572573239202</c:v>
                </c:pt>
                <c:pt idx="2719">
                  <c:v>17.197950014602402</c:v>
                </c:pt>
                <c:pt idx="2720">
                  <c:v>17.207302281140201</c:v>
                </c:pt>
                <c:pt idx="2721">
                  <c:v>17.202809736103301</c:v>
                </c:pt>
                <c:pt idx="2722">
                  <c:v>17.2520526972956</c:v>
                </c:pt>
                <c:pt idx="2723">
                  <c:v>17.230119908067</c:v>
                </c:pt>
                <c:pt idx="2724">
                  <c:v>17.214948580962901</c:v>
                </c:pt>
                <c:pt idx="2725">
                  <c:v>17.207850917069798</c:v>
                </c:pt>
                <c:pt idx="2726">
                  <c:v>17.228661256686699</c:v>
                </c:pt>
                <c:pt idx="2727">
                  <c:v>17.1813780499571</c:v>
                </c:pt>
                <c:pt idx="2728">
                  <c:v>17.2522901955438</c:v>
                </c:pt>
                <c:pt idx="2729">
                  <c:v>17.238063959540501</c:v>
                </c:pt>
                <c:pt idx="2730">
                  <c:v>17.249762773847198</c:v>
                </c:pt>
                <c:pt idx="2731">
                  <c:v>17.210708683470902</c:v>
                </c:pt>
                <c:pt idx="2732">
                  <c:v>17.158552901519499</c:v>
                </c:pt>
                <c:pt idx="2733">
                  <c:v>17.2024770912655</c:v>
                </c:pt>
                <c:pt idx="2734">
                  <c:v>17.178347108815601</c:v>
                </c:pt>
                <c:pt idx="2735">
                  <c:v>17.229572699142199</c:v>
                </c:pt>
                <c:pt idx="2736">
                  <c:v>17.228111069839901</c:v>
                </c:pt>
                <c:pt idx="2737">
                  <c:v>17.255301938257102</c:v>
                </c:pt>
                <c:pt idx="2738">
                  <c:v>17.242744152657298</c:v>
                </c:pt>
                <c:pt idx="2739">
                  <c:v>17.182302078069</c:v>
                </c:pt>
                <c:pt idx="2740">
                  <c:v>17.189171720742898</c:v>
                </c:pt>
                <c:pt idx="2741">
                  <c:v>17.199091676910399</c:v>
                </c:pt>
                <c:pt idx="2742">
                  <c:v>17.179639499618901</c:v>
                </c:pt>
                <c:pt idx="2743">
                  <c:v>17.163333505320502</c:v>
                </c:pt>
                <c:pt idx="2744">
                  <c:v>17.193246648771101</c:v>
                </c:pt>
                <c:pt idx="2745">
                  <c:v>17.1976717816639</c:v>
                </c:pt>
                <c:pt idx="2746">
                  <c:v>17.198238301588798</c:v>
                </c:pt>
                <c:pt idx="2747">
                  <c:v>17.196216985368601</c:v>
                </c:pt>
                <c:pt idx="2748">
                  <c:v>17.2262310515727</c:v>
                </c:pt>
                <c:pt idx="2749">
                  <c:v>17.180608790433599</c:v>
                </c:pt>
                <c:pt idx="2750">
                  <c:v>17.205348945989801</c:v>
                </c:pt>
                <c:pt idx="2751">
                  <c:v>17.226367159118499</c:v>
                </c:pt>
                <c:pt idx="2752">
                  <c:v>17.190589276194402</c:v>
                </c:pt>
                <c:pt idx="2753">
                  <c:v>17.2109155698999</c:v>
                </c:pt>
                <c:pt idx="2754">
                  <c:v>17.200966525207999</c:v>
                </c:pt>
                <c:pt idx="2755">
                  <c:v>17.205044769754899</c:v>
                </c:pt>
                <c:pt idx="2756">
                  <c:v>17.180021610673801</c:v>
                </c:pt>
                <c:pt idx="2757">
                  <c:v>17.267531315014999</c:v>
                </c:pt>
                <c:pt idx="2758">
                  <c:v>17.232484418763899</c:v>
                </c:pt>
                <c:pt idx="2759">
                  <c:v>17.2344233761815</c:v>
                </c:pt>
                <c:pt idx="2760">
                  <c:v>17.243788895931001</c:v>
                </c:pt>
                <c:pt idx="2761">
                  <c:v>17.251227426501199</c:v>
                </c:pt>
                <c:pt idx="2762">
                  <c:v>17.267350046904099</c:v>
                </c:pt>
                <c:pt idx="2763">
                  <c:v>17.196545601227701</c:v>
                </c:pt>
                <c:pt idx="2764">
                  <c:v>17.2576969976611</c:v>
                </c:pt>
                <c:pt idx="2765">
                  <c:v>17.231343940265798</c:v>
                </c:pt>
                <c:pt idx="2766">
                  <c:v>17.245318870397401</c:v>
                </c:pt>
                <c:pt idx="2767">
                  <c:v>17.216746386023299</c:v>
                </c:pt>
                <c:pt idx="2768">
                  <c:v>17.220954632492798</c:v>
                </c:pt>
                <c:pt idx="2769">
                  <c:v>17.229482963019599</c:v>
                </c:pt>
                <c:pt idx="2770">
                  <c:v>17.2130028320543</c:v>
                </c:pt>
                <c:pt idx="2771">
                  <c:v>17.230642671052099</c:v>
                </c:pt>
                <c:pt idx="2772">
                  <c:v>17.266929889334399</c:v>
                </c:pt>
                <c:pt idx="2773">
                  <c:v>17.226931507207802</c:v>
                </c:pt>
                <c:pt idx="2774">
                  <c:v>17.234126579298302</c:v>
                </c:pt>
                <c:pt idx="2775">
                  <c:v>17.2367608436798</c:v>
                </c:pt>
                <c:pt idx="2776">
                  <c:v>17.2365960742301</c:v>
                </c:pt>
                <c:pt idx="2777">
                  <c:v>17.2075161556889</c:v>
                </c:pt>
                <c:pt idx="2778">
                  <c:v>17.2302557648248</c:v>
                </c:pt>
                <c:pt idx="2779">
                  <c:v>17.236785572358901</c:v>
                </c:pt>
                <c:pt idx="2780">
                  <c:v>17.244968100800499</c:v>
                </c:pt>
                <c:pt idx="2781">
                  <c:v>17.2543274564166</c:v>
                </c:pt>
                <c:pt idx="2782">
                  <c:v>17.2528998434009</c:v>
                </c:pt>
                <c:pt idx="2783">
                  <c:v>17.251941046139901</c:v>
                </c:pt>
                <c:pt idx="2784">
                  <c:v>17.2276120564152</c:v>
                </c:pt>
                <c:pt idx="2785">
                  <c:v>17.240226279178501</c:v>
                </c:pt>
                <c:pt idx="2786">
                  <c:v>17.1982438290004</c:v>
                </c:pt>
                <c:pt idx="2787">
                  <c:v>17.258449720136099</c:v>
                </c:pt>
                <c:pt idx="2788">
                  <c:v>17.262618268016102</c:v>
                </c:pt>
                <c:pt idx="2789">
                  <c:v>17.231242233155001</c:v>
                </c:pt>
                <c:pt idx="2790">
                  <c:v>17.235386942203998</c:v>
                </c:pt>
                <c:pt idx="2791">
                  <c:v>17.222348281834801</c:v>
                </c:pt>
                <c:pt idx="2792">
                  <c:v>17.243428074876</c:v>
                </c:pt>
                <c:pt idx="2793">
                  <c:v>17.272254476460802</c:v>
                </c:pt>
                <c:pt idx="2794">
                  <c:v>17.273422180208101</c:v>
                </c:pt>
                <c:pt idx="2795">
                  <c:v>16.788828101582901</c:v>
                </c:pt>
                <c:pt idx="2796">
                  <c:v>16.813850762668899</c:v>
                </c:pt>
                <c:pt idx="2797">
                  <c:v>16.839879563447301</c:v>
                </c:pt>
                <c:pt idx="2798">
                  <c:v>16.774658137049499</c:v>
                </c:pt>
                <c:pt idx="2799">
                  <c:v>16.783144160845499</c:v>
                </c:pt>
                <c:pt idx="2800">
                  <c:v>16.752662255910298</c:v>
                </c:pt>
                <c:pt idx="2801">
                  <c:v>16.7110386734436</c:v>
                </c:pt>
                <c:pt idx="2802">
                  <c:v>16.9980889662714</c:v>
                </c:pt>
                <c:pt idx="2803">
                  <c:v>16.907649365808801</c:v>
                </c:pt>
                <c:pt idx="2804">
                  <c:v>16.8991412131742</c:v>
                </c:pt>
                <c:pt idx="2805">
                  <c:v>17.017798640156201</c:v>
                </c:pt>
                <c:pt idx="2806">
                  <c:v>16.907951481749802</c:v>
                </c:pt>
                <c:pt idx="2807">
                  <c:v>16.971143562920101</c:v>
                </c:pt>
                <c:pt idx="2808">
                  <c:v>16.848427097690202</c:v>
                </c:pt>
                <c:pt idx="2809">
                  <c:v>16.855893988971399</c:v>
                </c:pt>
                <c:pt idx="2810">
                  <c:v>16.9021444680127</c:v>
                </c:pt>
                <c:pt idx="2811">
                  <c:v>16.949139825600199</c:v>
                </c:pt>
                <c:pt idx="2812">
                  <c:v>16.914839205404199</c:v>
                </c:pt>
                <c:pt idx="2813">
                  <c:v>16.908843366145799</c:v>
                </c:pt>
                <c:pt idx="2814">
                  <c:v>16.9124355319389</c:v>
                </c:pt>
                <c:pt idx="2815">
                  <c:v>16.904184075697898</c:v>
                </c:pt>
                <c:pt idx="2816">
                  <c:v>16.867344770612199</c:v>
                </c:pt>
                <c:pt idx="2817">
                  <c:v>16.919091761317599</c:v>
                </c:pt>
                <c:pt idx="2818">
                  <c:v>16.909695872608701</c:v>
                </c:pt>
                <c:pt idx="2819">
                  <c:v>16.955069214051399</c:v>
                </c:pt>
                <c:pt idx="2820">
                  <c:v>16.956808586149201</c:v>
                </c:pt>
                <c:pt idx="2821">
                  <c:v>16.9458025041829</c:v>
                </c:pt>
                <c:pt idx="2822">
                  <c:v>16.936066974166199</c:v>
                </c:pt>
                <c:pt idx="2823">
                  <c:v>16.895862901894599</c:v>
                </c:pt>
                <c:pt idx="2824">
                  <c:v>16.919945302194201</c:v>
                </c:pt>
                <c:pt idx="2825">
                  <c:v>16.943166831097798</c:v>
                </c:pt>
                <c:pt idx="2826">
                  <c:v>16.966714188529799</c:v>
                </c:pt>
                <c:pt idx="2827">
                  <c:v>16.982373329811001</c:v>
                </c:pt>
                <c:pt idx="2828">
                  <c:v>16.9734868881376</c:v>
                </c:pt>
                <c:pt idx="2829">
                  <c:v>16.926593391442701</c:v>
                </c:pt>
                <c:pt idx="2830">
                  <c:v>16.992592969129799</c:v>
                </c:pt>
                <c:pt idx="2831">
                  <c:v>16.9049778197558</c:v>
                </c:pt>
                <c:pt idx="2832">
                  <c:v>16.988370575187801</c:v>
                </c:pt>
                <c:pt idx="2833">
                  <c:v>17.012923816603699</c:v>
                </c:pt>
                <c:pt idx="2834">
                  <c:v>16.999540024340501</c:v>
                </c:pt>
                <c:pt idx="2835">
                  <c:v>17.021035644701801</c:v>
                </c:pt>
                <c:pt idx="2836">
                  <c:v>17.030609735678201</c:v>
                </c:pt>
                <c:pt idx="2837">
                  <c:v>16.9655666698442</c:v>
                </c:pt>
                <c:pt idx="2838">
                  <c:v>17.057716606214498</c:v>
                </c:pt>
                <c:pt idx="2839">
                  <c:v>17.0406765247008</c:v>
                </c:pt>
                <c:pt idx="2840">
                  <c:v>17.044545175316699</c:v>
                </c:pt>
                <c:pt idx="2841">
                  <c:v>16.994945155540702</c:v>
                </c:pt>
                <c:pt idx="2842">
                  <c:v>17.024932019176202</c:v>
                </c:pt>
                <c:pt idx="2843">
                  <c:v>17.060789776143299</c:v>
                </c:pt>
                <c:pt idx="2844">
                  <c:v>16.871915243786098</c:v>
                </c:pt>
                <c:pt idx="2845">
                  <c:v>16.8706017954893</c:v>
                </c:pt>
                <c:pt idx="2846">
                  <c:v>16.910518669460401</c:v>
                </c:pt>
                <c:pt idx="2847">
                  <c:v>16.9768310717518</c:v>
                </c:pt>
                <c:pt idx="2848">
                  <c:v>16.999217637416301</c:v>
                </c:pt>
                <c:pt idx="2849">
                  <c:v>16.980799446561999</c:v>
                </c:pt>
                <c:pt idx="2850">
                  <c:v>16.932896020538401</c:v>
                </c:pt>
                <c:pt idx="2851">
                  <c:v>16.8765200638877</c:v>
                </c:pt>
                <c:pt idx="2852">
                  <c:v>16.898189281314998</c:v>
                </c:pt>
                <c:pt idx="2853">
                  <c:v>16.958793989725301</c:v>
                </c:pt>
                <c:pt idx="2854">
                  <c:v>16.984611596394299</c:v>
                </c:pt>
                <c:pt idx="2855">
                  <c:v>17.001958329651298</c:v>
                </c:pt>
                <c:pt idx="2856">
                  <c:v>16.982001945035901</c:v>
                </c:pt>
                <c:pt idx="2857">
                  <c:v>16.9082649469232</c:v>
                </c:pt>
                <c:pt idx="2858">
                  <c:v>16.952254492744299</c:v>
                </c:pt>
                <c:pt idx="2859">
                  <c:v>16.990976117920599</c:v>
                </c:pt>
                <c:pt idx="2860">
                  <c:v>16.952977116178999</c:v>
                </c:pt>
                <c:pt idx="2861">
                  <c:v>16.961645170089302</c:v>
                </c:pt>
                <c:pt idx="2862">
                  <c:v>17.031763154882199</c:v>
                </c:pt>
                <c:pt idx="2863">
                  <c:v>16.947477343160401</c:v>
                </c:pt>
                <c:pt idx="2864">
                  <c:v>16.923024104905299</c:v>
                </c:pt>
                <c:pt idx="2865">
                  <c:v>16.9335837054875</c:v>
                </c:pt>
                <c:pt idx="2866">
                  <c:v>17.030520060395201</c:v>
                </c:pt>
                <c:pt idx="2867">
                  <c:v>16.989158540280201</c:v>
                </c:pt>
                <c:pt idx="2868">
                  <c:v>17.014533919665901</c:v>
                </c:pt>
                <c:pt idx="2869">
                  <c:v>17.003674859357499</c:v>
                </c:pt>
                <c:pt idx="2870">
                  <c:v>17.078746425029799</c:v>
                </c:pt>
                <c:pt idx="2871">
                  <c:v>17.0617135272248</c:v>
                </c:pt>
                <c:pt idx="2872">
                  <c:v>16.884221496069902</c:v>
                </c:pt>
                <c:pt idx="2873">
                  <c:v>16.902557684068402</c:v>
                </c:pt>
                <c:pt idx="2874">
                  <c:v>16.961635055029198</c:v>
                </c:pt>
                <c:pt idx="2875">
                  <c:v>16.947778022192601</c:v>
                </c:pt>
                <c:pt idx="2876">
                  <c:v>16.984138245743299</c:v>
                </c:pt>
                <c:pt idx="2877">
                  <c:v>16.963781806490299</c:v>
                </c:pt>
                <c:pt idx="2878">
                  <c:v>16.786679070283601</c:v>
                </c:pt>
                <c:pt idx="2879">
                  <c:v>16.978113861593599</c:v>
                </c:pt>
                <c:pt idx="2880">
                  <c:v>17.003560475316799</c:v>
                </c:pt>
                <c:pt idx="2881">
                  <c:v>16.963347641495101</c:v>
                </c:pt>
                <c:pt idx="2882">
                  <c:v>16.962185839290701</c:v>
                </c:pt>
                <c:pt idx="2883">
                  <c:v>17.0146047135344</c:v>
                </c:pt>
                <c:pt idx="2884">
                  <c:v>16.986835323099601</c:v>
                </c:pt>
                <c:pt idx="2885">
                  <c:v>16.948332186624299</c:v>
                </c:pt>
                <c:pt idx="2886">
                  <c:v>16.9599999606599</c:v>
                </c:pt>
                <c:pt idx="2887">
                  <c:v>17.038588732385399</c:v>
                </c:pt>
                <c:pt idx="2888">
                  <c:v>17.068369019539599</c:v>
                </c:pt>
                <c:pt idx="2889">
                  <c:v>17.065628253111498</c:v>
                </c:pt>
                <c:pt idx="2890">
                  <c:v>17.015968406618899</c:v>
                </c:pt>
                <c:pt idx="2891">
                  <c:v>17.0264911642609</c:v>
                </c:pt>
                <c:pt idx="2892">
                  <c:v>17.027184007886198</c:v>
                </c:pt>
                <c:pt idx="2893">
                  <c:v>16.805857576845298</c:v>
                </c:pt>
                <c:pt idx="2894">
                  <c:v>16.9519766989368</c:v>
                </c:pt>
                <c:pt idx="2895">
                  <c:v>16.935893865880299</c:v>
                </c:pt>
                <c:pt idx="2896">
                  <c:v>16.9639843082158</c:v>
                </c:pt>
                <c:pt idx="2897">
                  <c:v>16.972712182903699</c:v>
                </c:pt>
                <c:pt idx="2898">
                  <c:v>16.964413905068401</c:v>
                </c:pt>
                <c:pt idx="2899">
                  <c:v>16.964585163180502</c:v>
                </c:pt>
                <c:pt idx="2900">
                  <c:v>16.968660342157499</c:v>
                </c:pt>
                <c:pt idx="2901">
                  <c:v>16.9307938018848</c:v>
                </c:pt>
                <c:pt idx="2902">
                  <c:v>17.028899519027799</c:v>
                </c:pt>
                <c:pt idx="2903">
                  <c:v>16.9787744790831</c:v>
                </c:pt>
                <c:pt idx="2904">
                  <c:v>17.0715458928291</c:v>
                </c:pt>
                <c:pt idx="2905">
                  <c:v>16.988558823623901</c:v>
                </c:pt>
                <c:pt idx="2906">
                  <c:v>17.039749119414299</c:v>
                </c:pt>
                <c:pt idx="2907">
                  <c:v>17.0291239856308</c:v>
                </c:pt>
                <c:pt idx="2908">
                  <c:v>16.905483577238801</c:v>
                </c:pt>
                <c:pt idx="2909">
                  <c:v>16.949097983054099</c:v>
                </c:pt>
                <c:pt idx="2910">
                  <c:v>16.984992140903501</c:v>
                </c:pt>
                <c:pt idx="2911">
                  <c:v>16.930545504610301</c:v>
                </c:pt>
                <c:pt idx="2912">
                  <c:v>17.031626587424402</c:v>
                </c:pt>
                <c:pt idx="2913">
                  <c:v>17.048190271745</c:v>
                </c:pt>
                <c:pt idx="2914">
                  <c:v>17.052521293826199</c:v>
                </c:pt>
                <c:pt idx="2915">
                  <c:v>17.041041442749901</c:v>
                </c:pt>
                <c:pt idx="2916">
                  <c:v>16.9741583841456</c:v>
                </c:pt>
                <c:pt idx="2917">
                  <c:v>17.013941542723899</c:v>
                </c:pt>
                <c:pt idx="2918">
                  <c:v>17.062325141585202</c:v>
                </c:pt>
                <c:pt idx="2919">
                  <c:v>17.075979052897001</c:v>
                </c:pt>
                <c:pt idx="2920">
                  <c:v>17.011927632457599</c:v>
                </c:pt>
                <c:pt idx="2921">
                  <c:v>17.028228958055202</c:v>
                </c:pt>
                <c:pt idx="2922">
                  <c:v>17.045969702172499</c:v>
                </c:pt>
                <c:pt idx="2923">
                  <c:v>16.992707985134501</c:v>
                </c:pt>
                <c:pt idx="2924">
                  <c:v>17.2226782548417</c:v>
                </c:pt>
                <c:pt idx="2925">
                  <c:v>17.161587970243598</c:v>
                </c:pt>
                <c:pt idx="2926">
                  <c:v>17.199695161999401</c:v>
                </c:pt>
                <c:pt idx="2927">
                  <c:v>17.192087847630599</c:v>
                </c:pt>
                <c:pt idx="2928">
                  <c:v>16.9118758307002</c:v>
                </c:pt>
                <c:pt idx="2929">
                  <c:v>17.022512433904801</c:v>
                </c:pt>
                <c:pt idx="2930">
                  <c:v>17.027643375456702</c:v>
                </c:pt>
                <c:pt idx="2931">
                  <c:v>17.0351741201574</c:v>
                </c:pt>
                <c:pt idx="2932">
                  <c:v>17.018779038027098</c:v>
                </c:pt>
                <c:pt idx="2933">
                  <c:v>16.984632709603702</c:v>
                </c:pt>
                <c:pt idx="2934">
                  <c:v>17.035349373732501</c:v>
                </c:pt>
                <c:pt idx="2935">
                  <c:v>16.989772555625201</c:v>
                </c:pt>
                <c:pt idx="2936">
                  <c:v>17.0103199348566</c:v>
                </c:pt>
                <c:pt idx="2937">
                  <c:v>17.031679130348</c:v>
                </c:pt>
                <c:pt idx="2938">
                  <c:v>17.026127759267101</c:v>
                </c:pt>
                <c:pt idx="2939">
                  <c:v>17.048102113747401</c:v>
                </c:pt>
                <c:pt idx="2940">
                  <c:v>17.019142579241301</c:v>
                </c:pt>
                <c:pt idx="2941">
                  <c:v>17.014812961271499</c:v>
                </c:pt>
                <c:pt idx="2942">
                  <c:v>17.0531189242724</c:v>
                </c:pt>
                <c:pt idx="2943">
                  <c:v>17.057287281839098</c:v>
                </c:pt>
                <c:pt idx="2944">
                  <c:v>17.031020551805199</c:v>
                </c:pt>
                <c:pt idx="2945">
                  <c:v>17.082554392383699</c:v>
                </c:pt>
                <c:pt idx="2946">
                  <c:v>17.007271229292201</c:v>
                </c:pt>
                <c:pt idx="2947">
                  <c:v>17.069222226823399</c:v>
                </c:pt>
                <c:pt idx="2948">
                  <c:v>17.036319593699201</c:v>
                </c:pt>
                <c:pt idx="2949">
                  <c:v>17.104406470014901</c:v>
                </c:pt>
                <c:pt idx="2950">
                  <c:v>17.1039872212211</c:v>
                </c:pt>
                <c:pt idx="2951">
                  <c:v>17.061686655567701</c:v>
                </c:pt>
                <c:pt idx="2952">
                  <c:v>17.066798696501401</c:v>
                </c:pt>
                <c:pt idx="2953">
                  <c:v>17.110129937771099</c:v>
                </c:pt>
                <c:pt idx="2954">
                  <c:v>17.100430110544501</c:v>
                </c:pt>
                <c:pt idx="2955">
                  <c:v>17.1054490611997</c:v>
                </c:pt>
                <c:pt idx="2956">
                  <c:v>17.020160339383601</c:v>
                </c:pt>
                <c:pt idx="2957">
                  <c:v>17.0115046790111</c:v>
                </c:pt>
                <c:pt idx="2958">
                  <c:v>17.0186466519873</c:v>
                </c:pt>
                <c:pt idx="2959">
                  <c:v>17.0187365996631</c:v>
                </c:pt>
                <c:pt idx="2960">
                  <c:v>17.056885713363201</c:v>
                </c:pt>
                <c:pt idx="2961">
                  <c:v>17.061260679895401</c:v>
                </c:pt>
                <c:pt idx="2962">
                  <c:v>17.054846604935001</c:v>
                </c:pt>
                <c:pt idx="2963">
                  <c:v>17.066631331915701</c:v>
                </c:pt>
                <c:pt idx="2964">
                  <c:v>17.043389374040501</c:v>
                </c:pt>
                <c:pt idx="2965">
                  <c:v>17.043949152179401</c:v>
                </c:pt>
                <c:pt idx="2966">
                  <c:v>17.1266022017731</c:v>
                </c:pt>
                <c:pt idx="2967">
                  <c:v>17.0317191333822</c:v>
                </c:pt>
                <c:pt idx="2968">
                  <c:v>17.0590396547715</c:v>
                </c:pt>
                <c:pt idx="2969">
                  <c:v>17.048569155537901</c:v>
                </c:pt>
                <c:pt idx="2970">
                  <c:v>17.083160103135601</c:v>
                </c:pt>
                <c:pt idx="2971">
                  <c:v>17.0803183821338</c:v>
                </c:pt>
                <c:pt idx="2972">
                  <c:v>17.090413118054101</c:v>
                </c:pt>
                <c:pt idx="2973">
                  <c:v>17.127917705033799</c:v>
                </c:pt>
                <c:pt idx="2974">
                  <c:v>17.0814874827479</c:v>
                </c:pt>
                <c:pt idx="2975">
                  <c:v>17.058231672564901</c:v>
                </c:pt>
                <c:pt idx="2976">
                  <c:v>17.063714244312202</c:v>
                </c:pt>
                <c:pt idx="2977">
                  <c:v>17.0366554518355</c:v>
                </c:pt>
                <c:pt idx="2978">
                  <c:v>17.074891727455402</c:v>
                </c:pt>
                <c:pt idx="2979">
                  <c:v>17.058761315806699</c:v>
                </c:pt>
                <c:pt idx="2980">
                  <c:v>17.034432493598299</c:v>
                </c:pt>
                <c:pt idx="2981">
                  <c:v>17.050177170640701</c:v>
                </c:pt>
                <c:pt idx="2982">
                  <c:v>17.070267464876299</c:v>
                </c:pt>
                <c:pt idx="2983">
                  <c:v>17.0827059948341</c:v>
                </c:pt>
                <c:pt idx="2984">
                  <c:v>17.058223540249301</c:v>
                </c:pt>
                <c:pt idx="2985">
                  <c:v>17.093145333982001</c:v>
                </c:pt>
                <c:pt idx="2986">
                  <c:v>17.0712023457396</c:v>
                </c:pt>
                <c:pt idx="2987">
                  <c:v>17.096715008763301</c:v>
                </c:pt>
                <c:pt idx="2988">
                  <c:v>17.1166324257116</c:v>
                </c:pt>
                <c:pt idx="2989">
                  <c:v>17.081786538705199</c:v>
                </c:pt>
                <c:pt idx="2990">
                  <c:v>17.080866611620699</c:v>
                </c:pt>
                <c:pt idx="2991">
                  <c:v>17.1099678830033</c:v>
                </c:pt>
                <c:pt idx="2992">
                  <c:v>17.100302339084202</c:v>
                </c:pt>
                <c:pt idx="2993">
                  <c:v>17.058084855149399</c:v>
                </c:pt>
                <c:pt idx="2994">
                  <c:v>17.059832957152398</c:v>
                </c:pt>
                <c:pt idx="2995">
                  <c:v>17.0758049609395</c:v>
                </c:pt>
                <c:pt idx="2996">
                  <c:v>17.081711906014501</c:v>
                </c:pt>
                <c:pt idx="2997">
                  <c:v>17.122635654433701</c:v>
                </c:pt>
                <c:pt idx="2998">
                  <c:v>17.098384098236</c:v>
                </c:pt>
                <c:pt idx="2999">
                  <c:v>17.1298270806017</c:v>
                </c:pt>
                <c:pt idx="3000">
                  <c:v>17.1056915383298</c:v>
                </c:pt>
                <c:pt idx="3001">
                  <c:v>17.0931176372492</c:v>
                </c:pt>
                <c:pt idx="3002">
                  <c:v>17.121626619070401</c:v>
                </c:pt>
                <c:pt idx="3003">
                  <c:v>17.1344559402337</c:v>
                </c:pt>
                <c:pt idx="3004">
                  <c:v>17.107884284307101</c:v>
                </c:pt>
                <c:pt idx="3005">
                  <c:v>17.123015439295099</c:v>
                </c:pt>
                <c:pt idx="3006">
                  <c:v>17.151409117408399</c:v>
                </c:pt>
                <c:pt idx="3007">
                  <c:v>17.1210956690004</c:v>
                </c:pt>
                <c:pt idx="3008">
                  <c:v>17.159540681569901</c:v>
                </c:pt>
                <c:pt idx="3009">
                  <c:v>17.156011665933399</c:v>
                </c:pt>
                <c:pt idx="3010">
                  <c:v>17.193191943575101</c:v>
                </c:pt>
                <c:pt idx="3011">
                  <c:v>17.1682002394516</c:v>
                </c:pt>
                <c:pt idx="3012">
                  <c:v>17.002019908450102</c:v>
                </c:pt>
                <c:pt idx="3013">
                  <c:v>17.0115047317571</c:v>
                </c:pt>
                <c:pt idx="3014">
                  <c:v>17.022568656791599</c:v>
                </c:pt>
                <c:pt idx="3015">
                  <c:v>16.994998283721401</c:v>
                </c:pt>
                <c:pt idx="3016">
                  <c:v>17.057792245076801</c:v>
                </c:pt>
                <c:pt idx="3017">
                  <c:v>17.035083212542901</c:v>
                </c:pt>
                <c:pt idx="3018">
                  <c:v>17.018083961097801</c:v>
                </c:pt>
                <c:pt idx="3019">
                  <c:v>17.038708635020502</c:v>
                </c:pt>
                <c:pt idx="3020">
                  <c:v>17.072040845876302</c:v>
                </c:pt>
                <c:pt idx="3021">
                  <c:v>17.088291823022399</c:v>
                </c:pt>
                <c:pt idx="3022">
                  <c:v>17.054684396966302</c:v>
                </c:pt>
                <c:pt idx="3023">
                  <c:v>17.041822836179101</c:v>
                </c:pt>
                <c:pt idx="3024">
                  <c:v>17.0591701476528</c:v>
                </c:pt>
                <c:pt idx="3025">
                  <c:v>17.0742718553456</c:v>
                </c:pt>
                <c:pt idx="3026">
                  <c:v>17.058636676752201</c:v>
                </c:pt>
                <c:pt idx="3027">
                  <c:v>17.097594821287199</c:v>
                </c:pt>
                <c:pt idx="3028">
                  <c:v>17.059763991376801</c:v>
                </c:pt>
                <c:pt idx="3029">
                  <c:v>17.121254621064701</c:v>
                </c:pt>
                <c:pt idx="3030">
                  <c:v>17.125164150018399</c:v>
                </c:pt>
                <c:pt idx="3031">
                  <c:v>17.079802075807901</c:v>
                </c:pt>
                <c:pt idx="3032">
                  <c:v>17.0930503003447</c:v>
                </c:pt>
                <c:pt idx="3033">
                  <c:v>17.033192783715801</c:v>
                </c:pt>
                <c:pt idx="3034">
                  <c:v>17.066508457110402</c:v>
                </c:pt>
                <c:pt idx="3035">
                  <c:v>17.066378546497202</c:v>
                </c:pt>
                <c:pt idx="3036">
                  <c:v>17.050030297689499</c:v>
                </c:pt>
                <c:pt idx="3037">
                  <c:v>17.067355334775701</c:v>
                </c:pt>
                <c:pt idx="3038">
                  <c:v>17.095080822388201</c:v>
                </c:pt>
                <c:pt idx="3039">
                  <c:v>17.065053317180201</c:v>
                </c:pt>
                <c:pt idx="3040">
                  <c:v>17.049218638917299</c:v>
                </c:pt>
                <c:pt idx="3041">
                  <c:v>17.037469381093501</c:v>
                </c:pt>
                <c:pt idx="3042">
                  <c:v>17.048661183037499</c:v>
                </c:pt>
                <c:pt idx="3043">
                  <c:v>17.144791253237901</c:v>
                </c:pt>
                <c:pt idx="3044">
                  <c:v>17.113340593655799</c:v>
                </c:pt>
                <c:pt idx="3045">
                  <c:v>17.110412168489098</c:v>
                </c:pt>
                <c:pt idx="3046">
                  <c:v>17.087490118160499</c:v>
                </c:pt>
                <c:pt idx="3047">
                  <c:v>17.106470665198</c:v>
                </c:pt>
                <c:pt idx="3048">
                  <c:v>17.064989943955801</c:v>
                </c:pt>
                <c:pt idx="3049">
                  <c:v>17.0425413030367</c:v>
                </c:pt>
                <c:pt idx="3050">
                  <c:v>17.0159885612414</c:v>
                </c:pt>
                <c:pt idx="3051">
                  <c:v>17.035304231258099</c:v>
                </c:pt>
                <c:pt idx="3052">
                  <c:v>17.083884169136301</c:v>
                </c:pt>
                <c:pt idx="3053">
                  <c:v>17.074510786700198</c:v>
                </c:pt>
                <c:pt idx="3054">
                  <c:v>17.0850617416544</c:v>
                </c:pt>
                <c:pt idx="3055">
                  <c:v>17.08767577847</c:v>
                </c:pt>
                <c:pt idx="3056">
                  <c:v>17.118582778097299</c:v>
                </c:pt>
                <c:pt idx="3057">
                  <c:v>17.103043987301401</c:v>
                </c:pt>
                <c:pt idx="3058">
                  <c:v>17.1100000575967</c:v>
                </c:pt>
                <c:pt idx="3059">
                  <c:v>17.112009334365499</c:v>
                </c:pt>
                <c:pt idx="3060">
                  <c:v>17.0984847233936</c:v>
                </c:pt>
                <c:pt idx="3061">
                  <c:v>17.086341466840199</c:v>
                </c:pt>
                <c:pt idx="3062">
                  <c:v>17.115000630703001</c:v>
                </c:pt>
                <c:pt idx="3063">
                  <c:v>17.102757168189601</c:v>
                </c:pt>
                <c:pt idx="3064">
                  <c:v>17.1451135651103</c:v>
                </c:pt>
                <c:pt idx="3065">
                  <c:v>17.1346164858126</c:v>
                </c:pt>
                <c:pt idx="3066">
                  <c:v>17.162717377088399</c:v>
                </c:pt>
                <c:pt idx="3067">
                  <c:v>17.167359316797501</c:v>
                </c:pt>
                <c:pt idx="3068">
                  <c:v>16.916109103320501</c:v>
                </c:pt>
                <c:pt idx="3069">
                  <c:v>17.047461770044201</c:v>
                </c:pt>
                <c:pt idx="3070">
                  <c:v>17.046463563929301</c:v>
                </c:pt>
                <c:pt idx="3071">
                  <c:v>17.027853071511998</c:v>
                </c:pt>
                <c:pt idx="3072">
                  <c:v>17.034124683800002</c:v>
                </c:pt>
                <c:pt idx="3073">
                  <c:v>17.026556818668901</c:v>
                </c:pt>
                <c:pt idx="3074">
                  <c:v>17.037048756919202</c:v>
                </c:pt>
                <c:pt idx="3075">
                  <c:v>17.071098655030699</c:v>
                </c:pt>
                <c:pt idx="3076">
                  <c:v>17.051035226265</c:v>
                </c:pt>
                <c:pt idx="3077">
                  <c:v>17.077595426022501</c:v>
                </c:pt>
                <c:pt idx="3078">
                  <c:v>17.092525096381799</c:v>
                </c:pt>
                <c:pt idx="3079">
                  <c:v>17.1167902745843</c:v>
                </c:pt>
                <c:pt idx="3080">
                  <c:v>17.122477521646399</c:v>
                </c:pt>
                <c:pt idx="3081">
                  <c:v>17.129410727280199</c:v>
                </c:pt>
                <c:pt idx="3082">
                  <c:v>17.106382071041399</c:v>
                </c:pt>
                <c:pt idx="3083">
                  <c:v>17.051467559740999</c:v>
                </c:pt>
                <c:pt idx="3084">
                  <c:v>16.985054714190898</c:v>
                </c:pt>
                <c:pt idx="3085">
                  <c:v>17.047677615652901</c:v>
                </c:pt>
                <c:pt idx="3086">
                  <c:v>17.023724490132601</c:v>
                </c:pt>
                <c:pt idx="3087">
                  <c:v>17.1264572571969</c:v>
                </c:pt>
                <c:pt idx="3088">
                  <c:v>17.164119727371801</c:v>
                </c:pt>
                <c:pt idx="3089">
                  <c:v>17.086495991228102</c:v>
                </c:pt>
                <c:pt idx="3090">
                  <c:v>17.1136514209845</c:v>
                </c:pt>
                <c:pt idx="3091">
                  <c:v>17.0771025505233</c:v>
                </c:pt>
                <c:pt idx="3092">
                  <c:v>17.106525170712899</c:v>
                </c:pt>
                <c:pt idx="3093">
                  <c:v>17.070483183076298</c:v>
                </c:pt>
                <c:pt idx="3094">
                  <c:v>17.127325945102399</c:v>
                </c:pt>
                <c:pt idx="3095">
                  <c:v>17.1066118586917</c:v>
                </c:pt>
                <c:pt idx="3096">
                  <c:v>17.136107714458099</c:v>
                </c:pt>
                <c:pt idx="3097">
                  <c:v>17.1328592912466</c:v>
                </c:pt>
                <c:pt idx="3098">
                  <c:v>17.071585527992699</c:v>
                </c:pt>
                <c:pt idx="3099">
                  <c:v>17.1170335790714</c:v>
                </c:pt>
                <c:pt idx="3100">
                  <c:v>17.101983838600901</c:v>
                </c:pt>
                <c:pt idx="3101">
                  <c:v>17.1685149712814</c:v>
                </c:pt>
                <c:pt idx="3102">
                  <c:v>17.132166533107899</c:v>
                </c:pt>
                <c:pt idx="3103">
                  <c:v>17.003305463891198</c:v>
                </c:pt>
                <c:pt idx="3104">
                  <c:v>17.0215210283306</c:v>
                </c:pt>
                <c:pt idx="3105">
                  <c:v>17.007379856628098</c:v>
                </c:pt>
                <c:pt idx="3106">
                  <c:v>16.998694830343901</c:v>
                </c:pt>
                <c:pt idx="3107">
                  <c:v>17.144036273060902</c:v>
                </c:pt>
                <c:pt idx="3108">
                  <c:v>17.112881342027698</c:v>
                </c:pt>
                <c:pt idx="3109">
                  <c:v>17.080694902408599</c:v>
                </c:pt>
                <c:pt idx="3110">
                  <c:v>17.111247713748401</c:v>
                </c:pt>
                <c:pt idx="3111">
                  <c:v>17.1145472243991</c:v>
                </c:pt>
                <c:pt idx="3112">
                  <c:v>17.153008677906801</c:v>
                </c:pt>
                <c:pt idx="3113">
                  <c:v>17.110676730263499</c:v>
                </c:pt>
                <c:pt idx="3114">
                  <c:v>17.082417833649799</c:v>
                </c:pt>
                <c:pt idx="3115">
                  <c:v>17.092566191699099</c:v>
                </c:pt>
                <c:pt idx="3116">
                  <c:v>17.070410367120999</c:v>
                </c:pt>
                <c:pt idx="3117">
                  <c:v>17.062755204878702</c:v>
                </c:pt>
                <c:pt idx="3118">
                  <c:v>17.073901034035799</c:v>
                </c:pt>
                <c:pt idx="3119">
                  <c:v>17.117347787668599</c:v>
                </c:pt>
                <c:pt idx="3120">
                  <c:v>17.183946637591902</c:v>
                </c:pt>
                <c:pt idx="3121">
                  <c:v>17.143553861484602</c:v>
                </c:pt>
                <c:pt idx="3122">
                  <c:v>17.1861180798481</c:v>
                </c:pt>
                <c:pt idx="3123">
                  <c:v>17.099970850013001</c:v>
                </c:pt>
                <c:pt idx="3124">
                  <c:v>17.0858176368308</c:v>
                </c:pt>
                <c:pt idx="3125">
                  <c:v>17.081390705210701</c:v>
                </c:pt>
                <c:pt idx="3126">
                  <c:v>17.100128932147701</c:v>
                </c:pt>
                <c:pt idx="3127">
                  <c:v>17.084722514991</c:v>
                </c:pt>
                <c:pt idx="3128">
                  <c:v>17.071242048795501</c:v>
                </c:pt>
                <c:pt idx="3129">
                  <c:v>17.150148070031999</c:v>
                </c:pt>
                <c:pt idx="3130">
                  <c:v>17.142380740785502</c:v>
                </c:pt>
                <c:pt idx="3131">
                  <c:v>17.206911761703001</c:v>
                </c:pt>
                <c:pt idx="3132">
                  <c:v>17.174173694166001</c:v>
                </c:pt>
                <c:pt idx="3133">
                  <c:v>17.198246776932201</c:v>
                </c:pt>
                <c:pt idx="3134">
                  <c:v>17.267996935103401</c:v>
                </c:pt>
                <c:pt idx="3135">
                  <c:v>17.321493433731799</c:v>
                </c:pt>
                <c:pt idx="3136">
                  <c:v>17.327146771730401</c:v>
                </c:pt>
                <c:pt idx="3137">
                  <c:v>17.3108419652627</c:v>
                </c:pt>
                <c:pt idx="3138">
                  <c:v>17.272817911485198</c:v>
                </c:pt>
                <c:pt idx="3139">
                  <c:v>17.288780343780701</c:v>
                </c:pt>
                <c:pt idx="3140">
                  <c:v>17.278200068274799</c:v>
                </c:pt>
                <c:pt idx="3141">
                  <c:v>17.237129932313302</c:v>
                </c:pt>
                <c:pt idx="3142">
                  <c:v>17.386238306488</c:v>
                </c:pt>
                <c:pt idx="3143">
                  <c:v>17.3314920095271</c:v>
                </c:pt>
                <c:pt idx="3144">
                  <c:v>16.588776698645301</c:v>
                </c:pt>
                <c:pt idx="3145">
                  <c:v>16.7138792776638</c:v>
                </c:pt>
                <c:pt idx="3146">
                  <c:v>16.828745204558</c:v>
                </c:pt>
                <c:pt idx="3147">
                  <c:v>16.882635711369399</c:v>
                </c:pt>
                <c:pt idx="3148">
                  <c:v>16.627883074242199</c:v>
                </c:pt>
                <c:pt idx="3149">
                  <c:v>16.9496609976377</c:v>
                </c:pt>
                <c:pt idx="3150">
                  <c:v>17.0869516122915</c:v>
                </c:pt>
                <c:pt idx="3151">
                  <c:v>17.0790414126886</c:v>
                </c:pt>
                <c:pt idx="3152">
                  <c:v>17.037822839990501</c:v>
                </c:pt>
                <c:pt idx="3153">
                  <c:v>17.201310116058501</c:v>
                </c:pt>
                <c:pt idx="3154">
                  <c:v>17.1435030129424</c:v>
                </c:pt>
                <c:pt idx="3155">
                  <c:v>17.245295461471599</c:v>
                </c:pt>
                <c:pt idx="3156">
                  <c:v>17.202724293505199</c:v>
                </c:pt>
                <c:pt idx="3157">
                  <c:v>17.210948340074101</c:v>
                </c:pt>
                <c:pt idx="3158">
                  <c:v>17.106671067335299</c:v>
                </c:pt>
                <c:pt idx="3159">
                  <c:v>17.186379695363598</c:v>
                </c:pt>
                <c:pt idx="3160">
                  <c:v>17.204303715043199</c:v>
                </c:pt>
                <c:pt idx="3161">
                  <c:v>17.177538701745998</c:v>
                </c:pt>
                <c:pt idx="3162">
                  <c:v>17.342251815717798</c:v>
                </c:pt>
                <c:pt idx="3163">
                  <c:v>17.367831541802801</c:v>
                </c:pt>
                <c:pt idx="3164">
                  <c:v>17.387877960267101</c:v>
                </c:pt>
                <c:pt idx="3165">
                  <c:v>17.3650222694592</c:v>
                </c:pt>
                <c:pt idx="3166">
                  <c:v>17.381148814543099</c:v>
                </c:pt>
                <c:pt idx="3167">
                  <c:v>17.3626444937711</c:v>
                </c:pt>
                <c:pt idx="3168">
                  <c:v>17.446250196088702</c:v>
                </c:pt>
                <c:pt idx="3169">
                  <c:v>17.1771585826536</c:v>
                </c:pt>
                <c:pt idx="3170">
                  <c:v>17.194086176872499</c:v>
                </c:pt>
                <c:pt idx="3171">
                  <c:v>17.214875941208899</c:v>
                </c:pt>
                <c:pt idx="3172">
                  <c:v>17.2310474049122</c:v>
                </c:pt>
                <c:pt idx="3173">
                  <c:v>17.217542236629001</c:v>
                </c:pt>
                <c:pt idx="3174">
                  <c:v>17.223611024215</c:v>
                </c:pt>
                <c:pt idx="3175">
                  <c:v>17.221794038598901</c:v>
                </c:pt>
                <c:pt idx="3176">
                  <c:v>17.2507086306166</c:v>
                </c:pt>
                <c:pt idx="3177">
                  <c:v>17.210543541989601</c:v>
                </c:pt>
                <c:pt idx="3178">
                  <c:v>17.254862250179599</c:v>
                </c:pt>
                <c:pt idx="3179">
                  <c:v>17.249962414120301</c:v>
                </c:pt>
                <c:pt idx="3180">
                  <c:v>17.2427505296255</c:v>
                </c:pt>
                <c:pt idx="3181">
                  <c:v>17.2814908648044</c:v>
                </c:pt>
                <c:pt idx="3182">
                  <c:v>17.239131780550299</c:v>
                </c:pt>
                <c:pt idx="3183">
                  <c:v>17.2434970296793</c:v>
                </c:pt>
                <c:pt idx="3184">
                  <c:v>17.2553317641121</c:v>
                </c:pt>
                <c:pt idx="3185">
                  <c:v>17.272193840863199</c:v>
                </c:pt>
                <c:pt idx="3186">
                  <c:v>17.2640801961353</c:v>
                </c:pt>
                <c:pt idx="3187">
                  <c:v>17.257237709914001</c:v>
                </c:pt>
                <c:pt idx="3188">
                  <c:v>17.289571099736701</c:v>
                </c:pt>
                <c:pt idx="3189">
                  <c:v>17.2555793572627</c:v>
                </c:pt>
                <c:pt idx="3190">
                  <c:v>17.234357076540402</c:v>
                </c:pt>
                <c:pt idx="3191">
                  <c:v>17.233329914062999</c:v>
                </c:pt>
                <c:pt idx="3192">
                  <c:v>17.260849184222799</c:v>
                </c:pt>
                <c:pt idx="3193">
                  <c:v>17.250897416139601</c:v>
                </c:pt>
                <c:pt idx="3194">
                  <c:v>17.222228710867</c:v>
                </c:pt>
                <c:pt idx="3195">
                  <c:v>17.258056291056299</c:v>
                </c:pt>
                <c:pt idx="3196">
                  <c:v>17.224386319851298</c:v>
                </c:pt>
                <c:pt idx="3197">
                  <c:v>17.261057822337602</c:v>
                </c:pt>
                <c:pt idx="3198">
                  <c:v>17.268490103206101</c:v>
                </c:pt>
                <c:pt idx="3199">
                  <c:v>17.288361069580201</c:v>
                </c:pt>
                <c:pt idx="3200">
                  <c:v>17.279212693599</c:v>
                </c:pt>
                <c:pt idx="3201">
                  <c:v>17.295288017144799</c:v>
                </c:pt>
                <c:pt idx="3202">
                  <c:v>17.262066959127601</c:v>
                </c:pt>
                <c:pt idx="3203">
                  <c:v>17.2492859337294</c:v>
                </c:pt>
                <c:pt idx="3204">
                  <c:v>17.308572464413299</c:v>
                </c:pt>
                <c:pt idx="3205">
                  <c:v>17.259146076029101</c:v>
                </c:pt>
                <c:pt idx="3206">
                  <c:v>17.2349852356563</c:v>
                </c:pt>
                <c:pt idx="3207">
                  <c:v>17.252704044055601</c:v>
                </c:pt>
                <c:pt idx="3208">
                  <c:v>17.2727975670206</c:v>
                </c:pt>
                <c:pt idx="3209">
                  <c:v>17.2766898341449</c:v>
                </c:pt>
                <c:pt idx="3210">
                  <c:v>17.304789301583501</c:v>
                </c:pt>
                <c:pt idx="3211">
                  <c:v>17.287166778072901</c:v>
                </c:pt>
                <c:pt idx="3212">
                  <c:v>17.311580194688801</c:v>
                </c:pt>
                <c:pt idx="3213">
                  <c:v>17.2992700634709</c:v>
                </c:pt>
                <c:pt idx="3214">
                  <c:v>17.289993515776501</c:v>
                </c:pt>
                <c:pt idx="3215">
                  <c:v>17.2725007488168</c:v>
                </c:pt>
                <c:pt idx="3216">
                  <c:v>17.2811689354264</c:v>
                </c:pt>
                <c:pt idx="3217">
                  <c:v>17.280153857834399</c:v>
                </c:pt>
                <c:pt idx="3218">
                  <c:v>17.266538310258198</c:v>
                </c:pt>
                <c:pt idx="3219">
                  <c:v>17.305353561538102</c:v>
                </c:pt>
                <c:pt idx="3220">
                  <c:v>17.312686789917802</c:v>
                </c:pt>
                <c:pt idx="3221">
                  <c:v>17.331114311076899</c:v>
                </c:pt>
                <c:pt idx="3222">
                  <c:v>17.344855482176399</c:v>
                </c:pt>
                <c:pt idx="3223">
                  <c:v>17.2999954326013</c:v>
                </c:pt>
                <c:pt idx="3224">
                  <c:v>17.3172544994029</c:v>
                </c:pt>
                <c:pt idx="3225">
                  <c:v>17.198091824716101</c:v>
                </c:pt>
                <c:pt idx="3226">
                  <c:v>17.231640649309899</c:v>
                </c:pt>
                <c:pt idx="3227">
                  <c:v>17.261313718734598</c:v>
                </c:pt>
                <c:pt idx="3228">
                  <c:v>17.254513341028701</c:v>
                </c:pt>
                <c:pt idx="3229">
                  <c:v>17.257769483107602</c:v>
                </c:pt>
                <c:pt idx="3230">
                  <c:v>17.263529908007101</c:v>
                </c:pt>
                <c:pt idx="3231">
                  <c:v>17.275769458159399</c:v>
                </c:pt>
                <c:pt idx="3232">
                  <c:v>17.267456876782202</c:v>
                </c:pt>
                <c:pt idx="3233">
                  <c:v>17.267617272917899</c:v>
                </c:pt>
                <c:pt idx="3234">
                  <c:v>17.2837920300638</c:v>
                </c:pt>
                <c:pt idx="3235">
                  <c:v>17.276275772743599</c:v>
                </c:pt>
                <c:pt idx="3236">
                  <c:v>17.2290921380025</c:v>
                </c:pt>
                <c:pt idx="3237">
                  <c:v>17.282713266032498</c:v>
                </c:pt>
                <c:pt idx="3238">
                  <c:v>17.241032983801301</c:v>
                </c:pt>
                <c:pt idx="3239">
                  <c:v>17.305849149866201</c:v>
                </c:pt>
                <c:pt idx="3240">
                  <c:v>17.296563828490701</c:v>
                </c:pt>
                <c:pt idx="3241">
                  <c:v>17.276736254843499</c:v>
                </c:pt>
                <c:pt idx="3242">
                  <c:v>17.246899855224399</c:v>
                </c:pt>
                <c:pt idx="3243">
                  <c:v>17.253523701092199</c:v>
                </c:pt>
                <c:pt idx="3244">
                  <c:v>17.293913795425201</c:v>
                </c:pt>
                <c:pt idx="3245">
                  <c:v>17.305802438223299</c:v>
                </c:pt>
                <c:pt idx="3246">
                  <c:v>17.296419699258699</c:v>
                </c:pt>
                <c:pt idx="3247">
                  <c:v>17.295949921295701</c:v>
                </c:pt>
                <c:pt idx="3248">
                  <c:v>17.292739163625502</c:v>
                </c:pt>
                <c:pt idx="3249">
                  <c:v>17.323203612381</c:v>
                </c:pt>
                <c:pt idx="3250">
                  <c:v>17.298641289217599</c:v>
                </c:pt>
                <c:pt idx="3251">
                  <c:v>17.306634356930299</c:v>
                </c:pt>
                <c:pt idx="3252">
                  <c:v>17.337592615280499</c:v>
                </c:pt>
                <c:pt idx="3253">
                  <c:v>17.294102890318602</c:v>
                </c:pt>
                <c:pt idx="3254">
                  <c:v>17.334932222363701</c:v>
                </c:pt>
                <c:pt idx="3255">
                  <c:v>17.3282211323837</c:v>
                </c:pt>
                <c:pt idx="3256">
                  <c:v>17.297435658737701</c:v>
                </c:pt>
                <c:pt idx="3257">
                  <c:v>17.3109352404778</c:v>
                </c:pt>
                <c:pt idx="3258">
                  <c:v>17.345251769032199</c:v>
                </c:pt>
                <c:pt idx="3259">
                  <c:v>17.342904959147099</c:v>
                </c:pt>
                <c:pt idx="3260">
                  <c:v>17.2571483090349</c:v>
                </c:pt>
                <c:pt idx="3261">
                  <c:v>17.229809823782698</c:v>
                </c:pt>
                <c:pt idx="3262">
                  <c:v>17.257276284743199</c:v>
                </c:pt>
                <c:pt idx="3263">
                  <c:v>17.248897993186802</c:v>
                </c:pt>
                <c:pt idx="3264">
                  <c:v>17.2822502285679</c:v>
                </c:pt>
                <c:pt idx="3265">
                  <c:v>17.247587528020301</c:v>
                </c:pt>
                <c:pt idx="3266">
                  <c:v>17.266067808626499</c:v>
                </c:pt>
                <c:pt idx="3267">
                  <c:v>17.286081731308698</c:v>
                </c:pt>
                <c:pt idx="3268">
                  <c:v>17.305472985929601</c:v>
                </c:pt>
                <c:pt idx="3269">
                  <c:v>17.339538197407698</c:v>
                </c:pt>
                <c:pt idx="3270">
                  <c:v>17.273766670185701</c:v>
                </c:pt>
                <c:pt idx="3271">
                  <c:v>17.313530410460601</c:v>
                </c:pt>
                <c:pt idx="3272">
                  <c:v>17.305549498855498</c:v>
                </c:pt>
                <c:pt idx="3273">
                  <c:v>17.318783668608301</c:v>
                </c:pt>
                <c:pt idx="3274">
                  <c:v>17.283466095122598</c:v>
                </c:pt>
                <c:pt idx="3275">
                  <c:v>17.289201446621099</c:v>
                </c:pt>
                <c:pt idx="3276">
                  <c:v>17.305444799539501</c:v>
                </c:pt>
                <c:pt idx="3277">
                  <c:v>17.3475490666962</c:v>
                </c:pt>
                <c:pt idx="3278">
                  <c:v>17.3230024757287</c:v>
                </c:pt>
                <c:pt idx="3279">
                  <c:v>17.3667692917127</c:v>
                </c:pt>
                <c:pt idx="3280">
                  <c:v>17.330741906765599</c:v>
                </c:pt>
                <c:pt idx="3281">
                  <c:v>17.263107336952199</c:v>
                </c:pt>
                <c:pt idx="3282">
                  <c:v>17.299380352015699</c:v>
                </c:pt>
                <c:pt idx="3283">
                  <c:v>17.2942761881956</c:v>
                </c:pt>
                <c:pt idx="3284">
                  <c:v>17.292097039958598</c:v>
                </c:pt>
                <c:pt idx="3285">
                  <c:v>17.3000961469766</c:v>
                </c:pt>
                <c:pt idx="3286">
                  <c:v>17.328541477420899</c:v>
                </c:pt>
                <c:pt idx="3287">
                  <c:v>17.326198562501801</c:v>
                </c:pt>
                <c:pt idx="3288">
                  <c:v>17.341873915377199</c:v>
                </c:pt>
                <c:pt idx="3289">
                  <c:v>17.312952020113201</c:v>
                </c:pt>
                <c:pt idx="3290">
                  <c:v>17.356585684098501</c:v>
                </c:pt>
                <c:pt idx="3291">
                  <c:v>17.367356840861301</c:v>
                </c:pt>
                <c:pt idx="3292">
                  <c:v>17.344895441749401</c:v>
                </c:pt>
                <c:pt idx="3293">
                  <c:v>17.3460177038436</c:v>
                </c:pt>
                <c:pt idx="3294">
                  <c:v>17.421501869825001</c:v>
                </c:pt>
                <c:pt idx="3295">
                  <c:v>17.214545345610802</c:v>
                </c:pt>
                <c:pt idx="3296">
                  <c:v>17.250535267825398</c:v>
                </c:pt>
                <c:pt idx="3297">
                  <c:v>17.214856478624998</c:v>
                </c:pt>
                <c:pt idx="3298">
                  <c:v>17.2771650840054</c:v>
                </c:pt>
                <c:pt idx="3299">
                  <c:v>17.276641544078199</c:v>
                </c:pt>
                <c:pt idx="3300">
                  <c:v>17.269838797355298</c:v>
                </c:pt>
                <c:pt idx="3301">
                  <c:v>17.258619685706801</c:v>
                </c:pt>
                <c:pt idx="3302">
                  <c:v>17.266903212376601</c:v>
                </c:pt>
                <c:pt idx="3303">
                  <c:v>17.267370033951298</c:v>
                </c:pt>
                <c:pt idx="3304">
                  <c:v>17.2506886790766</c:v>
                </c:pt>
                <c:pt idx="3305">
                  <c:v>17.3215917921117</c:v>
                </c:pt>
                <c:pt idx="3306">
                  <c:v>17.303511487367601</c:v>
                </c:pt>
                <c:pt idx="3307">
                  <c:v>17.3402828540613</c:v>
                </c:pt>
                <c:pt idx="3308">
                  <c:v>17.266031516020199</c:v>
                </c:pt>
                <c:pt idx="3309">
                  <c:v>17.271841542410801</c:v>
                </c:pt>
                <c:pt idx="3310">
                  <c:v>17.249936501180098</c:v>
                </c:pt>
                <c:pt idx="3311">
                  <c:v>17.2523817840062</c:v>
                </c:pt>
                <c:pt idx="3312">
                  <c:v>17.247708733978701</c:v>
                </c:pt>
                <c:pt idx="3313">
                  <c:v>17.270730590831899</c:v>
                </c:pt>
                <c:pt idx="3314">
                  <c:v>17.287447476258599</c:v>
                </c:pt>
                <c:pt idx="3315">
                  <c:v>17.2869539689706</c:v>
                </c:pt>
                <c:pt idx="3316">
                  <c:v>17.279679035722701</c:v>
                </c:pt>
                <c:pt idx="3317">
                  <c:v>17.306194817227802</c:v>
                </c:pt>
                <c:pt idx="3318">
                  <c:v>17.3004450159569</c:v>
                </c:pt>
                <c:pt idx="3319">
                  <c:v>17.275232346921101</c:v>
                </c:pt>
                <c:pt idx="3320">
                  <c:v>17.337075644728898</c:v>
                </c:pt>
                <c:pt idx="3321">
                  <c:v>17.303941684982199</c:v>
                </c:pt>
                <c:pt idx="3322">
                  <c:v>17.285787355022499</c:v>
                </c:pt>
                <c:pt idx="3323">
                  <c:v>17.274674947814901</c:v>
                </c:pt>
                <c:pt idx="3324">
                  <c:v>17.273437566002301</c:v>
                </c:pt>
                <c:pt idx="3325">
                  <c:v>17.329007387347001</c:v>
                </c:pt>
                <c:pt idx="3326">
                  <c:v>17.328033599723899</c:v>
                </c:pt>
                <c:pt idx="3327">
                  <c:v>17.319649104735699</c:v>
                </c:pt>
                <c:pt idx="3328">
                  <c:v>17.324809061932701</c:v>
                </c:pt>
                <c:pt idx="3329">
                  <c:v>17.3238269358915</c:v>
                </c:pt>
                <c:pt idx="3330">
                  <c:v>17.249568244069</c:v>
                </c:pt>
                <c:pt idx="3331">
                  <c:v>17.225110873253001</c:v>
                </c:pt>
                <c:pt idx="3332">
                  <c:v>17.236197789495701</c:v>
                </c:pt>
                <c:pt idx="3333">
                  <c:v>17.214061892954501</c:v>
                </c:pt>
                <c:pt idx="3334">
                  <c:v>17.289622973311399</c:v>
                </c:pt>
                <c:pt idx="3335">
                  <c:v>17.3055146874628</c:v>
                </c:pt>
                <c:pt idx="3336">
                  <c:v>17.307536540112299</c:v>
                </c:pt>
                <c:pt idx="3337">
                  <c:v>17.313769675675399</c:v>
                </c:pt>
                <c:pt idx="3338">
                  <c:v>17.3351283873006</c:v>
                </c:pt>
                <c:pt idx="3339">
                  <c:v>17.274310813872301</c:v>
                </c:pt>
                <c:pt idx="3340">
                  <c:v>17.3191235809383</c:v>
                </c:pt>
                <c:pt idx="3341">
                  <c:v>17.2725674922435</c:v>
                </c:pt>
                <c:pt idx="3342">
                  <c:v>17.291977014749602</c:v>
                </c:pt>
                <c:pt idx="3343">
                  <c:v>17.279104935015901</c:v>
                </c:pt>
                <c:pt idx="3344">
                  <c:v>17.274231092053402</c:v>
                </c:pt>
                <c:pt idx="3345">
                  <c:v>17.2920855677283</c:v>
                </c:pt>
                <c:pt idx="3346">
                  <c:v>17.364015642873799</c:v>
                </c:pt>
                <c:pt idx="3347">
                  <c:v>17.3122989675798</c:v>
                </c:pt>
                <c:pt idx="3348">
                  <c:v>17.350438164963698</c:v>
                </c:pt>
                <c:pt idx="3349">
                  <c:v>17.342498698655</c:v>
                </c:pt>
                <c:pt idx="3350">
                  <c:v>17.2936903744178</c:v>
                </c:pt>
                <c:pt idx="3351">
                  <c:v>17.282318558300599</c:v>
                </c:pt>
                <c:pt idx="3352">
                  <c:v>17.280338333730199</c:v>
                </c:pt>
                <c:pt idx="3353">
                  <c:v>17.3423860079454</c:v>
                </c:pt>
                <c:pt idx="3354">
                  <c:v>17.260832461807102</c:v>
                </c:pt>
                <c:pt idx="3355">
                  <c:v>17.295283641770201</c:v>
                </c:pt>
                <c:pt idx="3356">
                  <c:v>17.346940765738601</c:v>
                </c:pt>
                <c:pt idx="3357">
                  <c:v>17.3426326166474</c:v>
                </c:pt>
                <c:pt idx="3358">
                  <c:v>17.350437503748498</c:v>
                </c:pt>
                <c:pt idx="3359">
                  <c:v>17.340227563419099</c:v>
                </c:pt>
                <c:pt idx="3360">
                  <c:v>17.334499012272602</c:v>
                </c:pt>
                <c:pt idx="3361">
                  <c:v>17.341319500100798</c:v>
                </c:pt>
                <c:pt idx="3362">
                  <c:v>17.340011082437201</c:v>
                </c:pt>
                <c:pt idx="3363">
                  <c:v>17.329626500383899</c:v>
                </c:pt>
                <c:pt idx="3364">
                  <c:v>17.391009413943902</c:v>
                </c:pt>
                <c:pt idx="3365">
                  <c:v>17.2392567815319</c:v>
                </c:pt>
                <c:pt idx="3366">
                  <c:v>17.226001760348701</c:v>
                </c:pt>
                <c:pt idx="3367">
                  <c:v>17.209536349923901</c:v>
                </c:pt>
                <c:pt idx="3368">
                  <c:v>17.242621913023399</c:v>
                </c:pt>
                <c:pt idx="3369">
                  <c:v>17.2922852829942</c:v>
                </c:pt>
                <c:pt idx="3370">
                  <c:v>17.308639024189201</c:v>
                </c:pt>
                <c:pt idx="3371">
                  <c:v>17.287608693531102</c:v>
                </c:pt>
                <c:pt idx="3372">
                  <c:v>17.3002866708418</c:v>
                </c:pt>
                <c:pt idx="3373">
                  <c:v>17.293450587416199</c:v>
                </c:pt>
                <c:pt idx="3374">
                  <c:v>17.257393056261702</c:v>
                </c:pt>
                <c:pt idx="3375">
                  <c:v>17.310744512724501</c:v>
                </c:pt>
                <c:pt idx="3376">
                  <c:v>17.2933337834552</c:v>
                </c:pt>
                <c:pt idx="3377">
                  <c:v>17.306204741351799</c:v>
                </c:pt>
                <c:pt idx="3378">
                  <c:v>17.327500761687499</c:v>
                </c:pt>
                <c:pt idx="3379">
                  <c:v>17.302239444210102</c:v>
                </c:pt>
                <c:pt idx="3380">
                  <c:v>17.295855296550901</c:v>
                </c:pt>
                <c:pt idx="3381">
                  <c:v>17.370954783109301</c:v>
                </c:pt>
                <c:pt idx="3382">
                  <c:v>17.3492165611842</c:v>
                </c:pt>
                <c:pt idx="3383">
                  <c:v>17.356233359805799</c:v>
                </c:pt>
                <c:pt idx="3384">
                  <c:v>17.343406813614799</c:v>
                </c:pt>
                <c:pt idx="3385">
                  <c:v>17.303359171298201</c:v>
                </c:pt>
                <c:pt idx="3386">
                  <c:v>17.293340175600399</c:v>
                </c:pt>
                <c:pt idx="3387">
                  <c:v>17.2854358860933</c:v>
                </c:pt>
                <c:pt idx="3388">
                  <c:v>17.295947383569398</c:v>
                </c:pt>
                <c:pt idx="3389">
                  <c:v>17.289186208824901</c:v>
                </c:pt>
                <c:pt idx="3390">
                  <c:v>17.276705846107198</c:v>
                </c:pt>
                <c:pt idx="3391">
                  <c:v>17.3571410334999</c:v>
                </c:pt>
                <c:pt idx="3392">
                  <c:v>17.356672301484501</c:v>
                </c:pt>
                <c:pt idx="3393">
                  <c:v>17.337446466466599</c:v>
                </c:pt>
                <c:pt idx="3394">
                  <c:v>17.344797709351699</c:v>
                </c:pt>
                <c:pt idx="3395">
                  <c:v>17.353778169800499</c:v>
                </c:pt>
                <c:pt idx="3396">
                  <c:v>17.3337706519014</c:v>
                </c:pt>
                <c:pt idx="3397">
                  <c:v>17.335078159015801</c:v>
                </c:pt>
                <c:pt idx="3398">
                  <c:v>17.332161633747699</c:v>
                </c:pt>
                <c:pt idx="3399">
                  <c:v>17.414528509126299</c:v>
                </c:pt>
                <c:pt idx="3400">
                  <c:v>17.2749047320549</c:v>
                </c:pt>
                <c:pt idx="3401">
                  <c:v>17.255296882079801</c:v>
                </c:pt>
                <c:pt idx="3402">
                  <c:v>17.278586191134199</c:v>
                </c:pt>
                <c:pt idx="3403">
                  <c:v>17.267153606749599</c:v>
                </c:pt>
                <c:pt idx="3404">
                  <c:v>17.275052803052098</c:v>
                </c:pt>
                <c:pt idx="3405">
                  <c:v>17.2540797521592</c:v>
                </c:pt>
                <c:pt idx="3406">
                  <c:v>17.311093510235199</c:v>
                </c:pt>
                <c:pt idx="3407">
                  <c:v>17.324611010941201</c:v>
                </c:pt>
                <c:pt idx="3408">
                  <c:v>17.3387119874278</c:v>
                </c:pt>
                <c:pt idx="3409">
                  <c:v>17.32108048345</c:v>
                </c:pt>
                <c:pt idx="3410">
                  <c:v>17.366745183432599</c:v>
                </c:pt>
                <c:pt idx="3411">
                  <c:v>17.3222091757128</c:v>
                </c:pt>
                <c:pt idx="3412">
                  <c:v>17.2932413289201</c:v>
                </c:pt>
                <c:pt idx="3413">
                  <c:v>17.3309719878979</c:v>
                </c:pt>
                <c:pt idx="3414">
                  <c:v>17.400038863710201</c:v>
                </c:pt>
                <c:pt idx="3415">
                  <c:v>17.320175242566599</c:v>
                </c:pt>
                <c:pt idx="3416">
                  <c:v>17.2802733694616</c:v>
                </c:pt>
                <c:pt idx="3417">
                  <c:v>17.321532101469401</c:v>
                </c:pt>
                <c:pt idx="3418">
                  <c:v>17.318223249087598</c:v>
                </c:pt>
                <c:pt idx="3419">
                  <c:v>17.397608552748</c:v>
                </c:pt>
                <c:pt idx="3420">
                  <c:v>17.362619747115001</c:v>
                </c:pt>
                <c:pt idx="3421">
                  <c:v>17.202374389388499</c:v>
                </c:pt>
                <c:pt idx="3422">
                  <c:v>17.2560437271521</c:v>
                </c:pt>
                <c:pt idx="3423">
                  <c:v>17.270769645303901</c:v>
                </c:pt>
                <c:pt idx="3424">
                  <c:v>17.258931475180301</c:v>
                </c:pt>
                <c:pt idx="3425">
                  <c:v>17.240443192226799</c:v>
                </c:pt>
                <c:pt idx="3426">
                  <c:v>17.2381766072352</c:v>
                </c:pt>
                <c:pt idx="3427">
                  <c:v>17.240853968879101</c:v>
                </c:pt>
                <c:pt idx="3428">
                  <c:v>17.264101164107601</c:v>
                </c:pt>
                <c:pt idx="3429">
                  <c:v>17.264452933585002</c:v>
                </c:pt>
                <c:pt idx="3430">
                  <c:v>17.318576454807602</c:v>
                </c:pt>
                <c:pt idx="3431">
                  <c:v>17.2744627084498</c:v>
                </c:pt>
                <c:pt idx="3432">
                  <c:v>17.260884757234798</c:v>
                </c:pt>
                <c:pt idx="3433">
                  <c:v>17.288355191599798</c:v>
                </c:pt>
                <c:pt idx="3434">
                  <c:v>17.284140616201402</c:v>
                </c:pt>
                <c:pt idx="3435">
                  <c:v>17.296632696195299</c:v>
                </c:pt>
                <c:pt idx="3436">
                  <c:v>17.257015096847802</c:v>
                </c:pt>
                <c:pt idx="3437">
                  <c:v>17.268065250463302</c:v>
                </c:pt>
                <c:pt idx="3438">
                  <c:v>17.278087673326201</c:v>
                </c:pt>
                <c:pt idx="3439">
                  <c:v>17.283649295383999</c:v>
                </c:pt>
                <c:pt idx="3440">
                  <c:v>17.237634358160498</c:v>
                </c:pt>
                <c:pt idx="3441">
                  <c:v>17.2779917053264</c:v>
                </c:pt>
                <c:pt idx="3442">
                  <c:v>17.235911124619399</c:v>
                </c:pt>
                <c:pt idx="3443">
                  <c:v>17.293565208131302</c:v>
                </c:pt>
                <c:pt idx="3444">
                  <c:v>17.292194345095801</c:v>
                </c:pt>
                <c:pt idx="3445">
                  <c:v>17.2932156902713</c:v>
                </c:pt>
                <c:pt idx="3446">
                  <c:v>17.2885743494524</c:v>
                </c:pt>
                <c:pt idx="3447">
                  <c:v>17.266730737574601</c:v>
                </c:pt>
                <c:pt idx="3448">
                  <c:v>17.296456947844099</c:v>
                </c:pt>
                <c:pt idx="3449">
                  <c:v>17.263310443667301</c:v>
                </c:pt>
                <c:pt idx="3450">
                  <c:v>17.2908196498168</c:v>
                </c:pt>
                <c:pt idx="3451">
                  <c:v>17.304337532820799</c:v>
                </c:pt>
                <c:pt idx="3452">
                  <c:v>17.303026228305001</c:v>
                </c:pt>
                <c:pt idx="3453">
                  <c:v>17.331640098071901</c:v>
                </c:pt>
                <c:pt idx="3454">
                  <c:v>17.3180950617792</c:v>
                </c:pt>
                <c:pt idx="3455">
                  <c:v>17.298793214582101</c:v>
                </c:pt>
                <c:pt idx="3456">
                  <c:v>17.275564803285398</c:v>
                </c:pt>
                <c:pt idx="3457">
                  <c:v>17.255952081123901</c:v>
                </c:pt>
                <c:pt idx="3458">
                  <c:v>17.2924534981371</c:v>
                </c:pt>
                <c:pt idx="3459">
                  <c:v>17.263109345742102</c:v>
                </c:pt>
                <c:pt idx="3460">
                  <c:v>17.261351650518801</c:v>
                </c:pt>
                <c:pt idx="3461">
                  <c:v>17.255933208295801</c:v>
                </c:pt>
                <c:pt idx="3462">
                  <c:v>17.3170573047957</c:v>
                </c:pt>
                <c:pt idx="3463">
                  <c:v>17.301690090014102</c:v>
                </c:pt>
                <c:pt idx="3464">
                  <c:v>17.271411924393298</c:v>
                </c:pt>
                <c:pt idx="3465">
                  <c:v>17.2806014131782</c:v>
                </c:pt>
                <c:pt idx="3466">
                  <c:v>17.275837694269601</c:v>
                </c:pt>
                <c:pt idx="3467">
                  <c:v>17.265263848031399</c:v>
                </c:pt>
                <c:pt idx="3468">
                  <c:v>17.299671227372102</c:v>
                </c:pt>
                <c:pt idx="3469">
                  <c:v>17.275664349038699</c:v>
                </c:pt>
                <c:pt idx="3470">
                  <c:v>17.295575075501102</c:v>
                </c:pt>
                <c:pt idx="3471">
                  <c:v>17.277197131616699</c:v>
                </c:pt>
                <c:pt idx="3472">
                  <c:v>17.298034728992601</c:v>
                </c:pt>
                <c:pt idx="3473">
                  <c:v>17.304749805121599</c:v>
                </c:pt>
                <c:pt idx="3474">
                  <c:v>17.3045360845205</c:v>
                </c:pt>
                <c:pt idx="3475">
                  <c:v>17.317498292193999</c:v>
                </c:pt>
                <c:pt idx="3476">
                  <c:v>17.253123244437401</c:v>
                </c:pt>
                <c:pt idx="3477">
                  <c:v>17.303590919643302</c:v>
                </c:pt>
                <c:pt idx="3478">
                  <c:v>17.271746867924101</c:v>
                </c:pt>
                <c:pt idx="3479">
                  <c:v>17.287845417366501</c:v>
                </c:pt>
                <c:pt idx="3480">
                  <c:v>17.279519365529701</c:v>
                </c:pt>
                <c:pt idx="3481">
                  <c:v>17.304399366487399</c:v>
                </c:pt>
                <c:pt idx="3482">
                  <c:v>17.365026082947701</c:v>
                </c:pt>
                <c:pt idx="3483">
                  <c:v>17.292434402912299</c:v>
                </c:pt>
                <c:pt idx="3484">
                  <c:v>17.333650830814001</c:v>
                </c:pt>
                <c:pt idx="3485">
                  <c:v>17.337918647392499</c:v>
                </c:pt>
                <c:pt idx="3486">
                  <c:v>17.339044402406302</c:v>
                </c:pt>
                <c:pt idx="3487">
                  <c:v>17.3089708139476</c:v>
                </c:pt>
                <c:pt idx="3488">
                  <c:v>17.309781772035699</c:v>
                </c:pt>
                <c:pt idx="3489">
                  <c:v>17.333631384588301</c:v>
                </c:pt>
                <c:pt idx="3490">
                  <c:v>17.329596221527499</c:v>
                </c:pt>
                <c:pt idx="3491">
                  <c:v>17.265391520553901</c:v>
                </c:pt>
                <c:pt idx="3492">
                  <c:v>17.265175852605601</c:v>
                </c:pt>
                <c:pt idx="3493">
                  <c:v>17.234631405270601</c:v>
                </c:pt>
                <c:pt idx="3494">
                  <c:v>17.273132869436299</c:v>
                </c:pt>
                <c:pt idx="3495">
                  <c:v>17.286682723475</c:v>
                </c:pt>
                <c:pt idx="3496">
                  <c:v>17.299625393547998</c:v>
                </c:pt>
                <c:pt idx="3497">
                  <c:v>17.309367352704001</c:v>
                </c:pt>
                <c:pt idx="3498">
                  <c:v>17.246732427196399</c:v>
                </c:pt>
                <c:pt idx="3499">
                  <c:v>17.275263700326398</c:v>
                </c:pt>
                <c:pt idx="3500">
                  <c:v>17.297578493772399</c:v>
                </c:pt>
                <c:pt idx="3501">
                  <c:v>17.2612500971664</c:v>
                </c:pt>
                <c:pt idx="3502">
                  <c:v>17.297684951230899</c:v>
                </c:pt>
                <c:pt idx="3503">
                  <c:v>17.319837138492499</c:v>
                </c:pt>
                <c:pt idx="3504">
                  <c:v>17.303843957746999</c:v>
                </c:pt>
                <c:pt idx="3505">
                  <c:v>17.285503378835699</c:v>
                </c:pt>
                <c:pt idx="3506">
                  <c:v>17.2743178833258</c:v>
                </c:pt>
                <c:pt idx="3507">
                  <c:v>17.323193160396201</c:v>
                </c:pt>
                <c:pt idx="3508">
                  <c:v>17.303178605077601</c:v>
                </c:pt>
                <c:pt idx="3509">
                  <c:v>17.325731153304499</c:v>
                </c:pt>
                <c:pt idx="3510">
                  <c:v>17.322501274498102</c:v>
                </c:pt>
                <c:pt idx="3511">
                  <c:v>17.2919605065625</c:v>
                </c:pt>
                <c:pt idx="3512">
                  <c:v>17.2822648582064</c:v>
                </c:pt>
                <c:pt idx="3513">
                  <c:v>17.250323091247001</c:v>
                </c:pt>
                <c:pt idx="3514">
                  <c:v>17.301882268609901</c:v>
                </c:pt>
                <c:pt idx="3515">
                  <c:v>17.276536816066599</c:v>
                </c:pt>
                <c:pt idx="3516">
                  <c:v>17.3001075590897</c:v>
                </c:pt>
                <c:pt idx="3517">
                  <c:v>17.2823579695117</c:v>
                </c:pt>
                <c:pt idx="3518">
                  <c:v>17.3217309677709</c:v>
                </c:pt>
                <c:pt idx="3519">
                  <c:v>17.323653854369098</c:v>
                </c:pt>
                <c:pt idx="3520">
                  <c:v>17.358836092113801</c:v>
                </c:pt>
                <c:pt idx="3521">
                  <c:v>17.321916824087499</c:v>
                </c:pt>
                <c:pt idx="3522">
                  <c:v>17.310314084587301</c:v>
                </c:pt>
                <c:pt idx="3523">
                  <c:v>17.2994275335199</c:v>
                </c:pt>
                <c:pt idx="3524">
                  <c:v>17.325251956893201</c:v>
                </c:pt>
                <c:pt idx="3525">
                  <c:v>17.372806017197199</c:v>
                </c:pt>
                <c:pt idx="3526">
                  <c:v>17.258067589386101</c:v>
                </c:pt>
                <c:pt idx="3527">
                  <c:v>17.298201600571598</c:v>
                </c:pt>
                <c:pt idx="3528">
                  <c:v>17.283521187030399</c:v>
                </c:pt>
                <c:pt idx="3529">
                  <c:v>17.2736873143865</c:v>
                </c:pt>
                <c:pt idx="3530">
                  <c:v>17.301800287276102</c:v>
                </c:pt>
                <c:pt idx="3531">
                  <c:v>17.275875791315201</c:v>
                </c:pt>
                <c:pt idx="3532">
                  <c:v>17.2989211193801</c:v>
                </c:pt>
                <c:pt idx="3533">
                  <c:v>17.299847648833001</c:v>
                </c:pt>
                <c:pt idx="3534">
                  <c:v>17.3193002508219</c:v>
                </c:pt>
                <c:pt idx="3535">
                  <c:v>17.291090702871202</c:v>
                </c:pt>
                <c:pt idx="3536">
                  <c:v>17.308830552635399</c:v>
                </c:pt>
                <c:pt idx="3537">
                  <c:v>17.292481547223598</c:v>
                </c:pt>
                <c:pt idx="3538">
                  <c:v>17.321681732840101</c:v>
                </c:pt>
                <c:pt idx="3539">
                  <c:v>17.3167889814722</c:v>
                </c:pt>
                <c:pt idx="3540">
                  <c:v>17.352294026303898</c:v>
                </c:pt>
                <c:pt idx="3541">
                  <c:v>17.3055940024271</c:v>
                </c:pt>
                <c:pt idx="3542">
                  <c:v>17.338275865504599</c:v>
                </c:pt>
                <c:pt idx="3543">
                  <c:v>17.327720548048699</c:v>
                </c:pt>
                <c:pt idx="3544">
                  <c:v>17.319472922334</c:v>
                </c:pt>
                <c:pt idx="3545">
                  <c:v>17.3186295328101</c:v>
                </c:pt>
                <c:pt idx="3546">
                  <c:v>17.395571536721899</c:v>
                </c:pt>
                <c:pt idx="3547">
                  <c:v>17.232044557089299</c:v>
                </c:pt>
                <c:pt idx="3548">
                  <c:v>17.275456221913899</c:v>
                </c:pt>
                <c:pt idx="3549">
                  <c:v>17.2491215071556</c:v>
                </c:pt>
                <c:pt idx="3550">
                  <c:v>17.250797752047401</c:v>
                </c:pt>
                <c:pt idx="3551">
                  <c:v>17.307115362137498</c:v>
                </c:pt>
                <c:pt idx="3552">
                  <c:v>17.2881342443238</c:v>
                </c:pt>
                <c:pt idx="3553">
                  <c:v>17.273570857151299</c:v>
                </c:pt>
                <c:pt idx="3554">
                  <c:v>17.282360763021298</c:v>
                </c:pt>
                <c:pt idx="3555">
                  <c:v>17.318952472317999</c:v>
                </c:pt>
                <c:pt idx="3556">
                  <c:v>17.2821395981201</c:v>
                </c:pt>
                <c:pt idx="3557">
                  <c:v>17.3025454512054</c:v>
                </c:pt>
                <c:pt idx="3558">
                  <c:v>17.287128941431899</c:v>
                </c:pt>
                <c:pt idx="3559">
                  <c:v>17.278726004822101</c:v>
                </c:pt>
                <c:pt idx="3560">
                  <c:v>17.3390848817888</c:v>
                </c:pt>
                <c:pt idx="3561">
                  <c:v>17.294821668578098</c:v>
                </c:pt>
                <c:pt idx="3562">
                  <c:v>17.293418398449599</c:v>
                </c:pt>
                <c:pt idx="3563">
                  <c:v>17.319688259863501</c:v>
                </c:pt>
                <c:pt idx="3564">
                  <c:v>17.305475433843899</c:v>
                </c:pt>
                <c:pt idx="3565">
                  <c:v>17.307695537848598</c:v>
                </c:pt>
                <c:pt idx="3566">
                  <c:v>17.349874615608801</c:v>
                </c:pt>
                <c:pt idx="3567">
                  <c:v>17.291538900957001</c:v>
                </c:pt>
                <c:pt idx="3568">
                  <c:v>17.286265377371802</c:v>
                </c:pt>
                <c:pt idx="3569">
                  <c:v>17.255655441272602</c:v>
                </c:pt>
                <c:pt idx="3570">
                  <c:v>17.288554409869501</c:v>
                </c:pt>
                <c:pt idx="3571">
                  <c:v>17.274145170517901</c:v>
                </c:pt>
                <c:pt idx="3572">
                  <c:v>17.285805384492601</c:v>
                </c:pt>
                <c:pt idx="3573">
                  <c:v>17.323627479753998</c:v>
                </c:pt>
                <c:pt idx="3574">
                  <c:v>17.3161282137137</c:v>
                </c:pt>
                <c:pt idx="3575">
                  <c:v>17.3107821652025</c:v>
                </c:pt>
                <c:pt idx="3576">
                  <c:v>17.348414264552499</c:v>
                </c:pt>
                <c:pt idx="3577">
                  <c:v>17.326184599560602</c:v>
                </c:pt>
                <c:pt idx="3578">
                  <c:v>17.3090647723769</c:v>
                </c:pt>
                <c:pt idx="3579">
                  <c:v>17.3320362906518</c:v>
                </c:pt>
                <c:pt idx="3580">
                  <c:v>17.333126158511199</c:v>
                </c:pt>
                <c:pt idx="3581">
                  <c:v>17.371642241024201</c:v>
                </c:pt>
                <c:pt idx="3582">
                  <c:v>16.8474056738789</c:v>
                </c:pt>
                <c:pt idx="3583">
                  <c:v>16.860324097634301</c:v>
                </c:pt>
                <c:pt idx="3584">
                  <c:v>16.883147581751199</c:v>
                </c:pt>
                <c:pt idx="3585">
                  <c:v>16.7586543040096</c:v>
                </c:pt>
                <c:pt idx="3586">
                  <c:v>16.860411506889498</c:v>
                </c:pt>
                <c:pt idx="3587">
                  <c:v>16.826602619955398</c:v>
                </c:pt>
                <c:pt idx="3588">
                  <c:v>17.171194452052401</c:v>
                </c:pt>
                <c:pt idx="3589">
                  <c:v>17.172515248947501</c:v>
                </c:pt>
                <c:pt idx="3590">
                  <c:v>17.209414948221099</c:v>
                </c:pt>
                <c:pt idx="3591">
                  <c:v>17.2277714205681</c:v>
                </c:pt>
                <c:pt idx="3592">
                  <c:v>17.048366152926501</c:v>
                </c:pt>
                <c:pt idx="3593">
                  <c:v>17.054050554648601</c:v>
                </c:pt>
                <c:pt idx="3594">
                  <c:v>17.0426863682953</c:v>
                </c:pt>
                <c:pt idx="3595">
                  <c:v>17.057983633065401</c:v>
                </c:pt>
                <c:pt idx="3596">
                  <c:v>17.156174365165899</c:v>
                </c:pt>
                <c:pt idx="3597">
                  <c:v>17.181314002838899</c:v>
                </c:pt>
                <c:pt idx="3598">
                  <c:v>17.1699638476153</c:v>
                </c:pt>
                <c:pt idx="3599">
                  <c:v>17.200857634997</c:v>
                </c:pt>
                <c:pt idx="3600">
                  <c:v>17.1739798788869</c:v>
                </c:pt>
                <c:pt idx="3601">
                  <c:v>17.034738596366498</c:v>
                </c:pt>
                <c:pt idx="3602">
                  <c:v>17.101091236673302</c:v>
                </c:pt>
                <c:pt idx="3603">
                  <c:v>17.128630856998999</c:v>
                </c:pt>
                <c:pt idx="3604">
                  <c:v>17.093866050489599</c:v>
                </c:pt>
                <c:pt idx="3605">
                  <c:v>17.207192957896599</c:v>
                </c:pt>
                <c:pt idx="3606">
                  <c:v>17.184170197258702</c:v>
                </c:pt>
                <c:pt idx="3607">
                  <c:v>17.226781550316002</c:v>
                </c:pt>
                <c:pt idx="3608">
                  <c:v>17.205423961830299</c:v>
                </c:pt>
                <c:pt idx="3609">
                  <c:v>17.0850746354709</c:v>
                </c:pt>
                <c:pt idx="3610">
                  <c:v>17.0516680137031</c:v>
                </c:pt>
                <c:pt idx="3611">
                  <c:v>17.094656601233599</c:v>
                </c:pt>
                <c:pt idx="3612">
                  <c:v>17.184539471025499</c:v>
                </c:pt>
                <c:pt idx="3613">
                  <c:v>17.204812010702899</c:v>
                </c:pt>
                <c:pt idx="3614">
                  <c:v>17.196383907737701</c:v>
                </c:pt>
                <c:pt idx="3615">
                  <c:v>17.1995321058644</c:v>
                </c:pt>
                <c:pt idx="3616">
                  <c:v>17.073110054477102</c:v>
                </c:pt>
                <c:pt idx="3617">
                  <c:v>17.0379747248247</c:v>
                </c:pt>
                <c:pt idx="3618">
                  <c:v>17.226953984554001</c:v>
                </c:pt>
                <c:pt idx="3619">
                  <c:v>17.161164125639299</c:v>
                </c:pt>
                <c:pt idx="3620">
                  <c:v>17.176479971950499</c:v>
                </c:pt>
                <c:pt idx="3621">
                  <c:v>17.198590792426501</c:v>
                </c:pt>
                <c:pt idx="3622">
                  <c:v>17.0100475897402</c:v>
                </c:pt>
                <c:pt idx="3623">
                  <c:v>17.204414288953899</c:v>
                </c:pt>
                <c:pt idx="3624">
                  <c:v>17.253655180341099</c:v>
                </c:pt>
                <c:pt idx="3625">
                  <c:v>17.2908099658293</c:v>
                </c:pt>
                <c:pt idx="3626">
                  <c:v>17.284146889240201</c:v>
                </c:pt>
                <c:pt idx="3627">
                  <c:v>17.296117206721199</c:v>
                </c:pt>
                <c:pt idx="3628">
                  <c:v>17.2882490584945</c:v>
                </c:pt>
                <c:pt idx="3629">
                  <c:v>17.299299149716798</c:v>
                </c:pt>
                <c:pt idx="3630">
                  <c:v>17.364503768499201</c:v>
                </c:pt>
                <c:pt idx="3631">
                  <c:v>17.303458446106699</c:v>
                </c:pt>
                <c:pt idx="3632">
                  <c:v>17.343698830931</c:v>
                </c:pt>
                <c:pt idx="3633">
                  <c:v>17.319127885163802</c:v>
                </c:pt>
                <c:pt idx="3634">
                  <c:v>17.297565953192802</c:v>
                </c:pt>
                <c:pt idx="3635">
                  <c:v>17.318064623137101</c:v>
                </c:pt>
                <c:pt idx="3636">
                  <c:v>17.320267759593001</c:v>
                </c:pt>
                <c:pt idx="3637">
                  <c:v>17.323273891353299</c:v>
                </c:pt>
                <c:pt idx="3638">
                  <c:v>17.356398008558699</c:v>
                </c:pt>
                <c:pt idx="3639">
                  <c:v>17.330002069614999</c:v>
                </c:pt>
                <c:pt idx="3640">
                  <c:v>17.325894340694699</c:v>
                </c:pt>
                <c:pt idx="3641">
                  <c:v>17.303539620362699</c:v>
                </c:pt>
                <c:pt idx="3642">
                  <c:v>17.314385769312199</c:v>
                </c:pt>
                <c:pt idx="3643">
                  <c:v>17.369581987182102</c:v>
                </c:pt>
                <c:pt idx="3644">
                  <c:v>17.365388742396298</c:v>
                </c:pt>
                <c:pt idx="3645">
                  <c:v>17.307939516601099</c:v>
                </c:pt>
                <c:pt idx="3646">
                  <c:v>17.261386004101102</c:v>
                </c:pt>
                <c:pt idx="3647">
                  <c:v>17.266933536167599</c:v>
                </c:pt>
                <c:pt idx="3648">
                  <c:v>17.2775697477114</c:v>
                </c:pt>
                <c:pt idx="3649">
                  <c:v>17.269234158326999</c:v>
                </c:pt>
                <c:pt idx="3650">
                  <c:v>17.2622588931977</c:v>
                </c:pt>
                <c:pt idx="3651">
                  <c:v>17.325354051175999</c:v>
                </c:pt>
                <c:pt idx="3652">
                  <c:v>17.3340742752526</c:v>
                </c:pt>
                <c:pt idx="3653">
                  <c:v>17.335867471053199</c:v>
                </c:pt>
                <c:pt idx="3654">
                  <c:v>17.330698658579699</c:v>
                </c:pt>
                <c:pt idx="3655">
                  <c:v>17.309164004291802</c:v>
                </c:pt>
                <c:pt idx="3656">
                  <c:v>17.330164617602499</c:v>
                </c:pt>
                <c:pt idx="3657">
                  <c:v>17.337871063268299</c:v>
                </c:pt>
                <c:pt idx="3658">
                  <c:v>17.3146266137806</c:v>
                </c:pt>
                <c:pt idx="3659">
                  <c:v>17.3717081491898</c:v>
                </c:pt>
                <c:pt idx="3660">
                  <c:v>17.343808024221602</c:v>
                </c:pt>
                <c:pt idx="3661">
                  <c:v>17.3107298756745</c:v>
                </c:pt>
                <c:pt idx="3662">
                  <c:v>17.286389020958399</c:v>
                </c:pt>
                <c:pt idx="3663">
                  <c:v>17.3086635062966</c:v>
                </c:pt>
                <c:pt idx="3664">
                  <c:v>17.356185719032901</c:v>
                </c:pt>
                <c:pt idx="3665">
                  <c:v>17.348016477930599</c:v>
                </c:pt>
                <c:pt idx="3666">
                  <c:v>17.309649929094199</c:v>
                </c:pt>
                <c:pt idx="3667">
                  <c:v>17.300536127492698</c:v>
                </c:pt>
                <c:pt idx="3668">
                  <c:v>17.348448127448599</c:v>
                </c:pt>
                <c:pt idx="3669">
                  <c:v>17.297074227622701</c:v>
                </c:pt>
                <c:pt idx="3670">
                  <c:v>17.357664917185399</c:v>
                </c:pt>
                <c:pt idx="3671">
                  <c:v>17.345596852903199</c:v>
                </c:pt>
                <c:pt idx="3672">
                  <c:v>17.353717771665199</c:v>
                </c:pt>
                <c:pt idx="3673">
                  <c:v>17.2519662525172</c:v>
                </c:pt>
                <c:pt idx="3674">
                  <c:v>17.262767060407199</c:v>
                </c:pt>
                <c:pt idx="3675">
                  <c:v>17.2647368516683</c:v>
                </c:pt>
                <c:pt idx="3676">
                  <c:v>17.285032830167701</c:v>
                </c:pt>
                <c:pt idx="3677">
                  <c:v>17.2825167962053</c:v>
                </c:pt>
                <c:pt idx="3678">
                  <c:v>17.224964603127699</c:v>
                </c:pt>
                <c:pt idx="3679">
                  <c:v>17.276411084239299</c:v>
                </c:pt>
                <c:pt idx="3680">
                  <c:v>17.271936567843699</c:v>
                </c:pt>
                <c:pt idx="3681">
                  <c:v>17.2705176651417</c:v>
                </c:pt>
                <c:pt idx="3682">
                  <c:v>17.2692340108464</c:v>
                </c:pt>
                <c:pt idx="3683">
                  <c:v>17.2643566694919</c:v>
                </c:pt>
                <c:pt idx="3684">
                  <c:v>17.279471418282</c:v>
                </c:pt>
                <c:pt idx="3685">
                  <c:v>17.291494041111701</c:v>
                </c:pt>
                <c:pt idx="3686">
                  <c:v>17.294884575387599</c:v>
                </c:pt>
                <c:pt idx="3687">
                  <c:v>17.3067643014552</c:v>
                </c:pt>
                <c:pt idx="3688">
                  <c:v>17.3102104110617</c:v>
                </c:pt>
                <c:pt idx="3689">
                  <c:v>17.2987652578833</c:v>
                </c:pt>
                <c:pt idx="3690">
                  <c:v>17.305445495658901</c:v>
                </c:pt>
                <c:pt idx="3691">
                  <c:v>17.3445340048555</c:v>
                </c:pt>
                <c:pt idx="3692">
                  <c:v>17.319146474358401</c:v>
                </c:pt>
                <c:pt idx="3693">
                  <c:v>17.3006046804839</c:v>
                </c:pt>
                <c:pt idx="3694">
                  <c:v>17.297895125782599</c:v>
                </c:pt>
                <c:pt idx="3695">
                  <c:v>17.2745135278447</c:v>
                </c:pt>
                <c:pt idx="3696">
                  <c:v>17.248246860580199</c:v>
                </c:pt>
                <c:pt idx="3697">
                  <c:v>17.290803274448599</c:v>
                </c:pt>
                <c:pt idx="3698">
                  <c:v>17.281679779614802</c:v>
                </c:pt>
                <c:pt idx="3699">
                  <c:v>17.308595257062098</c:v>
                </c:pt>
                <c:pt idx="3700">
                  <c:v>17.319976410069099</c:v>
                </c:pt>
                <c:pt idx="3701">
                  <c:v>17.329902420801201</c:v>
                </c:pt>
                <c:pt idx="3702">
                  <c:v>17.3169725024466</c:v>
                </c:pt>
                <c:pt idx="3703">
                  <c:v>17.2764044472449</c:v>
                </c:pt>
                <c:pt idx="3704">
                  <c:v>17.3102994484018</c:v>
                </c:pt>
                <c:pt idx="3705">
                  <c:v>17.3012146830477</c:v>
                </c:pt>
                <c:pt idx="3706">
                  <c:v>17.3127355043225</c:v>
                </c:pt>
                <c:pt idx="3707">
                  <c:v>17.3139534408012</c:v>
                </c:pt>
                <c:pt idx="3708">
                  <c:v>17.315144665758002</c:v>
                </c:pt>
                <c:pt idx="3709">
                  <c:v>17.304110583404398</c:v>
                </c:pt>
                <c:pt idx="3710">
                  <c:v>17.3023044052076</c:v>
                </c:pt>
                <c:pt idx="3711">
                  <c:v>17.310619275772002</c:v>
                </c:pt>
                <c:pt idx="3712">
                  <c:v>17.299938011678002</c:v>
                </c:pt>
                <c:pt idx="3713">
                  <c:v>17.264806957935299</c:v>
                </c:pt>
                <c:pt idx="3714">
                  <c:v>17.313218054485699</c:v>
                </c:pt>
                <c:pt idx="3715">
                  <c:v>17.314472425982999</c:v>
                </c:pt>
                <c:pt idx="3716">
                  <c:v>17.325861567271499</c:v>
                </c:pt>
                <c:pt idx="3717">
                  <c:v>17.290931691217398</c:v>
                </c:pt>
                <c:pt idx="3718">
                  <c:v>17.3117228499509</c:v>
                </c:pt>
                <c:pt idx="3719">
                  <c:v>17.3218428135465</c:v>
                </c:pt>
                <c:pt idx="3720">
                  <c:v>17.325848308940799</c:v>
                </c:pt>
                <c:pt idx="3721">
                  <c:v>17.3023678259602</c:v>
                </c:pt>
                <c:pt idx="3722">
                  <c:v>17.317496773948701</c:v>
                </c:pt>
                <c:pt idx="3723">
                  <c:v>17.3109789824878</c:v>
                </c:pt>
                <c:pt idx="3724">
                  <c:v>17.329509770443199</c:v>
                </c:pt>
                <c:pt idx="3725">
                  <c:v>17.334835591429599</c:v>
                </c:pt>
                <c:pt idx="3726">
                  <c:v>17.298463627280501</c:v>
                </c:pt>
                <c:pt idx="3727">
                  <c:v>17.311969421765401</c:v>
                </c:pt>
                <c:pt idx="3728">
                  <c:v>17.341697752137499</c:v>
                </c:pt>
                <c:pt idx="3729">
                  <c:v>17.272250601251301</c:v>
                </c:pt>
                <c:pt idx="3730">
                  <c:v>17.298507164911001</c:v>
                </c:pt>
                <c:pt idx="3731">
                  <c:v>17.272315951411699</c:v>
                </c:pt>
                <c:pt idx="3732">
                  <c:v>17.304147726422901</c:v>
                </c:pt>
                <c:pt idx="3733">
                  <c:v>17.2599600642294</c:v>
                </c:pt>
                <c:pt idx="3734">
                  <c:v>17.293819609600298</c:v>
                </c:pt>
                <c:pt idx="3735">
                  <c:v>17.327181305504102</c:v>
                </c:pt>
                <c:pt idx="3736">
                  <c:v>17.2825190961929</c:v>
                </c:pt>
                <c:pt idx="3737">
                  <c:v>17.338189865332399</c:v>
                </c:pt>
                <c:pt idx="3738">
                  <c:v>17.358152833551401</c:v>
                </c:pt>
                <c:pt idx="3739">
                  <c:v>17.3293105237845</c:v>
                </c:pt>
                <c:pt idx="3740">
                  <c:v>17.3096526084421</c:v>
                </c:pt>
                <c:pt idx="3741">
                  <c:v>17.336999084973801</c:v>
                </c:pt>
                <c:pt idx="3742">
                  <c:v>17.328148157191599</c:v>
                </c:pt>
                <c:pt idx="3743">
                  <c:v>17.3717672266962</c:v>
                </c:pt>
                <c:pt idx="3744">
                  <c:v>17.317843397568701</c:v>
                </c:pt>
                <c:pt idx="3745">
                  <c:v>17.3130609828319</c:v>
                </c:pt>
                <c:pt idx="3746">
                  <c:v>17.3130371056032</c:v>
                </c:pt>
                <c:pt idx="3747">
                  <c:v>17.333081345258702</c:v>
                </c:pt>
                <c:pt idx="3748">
                  <c:v>17.353266864652898</c:v>
                </c:pt>
                <c:pt idx="3749">
                  <c:v>17.33646337775</c:v>
                </c:pt>
                <c:pt idx="3750">
                  <c:v>17.332215174592399</c:v>
                </c:pt>
                <c:pt idx="3751">
                  <c:v>17.333768866297799</c:v>
                </c:pt>
                <c:pt idx="3752">
                  <c:v>17.3034975980624</c:v>
                </c:pt>
                <c:pt idx="3753">
                  <c:v>17.287480936565899</c:v>
                </c:pt>
                <c:pt idx="3754">
                  <c:v>17.370415898706199</c:v>
                </c:pt>
                <c:pt idx="3755">
                  <c:v>17.3467621205764</c:v>
                </c:pt>
                <c:pt idx="3756">
                  <c:v>17.3572515878353</c:v>
                </c:pt>
                <c:pt idx="3757">
                  <c:v>17.286730062941999</c:v>
                </c:pt>
                <c:pt idx="3758">
                  <c:v>17.296513786883001</c:v>
                </c:pt>
                <c:pt idx="3759">
                  <c:v>17.274069261131199</c:v>
                </c:pt>
                <c:pt idx="3760">
                  <c:v>17.2450065958589</c:v>
                </c:pt>
                <c:pt idx="3761">
                  <c:v>17.301886879119301</c:v>
                </c:pt>
                <c:pt idx="3762">
                  <c:v>17.2631266459587</c:v>
                </c:pt>
                <c:pt idx="3763">
                  <c:v>17.306578951241999</c:v>
                </c:pt>
                <c:pt idx="3764">
                  <c:v>17.334652910862999</c:v>
                </c:pt>
                <c:pt idx="3765">
                  <c:v>17.325848616200499</c:v>
                </c:pt>
                <c:pt idx="3766">
                  <c:v>17.321169847910099</c:v>
                </c:pt>
                <c:pt idx="3767">
                  <c:v>17.321379749763199</c:v>
                </c:pt>
                <c:pt idx="3768">
                  <c:v>17.318957737370798</c:v>
                </c:pt>
                <c:pt idx="3769">
                  <c:v>17.3082658842605</c:v>
                </c:pt>
                <c:pt idx="3770">
                  <c:v>17.2938262781101</c:v>
                </c:pt>
                <c:pt idx="3771">
                  <c:v>17.359307913609499</c:v>
                </c:pt>
                <c:pt idx="3772">
                  <c:v>17.3108039765368</c:v>
                </c:pt>
                <c:pt idx="3773">
                  <c:v>17.335928151587801</c:v>
                </c:pt>
                <c:pt idx="3774">
                  <c:v>17.305131831010101</c:v>
                </c:pt>
                <c:pt idx="3775">
                  <c:v>17.3049458991769</c:v>
                </c:pt>
                <c:pt idx="3776">
                  <c:v>17.3598830449689</c:v>
                </c:pt>
                <c:pt idx="3777">
                  <c:v>17.322713592524501</c:v>
                </c:pt>
                <c:pt idx="3778">
                  <c:v>17.3348948369498</c:v>
                </c:pt>
                <c:pt idx="3779">
                  <c:v>17.3069090758075</c:v>
                </c:pt>
                <c:pt idx="3780">
                  <c:v>17.297312321615401</c:v>
                </c:pt>
                <c:pt idx="3781">
                  <c:v>17.297057598702398</c:v>
                </c:pt>
                <c:pt idx="3782">
                  <c:v>17.351623729767599</c:v>
                </c:pt>
                <c:pt idx="3783">
                  <c:v>17.359199661386299</c:v>
                </c:pt>
                <c:pt idx="3784">
                  <c:v>17.319864615553399</c:v>
                </c:pt>
                <c:pt idx="3785">
                  <c:v>17.295905374561901</c:v>
                </c:pt>
                <c:pt idx="3786">
                  <c:v>17.2998812894742</c:v>
                </c:pt>
                <c:pt idx="3787">
                  <c:v>17.314614595852898</c:v>
                </c:pt>
                <c:pt idx="3788">
                  <c:v>17.282009522252501</c:v>
                </c:pt>
                <c:pt idx="3789">
                  <c:v>17.348077539241899</c:v>
                </c:pt>
                <c:pt idx="3790">
                  <c:v>17.327188563117701</c:v>
                </c:pt>
                <c:pt idx="3791">
                  <c:v>17.3303442640991</c:v>
                </c:pt>
                <c:pt idx="3792">
                  <c:v>17.311171645344501</c:v>
                </c:pt>
                <c:pt idx="3793">
                  <c:v>17.257500293440401</c:v>
                </c:pt>
                <c:pt idx="3794">
                  <c:v>17.280074743701199</c:v>
                </c:pt>
                <c:pt idx="3795">
                  <c:v>17.300648301953998</c:v>
                </c:pt>
                <c:pt idx="3796">
                  <c:v>17.269502724540601</c:v>
                </c:pt>
                <c:pt idx="3797">
                  <c:v>17.2954742210867</c:v>
                </c:pt>
                <c:pt idx="3798">
                  <c:v>17.2897663758534</c:v>
                </c:pt>
                <c:pt idx="3799">
                  <c:v>17.299584618318899</c:v>
                </c:pt>
                <c:pt idx="3800">
                  <c:v>17.307450087438099</c:v>
                </c:pt>
                <c:pt idx="3801">
                  <c:v>17.319626504227099</c:v>
                </c:pt>
                <c:pt idx="3802">
                  <c:v>17.323909521921198</c:v>
                </c:pt>
                <c:pt idx="3803">
                  <c:v>17.297870014574599</c:v>
                </c:pt>
                <c:pt idx="3804">
                  <c:v>17.276660476034699</c:v>
                </c:pt>
                <c:pt idx="3805">
                  <c:v>17.2956401413321</c:v>
                </c:pt>
                <c:pt idx="3806">
                  <c:v>17.293170014029599</c:v>
                </c:pt>
                <c:pt idx="3807">
                  <c:v>17.314802683577199</c:v>
                </c:pt>
                <c:pt idx="3808">
                  <c:v>17.275615996238699</c:v>
                </c:pt>
                <c:pt idx="3809">
                  <c:v>17.301329770146602</c:v>
                </c:pt>
                <c:pt idx="3810">
                  <c:v>17.310753245968598</c:v>
                </c:pt>
                <c:pt idx="3811">
                  <c:v>17.339137119636</c:v>
                </c:pt>
                <c:pt idx="3812">
                  <c:v>17.325350455215499</c:v>
                </c:pt>
                <c:pt idx="3813">
                  <c:v>17.339054795400799</c:v>
                </c:pt>
                <c:pt idx="3814">
                  <c:v>17.317845981475301</c:v>
                </c:pt>
                <c:pt idx="3815">
                  <c:v>17.342079261028701</c:v>
                </c:pt>
                <c:pt idx="3816">
                  <c:v>17.325673856463499</c:v>
                </c:pt>
                <c:pt idx="3817">
                  <c:v>17.300303257562099</c:v>
                </c:pt>
                <c:pt idx="3818">
                  <c:v>17.3333550060769</c:v>
                </c:pt>
                <c:pt idx="3819">
                  <c:v>17.316301718709902</c:v>
                </c:pt>
                <c:pt idx="3820">
                  <c:v>17.3089179396544</c:v>
                </c:pt>
                <c:pt idx="3821">
                  <c:v>17.291314159440699</c:v>
                </c:pt>
                <c:pt idx="3822">
                  <c:v>17.299798189177501</c:v>
                </c:pt>
                <c:pt idx="3823">
                  <c:v>17.312728254174999</c:v>
                </c:pt>
                <c:pt idx="3824">
                  <c:v>17.336784864860601</c:v>
                </c:pt>
                <c:pt idx="3825">
                  <c:v>17.320491465203901</c:v>
                </c:pt>
                <c:pt idx="3826">
                  <c:v>17.3565449758288</c:v>
                </c:pt>
                <c:pt idx="3827">
                  <c:v>17.359598142780801</c:v>
                </c:pt>
                <c:pt idx="3828">
                  <c:v>17.3338967750114</c:v>
                </c:pt>
                <c:pt idx="3829">
                  <c:v>17.341365420863699</c:v>
                </c:pt>
                <c:pt idx="3830">
                  <c:v>17.3065450656654</c:v>
                </c:pt>
                <c:pt idx="3831">
                  <c:v>17.282384563436299</c:v>
                </c:pt>
                <c:pt idx="3832">
                  <c:v>17.297836782230998</c:v>
                </c:pt>
                <c:pt idx="3833">
                  <c:v>17.355130033608599</c:v>
                </c:pt>
                <c:pt idx="3834">
                  <c:v>17.334975270038299</c:v>
                </c:pt>
                <c:pt idx="3835">
                  <c:v>17.374616897229</c:v>
                </c:pt>
                <c:pt idx="3836">
                  <c:v>17.337762873521701</c:v>
                </c:pt>
                <c:pt idx="3837">
                  <c:v>17.347868783470801</c:v>
                </c:pt>
                <c:pt idx="3838">
                  <c:v>17.329070054931599</c:v>
                </c:pt>
                <c:pt idx="3839">
                  <c:v>17.3438133330312</c:v>
                </c:pt>
                <c:pt idx="3840">
                  <c:v>17.311834248272</c:v>
                </c:pt>
                <c:pt idx="3841">
                  <c:v>17.341724928494902</c:v>
                </c:pt>
                <c:pt idx="3842">
                  <c:v>17.320367051243</c:v>
                </c:pt>
                <c:pt idx="3843">
                  <c:v>17.319490029404498</c:v>
                </c:pt>
                <c:pt idx="3844">
                  <c:v>17.311870824135401</c:v>
                </c:pt>
                <c:pt idx="3845">
                  <c:v>17.3278837662168</c:v>
                </c:pt>
                <c:pt idx="3846">
                  <c:v>17.319378816970101</c:v>
                </c:pt>
                <c:pt idx="3847">
                  <c:v>17.3426057357084</c:v>
                </c:pt>
                <c:pt idx="3848">
                  <c:v>17.308835276452101</c:v>
                </c:pt>
                <c:pt idx="3849">
                  <c:v>17.223058563113099</c:v>
                </c:pt>
                <c:pt idx="3850">
                  <c:v>17.187945741392902</c:v>
                </c:pt>
                <c:pt idx="3851">
                  <c:v>17.210027378674901</c:v>
                </c:pt>
                <c:pt idx="3852">
                  <c:v>17.2592686404186</c:v>
                </c:pt>
                <c:pt idx="3853">
                  <c:v>17.184958339534798</c:v>
                </c:pt>
                <c:pt idx="3854">
                  <c:v>17.136291722383</c:v>
                </c:pt>
                <c:pt idx="3855">
                  <c:v>17.187095503660998</c:v>
                </c:pt>
                <c:pt idx="3856">
                  <c:v>17.408246430087001</c:v>
                </c:pt>
                <c:pt idx="3857">
                  <c:v>17.3941272657223</c:v>
                </c:pt>
                <c:pt idx="3858">
                  <c:v>17.3740960719676</c:v>
                </c:pt>
                <c:pt idx="3859">
                  <c:v>17.449113910953901</c:v>
                </c:pt>
                <c:pt idx="3860">
                  <c:v>17.379094124830502</c:v>
                </c:pt>
                <c:pt idx="3861">
                  <c:v>17.421281564181001</c:v>
                </c:pt>
                <c:pt idx="3862">
                  <c:v>17.081336192054501</c:v>
                </c:pt>
                <c:pt idx="3863">
                  <c:v>17.112350527027399</c:v>
                </c:pt>
                <c:pt idx="3864">
                  <c:v>17.1406302003547</c:v>
                </c:pt>
                <c:pt idx="3865">
                  <c:v>17.196207948163998</c:v>
                </c:pt>
                <c:pt idx="3866">
                  <c:v>17.2069385401349</c:v>
                </c:pt>
                <c:pt idx="3867">
                  <c:v>17.1894602367855</c:v>
                </c:pt>
                <c:pt idx="3868">
                  <c:v>17.180628520150499</c:v>
                </c:pt>
                <c:pt idx="3869">
                  <c:v>17.193455406265599</c:v>
                </c:pt>
                <c:pt idx="3870">
                  <c:v>17.105378535229299</c:v>
                </c:pt>
                <c:pt idx="3871">
                  <c:v>17.146488964441101</c:v>
                </c:pt>
                <c:pt idx="3872">
                  <c:v>17.191473986542501</c:v>
                </c:pt>
                <c:pt idx="3873">
                  <c:v>17.194550033189898</c:v>
                </c:pt>
                <c:pt idx="3874">
                  <c:v>17.241990070592099</c:v>
                </c:pt>
                <c:pt idx="3875">
                  <c:v>17.247450138935999</c:v>
                </c:pt>
                <c:pt idx="3876">
                  <c:v>17.1804107930501</c:v>
                </c:pt>
                <c:pt idx="3877">
                  <c:v>17.1320602898512</c:v>
                </c:pt>
                <c:pt idx="3878">
                  <c:v>17.2270795786416</c:v>
                </c:pt>
                <c:pt idx="3879">
                  <c:v>17.174668126510099</c:v>
                </c:pt>
                <c:pt idx="3880">
                  <c:v>17.2185783196839</c:v>
                </c:pt>
                <c:pt idx="3881">
                  <c:v>17.22629256922</c:v>
                </c:pt>
                <c:pt idx="3882">
                  <c:v>17.192816580587198</c:v>
                </c:pt>
                <c:pt idx="3883">
                  <c:v>17.169592891891099</c:v>
                </c:pt>
                <c:pt idx="3884">
                  <c:v>17.235335684353402</c:v>
                </c:pt>
                <c:pt idx="3885">
                  <c:v>17.190529429141002</c:v>
                </c:pt>
                <c:pt idx="3886">
                  <c:v>17.236750919811701</c:v>
                </c:pt>
                <c:pt idx="3887">
                  <c:v>17.249841816316401</c:v>
                </c:pt>
                <c:pt idx="3888">
                  <c:v>17.249653896048802</c:v>
                </c:pt>
                <c:pt idx="3889">
                  <c:v>17.259555501407501</c:v>
                </c:pt>
                <c:pt idx="3890">
                  <c:v>17.299516448313</c:v>
                </c:pt>
                <c:pt idx="3891">
                  <c:v>17.241056767182101</c:v>
                </c:pt>
                <c:pt idx="3892">
                  <c:v>17.340104445742501</c:v>
                </c:pt>
                <c:pt idx="3893">
                  <c:v>17.2523148216289</c:v>
                </c:pt>
                <c:pt idx="3894">
                  <c:v>17.276523737664899</c:v>
                </c:pt>
                <c:pt idx="3895">
                  <c:v>17.252210142166099</c:v>
                </c:pt>
                <c:pt idx="3896">
                  <c:v>17.3385393029914</c:v>
                </c:pt>
                <c:pt idx="3897">
                  <c:v>17.3124529577258</c:v>
                </c:pt>
                <c:pt idx="3898">
                  <c:v>17.071439071558</c:v>
                </c:pt>
                <c:pt idx="3899">
                  <c:v>17.123861147976498</c:v>
                </c:pt>
                <c:pt idx="3900">
                  <c:v>17.1886471215721</c:v>
                </c:pt>
                <c:pt idx="3901">
                  <c:v>17.190226530455401</c:v>
                </c:pt>
                <c:pt idx="3902">
                  <c:v>17.249537440974599</c:v>
                </c:pt>
                <c:pt idx="3903">
                  <c:v>17.2164485138318</c:v>
                </c:pt>
                <c:pt idx="3904">
                  <c:v>17.2016932748969</c:v>
                </c:pt>
                <c:pt idx="3905">
                  <c:v>17.178040001304598</c:v>
                </c:pt>
                <c:pt idx="3906">
                  <c:v>17.167351811342002</c:v>
                </c:pt>
                <c:pt idx="3907">
                  <c:v>17.173935132822098</c:v>
                </c:pt>
                <c:pt idx="3908">
                  <c:v>17.227805722848601</c:v>
                </c:pt>
                <c:pt idx="3909">
                  <c:v>17.233444729402802</c:v>
                </c:pt>
                <c:pt idx="3910">
                  <c:v>17.2407216885399</c:v>
                </c:pt>
                <c:pt idx="3911">
                  <c:v>17.150408985062398</c:v>
                </c:pt>
                <c:pt idx="3912">
                  <c:v>17.211793804780001</c:v>
                </c:pt>
                <c:pt idx="3913">
                  <c:v>17.213324458644099</c:v>
                </c:pt>
                <c:pt idx="3914">
                  <c:v>17.240399632588201</c:v>
                </c:pt>
                <c:pt idx="3915">
                  <c:v>17.2236614411344</c:v>
                </c:pt>
                <c:pt idx="3916">
                  <c:v>17.2361877913395</c:v>
                </c:pt>
                <c:pt idx="3917">
                  <c:v>17.1783519681467</c:v>
                </c:pt>
                <c:pt idx="3918">
                  <c:v>17.185438244950198</c:v>
                </c:pt>
                <c:pt idx="3919">
                  <c:v>17.1876364010967</c:v>
                </c:pt>
                <c:pt idx="3920">
                  <c:v>17.2775924897132</c:v>
                </c:pt>
                <c:pt idx="3921">
                  <c:v>17.256982748784299</c:v>
                </c:pt>
                <c:pt idx="3922">
                  <c:v>17.317735015331898</c:v>
                </c:pt>
                <c:pt idx="3923">
                  <c:v>17.301171005820201</c:v>
                </c:pt>
                <c:pt idx="3924">
                  <c:v>17.2947691304751</c:v>
                </c:pt>
                <c:pt idx="3925">
                  <c:v>17.338986905076698</c:v>
                </c:pt>
                <c:pt idx="3926">
                  <c:v>17.099888374462701</c:v>
                </c:pt>
                <c:pt idx="3927">
                  <c:v>17.1417843904939</c:v>
                </c:pt>
                <c:pt idx="3928">
                  <c:v>17.23891500457</c:v>
                </c:pt>
                <c:pt idx="3929">
                  <c:v>17.215555470207502</c:v>
                </c:pt>
                <c:pt idx="3930">
                  <c:v>17.230516281867899</c:v>
                </c:pt>
                <c:pt idx="3931">
                  <c:v>17.1815864137095</c:v>
                </c:pt>
                <c:pt idx="3932">
                  <c:v>17.070844738215602</c:v>
                </c:pt>
                <c:pt idx="3933">
                  <c:v>17.228471605993199</c:v>
                </c:pt>
                <c:pt idx="3934">
                  <c:v>17.266807121696999</c:v>
                </c:pt>
                <c:pt idx="3935">
                  <c:v>17.189186988844401</c:v>
                </c:pt>
                <c:pt idx="3936">
                  <c:v>17.2317198675829</c:v>
                </c:pt>
                <c:pt idx="3937">
                  <c:v>17.236445565258499</c:v>
                </c:pt>
                <c:pt idx="3938">
                  <c:v>17.235925848667002</c:v>
                </c:pt>
                <c:pt idx="3939">
                  <c:v>17.187478669501999</c:v>
                </c:pt>
                <c:pt idx="3940">
                  <c:v>17.1992014499947</c:v>
                </c:pt>
                <c:pt idx="3941">
                  <c:v>17.307503429037499</c:v>
                </c:pt>
                <c:pt idx="3942">
                  <c:v>17.3395112893628</c:v>
                </c:pt>
                <c:pt idx="3943">
                  <c:v>17.339654127268599</c:v>
                </c:pt>
                <c:pt idx="3944">
                  <c:v>17.332911638732298</c:v>
                </c:pt>
                <c:pt idx="3945">
                  <c:v>17.325028204423798</c:v>
                </c:pt>
                <c:pt idx="3946">
                  <c:v>17.297722344284999</c:v>
                </c:pt>
                <c:pt idx="3947">
                  <c:v>17.088191411299601</c:v>
                </c:pt>
                <c:pt idx="3948">
                  <c:v>17.189627800121698</c:v>
                </c:pt>
                <c:pt idx="3949">
                  <c:v>17.216105587928102</c:v>
                </c:pt>
                <c:pt idx="3950">
                  <c:v>17.2082028356816</c:v>
                </c:pt>
                <c:pt idx="3951">
                  <c:v>17.245057394173301</c:v>
                </c:pt>
                <c:pt idx="3952">
                  <c:v>17.210759820020002</c:v>
                </c:pt>
                <c:pt idx="3953">
                  <c:v>17.223125563797002</c:v>
                </c:pt>
                <c:pt idx="3954">
                  <c:v>17.213669924037699</c:v>
                </c:pt>
                <c:pt idx="3955">
                  <c:v>17.176228267366699</c:v>
                </c:pt>
                <c:pt idx="3956">
                  <c:v>17.318773922683501</c:v>
                </c:pt>
                <c:pt idx="3957">
                  <c:v>17.2662008462739</c:v>
                </c:pt>
                <c:pt idx="3958">
                  <c:v>17.334533318790601</c:v>
                </c:pt>
                <c:pt idx="3959">
                  <c:v>17.291030116381901</c:v>
                </c:pt>
                <c:pt idx="3960">
                  <c:v>17.318889117528499</c:v>
                </c:pt>
                <c:pt idx="3961">
                  <c:v>17.340085532735898</c:v>
                </c:pt>
                <c:pt idx="3962">
                  <c:v>17.131179040712102</c:v>
                </c:pt>
                <c:pt idx="3963">
                  <c:v>17.196240203664299</c:v>
                </c:pt>
                <c:pt idx="3964">
                  <c:v>17.221495050514498</c:v>
                </c:pt>
                <c:pt idx="3965">
                  <c:v>17.213246587472199</c:v>
                </c:pt>
                <c:pt idx="3966">
                  <c:v>17.3035119699334</c:v>
                </c:pt>
                <c:pt idx="3967">
                  <c:v>17.330797465485201</c:v>
                </c:pt>
                <c:pt idx="3968">
                  <c:v>17.323100561215</c:v>
                </c:pt>
                <c:pt idx="3969">
                  <c:v>17.295173594581598</c:v>
                </c:pt>
                <c:pt idx="3970">
                  <c:v>17.2606567178319</c:v>
                </c:pt>
                <c:pt idx="3971">
                  <c:v>17.2891538864877</c:v>
                </c:pt>
                <c:pt idx="3972">
                  <c:v>17.3228456122126</c:v>
                </c:pt>
                <c:pt idx="3973">
                  <c:v>17.3197578507156</c:v>
                </c:pt>
                <c:pt idx="3974">
                  <c:v>17.3210713026806</c:v>
                </c:pt>
                <c:pt idx="3975">
                  <c:v>17.3298532816681</c:v>
                </c:pt>
                <c:pt idx="3976">
                  <c:v>17.323767294564998</c:v>
                </c:pt>
                <c:pt idx="3977">
                  <c:v>17.2384198966569</c:v>
                </c:pt>
                <c:pt idx="3978">
                  <c:v>17.464906820854399</c:v>
                </c:pt>
                <c:pt idx="3979">
                  <c:v>17.429621330913601</c:v>
                </c:pt>
                <c:pt idx="3980">
                  <c:v>17.471366540954499</c:v>
                </c:pt>
                <c:pt idx="3981">
                  <c:v>17.464714385469801</c:v>
                </c:pt>
                <c:pt idx="3982">
                  <c:v>17.124156783775501</c:v>
                </c:pt>
                <c:pt idx="3983">
                  <c:v>17.182543975050301</c:v>
                </c:pt>
                <c:pt idx="3984">
                  <c:v>17.2092398547539</c:v>
                </c:pt>
                <c:pt idx="3985">
                  <c:v>17.1855331955799</c:v>
                </c:pt>
                <c:pt idx="3986">
                  <c:v>17.181102965934802</c:v>
                </c:pt>
                <c:pt idx="3987">
                  <c:v>17.194076400001499</c:v>
                </c:pt>
                <c:pt idx="3988">
                  <c:v>17.2196674607194</c:v>
                </c:pt>
                <c:pt idx="3989">
                  <c:v>17.1832779521446</c:v>
                </c:pt>
                <c:pt idx="3990">
                  <c:v>17.199228730340199</c:v>
                </c:pt>
                <c:pt idx="3991">
                  <c:v>17.228296780159202</c:v>
                </c:pt>
                <c:pt idx="3992">
                  <c:v>17.1887265825161</c:v>
                </c:pt>
                <c:pt idx="3993">
                  <c:v>17.227001498798401</c:v>
                </c:pt>
                <c:pt idx="3994">
                  <c:v>17.202485700357599</c:v>
                </c:pt>
                <c:pt idx="3995">
                  <c:v>17.2208801703914</c:v>
                </c:pt>
                <c:pt idx="3996">
                  <c:v>17.233837999916801</c:v>
                </c:pt>
                <c:pt idx="3997">
                  <c:v>17.233922423809201</c:v>
                </c:pt>
                <c:pt idx="3998">
                  <c:v>17.211905167860898</c:v>
                </c:pt>
                <c:pt idx="3999">
                  <c:v>17.2329702475676</c:v>
                </c:pt>
                <c:pt idx="4000">
                  <c:v>17.223920539971001</c:v>
                </c:pt>
                <c:pt idx="4001">
                  <c:v>17.221523472609</c:v>
                </c:pt>
                <c:pt idx="4002">
                  <c:v>17.2795273174155</c:v>
                </c:pt>
                <c:pt idx="4003">
                  <c:v>17.2514668096685</c:v>
                </c:pt>
                <c:pt idx="4004">
                  <c:v>17.243752254115901</c:v>
                </c:pt>
                <c:pt idx="4005">
                  <c:v>17.2663842601144</c:v>
                </c:pt>
                <c:pt idx="4006">
                  <c:v>17.262693326287199</c:v>
                </c:pt>
                <c:pt idx="4007">
                  <c:v>17.266858348986801</c:v>
                </c:pt>
                <c:pt idx="4008">
                  <c:v>17.2898611748051</c:v>
                </c:pt>
                <c:pt idx="4009">
                  <c:v>17.283266619651702</c:v>
                </c:pt>
                <c:pt idx="4010">
                  <c:v>17.166126489777799</c:v>
                </c:pt>
                <c:pt idx="4011">
                  <c:v>17.185875092327201</c:v>
                </c:pt>
                <c:pt idx="4012">
                  <c:v>17.200814864042101</c:v>
                </c:pt>
                <c:pt idx="4013">
                  <c:v>17.2087604728187</c:v>
                </c:pt>
                <c:pt idx="4014">
                  <c:v>17.243698650323001</c:v>
                </c:pt>
                <c:pt idx="4015">
                  <c:v>17.234812257308398</c:v>
                </c:pt>
                <c:pt idx="4016">
                  <c:v>17.232402511479101</c:v>
                </c:pt>
                <c:pt idx="4017">
                  <c:v>17.2318260547957</c:v>
                </c:pt>
                <c:pt idx="4018">
                  <c:v>17.248704845887001</c:v>
                </c:pt>
                <c:pt idx="4019">
                  <c:v>17.2278536290092</c:v>
                </c:pt>
                <c:pt idx="4020">
                  <c:v>17.258161919486</c:v>
                </c:pt>
                <c:pt idx="4021">
                  <c:v>17.241859709486</c:v>
                </c:pt>
                <c:pt idx="4022">
                  <c:v>17.279585403713199</c:v>
                </c:pt>
                <c:pt idx="4023">
                  <c:v>17.268337274356799</c:v>
                </c:pt>
                <c:pt idx="4024">
                  <c:v>17.244082565220999</c:v>
                </c:pt>
                <c:pt idx="4025">
                  <c:v>17.2458188972988</c:v>
                </c:pt>
                <c:pt idx="4026">
                  <c:v>17.295832190247101</c:v>
                </c:pt>
                <c:pt idx="4027">
                  <c:v>17.294303903228499</c:v>
                </c:pt>
                <c:pt idx="4028">
                  <c:v>17.265353434357898</c:v>
                </c:pt>
                <c:pt idx="4029">
                  <c:v>17.270073391055298</c:v>
                </c:pt>
                <c:pt idx="4030">
                  <c:v>17.287830389874198</c:v>
                </c:pt>
                <c:pt idx="4031">
                  <c:v>17.178021790301099</c:v>
                </c:pt>
                <c:pt idx="4032">
                  <c:v>17.2671558268271</c:v>
                </c:pt>
                <c:pt idx="4033">
                  <c:v>17.293483392405001</c:v>
                </c:pt>
                <c:pt idx="4034">
                  <c:v>17.240395156620401</c:v>
                </c:pt>
                <c:pt idx="4035">
                  <c:v>17.262958481090202</c:v>
                </c:pt>
                <c:pt idx="4036">
                  <c:v>17.267786465594799</c:v>
                </c:pt>
                <c:pt idx="4037">
                  <c:v>17.279221465100601</c:v>
                </c:pt>
                <c:pt idx="4038">
                  <c:v>17.258944804773201</c:v>
                </c:pt>
                <c:pt idx="4039">
                  <c:v>17.270709746554601</c:v>
                </c:pt>
                <c:pt idx="4040">
                  <c:v>17.246772106156499</c:v>
                </c:pt>
                <c:pt idx="4041">
                  <c:v>17.2583337598169</c:v>
                </c:pt>
                <c:pt idx="4042">
                  <c:v>17.300243457146301</c:v>
                </c:pt>
                <c:pt idx="4043">
                  <c:v>17.315576204496399</c:v>
                </c:pt>
                <c:pt idx="4044">
                  <c:v>17.2848440388317</c:v>
                </c:pt>
                <c:pt idx="4045">
                  <c:v>17.316581498621499</c:v>
                </c:pt>
                <c:pt idx="4046">
                  <c:v>17.276804604644202</c:v>
                </c:pt>
                <c:pt idx="4047">
                  <c:v>17.239156957056501</c:v>
                </c:pt>
                <c:pt idx="4048">
                  <c:v>17.230152890418299</c:v>
                </c:pt>
                <c:pt idx="4049">
                  <c:v>17.272093851189599</c:v>
                </c:pt>
                <c:pt idx="4050">
                  <c:v>17.270232357556399</c:v>
                </c:pt>
                <c:pt idx="4051">
                  <c:v>17.288473277606101</c:v>
                </c:pt>
                <c:pt idx="4052">
                  <c:v>17.288879391831401</c:v>
                </c:pt>
                <c:pt idx="4053">
                  <c:v>17.327664301914801</c:v>
                </c:pt>
                <c:pt idx="4054">
                  <c:v>17.300644283224699</c:v>
                </c:pt>
                <c:pt idx="4055">
                  <c:v>17.287550628245999</c:v>
                </c:pt>
                <c:pt idx="4056">
                  <c:v>17.281781378930301</c:v>
                </c:pt>
                <c:pt idx="4057">
                  <c:v>17.282416124614301</c:v>
                </c:pt>
                <c:pt idx="4058">
                  <c:v>17.2992819743436</c:v>
                </c:pt>
                <c:pt idx="4059">
                  <c:v>17.300207800687001</c:v>
                </c:pt>
                <c:pt idx="4060">
                  <c:v>17.333898737136899</c:v>
                </c:pt>
                <c:pt idx="4061">
                  <c:v>17.333239745671801</c:v>
                </c:pt>
                <c:pt idx="4062">
                  <c:v>17.333041357882401</c:v>
                </c:pt>
                <c:pt idx="4063">
                  <c:v>17.345513124493099</c:v>
                </c:pt>
                <c:pt idx="4064">
                  <c:v>17.3986326358845</c:v>
                </c:pt>
                <c:pt idx="4065">
                  <c:v>17.390535206605499</c:v>
                </c:pt>
                <c:pt idx="4066">
                  <c:v>17.203453549622601</c:v>
                </c:pt>
                <c:pt idx="4067">
                  <c:v>17.201973423777002</c:v>
                </c:pt>
                <c:pt idx="4068">
                  <c:v>17.2102726141806</c:v>
                </c:pt>
                <c:pt idx="4069">
                  <c:v>17.2219659244147</c:v>
                </c:pt>
                <c:pt idx="4070">
                  <c:v>17.237995606642102</c:v>
                </c:pt>
                <c:pt idx="4071">
                  <c:v>17.256848239842501</c:v>
                </c:pt>
                <c:pt idx="4072">
                  <c:v>17.190334341636301</c:v>
                </c:pt>
                <c:pt idx="4073">
                  <c:v>17.226642627203301</c:v>
                </c:pt>
                <c:pt idx="4074">
                  <c:v>17.254355993423101</c:v>
                </c:pt>
                <c:pt idx="4075">
                  <c:v>17.262598903884001</c:v>
                </c:pt>
                <c:pt idx="4076">
                  <c:v>17.256584455561502</c:v>
                </c:pt>
                <c:pt idx="4077">
                  <c:v>17.281123316153501</c:v>
                </c:pt>
                <c:pt idx="4078">
                  <c:v>17.230784630163001</c:v>
                </c:pt>
                <c:pt idx="4079">
                  <c:v>17.276039034682601</c:v>
                </c:pt>
                <c:pt idx="4080">
                  <c:v>17.227181513088698</c:v>
                </c:pt>
                <c:pt idx="4081">
                  <c:v>17.277101495393399</c:v>
                </c:pt>
                <c:pt idx="4082">
                  <c:v>17.255213908753799</c:v>
                </c:pt>
                <c:pt idx="4083">
                  <c:v>17.331509492847999</c:v>
                </c:pt>
                <c:pt idx="4084">
                  <c:v>17.303829832421599</c:v>
                </c:pt>
                <c:pt idx="4085">
                  <c:v>17.2871472924645</c:v>
                </c:pt>
                <c:pt idx="4086">
                  <c:v>17.2938417196378</c:v>
                </c:pt>
                <c:pt idx="4087">
                  <c:v>17.197580976281301</c:v>
                </c:pt>
                <c:pt idx="4088">
                  <c:v>17.238282125872601</c:v>
                </c:pt>
                <c:pt idx="4089">
                  <c:v>17.2766269672323</c:v>
                </c:pt>
                <c:pt idx="4090">
                  <c:v>17.281915224731399</c:v>
                </c:pt>
                <c:pt idx="4091">
                  <c:v>17.253548335195699</c:v>
                </c:pt>
                <c:pt idx="4092">
                  <c:v>17.254938456198499</c:v>
                </c:pt>
                <c:pt idx="4093">
                  <c:v>17.244321760701801</c:v>
                </c:pt>
                <c:pt idx="4094">
                  <c:v>17.234655381983199</c:v>
                </c:pt>
                <c:pt idx="4095">
                  <c:v>17.208136808791298</c:v>
                </c:pt>
                <c:pt idx="4096">
                  <c:v>17.288357962911199</c:v>
                </c:pt>
                <c:pt idx="4097">
                  <c:v>17.2781165790818</c:v>
                </c:pt>
                <c:pt idx="4098">
                  <c:v>17.2937514942269</c:v>
                </c:pt>
                <c:pt idx="4099">
                  <c:v>17.302744362349902</c:v>
                </c:pt>
                <c:pt idx="4100">
                  <c:v>17.289389757072001</c:v>
                </c:pt>
                <c:pt idx="4101">
                  <c:v>17.284828119038401</c:v>
                </c:pt>
                <c:pt idx="4102">
                  <c:v>17.246913310707701</c:v>
                </c:pt>
                <c:pt idx="4103">
                  <c:v>17.204482530790401</c:v>
                </c:pt>
                <c:pt idx="4104">
                  <c:v>17.219941952915399</c:v>
                </c:pt>
                <c:pt idx="4105">
                  <c:v>17.214861638668999</c:v>
                </c:pt>
                <c:pt idx="4106">
                  <c:v>17.277342345288499</c:v>
                </c:pt>
                <c:pt idx="4107">
                  <c:v>17.283617370515199</c:v>
                </c:pt>
                <c:pt idx="4108">
                  <c:v>17.265245839027799</c:v>
                </c:pt>
                <c:pt idx="4109">
                  <c:v>17.319168998745699</c:v>
                </c:pt>
                <c:pt idx="4110">
                  <c:v>17.296425749697299</c:v>
                </c:pt>
                <c:pt idx="4111">
                  <c:v>17.308835312943401</c:v>
                </c:pt>
                <c:pt idx="4112">
                  <c:v>17.297547751226102</c:v>
                </c:pt>
                <c:pt idx="4113">
                  <c:v>17.302834289319598</c:v>
                </c:pt>
                <c:pt idx="4114">
                  <c:v>17.3021460560769</c:v>
                </c:pt>
                <c:pt idx="4115">
                  <c:v>17.283767377044398</c:v>
                </c:pt>
                <c:pt idx="4116">
                  <c:v>17.268222091697801</c:v>
                </c:pt>
                <c:pt idx="4117">
                  <c:v>17.287438026038998</c:v>
                </c:pt>
                <c:pt idx="4118">
                  <c:v>17.3310913306759</c:v>
                </c:pt>
                <c:pt idx="4119">
                  <c:v>17.339498686837199</c:v>
                </c:pt>
                <c:pt idx="4120">
                  <c:v>17.381388133989599</c:v>
                </c:pt>
                <c:pt idx="4121">
                  <c:v>17.390454098491499</c:v>
                </c:pt>
                <c:pt idx="4122">
                  <c:v>17.1177128648111</c:v>
                </c:pt>
                <c:pt idx="4123">
                  <c:v>17.2567878320923</c:v>
                </c:pt>
                <c:pt idx="4124">
                  <c:v>17.239338079239701</c:v>
                </c:pt>
                <c:pt idx="4125">
                  <c:v>17.2214580424079</c:v>
                </c:pt>
                <c:pt idx="4126">
                  <c:v>17.228716944022199</c:v>
                </c:pt>
                <c:pt idx="4127">
                  <c:v>17.233211514103498</c:v>
                </c:pt>
                <c:pt idx="4128">
                  <c:v>17.228956102399099</c:v>
                </c:pt>
                <c:pt idx="4129">
                  <c:v>17.261838006297701</c:v>
                </c:pt>
                <c:pt idx="4130">
                  <c:v>17.186606465014702</c:v>
                </c:pt>
                <c:pt idx="4131">
                  <c:v>17.305081697288799</c:v>
                </c:pt>
                <c:pt idx="4132">
                  <c:v>17.282023880823001</c:v>
                </c:pt>
                <c:pt idx="4133">
                  <c:v>17.313547800549902</c:v>
                </c:pt>
                <c:pt idx="4134">
                  <c:v>17.2584113322546</c:v>
                </c:pt>
                <c:pt idx="4135">
                  <c:v>17.2814447676922</c:v>
                </c:pt>
                <c:pt idx="4136">
                  <c:v>17.258867436244</c:v>
                </c:pt>
                <c:pt idx="4137">
                  <c:v>17.2311398369242</c:v>
                </c:pt>
                <c:pt idx="4138">
                  <c:v>17.226305270605899</c:v>
                </c:pt>
                <c:pt idx="4139">
                  <c:v>17.238169307428102</c:v>
                </c:pt>
                <c:pt idx="4140">
                  <c:v>17.2243329575094</c:v>
                </c:pt>
                <c:pt idx="4141">
                  <c:v>17.294287532829902</c:v>
                </c:pt>
                <c:pt idx="4142">
                  <c:v>17.309137158301098</c:v>
                </c:pt>
                <c:pt idx="4143">
                  <c:v>17.2739485393958</c:v>
                </c:pt>
                <c:pt idx="4144">
                  <c:v>17.340120697761002</c:v>
                </c:pt>
                <c:pt idx="4145">
                  <c:v>17.303641999972001</c:v>
                </c:pt>
                <c:pt idx="4146">
                  <c:v>17.272712968870898</c:v>
                </c:pt>
                <c:pt idx="4147">
                  <c:v>17.330730435785298</c:v>
                </c:pt>
                <c:pt idx="4148">
                  <c:v>17.339771140883599</c:v>
                </c:pt>
                <c:pt idx="4149">
                  <c:v>17.302948365845701</c:v>
                </c:pt>
                <c:pt idx="4150">
                  <c:v>17.3464929776828</c:v>
                </c:pt>
                <c:pt idx="4151">
                  <c:v>17.2871887237789</c:v>
                </c:pt>
                <c:pt idx="4152">
                  <c:v>17.2446704998497</c:v>
                </c:pt>
                <c:pt idx="4153">
                  <c:v>17.344334009211099</c:v>
                </c:pt>
                <c:pt idx="4154">
                  <c:v>17.324963817367699</c:v>
                </c:pt>
                <c:pt idx="4155">
                  <c:v>17.371592753833902</c:v>
                </c:pt>
                <c:pt idx="4156">
                  <c:v>17.322491510430901</c:v>
                </c:pt>
                <c:pt idx="4157">
                  <c:v>17.1946827720366</c:v>
                </c:pt>
                <c:pt idx="4158">
                  <c:v>17.178843345218201</c:v>
                </c:pt>
                <c:pt idx="4159">
                  <c:v>17.219549676592599</c:v>
                </c:pt>
                <c:pt idx="4160">
                  <c:v>17.189820686709901</c:v>
                </c:pt>
                <c:pt idx="4161">
                  <c:v>17.3006489184462</c:v>
                </c:pt>
                <c:pt idx="4162">
                  <c:v>17.291260839431501</c:v>
                </c:pt>
                <c:pt idx="4163">
                  <c:v>17.2760836914801</c:v>
                </c:pt>
                <c:pt idx="4164">
                  <c:v>17.272023828561402</c:v>
                </c:pt>
                <c:pt idx="4165">
                  <c:v>17.301644073570099</c:v>
                </c:pt>
                <c:pt idx="4166">
                  <c:v>17.269262553524701</c:v>
                </c:pt>
                <c:pt idx="4167">
                  <c:v>17.283381527471999</c:v>
                </c:pt>
                <c:pt idx="4168">
                  <c:v>17.315809908000901</c:v>
                </c:pt>
                <c:pt idx="4169">
                  <c:v>17.3092492619609</c:v>
                </c:pt>
                <c:pt idx="4170">
                  <c:v>17.281751871275301</c:v>
                </c:pt>
                <c:pt idx="4171">
                  <c:v>17.253270365205299</c:v>
                </c:pt>
                <c:pt idx="4172">
                  <c:v>17.2638101841424</c:v>
                </c:pt>
                <c:pt idx="4173">
                  <c:v>17.3955065221013</c:v>
                </c:pt>
                <c:pt idx="4174">
                  <c:v>17.370986828105199</c:v>
                </c:pt>
                <c:pt idx="4175">
                  <c:v>17.349305614004098</c:v>
                </c:pt>
                <c:pt idx="4176">
                  <c:v>17.401605884615702</c:v>
                </c:pt>
                <c:pt idx="4177">
                  <c:v>17.315487707497098</c:v>
                </c:pt>
                <c:pt idx="4178">
                  <c:v>17.292108156090201</c:v>
                </c:pt>
                <c:pt idx="4179">
                  <c:v>17.267444819120499</c:v>
                </c:pt>
                <c:pt idx="4180">
                  <c:v>17.280265124432098</c:v>
                </c:pt>
                <c:pt idx="4181">
                  <c:v>17.249014439109299</c:v>
                </c:pt>
                <c:pt idx="4182">
                  <c:v>17.2509043616651</c:v>
                </c:pt>
                <c:pt idx="4183">
                  <c:v>17.382617189542898</c:v>
                </c:pt>
                <c:pt idx="4184">
                  <c:v>17.3367738509695</c:v>
                </c:pt>
                <c:pt idx="4185">
                  <c:v>17.3874672785408</c:v>
                </c:pt>
                <c:pt idx="4186">
                  <c:v>17.357366107530598</c:v>
                </c:pt>
                <c:pt idx="4187">
                  <c:v>17.332154197520001</c:v>
                </c:pt>
                <c:pt idx="4188">
                  <c:v>17.405795300810599</c:v>
                </c:pt>
                <c:pt idx="4189">
                  <c:v>17.434248091909801</c:v>
                </c:pt>
                <c:pt idx="4190">
                  <c:v>17.432155795360401</c:v>
                </c:pt>
                <c:pt idx="4191">
                  <c:v>17.412238734017802</c:v>
                </c:pt>
                <c:pt idx="4192">
                  <c:v>17.3773984428286</c:v>
                </c:pt>
                <c:pt idx="4193">
                  <c:v>17.3796970997331</c:v>
                </c:pt>
                <c:pt idx="4194">
                  <c:v>17.3971300201848</c:v>
                </c:pt>
                <c:pt idx="4195">
                  <c:v>17.361461662956501</c:v>
                </c:pt>
                <c:pt idx="4196">
                  <c:v>17.4759897328534</c:v>
                </c:pt>
                <c:pt idx="4197">
                  <c:v>17.402840354777599</c:v>
                </c:pt>
                <c:pt idx="4198">
                  <c:v>17.034468519881798</c:v>
                </c:pt>
                <c:pt idx="4199">
                  <c:v>17.223772850130899</c:v>
                </c:pt>
                <c:pt idx="4200">
                  <c:v>17.375693772375602</c:v>
                </c:pt>
                <c:pt idx="4201">
                  <c:v>17.3911696219314</c:v>
                </c:pt>
                <c:pt idx="4202">
                  <c:v>17.181480321392399</c:v>
                </c:pt>
                <c:pt idx="4203">
                  <c:v>17.196157995667999</c:v>
                </c:pt>
                <c:pt idx="4204">
                  <c:v>17.267910492807001</c:v>
                </c:pt>
                <c:pt idx="4205">
                  <c:v>17.2770778064727</c:v>
                </c:pt>
                <c:pt idx="4206">
                  <c:v>17.242833290750202</c:v>
                </c:pt>
                <c:pt idx="4207">
                  <c:v>17.410499437307799</c:v>
                </c:pt>
                <c:pt idx="4208">
                  <c:v>17.390133929885501</c:v>
                </c:pt>
                <c:pt idx="4209">
                  <c:v>17.443821786402498</c:v>
                </c:pt>
                <c:pt idx="4210">
                  <c:v>17.4812359560337</c:v>
                </c:pt>
                <c:pt idx="4211">
                  <c:v>17.414076520654302</c:v>
                </c:pt>
                <c:pt idx="4212">
                  <c:v>17.386918187992102</c:v>
                </c:pt>
                <c:pt idx="4213">
                  <c:v>17.324751002515001</c:v>
                </c:pt>
                <c:pt idx="4214">
                  <c:v>17.357678623649601</c:v>
                </c:pt>
                <c:pt idx="4215">
                  <c:v>17.3450333418706</c:v>
                </c:pt>
              </c:numCache>
            </c:numRef>
          </c:val>
          <c:smooth val="0"/>
          <c:extLst>
            <c:ext xmlns:c16="http://schemas.microsoft.com/office/drawing/2014/chart" uri="{C3380CC4-5D6E-409C-BE32-E72D297353CC}">
              <c16:uniqueId val="{00000000-75C2-4CA2-8D28-10E2D2CF268E}"/>
            </c:ext>
          </c:extLst>
        </c:ser>
        <c:ser>
          <c:idx val="1"/>
          <c:order val="1"/>
          <c:tx>
            <c:v>20 MHz, 27 dB</c:v>
          </c:tx>
          <c:spPr>
            <a:ln w="28575" cap="rnd">
              <a:solidFill>
                <a:schemeClr val="accent2"/>
              </a:solidFill>
              <a:round/>
            </a:ln>
            <a:effectLst/>
          </c:spPr>
          <c:marker>
            <c:symbol val="none"/>
          </c:marker>
          <c:val>
            <c:numRef>
              <c:f>ACLR!$B$4:$B$4219</c:f>
              <c:numCache>
                <c:formatCode>General</c:formatCode>
                <c:ptCount val="4216"/>
                <c:pt idx="0">
                  <c:v>16.563185419301899</c:v>
                </c:pt>
                <c:pt idx="1">
                  <c:v>16.548629241766001</c:v>
                </c:pt>
                <c:pt idx="2">
                  <c:v>16.614873534260401</c:v>
                </c:pt>
                <c:pt idx="3">
                  <c:v>16.5832044183257</c:v>
                </c:pt>
                <c:pt idx="4">
                  <c:v>16.550339921908201</c:v>
                </c:pt>
                <c:pt idx="5">
                  <c:v>16.5920597138809</c:v>
                </c:pt>
                <c:pt idx="6">
                  <c:v>16.7071870759167</c:v>
                </c:pt>
                <c:pt idx="7">
                  <c:v>16.4572084907403</c:v>
                </c:pt>
                <c:pt idx="8">
                  <c:v>16.489317504707198</c:v>
                </c:pt>
                <c:pt idx="9">
                  <c:v>16.5062603828748</c:v>
                </c:pt>
                <c:pt idx="10">
                  <c:v>16.5130986787456</c:v>
                </c:pt>
                <c:pt idx="11">
                  <c:v>16.531591078259101</c:v>
                </c:pt>
                <c:pt idx="12">
                  <c:v>16.511476873159101</c:v>
                </c:pt>
                <c:pt idx="13">
                  <c:v>16.531627883434702</c:v>
                </c:pt>
                <c:pt idx="14">
                  <c:v>16.547171596803501</c:v>
                </c:pt>
                <c:pt idx="15">
                  <c:v>16.5711319187069</c:v>
                </c:pt>
                <c:pt idx="16">
                  <c:v>16.530539350434999</c:v>
                </c:pt>
                <c:pt idx="17">
                  <c:v>16.559199291446699</c:v>
                </c:pt>
                <c:pt idx="18">
                  <c:v>16.576840290687901</c:v>
                </c:pt>
                <c:pt idx="19">
                  <c:v>16.5418885088752</c:v>
                </c:pt>
                <c:pt idx="20">
                  <c:v>16.546229099616699</c:v>
                </c:pt>
                <c:pt idx="21">
                  <c:v>16.532637118496201</c:v>
                </c:pt>
                <c:pt idx="22">
                  <c:v>16.536008690358901</c:v>
                </c:pt>
                <c:pt idx="23">
                  <c:v>16.545812862394001</c:v>
                </c:pt>
                <c:pt idx="24">
                  <c:v>16.5346395681788</c:v>
                </c:pt>
                <c:pt idx="25">
                  <c:v>16.5417908999882</c:v>
                </c:pt>
                <c:pt idx="26">
                  <c:v>16.555203456568901</c:v>
                </c:pt>
                <c:pt idx="27">
                  <c:v>16.578723825413999</c:v>
                </c:pt>
                <c:pt idx="28">
                  <c:v>16.531114619520199</c:v>
                </c:pt>
                <c:pt idx="29">
                  <c:v>16.516628271829799</c:v>
                </c:pt>
                <c:pt idx="30">
                  <c:v>16.579360417982699</c:v>
                </c:pt>
                <c:pt idx="31">
                  <c:v>16.519625972806502</c:v>
                </c:pt>
                <c:pt idx="32">
                  <c:v>16.555376559465</c:v>
                </c:pt>
                <c:pt idx="33">
                  <c:v>16.554442408461199</c:v>
                </c:pt>
                <c:pt idx="34">
                  <c:v>16.5769286513998</c:v>
                </c:pt>
                <c:pt idx="35">
                  <c:v>16.516044253733</c:v>
                </c:pt>
                <c:pt idx="36">
                  <c:v>16.5704599282132</c:v>
                </c:pt>
                <c:pt idx="37">
                  <c:v>16.544938035797401</c:v>
                </c:pt>
                <c:pt idx="38">
                  <c:v>16.593906074260801</c:v>
                </c:pt>
                <c:pt idx="39">
                  <c:v>16.577515874417099</c:v>
                </c:pt>
                <c:pt idx="40">
                  <c:v>16.548936475663201</c:v>
                </c:pt>
                <c:pt idx="41">
                  <c:v>16.579843895189502</c:v>
                </c:pt>
                <c:pt idx="42">
                  <c:v>16.5638900834448</c:v>
                </c:pt>
                <c:pt idx="43">
                  <c:v>16.5332116201158</c:v>
                </c:pt>
                <c:pt idx="44">
                  <c:v>16.562803168787202</c:v>
                </c:pt>
                <c:pt idx="45">
                  <c:v>16.552455578713101</c:v>
                </c:pt>
                <c:pt idx="46">
                  <c:v>16.585137188747598</c:v>
                </c:pt>
                <c:pt idx="47">
                  <c:v>16.5861948513834</c:v>
                </c:pt>
                <c:pt idx="48">
                  <c:v>16.565867548237001</c:v>
                </c:pt>
                <c:pt idx="49">
                  <c:v>16.588853229763</c:v>
                </c:pt>
                <c:pt idx="50">
                  <c:v>16.5649646209236</c:v>
                </c:pt>
                <c:pt idx="51">
                  <c:v>16.574014184045399</c:v>
                </c:pt>
                <c:pt idx="52">
                  <c:v>16.583609986361999</c:v>
                </c:pt>
                <c:pt idx="53">
                  <c:v>16.6033850768988</c:v>
                </c:pt>
                <c:pt idx="54">
                  <c:v>16.5634577867182</c:v>
                </c:pt>
                <c:pt idx="55">
                  <c:v>16.581712575321799</c:v>
                </c:pt>
                <c:pt idx="56">
                  <c:v>16.576577500116102</c:v>
                </c:pt>
                <c:pt idx="57">
                  <c:v>16.616605682286799</c:v>
                </c:pt>
                <c:pt idx="58">
                  <c:v>16.560655326661202</c:v>
                </c:pt>
                <c:pt idx="59">
                  <c:v>16.611842384116301</c:v>
                </c:pt>
                <c:pt idx="60">
                  <c:v>16.610167094065599</c:v>
                </c:pt>
                <c:pt idx="61">
                  <c:v>16.6182035240152</c:v>
                </c:pt>
                <c:pt idx="62">
                  <c:v>16.6281821579386</c:v>
                </c:pt>
                <c:pt idx="63">
                  <c:v>16.527599804872999</c:v>
                </c:pt>
                <c:pt idx="64">
                  <c:v>16.514451434032001</c:v>
                </c:pt>
                <c:pt idx="65">
                  <c:v>16.551011110248002</c:v>
                </c:pt>
                <c:pt idx="66">
                  <c:v>16.5186091224843</c:v>
                </c:pt>
                <c:pt idx="67">
                  <c:v>16.557679207352599</c:v>
                </c:pt>
                <c:pt idx="68">
                  <c:v>16.574967560117901</c:v>
                </c:pt>
                <c:pt idx="69">
                  <c:v>16.569118977655499</c:v>
                </c:pt>
                <c:pt idx="70">
                  <c:v>16.557983966728798</c:v>
                </c:pt>
                <c:pt idx="71">
                  <c:v>16.560851893030101</c:v>
                </c:pt>
                <c:pt idx="72">
                  <c:v>16.582037823478899</c:v>
                </c:pt>
                <c:pt idx="73">
                  <c:v>16.579570433037699</c:v>
                </c:pt>
                <c:pt idx="74">
                  <c:v>16.5495332560637</c:v>
                </c:pt>
                <c:pt idx="75">
                  <c:v>16.578656812621698</c:v>
                </c:pt>
                <c:pt idx="76">
                  <c:v>16.601020204862198</c:v>
                </c:pt>
                <c:pt idx="77">
                  <c:v>16.6178154920933</c:v>
                </c:pt>
                <c:pt idx="78">
                  <c:v>16.5807260902872</c:v>
                </c:pt>
                <c:pt idx="79">
                  <c:v>16.560233996043898</c:v>
                </c:pt>
                <c:pt idx="80">
                  <c:v>16.560962829314299</c:v>
                </c:pt>
                <c:pt idx="81">
                  <c:v>16.556548602444501</c:v>
                </c:pt>
                <c:pt idx="82">
                  <c:v>16.5382218713656</c:v>
                </c:pt>
                <c:pt idx="83">
                  <c:v>16.5744568240017</c:v>
                </c:pt>
                <c:pt idx="84">
                  <c:v>16.569671889281299</c:v>
                </c:pt>
                <c:pt idx="85">
                  <c:v>16.633949686055701</c:v>
                </c:pt>
                <c:pt idx="86">
                  <c:v>16.565600912561301</c:v>
                </c:pt>
                <c:pt idx="87">
                  <c:v>16.581880159244498</c:v>
                </c:pt>
                <c:pt idx="88">
                  <c:v>16.556970825717201</c:v>
                </c:pt>
                <c:pt idx="89">
                  <c:v>16.584117482302499</c:v>
                </c:pt>
                <c:pt idx="90">
                  <c:v>16.584469641703901</c:v>
                </c:pt>
                <c:pt idx="91">
                  <c:v>16.563829633719301</c:v>
                </c:pt>
                <c:pt idx="92">
                  <c:v>16.591746526124801</c:v>
                </c:pt>
                <c:pt idx="93">
                  <c:v>16.611196028995401</c:v>
                </c:pt>
                <c:pt idx="94">
                  <c:v>16.604707421038199</c:v>
                </c:pt>
                <c:pt idx="95">
                  <c:v>16.6327481630656</c:v>
                </c:pt>
                <c:pt idx="96">
                  <c:v>16.591112954943998</c:v>
                </c:pt>
                <c:pt idx="97">
                  <c:v>16.623586336432499</c:v>
                </c:pt>
                <c:pt idx="98">
                  <c:v>16.583485171555498</c:v>
                </c:pt>
                <c:pt idx="99">
                  <c:v>16.592688783708201</c:v>
                </c:pt>
                <c:pt idx="100">
                  <c:v>16.543286036054699</c:v>
                </c:pt>
                <c:pt idx="101">
                  <c:v>16.557924679207201</c:v>
                </c:pt>
                <c:pt idx="102">
                  <c:v>16.619134868424499</c:v>
                </c:pt>
                <c:pt idx="103">
                  <c:v>16.5834859291427</c:v>
                </c:pt>
                <c:pt idx="104">
                  <c:v>16.628111870117699</c:v>
                </c:pt>
                <c:pt idx="105">
                  <c:v>16.5901152727678</c:v>
                </c:pt>
                <c:pt idx="106">
                  <c:v>16.593503225111402</c:v>
                </c:pt>
                <c:pt idx="107">
                  <c:v>16.597910123886699</c:v>
                </c:pt>
                <c:pt idx="108">
                  <c:v>16.612049769323999</c:v>
                </c:pt>
                <c:pt idx="109">
                  <c:v>16.621990329836802</c:v>
                </c:pt>
                <c:pt idx="110">
                  <c:v>16.5873339974525</c:v>
                </c:pt>
                <c:pt idx="111">
                  <c:v>16.576158066490201</c:v>
                </c:pt>
                <c:pt idx="112">
                  <c:v>16.6059828412494</c:v>
                </c:pt>
                <c:pt idx="113">
                  <c:v>16.61075094984</c:v>
                </c:pt>
                <c:pt idx="114">
                  <c:v>16.622233030861601</c:v>
                </c:pt>
                <c:pt idx="115">
                  <c:v>16.633740745032998</c:v>
                </c:pt>
                <c:pt idx="116">
                  <c:v>16.635419212826601</c:v>
                </c:pt>
                <c:pt idx="117">
                  <c:v>16.673314623256999</c:v>
                </c:pt>
                <c:pt idx="118">
                  <c:v>16.583844105868401</c:v>
                </c:pt>
                <c:pt idx="119">
                  <c:v>16.609026617558399</c:v>
                </c:pt>
                <c:pt idx="120">
                  <c:v>16.579820932468799</c:v>
                </c:pt>
                <c:pt idx="121">
                  <c:v>16.5995667895784</c:v>
                </c:pt>
                <c:pt idx="122">
                  <c:v>16.5709242882476</c:v>
                </c:pt>
                <c:pt idx="123">
                  <c:v>16.609825140898302</c:v>
                </c:pt>
                <c:pt idx="124">
                  <c:v>16.575862372299198</c:v>
                </c:pt>
                <c:pt idx="125">
                  <c:v>16.593132695470199</c:v>
                </c:pt>
                <c:pt idx="126">
                  <c:v>16.5793344602322</c:v>
                </c:pt>
                <c:pt idx="127">
                  <c:v>16.630404245622699</c:v>
                </c:pt>
                <c:pt idx="128">
                  <c:v>16.649652210741198</c:v>
                </c:pt>
                <c:pt idx="129">
                  <c:v>16.640399305173499</c:v>
                </c:pt>
                <c:pt idx="130">
                  <c:v>16.627155072428302</c:v>
                </c:pt>
                <c:pt idx="131">
                  <c:v>16.6245669340428</c:v>
                </c:pt>
                <c:pt idx="132">
                  <c:v>16.6638431386957</c:v>
                </c:pt>
                <c:pt idx="133">
                  <c:v>16.507292860539501</c:v>
                </c:pt>
                <c:pt idx="134">
                  <c:v>16.571360807627901</c:v>
                </c:pt>
                <c:pt idx="135">
                  <c:v>16.5334289404502</c:v>
                </c:pt>
                <c:pt idx="136">
                  <c:v>16.580064704047299</c:v>
                </c:pt>
                <c:pt idx="137">
                  <c:v>16.5386226932184</c:v>
                </c:pt>
                <c:pt idx="138">
                  <c:v>16.593875582037398</c:v>
                </c:pt>
                <c:pt idx="139">
                  <c:v>16.553762361129898</c:v>
                </c:pt>
                <c:pt idx="140">
                  <c:v>16.547075840991099</c:v>
                </c:pt>
                <c:pt idx="141">
                  <c:v>16.559162071577401</c:v>
                </c:pt>
                <c:pt idx="142">
                  <c:v>16.6003121332913</c:v>
                </c:pt>
                <c:pt idx="143">
                  <c:v>16.601232277922001</c:v>
                </c:pt>
                <c:pt idx="144">
                  <c:v>16.587293952488501</c:v>
                </c:pt>
                <c:pt idx="145">
                  <c:v>16.585082324783599</c:v>
                </c:pt>
                <c:pt idx="146">
                  <c:v>16.563184914700901</c:v>
                </c:pt>
                <c:pt idx="147">
                  <c:v>16.613993335136598</c:v>
                </c:pt>
                <c:pt idx="148">
                  <c:v>16.551447417818</c:v>
                </c:pt>
                <c:pt idx="149">
                  <c:v>16.545253522273999</c:v>
                </c:pt>
                <c:pt idx="150">
                  <c:v>16.546414012879801</c:v>
                </c:pt>
                <c:pt idx="151">
                  <c:v>16.5039831107335</c:v>
                </c:pt>
                <c:pt idx="152">
                  <c:v>16.587422016049</c:v>
                </c:pt>
                <c:pt idx="153">
                  <c:v>16.569659477257201</c:v>
                </c:pt>
                <c:pt idx="154">
                  <c:v>16.560595098812801</c:v>
                </c:pt>
                <c:pt idx="155">
                  <c:v>16.619946341235401</c:v>
                </c:pt>
                <c:pt idx="156">
                  <c:v>16.611236543366999</c:v>
                </c:pt>
                <c:pt idx="157">
                  <c:v>16.563453179582201</c:v>
                </c:pt>
                <c:pt idx="158">
                  <c:v>16.585892948763401</c:v>
                </c:pt>
                <c:pt idx="159">
                  <c:v>16.634884107387698</c:v>
                </c:pt>
                <c:pt idx="160">
                  <c:v>16.626986799991801</c:v>
                </c:pt>
                <c:pt idx="161">
                  <c:v>16.5887112617472</c:v>
                </c:pt>
                <c:pt idx="162">
                  <c:v>16.549151806490102</c:v>
                </c:pt>
                <c:pt idx="163">
                  <c:v>16.604732433745699</c:v>
                </c:pt>
                <c:pt idx="164">
                  <c:v>16.5838744843809</c:v>
                </c:pt>
                <c:pt idx="165">
                  <c:v>16.617243790304599</c:v>
                </c:pt>
                <c:pt idx="166">
                  <c:v>16.6169571111168</c:v>
                </c:pt>
                <c:pt idx="167">
                  <c:v>16.6510980280868</c:v>
                </c:pt>
                <c:pt idx="168">
                  <c:v>16.562794042441698</c:v>
                </c:pt>
                <c:pt idx="169">
                  <c:v>16.560431157083801</c:v>
                </c:pt>
                <c:pt idx="170">
                  <c:v>16.507154783334499</c:v>
                </c:pt>
                <c:pt idx="171">
                  <c:v>16.5043929929776</c:v>
                </c:pt>
                <c:pt idx="172">
                  <c:v>16.5931435479547</c:v>
                </c:pt>
                <c:pt idx="173">
                  <c:v>16.6205743124716</c:v>
                </c:pt>
                <c:pt idx="174">
                  <c:v>16.531934854679299</c:v>
                </c:pt>
                <c:pt idx="175">
                  <c:v>16.627879664595799</c:v>
                </c:pt>
                <c:pt idx="176">
                  <c:v>16.610911873139599</c:v>
                </c:pt>
                <c:pt idx="177">
                  <c:v>16.583947869752201</c:v>
                </c:pt>
                <c:pt idx="178">
                  <c:v>16.5877438769683</c:v>
                </c:pt>
                <c:pt idx="179">
                  <c:v>16.590866859552701</c:v>
                </c:pt>
                <c:pt idx="180">
                  <c:v>16.5432538887923</c:v>
                </c:pt>
                <c:pt idx="181">
                  <c:v>16.625637816230299</c:v>
                </c:pt>
                <c:pt idx="182">
                  <c:v>16.5851248634497</c:v>
                </c:pt>
                <c:pt idx="183">
                  <c:v>16.589577708598298</c:v>
                </c:pt>
                <c:pt idx="184">
                  <c:v>16.616470680305</c:v>
                </c:pt>
                <c:pt idx="185">
                  <c:v>16.633122194788299</c:v>
                </c:pt>
                <c:pt idx="186">
                  <c:v>16.611381251498202</c:v>
                </c:pt>
                <c:pt idx="187">
                  <c:v>16.632623743922601</c:v>
                </c:pt>
                <c:pt idx="188">
                  <c:v>16.616938983910401</c:v>
                </c:pt>
                <c:pt idx="189">
                  <c:v>16.5868547418021</c:v>
                </c:pt>
                <c:pt idx="190">
                  <c:v>16.599041884333602</c:v>
                </c:pt>
                <c:pt idx="191">
                  <c:v>16.587041700255899</c:v>
                </c:pt>
                <c:pt idx="192">
                  <c:v>16.562536827102502</c:v>
                </c:pt>
                <c:pt idx="193">
                  <c:v>16.578619719983799</c:v>
                </c:pt>
                <c:pt idx="194">
                  <c:v>16.638270151256201</c:v>
                </c:pt>
                <c:pt idx="195">
                  <c:v>16.621372344887099</c:v>
                </c:pt>
                <c:pt idx="196">
                  <c:v>16.6510077153251</c:v>
                </c:pt>
                <c:pt idx="197">
                  <c:v>16.605998855676699</c:v>
                </c:pt>
                <c:pt idx="198">
                  <c:v>16.641842007729</c:v>
                </c:pt>
                <c:pt idx="199">
                  <c:v>16.6041864979446</c:v>
                </c:pt>
                <c:pt idx="200">
                  <c:v>16.629073944080599</c:v>
                </c:pt>
                <c:pt idx="201">
                  <c:v>16.635072256776301</c:v>
                </c:pt>
                <c:pt idx="202">
                  <c:v>16.703852100268598</c:v>
                </c:pt>
                <c:pt idx="203">
                  <c:v>16.552958813377799</c:v>
                </c:pt>
                <c:pt idx="204">
                  <c:v>16.509727693090099</c:v>
                </c:pt>
                <c:pt idx="205">
                  <c:v>16.5268251449031</c:v>
                </c:pt>
                <c:pt idx="206">
                  <c:v>16.563718097643498</c:v>
                </c:pt>
                <c:pt idx="207">
                  <c:v>16.636095833980601</c:v>
                </c:pt>
                <c:pt idx="208">
                  <c:v>16.5558401341716</c:v>
                </c:pt>
                <c:pt idx="209">
                  <c:v>16.597590014845899</c:v>
                </c:pt>
                <c:pt idx="210">
                  <c:v>16.582727956298701</c:v>
                </c:pt>
                <c:pt idx="211">
                  <c:v>16.628114184190299</c:v>
                </c:pt>
                <c:pt idx="212">
                  <c:v>16.5682254483919</c:v>
                </c:pt>
                <c:pt idx="213">
                  <c:v>16.610672494944701</c:v>
                </c:pt>
                <c:pt idx="214">
                  <c:v>16.5566916315023</c:v>
                </c:pt>
                <c:pt idx="215">
                  <c:v>16.534062261337901</c:v>
                </c:pt>
                <c:pt idx="216">
                  <c:v>16.555509017495901</c:v>
                </c:pt>
                <c:pt idx="217">
                  <c:v>16.562831528718501</c:v>
                </c:pt>
                <c:pt idx="218">
                  <c:v>16.5830544955415</c:v>
                </c:pt>
                <c:pt idx="219">
                  <c:v>16.618922902237902</c:v>
                </c:pt>
                <c:pt idx="220">
                  <c:v>16.649509694969701</c:v>
                </c:pt>
                <c:pt idx="221">
                  <c:v>16.6682426665778</c:v>
                </c:pt>
                <c:pt idx="222">
                  <c:v>16.6266590732121</c:v>
                </c:pt>
                <c:pt idx="223">
                  <c:v>16.592521288033499</c:v>
                </c:pt>
                <c:pt idx="224">
                  <c:v>16.542306228416699</c:v>
                </c:pt>
                <c:pt idx="225">
                  <c:v>16.595640888062398</c:v>
                </c:pt>
                <c:pt idx="226">
                  <c:v>16.5519947870328</c:v>
                </c:pt>
                <c:pt idx="227">
                  <c:v>16.580817416565999</c:v>
                </c:pt>
                <c:pt idx="228">
                  <c:v>16.555951051713102</c:v>
                </c:pt>
                <c:pt idx="229">
                  <c:v>16.650977237925598</c:v>
                </c:pt>
                <c:pt idx="230">
                  <c:v>16.633629188611099</c:v>
                </c:pt>
                <c:pt idx="231">
                  <c:v>16.644598610258001</c:v>
                </c:pt>
                <c:pt idx="232">
                  <c:v>16.635213932331901</c:v>
                </c:pt>
                <c:pt idx="233">
                  <c:v>16.609129788152298</c:v>
                </c:pt>
                <c:pt idx="234">
                  <c:v>16.604152236707701</c:v>
                </c:pt>
                <c:pt idx="235">
                  <c:v>16.623181068474999</c:v>
                </c:pt>
                <c:pt idx="236">
                  <c:v>16.606948731675999</c:v>
                </c:pt>
                <c:pt idx="237">
                  <c:v>16.701670300491202</c:v>
                </c:pt>
                <c:pt idx="238">
                  <c:v>16.587411872766701</c:v>
                </c:pt>
                <c:pt idx="239">
                  <c:v>16.5590247090886</c:v>
                </c:pt>
                <c:pt idx="240">
                  <c:v>16.590926077696</c:v>
                </c:pt>
                <c:pt idx="241">
                  <c:v>16.567666618209401</c:v>
                </c:pt>
                <c:pt idx="242">
                  <c:v>16.551863803639801</c:v>
                </c:pt>
                <c:pt idx="243">
                  <c:v>16.6161924032508</c:v>
                </c:pt>
                <c:pt idx="244">
                  <c:v>16.6432669478584</c:v>
                </c:pt>
                <c:pt idx="245">
                  <c:v>16.647554045881002</c:v>
                </c:pt>
                <c:pt idx="246">
                  <c:v>16.655403133663199</c:v>
                </c:pt>
                <c:pt idx="247">
                  <c:v>16.6184049282461</c:v>
                </c:pt>
                <c:pt idx="248">
                  <c:v>16.636027293842801</c:v>
                </c:pt>
                <c:pt idx="249">
                  <c:v>16.6333522012666</c:v>
                </c:pt>
                <c:pt idx="250">
                  <c:v>16.609383058338199</c:v>
                </c:pt>
                <c:pt idx="251">
                  <c:v>16.5641392907953</c:v>
                </c:pt>
                <c:pt idx="252">
                  <c:v>16.658757236410199</c:v>
                </c:pt>
                <c:pt idx="253">
                  <c:v>16.627860558600901</c:v>
                </c:pt>
                <c:pt idx="254">
                  <c:v>16.594006099438101</c:v>
                </c:pt>
                <c:pt idx="255">
                  <c:v>16.603472213107501</c:v>
                </c:pt>
                <c:pt idx="256">
                  <c:v>16.5704579489304</c:v>
                </c:pt>
                <c:pt idx="257">
                  <c:v>16.670327556520299</c:v>
                </c:pt>
                <c:pt idx="258">
                  <c:v>16.651565138902001</c:v>
                </c:pt>
                <c:pt idx="259">
                  <c:v>16.552093381756698</c:v>
                </c:pt>
                <c:pt idx="260">
                  <c:v>16.5905363639061</c:v>
                </c:pt>
                <c:pt idx="261">
                  <c:v>16.607828493842199</c:v>
                </c:pt>
                <c:pt idx="262">
                  <c:v>16.658197084444499</c:v>
                </c:pt>
                <c:pt idx="263">
                  <c:v>16.575918501270099</c:v>
                </c:pt>
                <c:pt idx="264">
                  <c:v>16.585676144301001</c:v>
                </c:pt>
                <c:pt idx="265">
                  <c:v>16.5804647395491</c:v>
                </c:pt>
                <c:pt idx="266">
                  <c:v>16.5916860576476</c:v>
                </c:pt>
                <c:pt idx="267">
                  <c:v>16.584118033970199</c:v>
                </c:pt>
                <c:pt idx="268">
                  <c:v>16.634359404036399</c:v>
                </c:pt>
                <c:pt idx="269">
                  <c:v>16.638368078956301</c:v>
                </c:pt>
                <c:pt idx="270">
                  <c:v>16.618063577430799</c:v>
                </c:pt>
                <c:pt idx="271">
                  <c:v>16.570857962064</c:v>
                </c:pt>
                <c:pt idx="272">
                  <c:v>16.583924669687601</c:v>
                </c:pt>
                <c:pt idx="273">
                  <c:v>16.617371455317599</c:v>
                </c:pt>
                <c:pt idx="274">
                  <c:v>16.587916761379201</c:v>
                </c:pt>
                <c:pt idx="275">
                  <c:v>16.616743732117399</c:v>
                </c:pt>
                <c:pt idx="276">
                  <c:v>16.606492660957301</c:v>
                </c:pt>
                <c:pt idx="277">
                  <c:v>16.592776879302399</c:v>
                </c:pt>
                <c:pt idx="278">
                  <c:v>16.598459726274701</c:v>
                </c:pt>
                <c:pt idx="279">
                  <c:v>16.6315675413821</c:v>
                </c:pt>
                <c:pt idx="280">
                  <c:v>16.6113988697076</c:v>
                </c:pt>
                <c:pt idx="281">
                  <c:v>16.593949595762901</c:v>
                </c:pt>
                <c:pt idx="282">
                  <c:v>16.6135830260476</c:v>
                </c:pt>
                <c:pt idx="283">
                  <c:v>16.6582134932742</c:v>
                </c:pt>
                <c:pt idx="284">
                  <c:v>16.6216187399109</c:v>
                </c:pt>
                <c:pt idx="285">
                  <c:v>16.645530532299599</c:v>
                </c:pt>
                <c:pt idx="286">
                  <c:v>16.631169623542799</c:v>
                </c:pt>
                <c:pt idx="287">
                  <c:v>16.6098008815183</c:v>
                </c:pt>
                <c:pt idx="288">
                  <c:v>16.600464633633401</c:v>
                </c:pt>
                <c:pt idx="289">
                  <c:v>16.642385919095101</c:v>
                </c:pt>
                <c:pt idx="290">
                  <c:v>16.648355054236401</c:v>
                </c:pt>
                <c:pt idx="291">
                  <c:v>16.597810186948902</c:v>
                </c:pt>
                <c:pt idx="292">
                  <c:v>16.620050943270499</c:v>
                </c:pt>
                <c:pt idx="293">
                  <c:v>16.6002637828799</c:v>
                </c:pt>
                <c:pt idx="294">
                  <c:v>16.552353710171701</c:v>
                </c:pt>
                <c:pt idx="295">
                  <c:v>16.602024640174001</c:v>
                </c:pt>
                <c:pt idx="296">
                  <c:v>16.5883067369051</c:v>
                </c:pt>
                <c:pt idx="297">
                  <c:v>16.591611281074599</c:v>
                </c:pt>
                <c:pt idx="298">
                  <c:v>16.639726836815601</c:v>
                </c:pt>
                <c:pt idx="299">
                  <c:v>16.650579386341001</c:v>
                </c:pt>
                <c:pt idx="300">
                  <c:v>16.602140932841401</c:v>
                </c:pt>
                <c:pt idx="301">
                  <c:v>16.634056711121701</c:v>
                </c:pt>
                <c:pt idx="302">
                  <c:v>16.626189891810402</c:v>
                </c:pt>
                <c:pt idx="303">
                  <c:v>16.622249563925099</c:v>
                </c:pt>
                <c:pt idx="304">
                  <c:v>16.667622099655102</c:v>
                </c:pt>
                <c:pt idx="305">
                  <c:v>16.6307137342293</c:v>
                </c:pt>
                <c:pt idx="306">
                  <c:v>16.599638906928501</c:v>
                </c:pt>
                <c:pt idx="307">
                  <c:v>16.621902933583701</c:v>
                </c:pt>
                <c:pt idx="308">
                  <c:v>16.654535879492801</c:v>
                </c:pt>
                <c:pt idx="309">
                  <c:v>16.657695541459301</c:v>
                </c:pt>
                <c:pt idx="310">
                  <c:v>16.6216808361707</c:v>
                </c:pt>
                <c:pt idx="311">
                  <c:v>16.642322710009999</c:v>
                </c:pt>
                <c:pt idx="312">
                  <c:v>16.6424298466649</c:v>
                </c:pt>
                <c:pt idx="313">
                  <c:v>16.653742179545102</c:v>
                </c:pt>
                <c:pt idx="314">
                  <c:v>16.6323135560772</c:v>
                </c:pt>
                <c:pt idx="315">
                  <c:v>16.6276369996109</c:v>
                </c:pt>
                <c:pt idx="316">
                  <c:v>16.632235737493399</c:v>
                </c:pt>
                <c:pt idx="317">
                  <c:v>16.6388941752035</c:v>
                </c:pt>
                <c:pt idx="318">
                  <c:v>16.636838969778498</c:v>
                </c:pt>
                <c:pt idx="319">
                  <c:v>16.617544941751799</c:v>
                </c:pt>
                <c:pt idx="320">
                  <c:v>16.6128598229154</c:v>
                </c:pt>
                <c:pt idx="321">
                  <c:v>16.648356389778499</c:v>
                </c:pt>
                <c:pt idx="322">
                  <c:v>16.657663403418098</c:v>
                </c:pt>
                <c:pt idx="323">
                  <c:v>16.661891413637999</c:v>
                </c:pt>
                <c:pt idx="324">
                  <c:v>16.625066994260301</c:v>
                </c:pt>
                <c:pt idx="325">
                  <c:v>16.6760071530673</c:v>
                </c:pt>
                <c:pt idx="326">
                  <c:v>16.6508375559076</c:v>
                </c:pt>
                <c:pt idx="327">
                  <c:v>16.6465429001484</c:v>
                </c:pt>
                <c:pt idx="328">
                  <c:v>16.677351514916602</c:v>
                </c:pt>
                <c:pt idx="329">
                  <c:v>16.589753690709799</c:v>
                </c:pt>
                <c:pt idx="330">
                  <c:v>16.5930577059321</c:v>
                </c:pt>
                <c:pt idx="331">
                  <c:v>16.583185923950701</c:v>
                </c:pt>
                <c:pt idx="332">
                  <c:v>16.605824083439799</c:v>
                </c:pt>
                <c:pt idx="333">
                  <c:v>16.628045890286199</c:v>
                </c:pt>
                <c:pt idx="334">
                  <c:v>16.6180499543186</c:v>
                </c:pt>
                <c:pt idx="335">
                  <c:v>16.622808096543899</c:v>
                </c:pt>
                <c:pt idx="336">
                  <c:v>16.6247181474195</c:v>
                </c:pt>
                <c:pt idx="337">
                  <c:v>16.618192660981499</c:v>
                </c:pt>
                <c:pt idx="338">
                  <c:v>16.6380564762432</c:v>
                </c:pt>
                <c:pt idx="339">
                  <c:v>16.578875152345699</c:v>
                </c:pt>
                <c:pt idx="340">
                  <c:v>16.592307824686401</c:v>
                </c:pt>
                <c:pt idx="341">
                  <c:v>16.651739101251302</c:v>
                </c:pt>
                <c:pt idx="342">
                  <c:v>16.618704561770802</c:v>
                </c:pt>
                <c:pt idx="343">
                  <c:v>16.630733212588499</c:v>
                </c:pt>
                <c:pt idx="344">
                  <c:v>16.627165795802</c:v>
                </c:pt>
                <c:pt idx="345">
                  <c:v>16.622317307636902</c:v>
                </c:pt>
                <c:pt idx="346">
                  <c:v>16.625363105899702</c:v>
                </c:pt>
                <c:pt idx="347">
                  <c:v>16.620444065675802</c:v>
                </c:pt>
                <c:pt idx="348">
                  <c:v>16.671439915054801</c:v>
                </c:pt>
                <c:pt idx="349">
                  <c:v>16.6130763144638</c:v>
                </c:pt>
                <c:pt idx="350">
                  <c:v>16.6428194807593</c:v>
                </c:pt>
                <c:pt idx="351">
                  <c:v>16.638696593005701</c:v>
                </c:pt>
                <c:pt idx="352">
                  <c:v>16.631702749194002</c:v>
                </c:pt>
                <c:pt idx="353">
                  <c:v>16.639376494530101</c:v>
                </c:pt>
                <c:pt idx="354">
                  <c:v>16.611435728838899</c:v>
                </c:pt>
                <c:pt idx="355">
                  <c:v>16.639490307026701</c:v>
                </c:pt>
                <c:pt idx="356">
                  <c:v>16.673419371282499</c:v>
                </c:pt>
                <c:pt idx="357">
                  <c:v>16.659887204679301</c:v>
                </c:pt>
                <c:pt idx="358">
                  <c:v>16.6849673702575</c:v>
                </c:pt>
                <c:pt idx="359">
                  <c:v>16.6439569994394</c:v>
                </c:pt>
                <c:pt idx="360">
                  <c:v>16.671511721287199</c:v>
                </c:pt>
                <c:pt idx="361">
                  <c:v>16.607019819700302</c:v>
                </c:pt>
                <c:pt idx="362">
                  <c:v>16.6782741580909</c:v>
                </c:pt>
                <c:pt idx="363">
                  <c:v>16.694808960244099</c:v>
                </c:pt>
                <c:pt idx="364">
                  <c:v>16.654430132117401</c:v>
                </c:pt>
                <c:pt idx="365">
                  <c:v>16.592005748970799</c:v>
                </c:pt>
                <c:pt idx="366">
                  <c:v>16.6280824036665</c:v>
                </c:pt>
                <c:pt idx="367">
                  <c:v>16.642118821445798</c:v>
                </c:pt>
                <c:pt idx="368">
                  <c:v>16.6687436816607</c:v>
                </c:pt>
                <c:pt idx="369">
                  <c:v>16.6181709478297</c:v>
                </c:pt>
                <c:pt idx="370">
                  <c:v>16.660449680670698</c:v>
                </c:pt>
                <c:pt idx="371">
                  <c:v>16.628652812583699</c:v>
                </c:pt>
                <c:pt idx="372">
                  <c:v>16.6516234225208</c:v>
                </c:pt>
                <c:pt idx="373">
                  <c:v>16.6493116659884</c:v>
                </c:pt>
                <c:pt idx="374">
                  <c:v>16.6680012201486</c:v>
                </c:pt>
                <c:pt idx="375">
                  <c:v>16.6749043383684</c:v>
                </c:pt>
                <c:pt idx="376">
                  <c:v>16.669761536226702</c:v>
                </c:pt>
                <c:pt idx="377">
                  <c:v>16.665300228342499</c:v>
                </c:pt>
                <c:pt idx="378">
                  <c:v>16.6788494954742</c:v>
                </c:pt>
                <c:pt idx="379">
                  <c:v>16.682365903060099</c:v>
                </c:pt>
                <c:pt idx="380">
                  <c:v>16.646310159656402</c:v>
                </c:pt>
                <c:pt idx="381">
                  <c:v>16.634954149823301</c:v>
                </c:pt>
                <c:pt idx="382">
                  <c:v>16.650330162968899</c:v>
                </c:pt>
                <c:pt idx="383">
                  <c:v>16.709027970531501</c:v>
                </c:pt>
                <c:pt idx="384">
                  <c:v>16.701935347854899</c:v>
                </c:pt>
                <c:pt idx="385">
                  <c:v>16.6072207782004</c:v>
                </c:pt>
                <c:pt idx="386">
                  <c:v>16.616777886195401</c:v>
                </c:pt>
                <c:pt idx="387">
                  <c:v>16.575124827053099</c:v>
                </c:pt>
                <c:pt idx="388">
                  <c:v>16.5817911701998</c:v>
                </c:pt>
                <c:pt idx="389">
                  <c:v>16.626148240323701</c:v>
                </c:pt>
                <c:pt idx="390">
                  <c:v>16.631420150516799</c:v>
                </c:pt>
                <c:pt idx="391">
                  <c:v>16.5958911947885</c:v>
                </c:pt>
                <c:pt idx="392">
                  <c:v>16.659550803286798</c:v>
                </c:pt>
                <c:pt idx="393">
                  <c:v>16.624610194890099</c:v>
                </c:pt>
                <c:pt idx="394">
                  <c:v>16.587122290155602</c:v>
                </c:pt>
                <c:pt idx="395">
                  <c:v>16.639518181566</c:v>
                </c:pt>
                <c:pt idx="396">
                  <c:v>16.666009521902101</c:v>
                </c:pt>
                <c:pt idx="397">
                  <c:v>16.6356541829864</c:v>
                </c:pt>
                <c:pt idx="398">
                  <c:v>16.6303413966235</c:v>
                </c:pt>
                <c:pt idx="399">
                  <c:v>16.6416020470345</c:v>
                </c:pt>
                <c:pt idx="400">
                  <c:v>16.592398768571101</c:v>
                </c:pt>
                <c:pt idx="401">
                  <c:v>16.658823223631298</c:v>
                </c:pt>
                <c:pt idx="402">
                  <c:v>16.676983514989399</c:v>
                </c:pt>
                <c:pt idx="403">
                  <c:v>16.627350057519699</c:v>
                </c:pt>
                <c:pt idx="404">
                  <c:v>16.6450370739527</c:v>
                </c:pt>
                <c:pt idx="405">
                  <c:v>16.649983328636399</c:v>
                </c:pt>
                <c:pt idx="406">
                  <c:v>16.660648327868401</c:v>
                </c:pt>
                <c:pt idx="407">
                  <c:v>16.627854251243399</c:v>
                </c:pt>
                <c:pt idx="408">
                  <c:v>16.642824301776699</c:v>
                </c:pt>
                <c:pt idx="409">
                  <c:v>16.616720070722</c:v>
                </c:pt>
                <c:pt idx="410">
                  <c:v>16.601649130527999</c:v>
                </c:pt>
                <c:pt idx="411">
                  <c:v>16.665879753504999</c:v>
                </c:pt>
                <c:pt idx="412">
                  <c:v>16.617660689759301</c:v>
                </c:pt>
                <c:pt idx="413">
                  <c:v>16.721618105172599</c:v>
                </c:pt>
                <c:pt idx="414">
                  <c:v>16.664223468331699</c:v>
                </c:pt>
                <c:pt idx="415">
                  <c:v>16.672732360451299</c:v>
                </c:pt>
                <c:pt idx="416">
                  <c:v>16.668630664759402</c:v>
                </c:pt>
                <c:pt idx="417">
                  <c:v>16.668832421975399</c:v>
                </c:pt>
                <c:pt idx="418">
                  <c:v>16.644526543035301</c:v>
                </c:pt>
                <c:pt idx="419">
                  <c:v>16.725694446454401</c:v>
                </c:pt>
                <c:pt idx="420">
                  <c:v>13.980661825808101</c:v>
                </c:pt>
                <c:pt idx="421">
                  <c:v>13.712610370130101</c:v>
                </c:pt>
                <c:pt idx="422">
                  <c:v>13.5827978662349</c:v>
                </c:pt>
                <c:pt idx="423">
                  <c:v>13.8675210206553</c:v>
                </c:pt>
                <c:pt idx="424">
                  <c:v>13.763828517877901</c:v>
                </c:pt>
                <c:pt idx="425">
                  <c:v>13.6046084599474</c:v>
                </c:pt>
                <c:pt idx="426">
                  <c:v>12.4863062880169</c:v>
                </c:pt>
                <c:pt idx="427">
                  <c:v>12.2873236722674</c:v>
                </c:pt>
                <c:pt idx="428">
                  <c:v>12.1174881232491</c:v>
                </c:pt>
                <c:pt idx="429">
                  <c:v>12.6269838154083</c:v>
                </c:pt>
                <c:pt idx="430">
                  <c:v>15.931754915702999</c:v>
                </c:pt>
                <c:pt idx="431">
                  <c:v>15.864778232934301</c:v>
                </c:pt>
                <c:pt idx="432">
                  <c:v>15.934134570147</c:v>
                </c:pt>
                <c:pt idx="433">
                  <c:v>15.992633785969799</c:v>
                </c:pt>
                <c:pt idx="434">
                  <c:v>16.0790816456418</c:v>
                </c:pt>
                <c:pt idx="435">
                  <c:v>15.9783380230151</c:v>
                </c:pt>
                <c:pt idx="436">
                  <c:v>16.036994652013799</c:v>
                </c:pt>
                <c:pt idx="437">
                  <c:v>15.9570820435634</c:v>
                </c:pt>
                <c:pt idx="438">
                  <c:v>15.9694033329075</c:v>
                </c:pt>
                <c:pt idx="439">
                  <c:v>15.9351460881966</c:v>
                </c:pt>
                <c:pt idx="440">
                  <c:v>15.961410829846701</c:v>
                </c:pt>
                <c:pt idx="441">
                  <c:v>15.959779520541799</c:v>
                </c:pt>
                <c:pt idx="442">
                  <c:v>15.9232109261029</c:v>
                </c:pt>
                <c:pt idx="443">
                  <c:v>16.0640643084072</c:v>
                </c:pt>
                <c:pt idx="444">
                  <c:v>15.962116079106</c:v>
                </c:pt>
                <c:pt idx="445">
                  <c:v>15.9793955728518</c:v>
                </c:pt>
                <c:pt idx="446">
                  <c:v>16.052587148317802</c:v>
                </c:pt>
                <c:pt idx="447">
                  <c:v>15.9293807531231</c:v>
                </c:pt>
                <c:pt idx="448">
                  <c:v>15.965966249221101</c:v>
                </c:pt>
                <c:pt idx="449">
                  <c:v>15.9689372471507</c:v>
                </c:pt>
                <c:pt idx="450">
                  <c:v>16.0626751044983</c:v>
                </c:pt>
                <c:pt idx="451">
                  <c:v>16.0386425006248</c:v>
                </c:pt>
                <c:pt idx="452">
                  <c:v>16.038923189469799</c:v>
                </c:pt>
                <c:pt idx="453">
                  <c:v>16.042506131838199</c:v>
                </c:pt>
                <c:pt idx="454">
                  <c:v>15.886325030631999</c:v>
                </c:pt>
                <c:pt idx="455">
                  <c:v>15.9585126118887</c:v>
                </c:pt>
                <c:pt idx="456">
                  <c:v>16.0037645496359</c:v>
                </c:pt>
                <c:pt idx="457">
                  <c:v>16.021609125045899</c:v>
                </c:pt>
                <c:pt idx="458">
                  <c:v>15.9853275336829</c:v>
                </c:pt>
                <c:pt idx="459">
                  <c:v>16.037050571930301</c:v>
                </c:pt>
                <c:pt idx="460">
                  <c:v>15.876376131614499</c:v>
                </c:pt>
                <c:pt idx="461">
                  <c:v>15.927238143172399</c:v>
                </c:pt>
                <c:pt idx="462">
                  <c:v>16.624335212354701</c:v>
                </c:pt>
                <c:pt idx="463">
                  <c:v>16.622570187774901</c:v>
                </c:pt>
                <c:pt idx="464">
                  <c:v>16.615526743324398</c:v>
                </c:pt>
                <c:pt idx="465">
                  <c:v>16.626693546225098</c:v>
                </c:pt>
                <c:pt idx="466">
                  <c:v>16.6055259945568</c:v>
                </c:pt>
                <c:pt idx="467">
                  <c:v>16.605681878028399</c:v>
                </c:pt>
                <c:pt idx="468">
                  <c:v>16.656953240349299</c:v>
                </c:pt>
                <c:pt idx="469">
                  <c:v>16.647369387116299</c:v>
                </c:pt>
                <c:pt idx="470">
                  <c:v>16.656475171002299</c:v>
                </c:pt>
                <c:pt idx="471">
                  <c:v>16.634095320113101</c:v>
                </c:pt>
                <c:pt idx="472">
                  <c:v>16.651944974277299</c:v>
                </c:pt>
                <c:pt idx="473">
                  <c:v>16.657995006316099</c:v>
                </c:pt>
                <c:pt idx="474">
                  <c:v>16.651905927647</c:v>
                </c:pt>
                <c:pt idx="475">
                  <c:v>16.6475661000791</c:v>
                </c:pt>
                <c:pt idx="476">
                  <c:v>16.680924911280599</c:v>
                </c:pt>
                <c:pt idx="477">
                  <c:v>16.6942895046244</c:v>
                </c:pt>
                <c:pt idx="478">
                  <c:v>16.6108387406376</c:v>
                </c:pt>
                <c:pt idx="479">
                  <c:v>16.606121414988699</c:v>
                </c:pt>
                <c:pt idx="480">
                  <c:v>16.668537765007901</c:v>
                </c:pt>
                <c:pt idx="481">
                  <c:v>16.647105568023701</c:v>
                </c:pt>
                <c:pt idx="482">
                  <c:v>16.708184170289002</c:v>
                </c:pt>
                <c:pt idx="483">
                  <c:v>16.6245350324069</c:v>
                </c:pt>
                <c:pt idx="484">
                  <c:v>16.5954082368727</c:v>
                </c:pt>
                <c:pt idx="485">
                  <c:v>16.596327224578499</c:v>
                </c:pt>
                <c:pt idx="486">
                  <c:v>16.6452578311401</c:v>
                </c:pt>
                <c:pt idx="487">
                  <c:v>16.625011621176199</c:v>
                </c:pt>
                <c:pt idx="488">
                  <c:v>16.615376421352</c:v>
                </c:pt>
                <c:pt idx="489">
                  <c:v>16.6349434696718</c:v>
                </c:pt>
                <c:pt idx="490">
                  <c:v>16.6639029381905</c:v>
                </c:pt>
                <c:pt idx="491">
                  <c:v>16.677221551729598</c:v>
                </c:pt>
                <c:pt idx="492">
                  <c:v>16.681745105245799</c:v>
                </c:pt>
                <c:pt idx="493">
                  <c:v>16.679691992337499</c:v>
                </c:pt>
                <c:pt idx="494">
                  <c:v>16.640822192168802</c:v>
                </c:pt>
                <c:pt idx="495">
                  <c:v>16.6464929618732</c:v>
                </c:pt>
                <c:pt idx="496">
                  <c:v>16.618166482129698</c:v>
                </c:pt>
                <c:pt idx="497">
                  <c:v>16.709962853764701</c:v>
                </c:pt>
                <c:pt idx="498">
                  <c:v>16.667668213697301</c:v>
                </c:pt>
                <c:pt idx="499">
                  <c:v>16.660120450983001</c:v>
                </c:pt>
                <c:pt idx="500">
                  <c:v>16.664489941185099</c:v>
                </c:pt>
                <c:pt idx="501">
                  <c:v>16.620125499443901</c:v>
                </c:pt>
                <c:pt idx="502">
                  <c:v>16.708951103120199</c:v>
                </c:pt>
                <c:pt idx="503">
                  <c:v>16.715973951879</c:v>
                </c:pt>
                <c:pt idx="504">
                  <c:v>16.599605129202299</c:v>
                </c:pt>
                <c:pt idx="505">
                  <c:v>16.618952754578501</c:v>
                </c:pt>
                <c:pt idx="506">
                  <c:v>16.607983488449001</c:v>
                </c:pt>
                <c:pt idx="507">
                  <c:v>16.648825424206699</c:v>
                </c:pt>
                <c:pt idx="508">
                  <c:v>16.720671112878399</c:v>
                </c:pt>
                <c:pt idx="509">
                  <c:v>16.691451044362001</c:v>
                </c:pt>
                <c:pt idx="510">
                  <c:v>16.691064392531299</c:v>
                </c:pt>
                <c:pt idx="511">
                  <c:v>16.623228784194701</c:v>
                </c:pt>
                <c:pt idx="512">
                  <c:v>16.629873267050002</c:v>
                </c:pt>
                <c:pt idx="513">
                  <c:v>16.603751136946801</c:v>
                </c:pt>
                <c:pt idx="514">
                  <c:v>16.668652773178</c:v>
                </c:pt>
                <c:pt idx="515">
                  <c:v>16.663812797919199</c:v>
                </c:pt>
                <c:pt idx="516">
                  <c:v>16.633273407755201</c:v>
                </c:pt>
                <c:pt idx="517">
                  <c:v>16.634522160178999</c:v>
                </c:pt>
                <c:pt idx="518">
                  <c:v>16.649493242907901</c:v>
                </c:pt>
                <c:pt idx="519">
                  <c:v>16.660071703303199</c:v>
                </c:pt>
                <c:pt idx="520">
                  <c:v>16.6489646199175</c:v>
                </c:pt>
                <c:pt idx="521">
                  <c:v>16.676946196294899</c:v>
                </c:pt>
                <c:pt idx="522">
                  <c:v>16.658101265372899</c:v>
                </c:pt>
                <c:pt idx="523">
                  <c:v>16.6464352031213</c:v>
                </c:pt>
                <c:pt idx="524">
                  <c:v>16.6433477362398</c:v>
                </c:pt>
                <c:pt idx="525">
                  <c:v>16.678095843257498</c:v>
                </c:pt>
                <c:pt idx="526">
                  <c:v>16.642455292547901</c:v>
                </c:pt>
                <c:pt idx="527">
                  <c:v>16.6396074594829</c:v>
                </c:pt>
                <c:pt idx="528">
                  <c:v>16.6498377409395</c:v>
                </c:pt>
                <c:pt idx="529">
                  <c:v>16.681006542471899</c:v>
                </c:pt>
                <c:pt idx="530">
                  <c:v>16.667902766268799</c:v>
                </c:pt>
                <c:pt idx="531">
                  <c:v>16.658981605800601</c:v>
                </c:pt>
                <c:pt idx="532">
                  <c:v>16.6510102684231</c:v>
                </c:pt>
                <c:pt idx="533">
                  <c:v>16.654478003718999</c:v>
                </c:pt>
                <c:pt idx="534">
                  <c:v>16.627045712605799</c:v>
                </c:pt>
                <c:pt idx="535">
                  <c:v>16.693956975308001</c:v>
                </c:pt>
                <c:pt idx="536">
                  <c:v>16.648379794996401</c:v>
                </c:pt>
                <c:pt idx="537">
                  <c:v>16.694186992632002</c:v>
                </c:pt>
                <c:pt idx="538">
                  <c:v>16.668930969544199</c:v>
                </c:pt>
                <c:pt idx="539">
                  <c:v>16.717908730220699</c:v>
                </c:pt>
                <c:pt idx="540">
                  <c:v>16.691963538468499</c:v>
                </c:pt>
                <c:pt idx="541">
                  <c:v>16.684941969313599</c:v>
                </c:pt>
                <c:pt idx="542">
                  <c:v>16.676734861021</c:v>
                </c:pt>
                <c:pt idx="543">
                  <c:v>16.670380254362001</c:v>
                </c:pt>
                <c:pt idx="544">
                  <c:v>16.7034988143918</c:v>
                </c:pt>
                <c:pt idx="545">
                  <c:v>16.733091193319702</c:v>
                </c:pt>
                <c:pt idx="546">
                  <c:v>16.658170769327601</c:v>
                </c:pt>
                <c:pt idx="547">
                  <c:v>16.659479451127101</c:v>
                </c:pt>
                <c:pt idx="548">
                  <c:v>16.628725638847602</c:v>
                </c:pt>
                <c:pt idx="549">
                  <c:v>16.645323786474101</c:v>
                </c:pt>
                <c:pt idx="550">
                  <c:v>16.674242383713199</c:v>
                </c:pt>
                <c:pt idx="551">
                  <c:v>16.6402850491945</c:v>
                </c:pt>
                <c:pt idx="552">
                  <c:v>16.683291550213099</c:v>
                </c:pt>
                <c:pt idx="553">
                  <c:v>16.6759959272954</c:v>
                </c:pt>
                <c:pt idx="554">
                  <c:v>16.6851453072235</c:v>
                </c:pt>
                <c:pt idx="555">
                  <c:v>16.6575094590238</c:v>
                </c:pt>
                <c:pt idx="556">
                  <c:v>16.6558706608131</c:v>
                </c:pt>
                <c:pt idx="557">
                  <c:v>16.695990983982998</c:v>
                </c:pt>
                <c:pt idx="558">
                  <c:v>16.660409501993001</c:v>
                </c:pt>
                <c:pt idx="559">
                  <c:v>16.694627881438699</c:v>
                </c:pt>
                <c:pt idx="560">
                  <c:v>16.731505883122601</c:v>
                </c:pt>
                <c:pt idx="561">
                  <c:v>16.678295726510999</c:v>
                </c:pt>
                <c:pt idx="562">
                  <c:v>16.6537606142276</c:v>
                </c:pt>
                <c:pt idx="563">
                  <c:v>16.675106310056499</c:v>
                </c:pt>
                <c:pt idx="564">
                  <c:v>16.676035441452001</c:v>
                </c:pt>
                <c:pt idx="565">
                  <c:v>16.678868711737799</c:v>
                </c:pt>
                <c:pt idx="566">
                  <c:v>16.683071043120101</c:v>
                </c:pt>
                <c:pt idx="567">
                  <c:v>16.666386753050499</c:v>
                </c:pt>
                <c:pt idx="568">
                  <c:v>16.687202299688401</c:v>
                </c:pt>
                <c:pt idx="569">
                  <c:v>16.683536943151498</c:v>
                </c:pt>
                <c:pt idx="570">
                  <c:v>16.708296133339299</c:v>
                </c:pt>
                <c:pt idx="571">
                  <c:v>16.637855978714398</c:v>
                </c:pt>
                <c:pt idx="572">
                  <c:v>16.660013075473501</c:v>
                </c:pt>
                <c:pt idx="573">
                  <c:v>16.703214819828901</c:v>
                </c:pt>
                <c:pt idx="574">
                  <c:v>16.6778505427304</c:v>
                </c:pt>
                <c:pt idx="575">
                  <c:v>16.7238806587631</c:v>
                </c:pt>
                <c:pt idx="576">
                  <c:v>16.6960777795585</c:v>
                </c:pt>
                <c:pt idx="577">
                  <c:v>16.702341037077598</c:v>
                </c:pt>
                <c:pt idx="578">
                  <c:v>16.6868601180526</c:v>
                </c:pt>
                <c:pt idx="579">
                  <c:v>16.716733192961399</c:v>
                </c:pt>
                <c:pt idx="580">
                  <c:v>16.6869653809194</c:v>
                </c:pt>
                <c:pt idx="581">
                  <c:v>16.683656763074001</c:v>
                </c:pt>
                <c:pt idx="582">
                  <c:v>16.682918051450301</c:v>
                </c:pt>
                <c:pt idx="583">
                  <c:v>16.7165982621346</c:v>
                </c:pt>
                <c:pt idx="584">
                  <c:v>16.671297166914101</c:v>
                </c:pt>
                <c:pt idx="585">
                  <c:v>16.6920209893456</c:v>
                </c:pt>
                <c:pt idx="586">
                  <c:v>16.701470681618499</c:v>
                </c:pt>
                <c:pt idx="587">
                  <c:v>16.750456703135701</c:v>
                </c:pt>
                <c:pt idx="588">
                  <c:v>16.694661905755702</c:v>
                </c:pt>
                <c:pt idx="589">
                  <c:v>16.680027683386399</c:v>
                </c:pt>
                <c:pt idx="590">
                  <c:v>16.698779106676898</c:v>
                </c:pt>
                <c:pt idx="591">
                  <c:v>16.654866716455398</c:v>
                </c:pt>
                <c:pt idx="592">
                  <c:v>16.711701573097699</c:v>
                </c:pt>
                <c:pt idx="593">
                  <c:v>16.718825094898801</c:v>
                </c:pt>
                <c:pt idx="594">
                  <c:v>16.742058323969001</c:v>
                </c:pt>
                <c:pt idx="595">
                  <c:v>16.660154985876702</c:v>
                </c:pt>
                <c:pt idx="596">
                  <c:v>16.702857611110801</c:v>
                </c:pt>
                <c:pt idx="597">
                  <c:v>16.646237535240299</c:v>
                </c:pt>
                <c:pt idx="598">
                  <c:v>16.641841501074602</c:v>
                </c:pt>
                <c:pt idx="599">
                  <c:v>16.656661089636</c:v>
                </c:pt>
                <c:pt idx="600">
                  <c:v>16.6577562888777</c:v>
                </c:pt>
                <c:pt idx="601">
                  <c:v>16.6905459889939</c:v>
                </c:pt>
                <c:pt idx="602">
                  <c:v>16.693305273268699</c:v>
                </c:pt>
                <c:pt idx="603">
                  <c:v>16.699491916957498</c:v>
                </c:pt>
                <c:pt idx="604">
                  <c:v>16.661547133191199</c:v>
                </c:pt>
                <c:pt idx="605">
                  <c:v>16.666209764263598</c:v>
                </c:pt>
                <c:pt idx="606">
                  <c:v>16.6557416983491</c:v>
                </c:pt>
                <c:pt idx="607">
                  <c:v>16.649932650871399</c:v>
                </c:pt>
                <c:pt idx="608">
                  <c:v>16.673702401944698</c:v>
                </c:pt>
                <c:pt idx="609">
                  <c:v>16.709736053878999</c:v>
                </c:pt>
                <c:pt idx="610">
                  <c:v>16.6850597028537</c:v>
                </c:pt>
                <c:pt idx="611">
                  <c:v>16.701449527326599</c:v>
                </c:pt>
                <c:pt idx="612">
                  <c:v>16.6938644750837</c:v>
                </c:pt>
                <c:pt idx="613">
                  <c:v>16.6747669016689</c:v>
                </c:pt>
                <c:pt idx="614">
                  <c:v>16.735644951048599</c:v>
                </c:pt>
                <c:pt idx="615">
                  <c:v>16.686575264816099</c:v>
                </c:pt>
                <c:pt idx="616">
                  <c:v>16.705598677711901</c:v>
                </c:pt>
                <c:pt idx="617">
                  <c:v>16.679314501502201</c:v>
                </c:pt>
                <c:pt idx="618">
                  <c:v>16.687494778198801</c:v>
                </c:pt>
                <c:pt idx="619">
                  <c:v>16.684257692363602</c:v>
                </c:pt>
                <c:pt idx="620">
                  <c:v>16.726747269642502</c:v>
                </c:pt>
                <c:pt idx="621">
                  <c:v>16.7212541586191</c:v>
                </c:pt>
                <c:pt idx="622">
                  <c:v>16.708124880319101</c:v>
                </c:pt>
                <c:pt idx="623">
                  <c:v>16.631642040825401</c:v>
                </c:pt>
                <c:pt idx="624">
                  <c:v>16.671034845090599</c:v>
                </c:pt>
                <c:pt idx="625">
                  <c:v>16.674036060292899</c:v>
                </c:pt>
                <c:pt idx="626">
                  <c:v>16.668239028066299</c:v>
                </c:pt>
                <c:pt idx="627">
                  <c:v>16.720930235541399</c:v>
                </c:pt>
                <c:pt idx="628">
                  <c:v>16.702314612596201</c:v>
                </c:pt>
                <c:pt idx="629">
                  <c:v>16.742661358726298</c:v>
                </c:pt>
                <c:pt idx="630">
                  <c:v>16.694371231161298</c:v>
                </c:pt>
                <c:pt idx="631">
                  <c:v>16.7062401527233</c:v>
                </c:pt>
                <c:pt idx="632">
                  <c:v>16.6707133639494</c:v>
                </c:pt>
                <c:pt idx="633">
                  <c:v>16.691588014807699</c:v>
                </c:pt>
                <c:pt idx="634">
                  <c:v>16.694626558078799</c:v>
                </c:pt>
                <c:pt idx="635">
                  <c:v>16.6694075096914</c:v>
                </c:pt>
                <c:pt idx="636">
                  <c:v>16.679921201105898</c:v>
                </c:pt>
                <c:pt idx="637">
                  <c:v>16.701279049153602</c:v>
                </c:pt>
                <c:pt idx="638">
                  <c:v>16.7124713772027</c:v>
                </c:pt>
                <c:pt idx="639">
                  <c:v>16.6488988950797</c:v>
                </c:pt>
                <c:pt idx="640">
                  <c:v>16.676744759989202</c:v>
                </c:pt>
                <c:pt idx="641">
                  <c:v>16.6761263582776</c:v>
                </c:pt>
                <c:pt idx="642">
                  <c:v>16.693508913422001</c:v>
                </c:pt>
                <c:pt idx="643">
                  <c:v>16.7153965281816</c:v>
                </c:pt>
                <c:pt idx="644">
                  <c:v>16.673446230538499</c:v>
                </c:pt>
                <c:pt idx="645">
                  <c:v>16.701498279219798</c:v>
                </c:pt>
                <c:pt idx="646">
                  <c:v>16.684764640207099</c:v>
                </c:pt>
                <c:pt idx="647">
                  <c:v>16.673515577408999</c:v>
                </c:pt>
                <c:pt idx="648">
                  <c:v>16.6949741697651</c:v>
                </c:pt>
                <c:pt idx="649">
                  <c:v>16.696485513665699</c:v>
                </c:pt>
                <c:pt idx="650">
                  <c:v>16.700416954143201</c:v>
                </c:pt>
                <c:pt idx="651">
                  <c:v>16.709928354397999</c:v>
                </c:pt>
                <c:pt idx="652">
                  <c:v>16.724550989270899</c:v>
                </c:pt>
                <c:pt idx="653">
                  <c:v>16.703855257033201</c:v>
                </c:pt>
                <c:pt idx="654">
                  <c:v>16.720902564924401</c:v>
                </c:pt>
                <c:pt idx="655">
                  <c:v>16.713507194986601</c:v>
                </c:pt>
                <c:pt idx="656">
                  <c:v>16.7353505919905</c:v>
                </c:pt>
                <c:pt idx="657">
                  <c:v>16.709874216196301</c:v>
                </c:pt>
                <c:pt idx="658">
                  <c:v>16.7407394897931</c:v>
                </c:pt>
                <c:pt idx="659">
                  <c:v>16.724451247223399</c:v>
                </c:pt>
                <c:pt idx="660">
                  <c:v>16.694864393440401</c:v>
                </c:pt>
                <c:pt idx="661">
                  <c:v>16.710972191381298</c:v>
                </c:pt>
                <c:pt idx="662">
                  <c:v>16.697009151339699</c:v>
                </c:pt>
                <c:pt idx="663">
                  <c:v>16.733506053451201</c:v>
                </c:pt>
                <c:pt idx="664">
                  <c:v>16.7712390947042</c:v>
                </c:pt>
                <c:pt idx="665">
                  <c:v>16.694447152702001</c:v>
                </c:pt>
                <c:pt idx="666">
                  <c:v>16.729054145979401</c:v>
                </c:pt>
                <c:pt idx="667">
                  <c:v>16.6666758624308</c:v>
                </c:pt>
                <c:pt idx="668">
                  <c:v>16.7184185511117</c:v>
                </c:pt>
                <c:pt idx="669">
                  <c:v>16.7252625703095</c:v>
                </c:pt>
                <c:pt idx="670">
                  <c:v>16.6748371068072</c:v>
                </c:pt>
                <c:pt idx="671">
                  <c:v>16.7472551834427</c:v>
                </c:pt>
                <c:pt idx="672">
                  <c:v>16.735190265175898</c:v>
                </c:pt>
                <c:pt idx="673">
                  <c:v>16.7148781787498</c:v>
                </c:pt>
                <c:pt idx="674">
                  <c:v>16.6943288014944</c:v>
                </c:pt>
                <c:pt idx="675">
                  <c:v>16.712284945868401</c:v>
                </c:pt>
                <c:pt idx="676">
                  <c:v>16.727801544110999</c:v>
                </c:pt>
                <c:pt idx="677">
                  <c:v>16.709981664057</c:v>
                </c:pt>
                <c:pt idx="678">
                  <c:v>16.742611426128398</c:v>
                </c:pt>
                <c:pt idx="679">
                  <c:v>16.709028409451399</c:v>
                </c:pt>
                <c:pt idx="680">
                  <c:v>16.721571792239398</c:v>
                </c:pt>
                <c:pt idx="681">
                  <c:v>16.707906874067898</c:v>
                </c:pt>
                <c:pt idx="682">
                  <c:v>16.726027540568801</c:v>
                </c:pt>
                <c:pt idx="683">
                  <c:v>16.751364483874401</c:v>
                </c:pt>
                <c:pt idx="684">
                  <c:v>16.744635256752101</c:v>
                </c:pt>
                <c:pt idx="685">
                  <c:v>16.764779112479602</c:v>
                </c:pt>
                <c:pt idx="686">
                  <c:v>16.759100085950699</c:v>
                </c:pt>
                <c:pt idx="687">
                  <c:v>15.996968479272001</c:v>
                </c:pt>
                <c:pt idx="688">
                  <c:v>16.0018852734344</c:v>
                </c:pt>
                <c:pt idx="689">
                  <c:v>16.022892277952401</c:v>
                </c:pt>
                <c:pt idx="690">
                  <c:v>16.003747624626499</c:v>
                </c:pt>
                <c:pt idx="691">
                  <c:v>15.9581843505799</c:v>
                </c:pt>
                <c:pt idx="692">
                  <c:v>15.991736623251301</c:v>
                </c:pt>
                <c:pt idx="693">
                  <c:v>15.950107429465101</c:v>
                </c:pt>
                <c:pt idx="694">
                  <c:v>16.172755226170299</c:v>
                </c:pt>
                <c:pt idx="695">
                  <c:v>16.155111380464199</c:v>
                </c:pt>
                <c:pt idx="696">
                  <c:v>16.129267954676202</c:v>
                </c:pt>
                <c:pt idx="697">
                  <c:v>16.195582500489301</c:v>
                </c:pt>
                <c:pt idx="698">
                  <c:v>16.084774430936399</c:v>
                </c:pt>
                <c:pt idx="699">
                  <c:v>16.214496322755501</c:v>
                </c:pt>
                <c:pt idx="700">
                  <c:v>16.208868288624199</c:v>
                </c:pt>
                <c:pt idx="701">
                  <c:v>16.244849655535599</c:v>
                </c:pt>
                <c:pt idx="702">
                  <c:v>16.255690410393299</c:v>
                </c:pt>
                <c:pt idx="703">
                  <c:v>16.318426257497201</c:v>
                </c:pt>
                <c:pt idx="704">
                  <c:v>16.332368888713098</c:v>
                </c:pt>
                <c:pt idx="705">
                  <c:v>16.341697771616701</c:v>
                </c:pt>
                <c:pt idx="706">
                  <c:v>16.365520593856999</c:v>
                </c:pt>
                <c:pt idx="707">
                  <c:v>16.246221737001999</c:v>
                </c:pt>
                <c:pt idx="708">
                  <c:v>16.277600778017899</c:v>
                </c:pt>
                <c:pt idx="709">
                  <c:v>16.2898510240585</c:v>
                </c:pt>
                <c:pt idx="710">
                  <c:v>16.3338656503857</c:v>
                </c:pt>
                <c:pt idx="711">
                  <c:v>16.291218039534499</c:v>
                </c:pt>
                <c:pt idx="712">
                  <c:v>16.333665778807301</c:v>
                </c:pt>
                <c:pt idx="713">
                  <c:v>16.304612769803299</c:v>
                </c:pt>
                <c:pt idx="714">
                  <c:v>16.327378712173999</c:v>
                </c:pt>
                <c:pt idx="715">
                  <c:v>16.291329543919399</c:v>
                </c:pt>
                <c:pt idx="716">
                  <c:v>16.320065485430298</c:v>
                </c:pt>
                <c:pt idx="717">
                  <c:v>16.349522095657601</c:v>
                </c:pt>
                <c:pt idx="718">
                  <c:v>16.343401562699601</c:v>
                </c:pt>
                <c:pt idx="719">
                  <c:v>16.347516189076199</c:v>
                </c:pt>
                <c:pt idx="720">
                  <c:v>16.3035494628724</c:v>
                </c:pt>
                <c:pt idx="721">
                  <c:v>16.364107155305501</c:v>
                </c:pt>
                <c:pt idx="722">
                  <c:v>16.3196016426845</c:v>
                </c:pt>
                <c:pt idx="723">
                  <c:v>16.2812057776665</c:v>
                </c:pt>
                <c:pt idx="724">
                  <c:v>16.327441770627999</c:v>
                </c:pt>
                <c:pt idx="725">
                  <c:v>16.367447118874399</c:v>
                </c:pt>
                <c:pt idx="726">
                  <c:v>16.392176595963999</c:v>
                </c:pt>
                <c:pt idx="727">
                  <c:v>16.365246383105799</c:v>
                </c:pt>
                <c:pt idx="728">
                  <c:v>16.357123237511701</c:v>
                </c:pt>
                <c:pt idx="729">
                  <c:v>16.3627149870957</c:v>
                </c:pt>
                <c:pt idx="730">
                  <c:v>16.376344815592201</c:v>
                </c:pt>
                <c:pt idx="731">
                  <c:v>16.403964072529899</c:v>
                </c:pt>
                <c:pt idx="732">
                  <c:v>16.4288467231288</c:v>
                </c:pt>
                <c:pt idx="733">
                  <c:v>16.360602871467201</c:v>
                </c:pt>
                <c:pt idx="734">
                  <c:v>16.383264586448</c:v>
                </c:pt>
                <c:pt idx="735">
                  <c:v>16.447562346455101</c:v>
                </c:pt>
                <c:pt idx="736">
                  <c:v>16.201610156157599</c:v>
                </c:pt>
                <c:pt idx="737">
                  <c:v>16.3190332332621</c:v>
                </c:pt>
                <c:pt idx="738">
                  <c:v>16.303181183944901</c:v>
                </c:pt>
                <c:pt idx="739">
                  <c:v>16.313288597851699</c:v>
                </c:pt>
                <c:pt idx="740">
                  <c:v>16.36462887859</c:v>
                </c:pt>
                <c:pt idx="741">
                  <c:v>16.322679252447699</c:v>
                </c:pt>
                <c:pt idx="742">
                  <c:v>16.3054765019005</c:v>
                </c:pt>
                <c:pt idx="743">
                  <c:v>16.316854359600299</c:v>
                </c:pt>
                <c:pt idx="744">
                  <c:v>16.315092903305299</c:v>
                </c:pt>
                <c:pt idx="745">
                  <c:v>16.342232272314099</c:v>
                </c:pt>
                <c:pt idx="746">
                  <c:v>16.340696767109598</c:v>
                </c:pt>
                <c:pt idx="747">
                  <c:v>16.339135291693999</c:v>
                </c:pt>
                <c:pt idx="748">
                  <c:v>16.362904027873899</c:v>
                </c:pt>
                <c:pt idx="749">
                  <c:v>16.292098694955499</c:v>
                </c:pt>
                <c:pt idx="750">
                  <c:v>16.346743543800901</c:v>
                </c:pt>
                <c:pt idx="751">
                  <c:v>16.343918720596701</c:v>
                </c:pt>
                <c:pt idx="752">
                  <c:v>16.335445544249701</c:v>
                </c:pt>
                <c:pt idx="753">
                  <c:v>16.328214113607601</c:v>
                </c:pt>
                <c:pt idx="754">
                  <c:v>16.399913210414699</c:v>
                </c:pt>
                <c:pt idx="755">
                  <c:v>16.296236274534401</c:v>
                </c:pt>
                <c:pt idx="756">
                  <c:v>16.3638815233457</c:v>
                </c:pt>
                <c:pt idx="757">
                  <c:v>16.3219302145007</c:v>
                </c:pt>
                <c:pt idx="758">
                  <c:v>16.354745649599099</c:v>
                </c:pt>
                <c:pt idx="759">
                  <c:v>16.3713341069253</c:v>
                </c:pt>
                <c:pt idx="760">
                  <c:v>16.383691705697</c:v>
                </c:pt>
                <c:pt idx="761">
                  <c:v>16.383906973561501</c:v>
                </c:pt>
                <c:pt idx="762">
                  <c:v>16.385046431430698</c:v>
                </c:pt>
                <c:pt idx="763">
                  <c:v>16.4357967363431</c:v>
                </c:pt>
                <c:pt idx="764">
                  <c:v>16.244271820050201</c:v>
                </c:pt>
                <c:pt idx="765">
                  <c:v>16.2867340478399</c:v>
                </c:pt>
                <c:pt idx="766">
                  <c:v>16.3438081705009</c:v>
                </c:pt>
                <c:pt idx="767">
                  <c:v>16.372706484745098</c:v>
                </c:pt>
                <c:pt idx="768">
                  <c:v>16.314095498362001</c:v>
                </c:pt>
                <c:pt idx="769">
                  <c:v>16.336791821800301</c:v>
                </c:pt>
                <c:pt idx="770">
                  <c:v>16.2026290796015</c:v>
                </c:pt>
                <c:pt idx="771">
                  <c:v>16.355019604404202</c:v>
                </c:pt>
                <c:pt idx="772">
                  <c:v>16.378256542915</c:v>
                </c:pt>
                <c:pt idx="773">
                  <c:v>16.346796804323802</c:v>
                </c:pt>
                <c:pt idx="774">
                  <c:v>16.348713763464101</c:v>
                </c:pt>
                <c:pt idx="775">
                  <c:v>16.359772499523</c:v>
                </c:pt>
                <c:pt idx="776">
                  <c:v>16.314944041175199</c:v>
                </c:pt>
                <c:pt idx="777">
                  <c:v>16.292134988266898</c:v>
                </c:pt>
                <c:pt idx="778">
                  <c:v>16.337294354253899</c:v>
                </c:pt>
                <c:pt idx="779">
                  <c:v>16.3704068494471</c:v>
                </c:pt>
                <c:pt idx="780">
                  <c:v>16.387562944310599</c:v>
                </c:pt>
                <c:pt idx="781">
                  <c:v>16.419896949434499</c:v>
                </c:pt>
                <c:pt idx="782">
                  <c:v>16.397674368833901</c:v>
                </c:pt>
                <c:pt idx="783">
                  <c:v>16.416464215884499</c:v>
                </c:pt>
                <c:pt idx="784">
                  <c:v>16.3417079763509</c:v>
                </c:pt>
                <c:pt idx="785">
                  <c:v>16.231791704826598</c:v>
                </c:pt>
                <c:pt idx="786">
                  <c:v>16.292315761289402</c:v>
                </c:pt>
                <c:pt idx="787">
                  <c:v>16.336891482356801</c:v>
                </c:pt>
                <c:pt idx="788">
                  <c:v>16.345414399572402</c:v>
                </c:pt>
                <c:pt idx="789">
                  <c:v>16.313880776019101</c:v>
                </c:pt>
                <c:pt idx="790">
                  <c:v>16.2875478472364</c:v>
                </c:pt>
                <c:pt idx="791">
                  <c:v>16.3209849371644</c:v>
                </c:pt>
                <c:pt idx="792">
                  <c:v>16.310608332208499</c:v>
                </c:pt>
                <c:pt idx="793">
                  <c:v>16.260845295295699</c:v>
                </c:pt>
                <c:pt idx="794">
                  <c:v>16.3790001382037</c:v>
                </c:pt>
                <c:pt idx="795">
                  <c:v>16.347015036962901</c:v>
                </c:pt>
                <c:pt idx="796">
                  <c:v>16.380398306469299</c:v>
                </c:pt>
                <c:pt idx="797">
                  <c:v>16.374219965494699</c:v>
                </c:pt>
                <c:pt idx="798">
                  <c:v>16.396773563850399</c:v>
                </c:pt>
                <c:pt idx="799">
                  <c:v>16.365412371297101</c:v>
                </c:pt>
                <c:pt idx="800">
                  <c:v>16.2951294170295</c:v>
                </c:pt>
                <c:pt idx="801">
                  <c:v>16.333901993267698</c:v>
                </c:pt>
                <c:pt idx="802">
                  <c:v>16.317646697625001</c:v>
                </c:pt>
                <c:pt idx="803">
                  <c:v>16.316052779257799</c:v>
                </c:pt>
                <c:pt idx="804">
                  <c:v>16.387853411687399</c:v>
                </c:pt>
                <c:pt idx="805">
                  <c:v>16.4366415601855</c:v>
                </c:pt>
                <c:pt idx="806">
                  <c:v>16.399552209814701</c:v>
                </c:pt>
                <c:pt idx="807">
                  <c:v>16.3888582819839</c:v>
                </c:pt>
                <c:pt idx="808">
                  <c:v>16.345925308290902</c:v>
                </c:pt>
                <c:pt idx="809">
                  <c:v>16.3739113366764</c:v>
                </c:pt>
                <c:pt idx="810">
                  <c:v>16.430520776081298</c:v>
                </c:pt>
                <c:pt idx="811">
                  <c:v>16.4715123166769</c:v>
                </c:pt>
                <c:pt idx="812">
                  <c:v>16.3363161540112</c:v>
                </c:pt>
                <c:pt idx="813">
                  <c:v>16.422022605522798</c:v>
                </c:pt>
                <c:pt idx="814">
                  <c:v>16.394953786658</c:v>
                </c:pt>
                <c:pt idx="815">
                  <c:v>16.399242321510599</c:v>
                </c:pt>
                <c:pt idx="816">
                  <c:v>16.552810483265301</c:v>
                </c:pt>
                <c:pt idx="817">
                  <c:v>16.464251938628902</c:v>
                </c:pt>
                <c:pt idx="818">
                  <c:v>16.442875001928901</c:v>
                </c:pt>
                <c:pt idx="819">
                  <c:v>16.5502349384601</c:v>
                </c:pt>
                <c:pt idx="820">
                  <c:v>16.3598579660962</c:v>
                </c:pt>
                <c:pt idx="821">
                  <c:v>16.427212534836499</c:v>
                </c:pt>
                <c:pt idx="822">
                  <c:v>16.439207085052299</c:v>
                </c:pt>
                <c:pt idx="823">
                  <c:v>16.440290440457101</c:v>
                </c:pt>
                <c:pt idx="824">
                  <c:v>16.449573461249301</c:v>
                </c:pt>
                <c:pt idx="825">
                  <c:v>16.4496016839324</c:v>
                </c:pt>
                <c:pt idx="826">
                  <c:v>16.446105237942</c:v>
                </c:pt>
                <c:pt idx="827">
                  <c:v>16.460825466664499</c:v>
                </c:pt>
                <c:pt idx="828">
                  <c:v>16.439142553586699</c:v>
                </c:pt>
                <c:pt idx="829">
                  <c:v>16.4515976599323</c:v>
                </c:pt>
                <c:pt idx="830">
                  <c:v>16.413501823953499</c:v>
                </c:pt>
                <c:pt idx="831">
                  <c:v>16.481433222087801</c:v>
                </c:pt>
                <c:pt idx="832">
                  <c:v>16.434703881307701</c:v>
                </c:pt>
                <c:pt idx="833">
                  <c:v>16.419896274258999</c:v>
                </c:pt>
                <c:pt idx="834">
                  <c:v>16.445758988238499</c:v>
                </c:pt>
                <c:pt idx="835">
                  <c:v>16.4668692412186</c:v>
                </c:pt>
                <c:pt idx="836">
                  <c:v>16.478617642776701</c:v>
                </c:pt>
                <c:pt idx="837">
                  <c:v>16.492545896803499</c:v>
                </c:pt>
                <c:pt idx="838">
                  <c:v>16.501289338215599</c:v>
                </c:pt>
                <c:pt idx="839">
                  <c:v>16.540295453888699</c:v>
                </c:pt>
                <c:pt idx="840">
                  <c:v>16.457345026244901</c:v>
                </c:pt>
                <c:pt idx="841">
                  <c:v>16.5067314876196</c:v>
                </c:pt>
                <c:pt idx="842">
                  <c:v>16.490753820524599</c:v>
                </c:pt>
                <c:pt idx="843">
                  <c:v>16.481107397608302</c:v>
                </c:pt>
                <c:pt idx="844">
                  <c:v>16.477320997001101</c:v>
                </c:pt>
                <c:pt idx="845">
                  <c:v>16.501990944419699</c:v>
                </c:pt>
                <c:pt idx="846">
                  <c:v>16.506672636938799</c:v>
                </c:pt>
                <c:pt idx="847">
                  <c:v>16.487151484822999</c:v>
                </c:pt>
                <c:pt idx="848">
                  <c:v>16.434864165877499</c:v>
                </c:pt>
                <c:pt idx="849">
                  <c:v>16.4808682618986</c:v>
                </c:pt>
                <c:pt idx="850">
                  <c:v>16.453421086215599</c:v>
                </c:pt>
                <c:pt idx="851">
                  <c:v>16.474743121858101</c:v>
                </c:pt>
                <c:pt idx="852">
                  <c:v>16.486992302984099</c:v>
                </c:pt>
                <c:pt idx="853">
                  <c:v>16.414416683909501</c:v>
                </c:pt>
                <c:pt idx="854">
                  <c:v>16.447562626389001</c:v>
                </c:pt>
                <c:pt idx="855">
                  <c:v>16.4698716683098</c:v>
                </c:pt>
                <c:pt idx="856">
                  <c:v>16.449607771114302</c:v>
                </c:pt>
                <c:pt idx="857">
                  <c:v>16.482086998132999</c:v>
                </c:pt>
                <c:pt idx="858">
                  <c:v>16.507663135915799</c:v>
                </c:pt>
                <c:pt idx="859">
                  <c:v>16.468296400253301</c:v>
                </c:pt>
                <c:pt idx="860">
                  <c:v>16.4671903619343</c:v>
                </c:pt>
                <c:pt idx="861">
                  <c:v>16.507282044219899</c:v>
                </c:pt>
                <c:pt idx="862">
                  <c:v>16.470027281893898</c:v>
                </c:pt>
                <c:pt idx="863">
                  <c:v>16.4810398986092</c:v>
                </c:pt>
                <c:pt idx="864">
                  <c:v>16.5010165488623</c:v>
                </c:pt>
                <c:pt idx="865">
                  <c:v>16.509690000549998</c:v>
                </c:pt>
                <c:pt idx="866">
                  <c:v>16.4977911374367</c:v>
                </c:pt>
                <c:pt idx="867">
                  <c:v>16.478906769564698</c:v>
                </c:pt>
                <c:pt idx="868">
                  <c:v>16.5007750688405</c:v>
                </c:pt>
                <c:pt idx="869">
                  <c:v>16.422577146128202</c:v>
                </c:pt>
                <c:pt idx="870">
                  <c:v>16.4704965657555</c:v>
                </c:pt>
                <c:pt idx="871">
                  <c:v>16.416492385764201</c:v>
                </c:pt>
                <c:pt idx="872">
                  <c:v>16.493190807034701</c:v>
                </c:pt>
                <c:pt idx="873">
                  <c:v>16.476335368122999</c:v>
                </c:pt>
                <c:pt idx="874">
                  <c:v>16.484816334274299</c:v>
                </c:pt>
                <c:pt idx="875">
                  <c:v>16.4918472249587</c:v>
                </c:pt>
                <c:pt idx="876">
                  <c:v>16.4821042572995</c:v>
                </c:pt>
                <c:pt idx="877">
                  <c:v>16.474449603951001</c:v>
                </c:pt>
                <c:pt idx="878">
                  <c:v>16.519553265212402</c:v>
                </c:pt>
                <c:pt idx="879">
                  <c:v>16.481045214863201</c:v>
                </c:pt>
                <c:pt idx="880">
                  <c:v>16.4744165021336</c:v>
                </c:pt>
                <c:pt idx="881">
                  <c:v>16.5319417490152</c:v>
                </c:pt>
                <c:pt idx="882">
                  <c:v>16.5385277516326</c:v>
                </c:pt>
                <c:pt idx="883">
                  <c:v>16.506531283792299</c:v>
                </c:pt>
                <c:pt idx="884">
                  <c:v>16.5386767516693</c:v>
                </c:pt>
                <c:pt idx="885">
                  <c:v>16.491935757457899</c:v>
                </c:pt>
                <c:pt idx="886">
                  <c:v>16.4605161140977</c:v>
                </c:pt>
                <c:pt idx="887">
                  <c:v>16.431651080911202</c:v>
                </c:pt>
                <c:pt idx="888">
                  <c:v>16.4836888081024</c:v>
                </c:pt>
                <c:pt idx="889">
                  <c:v>16.5087262819881</c:v>
                </c:pt>
                <c:pt idx="890">
                  <c:v>16.4763648836634</c:v>
                </c:pt>
                <c:pt idx="891">
                  <c:v>16.540221416306</c:v>
                </c:pt>
                <c:pt idx="892">
                  <c:v>16.533046117136202</c:v>
                </c:pt>
                <c:pt idx="893">
                  <c:v>16.561811641976298</c:v>
                </c:pt>
                <c:pt idx="894">
                  <c:v>16.5392558028494</c:v>
                </c:pt>
                <c:pt idx="895">
                  <c:v>16.544219770600801</c:v>
                </c:pt>
                <c:pt idx="896">
                  <c:v>16.5132620814902</c:v>
                </c:pt>
                <c:pt idx="897">
                  <c:v>16.5010352963317</c:v>
                </c:pt>
                <c:pt idx="898">
                  <c:v>16.502195033709501</c:v>
                </c:pt>
                <c:pt idx="899">
                  <c:v>16.488651042686499</c:v>
                </c:pt>
                <c:pt idx="900">
                  <c:v>16.598080450471901</c:v>
                </c:pt>
                <c:pt idx="901">
                  <c:v>16.588307327541099</c:v>
                </c:pt>
                <c:pt idx="902">
                  <c:v>16.592681888931601</c:v>
                </c:pt>
                <c:pt idx="903">
                  <c:v>16.5598156239028</c:v>
                </c:pt>
                <c:pt idx="904">
                  <c:v>16.4523922140257</c:v>
                </c:pt>
                <c:pt idx="905">
                  <c:v>16.410147108500301</c:v>
                </c:pt>
                <c:pt idx="906">
                  <c:v>16.480516028811799</c:v>
                </c:pt>
                <c:pt idx="907">
                  <c:v>16.461229494725401</c:v>
                </c:pt>
                <c:pt idx="908">
                  <c:v>16.474971854202799</c:v>
                </c:pt>
                <c:pt idx="909">
                  <c:v>16.465177378634099</c:v>
                </c:pt>
                <c:pt idx="910">
                  <c:v>16.429933870637001</c:v>
                </c:pt>
                <c:pt idx="911">
                  <c:v>16.472916217018899</c:v>
                </c:pt>
                <c:pt idx="912">
                  <c:v>16.486268866391701</c:v>
                </c:pt>
                <c:pt idx="913">
                  <c:v>16.5078693958522</c:v>
                </c:pt>
                <c:pt idx="914">
                  <c:v>16.486815840297002</c:v>
                </c:pt>
                <c:pt idx="915">
                  <c:v>16.4703697459586</c:v>
                </c:pt>
                <c:pt idx="916">
                  <c:v>16.4694429618851</c:v>
                </c:pt>
                <c:pt idx="917">
                  <c:v>16.502480836340698</c:v>
                </c:pt>
                <c:pt idx="918">
                  <c:v>16.4459018060064</c:v>
                </c:pt>
                <c:pt idx="919">
                  <c:v>16.493109829934198</c:v>
                </c:pt>
                <c:pt idx="920">
                  <c:v>16.503401254260599</c:v>
                </c:pt>
                <c:pt idx="921">
                  <c:v>16.4796287105987</c:v>
                </c:pt>
                <c:pt idx="922">
                  <c:v>16.5149046766509</c:v>
                </c:pt>
                <c:pt idx="923">
                  <c:v>16.501312594165899</c:v>
                </c:pt>
                <c:pt idx="924">
                  <c:v>16.5507183039552</c:v>
                </c:pt>
                <c:pt idx="925">
                  <c:v>16.432622600309902</c:v>
                </c:pt>
                <c:pt idx="926">
                  <c:v>16.482145710596299</c:v>
                </c:pt>
                <c:pt idx="927">
                  <c:v>16.479250368056402</c:v>
                </c:pt>
                <c:pt idx="928">
                  <c:v>16.4868044535914</c:v>
                </c:pt>
                <c:pt idx="929">
                  <c:v>16.477899856976698</c:v>
                </c:pt>
                <c:pt idx="930">
                  <c:v>16.514121847220501</c:v>
                </c:pt>
                <c:pt idx="931">
                  <c:v>16.477585903222</c:v>
                </c:pt>
                <c:pt idx="932">
                  <c:v>16.458049173943099</c:v>
                </c:pt>
                <c:pt idx="933">
                  <c:v>16.4386132769916</c:v>
                </c:pt>
                <c:pt idx="934">
                  <c:v>16.516878393799601</c:v>
                </c:pt>
                <c:pt idx="935">
                  <c:v>16.5176429211967</c:v>
                </c:pt>
                <c:pt idx="936">
                  <c:v>16.5165362049087</c:v>
                </c:pt>
                <c:pt idx="937">
                  <c:v>16.513427958882001</c:v>
                </c:pt>
                <c:pt idx="938">
                  <c:v>16.514012040868799</c:v>
                </c:pt>
                <c:pt idx="939">
                  <c:v>16.501256818435699</c:v>
                </c:pt>
                <c:pt idx="940">
                  <c:v>16.4250075043633</c:v>
                </c:pt>
                <c:pt idx="941">
                  <c:v>16.485954997934702</c:v>
                </c:pt>
                <c:pt idx="942">
                  <c:v>16.4017002652451</c:v>
                </c:pt>
                <c:pt idx="943">
                  <c:v>16.458373268515</c:v>
                </c:pt>
                <c:pt idx="944">
                  <c:v>16.509858913306701</c:v>
                </c:pt>
                <c:pt idx="945">
                  <c:v>16.537260122891901</c:v>
                </c:pt>
                <c:pt idx="946">
                  <c:v>16.531985538937899</c:v>
                </c:pt>
                <c:pt idx="947">
                  <c:v>16.490235457078899</c:v>
                </c:pt>
                <c:pt idx="948">
                  <c:v>16.493496022223798</c:v>
                </c:pt>
                <c:pt idx="949">
                  <c:v>16.499292736757901</c:v>
                </c:pt>
                <c:pt idx="950">
                  <c:v>16.530073718850701</c:v>
                </c:pt>
                <c:pt idx="951">
                  <c:v>16.534518299473898</c:v>
                </c:pt>
                <c:pt idx="952">
                  <c:v>16.531293955600599</c:v>
                </c:pt>
                <c:pt idx="953">
                  <c:v>16.549718795969099</c:v>
                </c:pt>
                <c:pt idx="954">
                  <c:v>16.534695479080199</c:v>
                </c:pt>
                <c:pt idx="955">
                  <c:v>16.490924564923102</c:v>
                </c:pt>
                <c:pt idx="956">
                  <c:v>16.548013115207802</c:v>
                </c:pt>
                <c:pt idx="957">
                  <c:v>16.552445290341598</c:v>
                </c:pt>
                <c:pt idx="958">
                  <c:v>16.5867113309289</c:v>
                </c:pt>
                <c:pt idx="959">
                  <c:v>16.587746351679201</c:v>
                </c:pt>
                <c:pt idx="960">
                  <c:v>16.401574936439701</c:v>
                </c:pt>
                <c:pt idx="961">
                  <c:v>16.466692764393699</c:v>
                </c:pt>
                <c:pt idx="962">
                  <c:v>16.434772480138001</c:v>
                </c:pt>
                <c:pt idx="963">
                  <c:v>16.475906075114398</c:v>
                </c:pt>
                <c:pt idx="964">
                  <c:v>16.415770704743998</c:v>
                </c:pt>
                <c:pt idx="965">
                  <c:v>16.5011886989689</c:v>
                </c:pt>
                <c:pt idx="966">
                  <c:v>16.499478727614498</c:v>
                </c:pt>
                <c:pt idx="967">
                  <c:v>16.477415830121998</c:v>
                </c:pt>
                <c:pt idx="968">
                  <c:v>16.463496484452701</c:v>
                </c:pt>
                <c:pt idx="969">
                  <c:v>16.534923374472498</c:v>
                </c:pt>
                <c:pt idx="970">
                  <c:v>16.545099854307601</c:v>
                </c:pt>
                <c:pt idx="971">
                  <c:v>16.497205185297599</c:v>
                </c:pt>
                <c:pt idx="972">
                  <c:v>16.5054428198431</c:v>
                </c:pt>
                <c:pt idx="973">
                  <c:v>16.505206255792402</c:v>
                </c:pt>
                <c:pt idx="974">
                  <c:v>16.524123112183499</c:v>
                </c:pt>
                <c:pt idx="975">
                  <c:v>16.405638217678501</c:v>
                </c:pt>
                <c:pt idx="976">
                  <c:v>16.519721101559998</c:v>
                </c:pt>
                <c:pt idx="977">
                  <c:v>16.468972852043901</c:v>
                </c:pt>
                <c:pt idx="978">
                  <c:v>16.481813303142701</c:v>
                </c:pt>
                <c:pt idx="979">
                  <c:v>16.535943457586999</c:v>
                </c:pt>
                <c:pt idx="980">
                  <c:v>16.542006231887299</c:v>
                </c:pt>
                <c:pt idx="981">
                  <c:v>16.5005916383769</c:v>
                </c:pt>
                <c:pt idx="982">
                  <c:v>16.5090428588415</c:v>
                </c:pt>
                <c:pt idx="983">
                  <c:v>16.524089599316</c:v>
                </c:pt>
                <c:pt idx="984">
                  <c:v>16.543992847319199</c:v>
                </c:pt>
                <c:pt idx="985">
                  <c:v>16.528825835926199</c:v>
                </c:pt>
                <c:pt idx="986">
                  <c:v>16.5493812229745</c:v>
                </c:pt>
                <c:pt idx="987">
                  <c:v>16.4757956103516</c:v>
                </c:pt>
                <c:pt idx="988">
                  <c:v>16.538428492780099</c:v>
                </c:pt>
                <c:pt idx="989">
                  <c:v>16.4819706278846</c:v>
                </c:pt>
                <c:pt idx="990">
                  <c:v>16.474359656292599</c:v>
                </c:pt>
                <c:pt idx="991">
                  <c:v>16.5803725779923</c:v>
                </c:pt>
                <c:pt idx="992">
                  <c:v>16.5367862403989</c:v>
                </c:pt>
                <c:pt idx="993">
                  <c:v>16.5721840524626</c:v>
                </c:pt>
                <c:pt idx="994">
                  <c:v>16.610368212160701</c:v>
                </c:pt>
                <c:pt idx="995">
                  <c:v>16.443692207660899</c:v>
                </c:pt>
                <c:pt idx="996">
                  <c:v>16.460720722835699</c:v>
                </c:pt>
                <c:pt idx="997">
                  <c:v>16.413885895310401</c:v>
                </c:pt>
                <c:pt idx="998">
                  <c:v>16.457609398905799</c:v>
                </c:pt>
                <c:pt idx="999">
                  <c:v>16.524485939708601</c:v>
                </c:pt>
                <c:pt idx="1000">
                  <c:v>16.529911035478101</c:v>
                </c:pt>
                <c:pt idx="1001">
                  <c:v>16.506923105221599</c:v>
                </c:pt>
                <c:pt idx="1002">
                  <c:v>16.525590530149501</c:v>
                </c:pt>
                <c:pt idx="1003">
                  <c:v>16.486650445551501</c:v>
                </c:pt>
                <c:pt idx="1004">
                  <c:v>16.523064253109499</c:v>
                </c:pt>
                <c:pt idx="1005">
                  <c:v>16.533153699462801</c:v>
                </c:pt>
                <c:pt idx="1006">
                  <c:v>16.5227802625684</c:v>
                </c:pt>
                <c:pt idx="1007">
                  <c:v>16.507894057674299</c:v>
                </c:pt>
                <c:pt idx="1008">
                  <c:v>16.477246251019601</c:v>
                </c:pt>
                <c:pt idx="1009">
                  <c:v>16.527751988913501</c:v>
                </c:pt>
                <c:pt idx="1010">
                  <c:v>16.504376992192899</c:v>
                </c:pt>
                <c:pt idx="1011">
                  <c:v>16.568181726393099</c:v>
                </c:pt>
                <c:pt idx="1012">
                  <c:v>16.5996717016696</c:v>
                </c:pt>
                <c:pt idx="1013">
                  <c:v>16.549398262937402</c:v>
                </c:pt>
                <c:pt idx="1014">
                  <c:v>16.6102695890497</c:v>
                </c:pt>
                <c:pt idx="1015">
                  <c:v>16.488353898514301</c:v>
                </c:pt>
                <c:pt idx="1016">
                  <c:v>16.458105844982899</c:v>
                </c:pt>
                <c:pt idx="1017">
                  <c:v>16.458188162985</c:v>
                </c:pt>
                <c:pt idx="1018">
                  <c:v>16.506824719836299</c:v>
                </c:pt>
                <c:pt idx="1019">
                  <c:v>16.495526023971799</c:v>
                </c:pt>
                <c:pt idx="1020">
                  <c:v>16.4695982738913</c:v>
                </c:pt>
                <c:pt idx="1021">
                  <c:v>16.5773608870186</c:v>
                </c:pt>
                <c:pt idx="1022">
                  <c:v>16.5789498298012</c:v>
                </c:pt>
                <c:pt idx="1023">
                  <c:v>16.703818960123201</c:v>
                </c:pt>
                <c:pt idx="1024">
                  <c:v>16.646818444701701</c:v>
                </c:pt>
                <c:pt idx="1025">
                  <c:v>16.6395482093296</c:v>
                </c:pt>
                <c:pt idx="1026">
                  <c:v>16.7069546783835</c:v>
                </c:pt>
                <c:pt idx="1027">
                  <c:v>16.741402022992901</c:v>
                </c:pt>
                <c:pt idx="1028">
                  <c:v>16.7074953487447</c:v>
                </c:pt>
                <c:pt idx="1029">
                  <c:v>16.695355299323701</c:v>
                </c:pt>
                <c:pt idx="1030">
                  <c:v>16.754301497936101</c:v>
                </c:pt>
                <c:pt idx="1031">
                  <c:v>16.765280608211398</c:v>
                </c:pt>
                <c:pt idx="1032">
                  <c:v>16.750998881739999</c:v>
                </c:pt>
                <c:pt idx="1033">
                  <c:v>16.734237283791298</c:v>
                </c:pt>
                <c:pt idx="1034">
                  <c:v>16.818616593655701</c:v>
                </c:pt>
                <c:pt idx="1035">
                  <c:v>16.8397788337371</c:v>
                </c:pt>
                <c:pt idx="1036">
                  <c:v>15.916609742685401</c:v>
                </c:pt>
                <c:pt idx="1037">
                  <c:v>16.000625313371401</c:v>
                </c:pt>
                <c:pt idx="1038">
                  <c:v>16.0530052363039</c:v>
                </c:pt>
                <c:pt idx="1039">
                  <c:v>16.137109481850199</c:v>
                </c:pt>
                <c:pt idx="1040">
                  <c:v>15.900675181161301</c:v>
                </c:pt>
                <c:pt idx="1041">
                  <c:v>16.453945950902799</c:v>
                </c:pt>
                <c:pt idx="1042">
                  <c:v>16.442654303838001</c:v>
                </c:pt>
                <c:pt idx="1043">
                  <c:v>16.480261424145802</c:v>
                </c:pt>
                <c:pt idx="1044">
                  <c:v>16.439235205230499</c:v>
                </c:pt>
                <c:pt idx="1045">
                  <c:v>16.462192795331202</c:v>
                </c:pt>
                <c:pt idx="1046">
                  <c:v>16.5674235599277</c:v>
                </c:pt>
                <c:pt idx="1047">
                  <c:v>16.638019826095999</c:v>
                </c:pt>
                <c:pt idx="1048">
                  <c:v>16.643315386590899</c:v>
                </c:pt>
                <c:pt idx="1049">
                  <c:v>16.636105254463999</c:v>
                </c:pt>
                <c:pt idx="1050">
                  <c:v>16.536672550964699</c:v>
                </c:pt>
                <c:pt idx="1051">
                  <c:v>16.628063612744398</c:v>
                </c:pt>
                <c:pt idx="1052">
                  <c:v>16.632713621271499</c:v>
                </c:pt>
                <c:pt idx="1053">
                  <c:v>16.694032803233899</c:v>
                </c:pt>
                <c:pt idx="1054">
                  <c:v>16.602102448181999</c:v>
                </c:pt>
                <c:pt idx="1055">
                  <c:v>16.5649620221775</c:v>
                </c:pt>
                <c:pt idx="1056">
                  <c:v>16.619494760776799</c:v>
                </c:pt>
                <c:pt idx="1057">
                  <c:v>16.612747947003101</c:v>
                </c:pt>
                <c:pt idx="1058">
                  <c:v>16.563738572321999</c:v>
                </c:pt>
                <c:pt idx="1059">
                  <c:v>16.549704621443201</c:v>
                </c:pt>
                <c:pt idx="1060">
                  <c:v>16.651747853816399</c:v>
                </c:pt>
                <c:pt idx="1061">
                  <c:v>16.452875261700299</c:v>
                </c:pt>
                <c:pt idx="1062">
                  <c:v>16.5100578374531</c:v>
                </c:pt>
                <c:pt idx="1063">
                  <c:v>16.506402675873801</c:v>
                </c:pt>
                <c:pt idx="1064">
                  <c:v>16.538857268728702</c:v>
                </c:pt>
                <c:pt idx="1065">
                  <c:v>16.5148301840084</c:v>
                </c:pt>
                <c:pt idx="1066">
                  <c:v>16.505120287752401</c:v>
                </c:pt>
                <c:pt idx="1067">
                  <c:v>16.5103648953672</c:v>
                </c:pt>
                <c:pt idx="1068">
                  <c:v>16.533719282008001</c:v>
                </c:pt>
                <c:pt idx="1069">
                  <c:v>16.540170261518099</c:v>
                </c:pt>
                <c:pt idx="1070">
                  <c:v>16.558612322486699</c:v>
                </c:pt>
                <c:pt idx="1071">
                  <c:v>16.5360950785387</c:v>
                </c:pt>
                <c:pt idx="1072">
                  <c:v>16.5158302091507</c:v>
                </c:pt>
                <c:pt idx="1073">
                  <c:v>16.577490132923302</c:v>
                </c:pt>
                <c:pt idx="1074">
                  <c:v>16.569443402870601</c:v>
                </c:pt>
                <c:pt idx="1075">
                  <c:v>16.538272854154801</c:v>
                </c:pt>
                <c:pt idx="1076">
                  <c:v>16.571731138279802</c:v>
                </c:pt>
                <c:pt idx="1077">
                  <c:v>16.576050249843401</c:v>
                </c:pt>
                <c:pt idx="1078">
                  <c:v>16.5556321676059</c:v>
                </c:pt>
                <c:pt idx="1079">
                  <c:v>16.5363999163214</c:v>
                </c:pt>
                <c:pt idx="1080">
                  <c:v>16.584366060503399</c:v>
                </c:pt>
                <c:pt idx="1081">
                  <c:v>16.592840031723998</c:v>
                </c:pt>
                <c:pt idx="1082">
                  <c:v>16.507297734658501</c:v>
                </c:pt>
                <c:pt idx="1083">
                  <c:v>16.5356524742148</c:v>
                </c:pt>
                <c:pt idx="1084">
                  <c:v>16.527624466335698</c:v>
                </c:pt>
                <c:pt idx="1085">
                  <c:v>16.578738465709801</c:v>
                </c:pt>
                <c:pt idx="1086">
                  <c:v>16.525631790085502</c:v>
                </c:pt>
                <c:pt idx="1087">
                  <c:v>16.5468337353159</c:v>
                </c:pt>
                <c:pt idx="1088">
                  <c:v>16.561392551936901</c:v>
                </c:pt>
                <c:pt idx="1089">
                  <c:v>16.553451146081301</c:v>
                </c:pt>
                <c:pt idx="1090">
                  <c:v>16.546197365530499</c:v>
                </c:pt>
                <c:pt idx="1091">
                  <c:v>16.558584796064501</c:v>
                </c:pt>
                <c:pt idx="1092">
                  <c:v>16.5835939776867</c:v>
                </c:pt>
                <c:pt idx="1093">
                  <c:v>16.598216345042601</c:v>
                </c:pt>
                <c:pt idx="1094">
                  <c:v>16.582108113016599</c:v>
                </c:pt>
                <c:pt idx="1095">
                  <c:v>16.5578325004664</c:v>
                </c:pt>
                <c:pt idx="1096">
                  <c:v>16.597320273075098</c:v>
                </c:pt>
                <c:pt idx="1097">
                  <c:v>16.575496462226099</c:v>
                </c:pt>
                <c:pt idx="1098">
                  <c:v>16.5866936302982</c:v>
                </c:pt>
                <c:pt idx="1099">
                  <c:v>16.565263432670601</c:v>
                </c:pt>
                <c:pt idx="1100">
                  <c:v>16.546099446947199</c:v>
                </c:pt>
                <c:pt idx="1101">
                  <c:v>16.574620049908301</c:v>
                </c:pt>
                <c:pt idx="1102">
                  <c:v>16.547519966905899</c:v>
                </c:pt>
                <c:pt idx="1103">
                  <c:v>16.6149097885327</c:v>
                </c:pt>
                <c:pt idx="1104">
                  <c:v>16.577768449345299</c:v>
                </c:pt>
                <c:pt idx="1105">
                  <c:v>16.552407455698901</c:v>
                </c:pt>
                <c:pt idx="1106">
                  <c:v>16.590618460524901</c:v>
                </c:pt>
                <c:pt idx="1107">
                  <c:v>16.5566836465281</c:v>
                </c:pt>
                <c:pt idx="1108">
                  <c:v>16.608967543018</c:v>
                </c:pt>
                <c:pt idx="1109">
                  <c:v>16.5726657783331</c:v>
                </c:pt>
                <c:pt idx="1110">
                  <c:v>16.557989691697699</c:v>
                </c:pt>
                <c:pt idx="1111">
                  <c:v>16.550517009377</c:v>
                </c:pt>
                <c:pt idx="1112">
                  <c:v>16.597028539248399</c:v>
                </c:pt>
                <c:pt idx="1113">
                  <c:v>16.648895243425699</c:v>
                </c:pt>
                <c:pt idx="1114">
                  <c:v>16.604076722696099</c:v>
                </c:pt>
                <c:pt idx="1115">
                  <c:v>16.550193012231102</c:v>
                </c:pt>
                <c:pt idx="1116">
                  <c:v>16.647283178157199</c:v>
                </c:pt>
                <c:pt idx="1117">
                  <c:v>16.5192041324221</c:v>
                </c:pt>
                <c:pt idx="1118">
                  <c:v>16.494969729907801</c:v>
                </c:pt>
                <c:pt idx="1119">
                  <c:v>16.602480639445002</c:v>
                </c:pt>
                <c:pt idx="1120">
                  <c:v>16.5681390072853</c:v>
                </c:pt>
                <c:pt idx="1121">
                  <c:v>16.5336674592218</c:v>
                </c:pt>
                <c:pt idx="1122">
                  <c:v>16.554817697965099</c:v>
                </c:pt>
                <c:pt idx="1123">
                  <c:v>16.555927150906701</c:v>
                </c:pt>
                <c:pt idx="1124">
                  <c:v>16.5609584772121</c:v>
                </c:pt>
                <c:pt idx="1125">
                  <c:v>16.526387958555699</c:v>
                </c:pt>
                <c:pt idx="1126">
                  <c:v>16.6098094966117</c:v>
                </c:pt>
                <c:pt idx="1127">
                  <c:v>16.563215989161101</c:v>
                </c:pt>
                <c:pt idx="1128">
                  <c:v>16.597196197499599</c:v>
                </c:pt>
                <c:pt idx="1129">
                  <c:v>16.575853432601299</c:v>
                </c:pt>
                <c:pt idx="1130">
                  <c:v>16.575363729906901</c:v>
                </c:pt>
                <c:pt idx="1131">
                  <c:v>16.5956738852726</c:v>
                </c:pt>
                <c:pt idx="1132">
                  <c:v>16.613760013124399</c:v>
                </c:pt>
                <c:pt idx="1133">
                  <c:v>16.587438615333401</c:v>
                </c:pt>
                <c:pt idx="1134">
                  <c:v>16.545177530268401</c:v>
                </c:pt>
                <c:pt idx="1135">
                  <c:v>16.5517105866404</c:v>
                </c:pt>
                <c:pt idx="1136">
                  <c:v>16.575700365214999</c:v>
                </c:pt>
                <c:pt idx="1137">
                  <c:v>16.592825151685101</c:v>
                </c:pt>
                <c:pt idx="1138">
                  <c:v>16.595971672585399</c:v>
                </c:pt>
                <c:pt idx="1139">
                  <c:v>16.571846746116002</c:v>
                </c:pt>
                <c:pt idx="1140">
                  <c:v>16.617412203158398</c:v>
                </c:pt>
                <c:pt idx="1141">
                  <c:v>16.6096615719098</c:v>
                </c:pt>
                <c:pt idx="1142">
                  <c:v>16.585973172985899</c:v>
                </c:pt>
                <c:pt idx="1143">
                  <c:v>16.562112800548999</c:v>
                </c:pt>
                <c:pt idx="1144">
                  <c:v>16.574638726447802</c:v>
                </c:pt>
                <c:pt idx="1145">
                  <c:v>16.571923984239501</c:v>
                </c:pt>
                <c:pt idx="1146">
                  <c:v>16.593759938841298</c:v>
                </c:pt>
                <c:pt idx="1147">
                  <c:v>16.5910226353711</c:v>
                </c:pt>
                <c:pt idx="1148">
                  <c:v>16.606599520035701</c:v>
                </c:pt>
                <c:pt idx="1149">
                  <c:v>16.590573273874899</c:v>
                </c:pt>
                <c:pt idx="1150">
                  <c:v>16.609670060423301</c:v>
                </c:pt>
                <c:pt idx="1151">
                  <c:v>16.634181128217801</c:v>
                </c:pt>
                <c:pt idx="1152">
                  <c:v>16.553822915729999</c:v>
                </c:pt>
                <c:pt idx="1153">
                  <c:v>16.543195683996501</c:v>
                </c:pt>
                <c:pt idx="1154">
                  <c:v>16.534077346952198</c:v>
                </c:pt>
                <c:pt idx="1155">
                  <c:v>16.553602130183499</c:v>
                </c:pt>
                <c:pt idx="1156">
                  <c:v>16.586915390742099</c:v>
                </c:pt>
                <c:pt idx="1157">
                  <c:v>16.565776625293299</c:v>
                </c:pt>
                <c:pt idx="1158">
                  <c:v>16.593041404947702</c:v>
                </c:pt>
                <c:pt idx="1159">
                  <c:v>16.537210404585402</c:v>
                </c:pt>
                <c:pt idx="1160">
                  <c:v>16.569338117946199</c:v>
                </c:pt>
                <c:pt idx="1161">
                  <c:v>16.600573280705699</c:v>
                </c:pt>
                <c:pt idx="1162">
                  <c:v>16.6135889285807</c:v>
                </c:pt>
                <c:pt idx="1163">
                  <c:v>16.593845537173401</c:v>
                </c:pt>
                <c:pt idx="1164">
                  <c:v>16.634721666237802</c:v>
                </c:pt>
                <c:pt idx="1165">
                  <c:v>16.573791395917201</c:v>
                </c:pt>
                <c:pt idx="1166">
                  <c:v>16.5869710533232</c:v>
                </c:pt>
                <c:pt idx="1167">
                  <c:v>16.5799740749306</c:v>
                </c:pt>
                <c:pt idx="1168">
                  <c:v>16.605720169260699</c:v>
                </c:pt>
                <c:pt idx="1169">
                  <c:v>16.634633418744301</c:v>
                </c:pt>
                <c:pt idx="1170">
                  <c:v>16.6336067680555</c:v>
                </c:pt>
                <c:pt idx="1171">
                  <c:v>16.622325469722401</c:v>
                </c:pt>
                <c:pt idx="1172">
                  <c:v>16.595475046553901</c:v>
                </c:pt>
                <c:pt idx="1173">
                  <c:v>16.590371563085998</c:v>
                </c:pt>
                <c:pt idx="1174">
                  <c:v>16.583366831444899</c:v>
                </c:pt>
                <c:pt idx="1175">
                  <c:v>16.623452902503502</c:v>
                </c:pt>
                <c:pt idx="1176">
                  <c:v>16.622194571197301</c:v>
                </c:pt>
                <c:pt idx="1177">
                  <c:v>16.619219034074</c:v>
                </c:pt>
                <c:pt idx="1178">
                  <c:v>16.618950825106801</c:v>
                </c:pt>
                <c:pt idx="1179">
                  <c:v>16.637135983298101</c:v>
                </c:pt>
                <c:pt idx="1180">
                  <c:v>16.637038921662601</c:v>
                </c:pt>
                <c:pt idx="1181">
                  <c:v>16.635699565859699</c:v>
                </c:pt>
                <c:pt idx="1182">
                  <c:v>16.625740036159002</c:v>
                </c:pt>
                <c:pt idx="1183">
                  <c:v>16.643430367199201</c:v>
                </c:pt>
                <c:pt idx="1184">
                  <c:v>16.611304673109402</c:v>
                </c:pt>
                <c:pt idx="1185">
                  <c:v>16.630484598476102</c:v>
                </c:pt>
                <c:pt idx="1186">
                  <c:v>16.674693971481101</c:v>
                </c:pt>
                <c:pt idx="1187">
                  <c:v>16.517002405201801</c:v>
                </c:pt>
                <c:pt idx="1188">
                  <c:v>16.545491759895199</c:v>
                </c:pt>
                <c:pt idx="1189">
                  <c:v>16.532968100709802</c:v>
                </c:pt>
                <c:pt idx="1190">
                  <c:v>16.555510373258301</c:v>
                </c:pt>
                <c:pt idx="1191">
                  <c:v>16.5700016897406</c:v>
                </c:pt>
                <c:pt idx="1192">
                  <c:v>16.550246445169101</c:v>
                </c:pt>
                <c:pt idx="1193">
                  <c:v>16.5663504846843</c:v>
                </c:pt>
                <c:pt idx="1194">
                  <c:v>16.5460282212237</c:v>
                </c:pt>
                <c:pt idx="1195">
                  <c:v>16.533099989268599</c:v>
                </c:pt>
                <c:pt idx="1196">
                  <c:v>16.619185960234699</c:v>
                </c:pt>
                <c:pt idx="1197">
                  <c:v>16.575124767400599</c:v>
                </c:pt>
                <c:pt idx="1198">
                  <c:v>16.5857896500892</c:v>
                </c:pt>
                <c:pt idx="1199">
                  <c:v>16.606903051158302</c:v>
                </c:pt>
                <c:pt idx="1200">
                  <c:v>16.6050884456548</c:v>
                </c:pt>
                <c:pt idx="1201">
                  <c:v>16.555860340512499</c:v>
                </c:pt>
                <c:pt idx="1202">
                  <c:v>16.532285940770599</c:v>
                </c:pt>
                <c:pt idx="1203">
                  <c:v>16.530910582654599</c:v>
                </c:pt>
                <c:pt idx="1204">
                  <c:v>16.539786986462001</c:v>
                </c:pt>
                <c:pt idx="1205">
                  <c:v>16.524179269343598</c:v>
                </c:pt>
                <c:pt idx="1206">
                  <c:v>16.586388313691799</c:v>
                </c:pt>
                <c:pt idx="1207">
                  <c:v>16.545188934657801</c:v>
                </c:pt>
                <c:pt idx="1208">
                  <c:v>16.561485853495999</c:v>
                </c:pt>
                <c:pt idx="1209">
                  <c:v>16.590355108146898</c:v>
                </c:pt>
                <c:pt idx="1210">
                  <c:v>16.608890123945699</c:v>
                </c:pt>
                <c:pt idx="1211">
                  <c:v>16.564747350628799</c:v>
                </c:pt>
                <c:pt idx="1212">
                  <c:v>16.629139683386999</c:v>
                </c:pt>
                <c:pt idx="1213">
                  <c:v>16.5900769356304</c:v>
                </c:pt>
                <c:pt idx="1214">
                  <c:v>16.593019226328298</c:v>
                </c:pt>
                <c:pt idx="1215">
                  <c:v>16.599461707415799</c:v>
                </c:pt>
                <c:pt idx="1216">
                  <c:v>16.640586387374299</c:v>
                </c:pt>
                <c:pt idx="1217">
                  <c:v>16.6050646634286</c:v>
                </c:pt>
                <c:pt idx="1218">
                  <c:v>16.6119656297512</c:v>
                </c:pt>
                <c:pt idx="1219">
                  <c:v>16.6240978320191</c:v>
                </c:pt>
                <c:pt idx="1220">
                  <c:v>16.6201909129279</c:v>
                </c:pt>
                <c:pt idx="1221">
                  <c:v>16.618329259018001</c:v>
                </c:pt>
                <c:pt idx="1222">
                  <c:v>16.577524554399002</c:v>
                </c:pt>
                <c:pt idx="1223">
                  <c:v>16.5525939462824</c:v>
                </c:pt>
                <c:pt idx="1224">
                  <c:v>16.531066714609398</c:v>
                </c:pt>
                <c:pt idx="1225">
                  <c:v>16.522260143186902</c:v>
                </c:pt>
                <c:pt idx="1226">
                  <c:v>16.591969260838301</c:v>
                </c:pt>
                <c:pt idx="1227">
                  <c:v>16.5697019501558</c:v>
                </c:pt>
                <c:pt idx="1228">
                  <c:v>16.578909200858899</c:v>
                </c:pt>
                <c:pt idx="1229">
                  <c:v>16.606692394955498</c:v>
                </c:pt>
                <c:pt idx="1230">
                  <c:v>16.584467196232499</c:v>
                </c:pt>
                <c:pt idx="1231">
                  <c:v>16.5720918714539</c:v>
                </c:pt>
                <c:pt idx="1232">
                  <c:v>16.606102562525098</c:v>
                </c:pt>
                <c:pt idx="1233">
                  <c:v>16.588242953504299</c:v>
                </c:pt>
                <c:pt idx="1234">
                  <c:v>16.591369244955398</c:v>
                </c:pt>
                <c:pt idx="1235">
                  <c:v>16.586551773532499</c:v>
                </c:pt>
                <c:pt idx="1236">
                  <c:v>16.5851923541159</c:v>
                </c:pt>
                <c:pt idx="1237">
                  <c:v>16.5267287169608</c:v>
                </c:pt>
                <c:pt idx="1238">
                  <c:v>16.605808767691901</c:v>
                </c:pt>
                <c:pt idx="1239">
                  <c:v>16.637698083368001</c:v>
                </c:pt>
                <c:pt idx="1240">
                  <c:v>16.612741871726801</c:v>
                </c:pt>
                <c:pt idx="1241">
                  <c:v>16.620282965706</c:v>
                </c:pt>
                <c:pt idx="1242">
                  <c:v>16.618721607303801</c:v>
                </c:pt>
                <c:pt idx="1243">
                  <c:v>16.549677904046298</c:v>
                </c:pt>
                <c:pt idx="1244">
                  <c:v>16.5437446035682</c:v>
                </c:pt>
                <c:pt idx="1245">
                  <c:v>16.606796715779101</c:v>
                </c:pt>
                <c:pt idx="1246">
                  <c:v>16.590147784706801</c:v>
                </c:pt>
                <c:pt idx="1247">
                  <c:v>16.575769220971399</c:v>
                </c:pt>
                <c:pt idx="1248">
                  <c:v>16.6531788173324</c:v>
                </c:pt>
                <c:pt idx="1249">
                  <c:v>16.596525202591899</c:v>
                </c:pt>
                <c:pt idx="1250">
                  <c:v>16.639084461901</c:v>
                </c:pt>
                <c:pt idx="1251">
                  <c:v>16.632947953719501</c:v>
                </c:pt>
                <c:pt idx="1252">
                  <c:v>16.654650829102401</c:v>
                </c:pt>
                <c:pt idx="1253">
                  <c:v>16.611954347458099</c:v>
                </c:pt>
                <c:pt idx="1254">
                  <c:v>16.6260697201764</c:v>
                </c:pt>
                <c:pt idx="1255">
                  <c:v>16.6104061399401</c:v>
                </c:pt>
                <c:pt idx="1256">
                  <c:v>16.6771356513235</c:v>
                </c:pt>
                <c:pt idx="1257">
                  <c:v>16.578064460419501</c:v>
                </c:pt>
                <c:pt idx="1258">
                  <c:v>16.5518652483482</c:v>
                </c:pt>
                <c:pt idx="1259">
                  <c:v>16.506729351054499</c:v>
                </c:pt>
                <c:pt idx="1260">
                  <c:v>16.511760700338499</c:v>
                </c:pt>
                <c:pt idx="1261">
                  <c:v>16.582384287242199</c:v>
                </c:pt>
                <c:pt idx="1262">
                  <c:v>16.579779602237799</c:v>
                </c:pt>
                <c:pt idx="1263">
                  <c:v>16.5688081557483</c:v>
                </c:pt>
                <c:pt idx="1264">
                  <c:v>16.6201576297705</c:v>
                </c:pt>
                <c:pt idx="1265">
                  <c:v>16.606585631273798</c:v>
                </c:pt>
                <c:pt idx="1266">
                  <c:v>16.599917092524102</c:v>
                </c:pt>
                <c:pt idx="1267">
                  <c:v>16.617435008874502</c:v>
                </c:pt>
                <c:pt idx="1268">
                  <c:v>16.577300985333501</c:v>
                </c:pt>
                <c:pt idx="1269">
                  <c:v>16.599356411777599</c:v>
                </c:pt>
                <c:pt idx="1270">
                  <c:v>16.588887651178101</c:v>
                </c:pt>
                <c:pt idx="1271">
                  <c:v>16.5619686560565</c:v>
                </c:pt>
                <c:pt idx="1272">
                  <c:v>16.586199302769199</c:v>
                </c:pt>
                <c:pt idx="1273">
                  <c:v>16.6256470642717</c:v>
                </c:pt>
                <c:pt idx="1274">
                  <c:v>16.626310145014202</c:v>
                </c:pt>
                <c:pt idx="1275">
                  <c:v>16.625415902150799</c:v>
                </c:pt>
                <c:pt idx="1276">
                  <c:v>16.612117995487999</c:v>
                </c:pt>
                <c:pt idx="1277">
                  <c:v>16.588016539821002</c:v>
                </c:pt>
                <c:pt idx="1278">
                  <c:v>16.570365544152502</c:v>
                </c:pt>
                <c:pt idx="1279">
                  <c:v>16.6070586251337</c:v>
                </c:pt>
                <c:pt idx="1280">
                  <c:v>16.576654538914699</c:v>
                </c:pt>
                <c:pt idx="1281">
                  <c:v>16.620827386490301</c:v>
                </c:pt>
                <c:pt idx="1282">
                  <c:v>16.576768531055201</c:v>
                </c:pt>
                <c:pt idx="1283">
                  <c:v>16.626554480182101</c:v>
                </c:pt>
                <c:pt idx="1284">
                  <c:v>16.629436219144299</c:v>
                </c:pt>
                <c:pt idx="1285">
                  <c:v>16.595364909276999</c:v>
                </c:pt>
                <c:pt idx="1286">
                  <c:v>16.619835252418198</c:v>
                </c:pt>
                <c:pt idx="1287">
                  <c:v>16.662273179145402</c:v>
                </c:pt>
                <c:pt idx="1288">
                  <c:v>16.653186679077201</c:v>
                </c:pt>
                <c:pt idx="1289">
                  <c:v>16.604432010939799</c:v>
                </c:pt>
                <c:pt idx="1290">
                  <c:v>16.6171224561648</c:v>
                </c:pt>
                <c:pt idx="1291">
                  <c:v>16.678075803891399</c:v>
                </c:pt>
                <c:pt idx="1292">
                  <c:v>16.56034716265</c:v>
                </c:pt>
                <c:pt idx="1293">
                  <c:v>16.563905005527701</c:v>
                </c:pt>
                <c:pt idx="1294">
                  <c:v>16.5842419048208</c:v>
                </c:pt>
                <c:pt idx="1295">
                  <c:v>16.557070778183899</c:v>
                </c:pt>
                <c:pt idx="1296">
                  <c:v>16.598306358234101</c:v>
                </c:pt>
                <c:pt idx="1297">
                  <c:v>16.574518518259399</c:v>
                </c:pt>
                <c:pt idx="1298">
                  <c:v>16.637779738658001</c:v>
                </c:pt>
                <c:pt idx="1299">
                  <c:v>16.618460179357999</c:v>
                </c:pt>
                <c:pt idx="1300">
                  <c:v>16.619888922644598</c:v>
                </c:pt>
                <c:pt idx="1301">
                  <c:v>16.606548338919101</c:v>
                </c:pt>
                <c:pt idx="1302">
                  <c:v>16.618948050220599</c:v>
                </c:pt>
                <c:pt idx="1303">
                  <c:v>16.588790169480198</c:v>
                </c:pt>
                <c:pt idx="1304">
                  <c:v>16.627022982323499</c:v>
                </c:pt>
                <c:pt idx="1305">
                  <c:v>16.591853170754099</c:v>
                </c:pt>
                <c:pt idx="1306">
                  <c:v>16.693630572544301</c:v>
                </c:pt>
                <c:pt idx="1307">
                  <c:v>16.585971488742899</c:v>
                </c:pt>
                <c:pt idx="1308">
                  <c:v>16.592064406546601</c:v>
                </c:pt>
                <c:pt idx="1309">
                  <c:v>16.613279660179099</c:v>
                </c:pt>
                <c:pt idx="1310">
                  <c:v>16.541040844663101</c:v>
                </c:pt>
                <c:pt idx="1311">
                  <c:v>16.644601161546799</c:v>
                </c:pt>
                <c:pt idx="1312">
                  <c:v>16.660993456542101</c:v>
                </c:pt>
                <c:pt idx="1313">
                  <c:v>16.564891670665698</c:v>
                </c:pt>
                <c:pt idx="1314">
                  <c:v>16.549414569919001</c:v>
                </c:pt>
                <c:pt idx="1315">
                  <c:v>16.580746424423101</c:v>
                </c:pt>
                <c:pt idx="1316">
                  <c:v>16.603541506802699</c:v>
                </c:pt>
                <c:pt idx="1317">
                  <c:v>16.5690621695476</c:v>
                </c:pt>
                <c:pt idx="1318">
                  <c:v>16.595419592282202</c:v>
                </c:pt>
                <c:pt idx="1319">
                  <c:v>16.5723382410591</c:v>
                </c:pt>
                <c:pt idx="1320">
                  <c:v>16.591345060763601</c:v>
                </c:pt>
                <c:pt idx="1321">
                  <c:v>16.591262268708601</c:v>
                </c:pt>
                <c:pt idx="1322">
                  <c:v>16.617245378171699</c:v>
                </c:pt>
                <c:pt idx="1323">
                  <c:v>16.586752817868799</c:v>
                </c:pt>
                <c:pt idx="1324">
                  <c:v>16.602173564426799</c:v>
                </c:pt>
                <c:pt idx="1325">
                  <c:v>16.604180023548601</c:v>
                </c:pt>
                <c:pt idx="1326">
                  <c:v>16.595431993439199</c:v>
                </c:pt>
                <c:pt idx="1327">
                  <c:v>16.634255949777199</c:v>
                </c:pt>
                <c:pt idx="1328">
                  <c:v>16.5782079843021</c:v>
                </c:pt>
                <c:pt idx="1329">
                  <c:v>16.599278389080201</c:v>
                </c:pt>
                <c:pt idx="1330">
                  <c:v>16.5919212276672</c:v>
                </c:pt>
                <c:pt idx="1331">
                  <c:v>16.610354638443901</c:v>
                </c:pt>
                <c:pt idx="1332">
                  <c:v>16.597856844175698</c:v>
                </c:pt>
                <c:pt idx="1333">
                  <c:v>16.610519006912501</c:v>
                </c:pt>
                <c:pt idx="1334">
                  <c:v>16.596805962744401</c:v>
                </c:pt>
                <c:pt idx="1335">
                  <c:v>16.624487101573401</c:v>
                </c:pt>
                <c:pt idx="1336">
                  <c:v>16.623973230126602</c:v>
                </c:pt>
                <c:pt idx="1337">
                  <c:v>16.6626370797376</c:v>
                </c:pt>
                <c:pt idx="1338">
                  <c:v>16.648394744878502</c:v>
                </c:pt>
                <c:pt idx="1339">
                  <c:v>16.612305351403499</c:v>
                </c:pt>
                <c:pt idx="1340">
                  <c:v>16.6772837266493</c:v>
                </c:pt>
                <c:pt idx="1341">
                  <c:v>16.620852409193301</c:v>
                </c:pt>
                <c:pt idx="1342">
                  <c:v>16.6113898353297</c:v>
                </c:pt>
                <c:pt idx="1343">
                  <c:v>16.6191337619255</c:v>
                </c:pt>
                <c:pt idx="1344">
                  <c:v>16.642886294732101</c:v>
                </c:pt>
                <c:pt idx="1345">
                  <c:v>16.6294953985389</c:v>
                </c:pt>
                <c:pt idx="1346">
                  <c:v>16.651811674386199</c:v>
                </c:pt>
                <c:pt idx="1347">
                  <c:v>16.631033401030599</c:v>
                </c:pt>
                <c:pt idx="1348">
                  <c:v>16.608870392902102</c:v>
                </c:pt>
                <c:pt idx="1349">
                  <c:v>16.613666065736901</c:v>
                </c:pt>
                <c:pt idx="1350">
                  <c:v>16.594068342030798</c:v>
                </c:pt>
                <c:pt idx="1351">
                  <c:v>16.606649795239999</c:v>
                </c:pt>
                <c:pt idx="1352">
                  <c:v>16.594573176320001</c:v>
                </c:pt>
                <c:pt idx="1353">
                  <c:v>16.6406396326554</c:v>
                </c:pt>
                <c:pt idx="1354">
                  <c:v>16.6477767228597</c:v>
                </c:pt>
                <c:pt idx="1355">
                  <c:v>16.626672542619399</c:v>
                </c:pt>
                <c:pt idx="1356">
                  <c:v>16.598260637729499</c:v>
                </c:pt>
                <c:pt idx="1357">
                  <c:v>16.626373877732</c:v>
                </c:pt>
                <c:pt idx="1358">
                  <c:v>16.633946942032701</c:v>
                </c:pt>
                <c:pt idx="1359">
                  <c:v>16.6507672214696</c:v>
                </c:pt>
                <c:pt idx="1360">
                  <c:v>16.622651537741401</c:v>
                </c:pt>
                <c:pt idx="1361">
                  <c:v>16.6172964829784</c:v>
                </c:pt>
                <c:pt idx="1362">
                  <c:v>16.6446732673251</c:v>
                </c:pt>
                <c:pt idx="1363">
                  <c:v>16.6176682645353</c:v>
                </c:pt>
                <c:pt idx="1364">
                  <c:v>16.600188267185899</c:v>
                </c:pt>
                <c:pt idx="1365">
                  <c:v>16.646799876524799</c:v>
                </c:pt>
                <c:pt idx="1366">
                  <c:v>16.6588555476112</c:v>
                </c:pt>
                <c:pt idx="1367">
                  <c:v>16.617434806216501</c:v>
                </c:pt>
                <c:pt idx="1368">
                  <c:v>16.6071565416072</c:v>
                </c:pt>
                <c:pt idx="1369">
                  <c:v>16.6453174880014</c:v>
                </c:pt>
                <c:pt idx="1370">
                  <c:v>16.6362855383768</c:v>
                </c:pt>
                <c:pt idx="1371">
                  <c:v>16.655960429062699</c:v>
                </c:pt>
                <c:pt idx="1372">
                  <c:v>16.628855750627402</c:v>
                </c:pt>
                <c:pt idx="1373">
                  <c:v>16.640095706501299</c:v>
                </c:pt>
                <c:pt idx="1374">
                  <c:v>16.607688040843399</c:v>
                </c:pt>
                <c:pt idx="1375">
                  <c:v>16.642773021166001</c:v>
                </c:pt>
                <c:pt idx="1376">
                  <c:v>16.657269811440401</c:v>
                </c:pt>
                <c:pt idx="1377">
                  <c:v>16.663182288376301</c:v>
                </c:pt>
                <c:pt idx="1378">
                  <c:v>16.647137138181101</c:v>
                </c:pt>
                <c:pt idx="1379">
                  <c:v>16.692648056426201</c:v>
                </c:pt>
                <c:pt idx="1380">
                  <c:v>16.6809624386356</c:v>
                </c:pt>
                <c:pt idx="1381">
                  <c:v>16.686146571519899</c:v>
                </c:pt>
                <c:pt idx="1382">
                  <c:v>16.667276362875601</c:v>
                </c:pt>
                <c:pt idx="1383">
                  <c:v>16.590526792325701</c:v>
                </c:pt>
                <c:pt idx="1384">
                  <c:v>16.623635180666199</c:v>
                </c:pt>
                <c:pt idx="1385">
                  <c:v>16.615762077824499</c:v>
                </c:pt>
                <c:pt idx="1386">
                  <c:v>16.6082106478631</c:v>
                </c:pt>
                <c:pt idx="1387">
                  <c:v>16.644024282419299</c:v>
                </c:pt>
                <c:pt idx="1388">
                  <c:v>16.642412612541499</c:v>
                </c:pt>
                <c:pt idx="1389">
                  <c:v>16.635286026505799</c:v>
                </c:pt>
                <c:pt idx="1390">
                  <c:v>16.637951996125501</c:v>
                </c:pt>
                <c:pt idx="1391">
                  <c:v>16.6184010309942</c:v>
                </c:pt>
                <c:pt idx="1392">
                  <c:v>16.644829294006701</c:v>
                </c:pt>
                <c:pt idx="1393">
                  <c:v>16.6104960011711</c:v>
                </c:pt>
                <c:pt idx="1394">
                  <c:v>16.655385217851201</c:v>
                </c:pt>
                <c:pt idx="1395">
                  <c:v>16.620150449071001</c:v>
                </c:pt>
                <c:pt idx="1396">
                  <c:v>16.6384404481066</c:v>
                </c:pt>
                <c:pt idx="1397">
                  <c:v>16.626151885186101</c:v>
                </c:pt>
                <c:pt idx="1398">
                  <c:v>16.648557545099401</c:v>
                </c:pt>
                <c:pt idx="1399">
                  <c:v>16.624587186253802</c:v>
                </c:pt>
                <c:pt idx="1400">
                  <c:v>16.620566949310302</c:v>
                </c:pt>
                <c:pt idx="1401">
                  <c:v>16.663501058525998</c:v>
                </c:pt>
                <c:pt idx="1402">
                  <c:v>16.6360628842876</c:v>
                </c:pt>
                <c:pt idx="1403">
                  <c:v>16.590819251077601</c:v>
                </c:pt>
                <c:pt idx="1404">
                  <c:v>16.618335883953499</c:v>
                </c:pt>
                <c:pt idx="1405">
                  <c:v>16.643191372416901</c:v>
                </c:pt>
                <c:pt idx="1406">
                  <c:v>16.657783280097501</c:v>
                </c:pt>
                <c:pt idx="1407">
                  <c:v>16.6303263683903</c:v>
                </c:pt>
                <c:pt idx="1408">
                  <c:v>16.6379064135334</c:v>
                </c:pt>
                <c:pt idx="1409">
                  <c:v>16.608536271963899</c:v>
                </c:pt>
                <c:pt idx="1410">
                  <c:v>16.6406090542478</c:v>
                </c:pt>
                <c:pt idx="1411">
                  <c:v>16.687079782992399</c:v>
                </c:pt>
                <c:pt idx="1412">
                  <c:v>16.689565888608001</c:v>
                </c:pt>
                <c:pt idx="1413">
                  <c:v>16.6835442457783</c:v>
                </c:pt>
                <c:pt idx="1414">
                  <c:v>16.6447877257208</c:v>
                </c:pt>
                <c:pt idx="1415">
                  <c:v>16.6543794275678</c:v>
                </c:pt>
                <c:pt idx="1416">
                  <c:v>16.681980984222498</c:v>
                </c:pt>
                <c:pt idx="1417">
                  <c:v>16.7068506292565</c:v>
                </c:pt>
                <c:pt idx="1418">
                  <c:v>16.645970519810199</c:v>
                </c:pt>
                <c:pt idx="1419">
                  <c:v>16.6194485653422</c:v>
                </c:pt>
                <c:pt idx="1420">
                  <c:v>16.614976119827698</c:v>
                </c:pt>
                <c:pt idx="1421">
                  <c:v>16.619006663496499</c:v>
                </c:pt>
                <c:pt idx="1422">
                  <c:v>16.6572406217389</c:v>
                </c:pt>
                <c:pt idx="1423">
                  <c:v>16.612926445766099</c:v>
                </c:pt>
                <c:pt idx="1424">
                  <c:v>16.688821148641999</c:v>
                </c:pt>
                <c:pt idx="1425">
                  <c:v>16.670965960028401</c:v>
                </c:pt>
                <c:pt idx="1426">
                  <c:v>16.635639508672998</c:v>
                </c:pt>
                <c:pt idx="1427">
                  <c:v>16.646880439144201</c:v>
                </c:pt>
                <c:pt idx="1428">
                  <c:v>16.671073067242101</c:v>
                </c:pt>
                <c:pt idx="1429">
                  <c:v>16.6054222794045</c:v>
                </c:pt>
                <c:pt idx="1430">
                  <c:v>16.671532846757199</c:v>
                </c:pt>
                <c:pt idx="1431">
                  <c:v>16.6142950586224</c:v>
                </c:pt>
                <c:pt idx="1432">
                  <c:v>16.6922414830657</c:v>
                </c:pt>
                <c:pt idx="1433">
                  <c:v>16.7197196675226</c:v>
                </c:pt>
                <c:pt idx="1434">
                  <c:v>16.662882003581402</c:v>
                </c:pt>
                <c:pt idx="1435">
                  <c:v>16.640573349175199</c:v>
                </c:pt>
                <c:pt idx="1436">
                  <c:v>16.635344772003499</c:v>
                </c:pt>
                <c:pt idx="1437">
                  <c:v>16.693937860752499</c:v>
                </c:pt>
                <c:pt idx="1438">
                  <c:v>16.710642330731702</c:v>
                </c:pt>
                <c:pt idx="1439">
                  <c:v>16.5856916349091</c:v>
                </c:pt>
                <c:pt idx="1440">
                  <c:v>16.616172708420599</c:v>
                </c:pt>
                <c:pt idx="1441">
                  <c:v>16.544361200859601</c:v>
                </c:pt>
                <c:pt idx="1442">
                  <c:v>16.587542215371599</c:v>
                </c:pt>
                <c:pt idx="1443">
                  <c:v>16.6427091687119</c:v>
                </c:pt>
                <c:pt idx="1444">
                  <c:v>16.607105159453699</c:v>
                </c:pt>
                <c:pt idx="1445">
                  <c:v>16.6716155743234</c:v>
                </c:pt>
                <c:pt idx="1446">
                  <c:v>16.6617369401662</c:v>
                </c:pt>
                <c:pt idx="1447">
                  <c:v>16.6537865574848</c:v>
                </c:pt>
                <c:pt idx="1448">
                  <c:v>16.642412590169801</c:v>
                </c:pt>
                <c:pt idx="1449">
                  <c:v>16.591222846809401</c:v>
                </c:pt>
                <c:pt idx="1450">
                  <c:v>16.631401407734401</c:v>
                </c:pt>
                <c:pt idx="1451">
                  <c:v>16.628325559965202</c:v>
                </c:pt>
                <c:pt idx="1452">
                  <c:v>16.634205640670199</c:v>
                </c:pt>
                <c:pt idx="1453">
                  <c:v>16.626754095153899</c:v>
                </c:pt>
                <c:pt idx="1454">
                  <c:v>16.663731062344201</c:v>
                </c:pt>
                <c:pt idx="1455">
                  <c:v>16.670320924144701</c:v>
                </c:pt>
                <c:pt idx="1456">
                  <c:v>16.667089056897701</c:v>
                </c:pt>
                <c:pt idx="1457">
                  <c:v>16.6324261748263</c:v>
                </c:pt>
                <c:pt idx="1458">
                  <c:v>16.643349669191501</c:v>
                </c:pt>
                <c:pt idx="1459">
                  <c:v>16.630842025631299</c:v>
                </c:pt>
                <c:pt idx="1460">
                  <c:v>16.612430950401802</c:v>
                </c:pt>
                <c:pt idx="1461">
                  <c:v>16.634896729450698</c:v>
                </c:pt>
                <c:pt idx="1462">
                  <c:v>16.6258408128014</c:v>
                </c:pt>
                <c:pt idx="1463">
                  <c:v>16.640478805240601</c:v>
                </c:pt>
                <c:pt idx="1464">
                  <c:v>16.632334520742599</c:v>
                </c:pt>
                <c:pt idx="1465">
                  <c:v>16.664843565987201</c:v>
                </c:pt>
                <c:pt idx="1466">
                  <c:v>16.6396371796917</c:v>
                </c:pt>
                <c:pt idx="1467">
                  <c:v>16.6753125838414</c:v>
                </c:pt>
                <c:pt idx="1468">
                  <c:v>16.695429754911999</c:v>
                </c:pt>
                <c:pt idx="1469">
                  <c:v>16.649968845883802</c:v>
                </c:pt>
                <c:pt idx="1470">
                  <c:v>16.622774322056301</c:v>
                </c:pt>
                <c:pt idx="1471">
                  <c:v>16.6891502320798</c:v>
                </c:pt>
                <c:pt idx="1472">
                  <c:v>16.660287184797401</c:v>
                </c:pt>
                <c:pt idx="1473">
                  <c:v>16.670263102356799</c:v>
                </c:pt>
                <c:pt idx="1474">
                  <c:v>13.870417118488399</c:v>
                </c:pt>
                <c:pt idx="1475">
                  <c:v>13.6527046714557</c:v>
                </c:pt>
                <c:pt idx="1476">
                  <c:v>13.8811201566407</c:v>
                </c:pt>
                <c:pt idx="1477">
                  <c:v>13.773398802706</c:v>
                </c:pt>
                <c:pt idx="1478">
                  <c:v>13.909118927184799</c:v>
                </c:pt>
                <c:pt idx="1479">
                  <c:v>13.778394992055199</c:v>
                </c:pt>
                <c:pt idx="1480">
                  <c:v>12.3403455388498</c:v>
                </c:pt>
                <c:pt idx="1481">
                  <c:v>12.334365346461</c:v>
                </c:pt>
                <c:pt idx="1482">
                  <c:v>12.2573101198986</c:v>
                </c:pt>
                <c:pt idx="1483">
                  <c:v>12.324224130129201</c:v>
                </c:pt>
                <c:pt idx="1484">
                  <c:v>15.764060302394901</c:v>
                </c:pt>
                <c:pt idx="1485">
                  <c:v>15.943663792802701</c:v>
                </c:pt>
                <c:pt idx="1486">
                  <c:v>15.958294797993499</c:v>
                </c:pt>
                <c:pt idx="1487">
                  <c:v>16.018871286613599</c:v>
                </c:pt>
                <c:pt idx="1488">
                  <c:v>16.013523423618501</c:v>
                </c:pt>
                <c:pt idx="1489">
                  <c:v>15.977013882547199</c:v>
                </c:pt>
                <c:pt idx="1490">
                  <c:v>16.009929933369701</c:v>
                </c:pt>
                <c:pt idx="1491">
                  <c:v>16.012940267358001</c:v>
                </c:pt>
                <c:pt idx="1492">
                  <c:v>16.0267041117595</c:v>
                </c:pt>
                <c:pt idx="1493">
                  <c:v>15.8624260453823</c:v>
                </c:pt>
                <c:pt idx="1494">
                  <c:v>15.9769217812426</c:v>
                </c:pt>
                <c:pt idx="1495">
                  <c:v>15.9433066644013</c:v>
                </c:pt>
                <c:pt idx="1496">
                  <c:v>15.9509541255137</c:v>
                </c:pt>
                <c:pt idx="1497">
                  <c:v>15.980442638840501</c:v>
                </c:pt>
                <c:pt idx="1498">
                  <c:v>15.981207911731801</c:v>
                </c:pt>
                <c:pt idx="1499">
                  <c:v>16.065946264625801</c:v>
                </c:pt>
                <c:pt idx="1500">
                  <c:v>16.0554732320957</c:v>
                </c:pt>
                <c:pt idx="1501">
                  <c:v>15.941152660095501</c:v>
                </c:pt>
                <c:pt idx="1502">
                  <c:v>15.890704227852799</c:v>
                </c:pt>
                <c:pt idx="1503">
                  <c:v>15.952380550494601</c:v>
                </c:pt>
                <c:pt idx="1504">
                  <c:v>16.039845520301601</c:v>
                </c:pt>
                <c:pt idx="1505">
                  <c:v>15.9972658385547</c:v>
                </c:pt>
                <c:pt idx="1506">
                  <c:v>16.0218024857808</c:v>
                </c:pt>
                <c:pt idx="1507">
                  <c:v>16.0292343951511</c:v>
                </c:pt>
                <c:pt idx="1508">
                  <c:v>15.896351548726701</c:v>
                </c:pt>
                <c:pt idx="1509">
                  <c:v>15.914189351619999</c:v>
                </c:pt>
                <c:pt idx="1510">
                  <c:v>15.9498098637553</c:v>
                </c:pt>
                <c:pt idx="1511">
                  <c:v>15.9765210951709</c:v>
                </c:pt>
                <c:pt idx="1512">
                  <c:v>16.061670042329499</c:v>
                </c:pt>
                <c:pt idx="1513">
                  <c:v>16.069903837654302</c:v>
                </c:pt>
                <c:pt idx="1514">
                  <c:v>15.961441028561801</c:v>
                </c:pt>
                <c:pt idx="1515">
                  <c:v>16.018501253973</c:v>
                </c:pt>
                <c:pt idx="1516">
                  <c:v>16.646449192854199</c:v>
                </c:pt>
                <c:pt idx="1517">
                  <c:v>16.638513538245299</c:v>
                </c:pt>
                <c:pt idx="1518">
                  <c:v>16.648105641851501</c:v>
                </c:pt>
                <c:pt idx="1519">
                  <c:v>16.582245367299301</c:v>
                </c:pt>
                <c:pt idx="1520">
                  <c:v>16.625489817986999</c:v>
                </c:pt>
                <c:pt idx="1521">
                  <c:v>16.623335616612099</c:v>
                </c:pt>
                <c:pt idx="1522">
                  <c:v>16.6809728866528</c:v>
                </c:pt>
                <c:pt idx="1523">
                  <c:v>16.671601085597501</c:v>
                </c:pt>
                <c:pt idx="1524">
                  <c:v>16.665301742151701</c:v>
                </c:pt>
                <c:pt idx="1525">
                  <c:v>16.660519712676699</c:v>
                </c:pt>
                <c:pt idx="1526">
                  <c:v>16.616896541409801</c:v>
                </c:pt>
                <c:pt idx="1527">
                  <c:v>16.636019288174801</c:v>
                </c:pt>
                <c:pt idx="1528">
                  <c:v>16.6375442149875</c:v>
                </c:pt>
                <c:pt idx="1529">
                  <c:v>16.6192665426614</c:v>
                </c:pt>
                <c:pt idx="1530">
                  <c:v>16.692099804111798</c:v>
                </c:pt>
                <c:pt idx="1531">
                  <c:v>16.6461198708725</c:v>
                </c:pt>
                <c:pt idx="1532">
                  <c:v>16.678849975225301</c:v>
                </c:pt>
                <c:pt idx="1533">
                  <c:v>16.633068789242898</c:v>
                </c:pt>
                <c:pt idx="1534">
                  <c:v>16.6509165448185</c:v>
                </c:pt>
                <c:pt idx="1535">
                  <c:v>16.6848853748529</c:v>
                </c:pt>
                <c:pt idx="1536">
                  <c:v>16.681740612618299</c:v>
                </c:pt>
                <c:pt idx="1537">
                  <c:v>16.6229258756089</c:v>
                </c:pt>
                <c:pt idx="1538">
                  <c:v>16.589533143676601</c:v>
                </c:pt>
                <c:pt idx="1539">
                  <c:v>16.6367552788094</c:v>
                </c:pt>
                <c:pt idx="1540">
                  <c:v>16.601953348563502</c:v>
                </c:pt>
                <c:pt idx="1541">
                  <c:v>16.647790947571799</c:v>
                </c:pt>
                <c:pt idx="1542">
                  <c:v>16.599283814144201</c:v>
                </c:pt>
                <c:pt idx="1543">
                  <c:v>16.671203794736002</c:v>
                </c:pt>
                <c:pt idx="1544">
                  <c:v>16.684295448530602</c:v>
                </c:pt>
                <c:pt idx="1545">
                  <c:v>16.645652272315701</c:v>
                </c:pt>
                <c:pt idx="1546">
                  <c:v>16.6333008798929</c:v>
                </c:pt>
                <c:pt idx="1547">
                  <c:v>16.6698601235315</c:v>
                </c:pt>
                <c:pt idx="1548">
                  <c:v>16.672316816556901</c:v>
                </c:pt>
                <c:pt idx="1549">
                  <c:v>16.644717802685101</c:v>
                </c:pt>
                <c:pt idx="1550">
                  <c:v>16.632037591603702</c:v>
                </c:pt>
                <c:pt idx="1551">
                  <c:v>16.698222995320901</c:v>
                </c:pt>
                <c:pt idx="1552">
                  <c:v>16.644470552646698</c:v>
                </c:pt>
                <c:pt idx="1553">
                  <c:v>16.658557091928401</c:v>
                </c:pt>
                <c:pt idx="1554">
                  <c:v>16.6740442483466</c:v>
                </c:pt>
                <c:pt idx="1555">
                  <c:v>16.6192609776495</c:v>
                </c:pt>
                <c:pt idx="1556">
                  <c:v>16.708249569058001</c:v>
                </c:pt>
                <c:pt idx="1557">
                  <c:v>16.712699567691399</c:v>
                </c:pt>
                <c:pt idx="1558">
                  <c:v>16.671961513151299</c:v>
                </c:pt>
                <c:pt idx="1559">
                  <c:v>16.6452813647665</c:v>
                </c:pt>
                <c:pt idx="1560">
                  <c:v>16.619201215395101</c:v>
                </c:pt>
                <c:pt idx="1561">
                  <c:v>16.664506298997601</c:v>
                </c:pt>
                <c:pt idx="1562">
                  <c:v>16.696672265294598</c:v>
                </c:pt>
                <c:pt idx="1563">
                  <c:v>16.683143577662499</c:v>
                </c:pt>
                <c:pt idx="1564">
                  <c:v>16.683926083574999</c:v>
                </c:pt>
                <c:pt idx="1565">
                  <c:v>16.632925764541501</c:v>
                </c:pt>
                <c:pt idx="1566">
                  <c:v>16.6096404293177</c:v>
                </c:pt>
                <c:pt idx="1567">
                  <c:v>16.651482468231698</c:v>
                </c:pt>
                <c:pt idx="1568">
                  <c:v>16.672522641352899</c:v>
                </c:pt>
                <c:pt idx="1569">
                  <c:v>16.659986184937601</c:v>
                </c:pt>
                <c:pt idx="1570">
                  <c:v>16.629984306465101</c:v>
                </c:pt>
                <c:pt idx="1571">
                  <c:v>16.6485903006642</c:v>
                </c:pt>
                <c:pt idx="1572">
                  <c:v>16.661944147445901</c:v>
                </c:pt>
                <c:pt idx="1573">
                  <c:v>16.660972917114901</c:v>
                </c:pt>
                <c:pt idx="1574">
                  <c:v>16.6346858641901</c:v>
                </c:pt>
                <c:pt idx="1575">
                  <c:v>16.641766419283002</c:v>
                </c:pt>
                <c:pt idx="1576">
                  <c:v>16.654177511844001</c:v>
                </c:pt>
                <c:pt idx="1577">
                  <c:v>16.6504966555128</c:v>
                </c:pt>
                <c:pt idx="1578">
                  <c:v>16.664097033545801</c:v>
                </c:pt>
                <c:pt idx="1579">
                  <c:v>16.669110929302501</c:v>
                </c:pt>
                <c:pt idx="1580">
                  <c:v>16.662860315360501</c:v>
                </c:pt>
                <c:pt idx="1581">
                  <c:v>16.682833674481898</c:v>
                </c:pt>
                <c:pt idx="1582">
                  <c:v>16.6435203210421</c:v>
                </c:pt>
                <c:pt idx="1583">
                  <c:v>16.666654612403299</c:v>
                </c:pt>
                <c:pt idx="1584">
                  <c:v>16.664700425874599</c:v>
                </c:pt>
                <c:pt idx="1585">
                  <c:v>16.654744957414401</c:v>
                </c:pt>
                <c:pt idx="1586">
                  <c:v>16.6740175356957</c:v>
                </c:pt>
                <c:pt idx="1587">
                  <c:v>16.6686193154334</c:v>
                </c:pt>
                <c:pt idx="1588">
                  <c:v>16.644215176297099</c:v>
                </c:pt>
                <c:pt idx="1589">
                  <c:v>16.677562065415199</c:v>
                </c:pt>
                <c:pt idx="1590">
                  <c:v>16.676312396109601</c:v>
                </c:pt>
                <c:pt idx="1591">
                  <c:v>16.646011535635399</c:v>
                </c:pt>
                <c:pt idx="1592">
                  <c:v>16.694889896958699</c:v>
                </c:pt>
                <c:pt idx="1593">
                  <c:v>16.627731555808602</c:v>
                </c:pt>
                <c:pt idx="1594">
                  <c:v>16.651567485147702</c:v>
                </c:pt>
                <c:pt idx="1595">
                  <c:v>16.665839415288399</c:v>
                </c:pt>
                <c:pt idx="1596">
                  <c:v>16.718942113066699</c:v>
                </c:pt>
                <c:pt idx="1597">
                  <c:v>16.648988046390301</c:v>
                </c:pt>
                <c:pt idx="1598">
                  <c:v>16.707464285943001</c:v>
                </c:pt>
                <c:pt idx="1599">
                  <c:v>16.728705192955101</c:v>
                </c:pt>
                <c:pt idx="1600">
                  <c:v>16.645085398280202</c:v>
                </c:pt>
                <c:pt idx="1601">
                  <c:v>16.654239828293701</c:v>
                </c:pt>
                <c:pt idx="1602">
                  <c:v>16.666584001829399</c:v>
                </c:pt>
                <c:pt idx="1603">
                  <c:v>16.6609816691684</c:v>
                </c:pt>
                <c:pt idx="1604">
                  <c:v>16.651641822249399</c:v>
                </c:pt>
                <c:pt idx="1605">
                  <c:v>16.622575391698899</c:v>
                </c:pt>
                <c:pt idx="1606">
                  <c:v>16.7047056650268</c:v>
                </c:pt>
                <c:pt idx="1607">
                  <c:v>16.663758938437802</c:v>
                </c:pt>
                <c:pt idx="1608">
                  <c:v>16.691798480142701</c:v>
                </c:pt>
                <c:pt idx="1609">
                  <c:v>16.6631197342649</c:v>
                </c:pt>
                <c:pt idx="1610">
                  <c:v>16.652861191823799</c:v>
                </c:pt>
                <c:pt idx="1611">
                  <c:v>16.712046721358899</c:v>
                </c:pt>
                <c:pt idx="1612">
                  <c:v>16.671153048394999</c:v>
                </c:pt>
                <c:pt idx="1613">
                  <c:v>16.676813064863499</c:v>
                </c:pt>
                <c:pt idx="1614">
                  <c:v>16.723749067800298</c:v>
                </c:pt>
                <c:pt idx="1615">
                  <c:v>16.6915558168171</c:v>
                </c:pt>
                <c:pt idx="1616">
                  <c:v>16.693387118486299</c:v>
                </c:pt>
                <c:pt idx="1617">
                  <c:v>16.6957835327011</c:v>
                </c:pt>
                <c:pt idx="1618">
                  <c:v>16.633139870720001</c:v>
                </c:pt>
                <c:pt idx="1619">
                  <c:v>16.6879369519725</c:v>
                </c:pt>
                <c:pt idx="1620">
                  <c:v>16.722152280049801</c:v>
                </c:pt>
                <c:pt idx="1621">
                  <c:v>16.652085711361899</c:v>
                </c:pt>
                <c:pt idx="1622">
                  <c:v>16.660483585367501</c:v>
                </c:pt>
                <c:pt idx="1623">
                  <c:v>16.683320483974398</c:v>
                </c:pt>
                <c:pt idx="1624">
                  <c:v>16.640731377212202</c:v>
                </c:pt>
                <c:pt idx="1625">
                  <c:v>16.619265214411602</c:v>
                </c:pt>
                <c:pt idx="1626">
                  <c:v>16.6234876452694</c:v>
                </c:pt>
                <c:pt idx="1627">
                  <c:v>16.687020226802101</c:v>
                </c:pt>
                <c:pt idx="1628">
                  <c:v>16.749620435600999</c:v>
                </c:pt>
                <c:pt idx="1629">
                  <c:v>16.667396134742599</c:v>
                </c:pt>
                <c:pt idx="1630">
                  <c:v>16.6803142165971</c:v>
                </c:pt>
                <c:pt idx="1631">
                  <c:v>16.6814496729572</c:v>
                </c:pt>
                <c:pt idx="1632">
                  <c:v>16.699822132584799</c:v>
                </c:pt>
                <c:pt idx="1633">
                  <c:v>16.676411118168701</c:v>
                </c:pt>
                <c:pt idx="1634">
                  <c:v>16.698589441832102</c:v>
                </c:pt>
                <c:pt idx="1635">
                  <c:v>16.6947866178403</c:v>
                </c:pt>
                <c:pt idx="1636">
                  <c:v>16.677612671713401</c:v>
                </c:pt>
                <c:pt idx="1637">
                  <c:v>16.6444462840164</c:v>
                </c:pt>
                <c:pt idx="1638">
                  <c:v>16.7099720238995</c:v>
                </c:pt>
                <c:pt idx="1639">
                  <c:v>16.6791473728073</c:v>
                </c:pt>
                <c:pt idx="1640">
                  <c:v>16.717687403432699</c:v>
                </c:pt>
                <c:pt idx="1641">
                  <c:v>16.714196107337202</c:v>
                </c:pt>
                <c:pt idx="1642">
                  <c:v>16.662924035213798</c:v>
                </c:pt>
                <c:pt idx="1643">
                  <c:v>16.672404549683499</c:v>
                </c:pt>
                <c:pt idx="1644">
                  <c:v>16.672469066062401</c:v>
                </c:pt>
                <c:pt idx="1645">
                  <c:v>16.665843605655301</c:v>
                </c:pt>
                <c:pt idx="1646">
                  <c:v>16.712289074504099</c:v>
                </c:pt>
                <c:pt idx="1647">
                  <c:v>16.741320317812601</c:v>
                </c:pt>
                <c:pt idx="1648">
                  <c:v>16.6962094344996</c:v>
                </c:pt>
                <c:pt idx="1649">
                  <c:v>16.642681885709599</c:v>
                </c:pt>
                <c:pt idx="1650">
                  <c:v>16.636852579082898</c:v>
                </c:pt>
                <c:pt idx="1651">
                  <c:v>16.619435151204399</c:v>
                </c:pt>
                <c:pt idx="1652">
                  <c:v>16.648992595992699</c:v>
                </c:pt>
                <c:pt idx="1653">
                  <c:v>16.646783516908901</c:v>
                </c:pt>
                <c:pt idx="1654">
                  <c:v>16.612599231137999</c:v>
                </c:pt>
                <c:pt idx="1655">
                  <c:v>16.653851174656001</c:v>
                </c:pt>
                <c:pt idx="1656">
                  <c:v>16.698970687959999</c:v>
                </c:pt>
                <c:pt idx="1657">
                  <c:v>16.6788420295286</c:v>
                </c:pt>
                <c:pt idx="1658">
                  <c:v>16.700345512786299</c:v>
                </c:pt>
                <c:pt idx="1659">
                  <c:v>16.6708239767013</c:v>
                </c:pt>
                <c:pt idx="1660">
                  <c:v>16.684059314540001</c:v>
                </c:pt>
                <c:pt idx="1661">
                  <c:v>16.700359901522599</c:v>
                </c:pt>
                <c:pt idx="1662">
                  <c:v>16.670511297471901</c:v>
                </c:pt>
                <c:pt idx="1663">
                  <c:v>16.7193388648944</c:v>
                </c:pt>
                <c:pt idx="1664">
                  <c:v>16.703997932427001</c:v>
                </c:pt>
                <c:pt idx="1665">
                  <c:v>16.7075180260282</c:v>
                </c:pt>
                <c:pt idx="1666">
                  <c:v>16.681533902185802</c:v>
                </c:pt>
                <c:pt idx="1667">
                  <c:v>16.6506238639133</c:v>
                </c:pt>
                <c:pt idx="1668">
                  <c:v>16.721330209046599</c:v>
                </c:pt>
                <c:pt idx="1669">
                  <c:v>16.681231900533199</c:v>
                </c:pt>
                <c:pt idx="1670">
                  <c:v>16.664832449249101</c:v>
                </c:pt>
                <c:pt idx="1671">
                  <c:v>16.7109000697812</c:v>
                </c:pt>
                <c:pt idx="1672">
                  <c:v>16.7093763348268</c:v>
                </c:pt>
                <c:pt idx="1673">
                  <c:v>16.6518272138388</c:v>
                </c:pt>
                <c:pt idx="1674">
                  <c:v>16.719359950744501</c:v>
                </c:pt>
                <c:pt idx="1675">
                  <c:v>16.695023436912901</c:v>
                </c:pt>
                <c:pt idx="1676">
                  <c:v>16.697398790977399</c:v>
                </c:pt>
                <c:pt idx="1677">
                  <c:v>16.6920504727889</c:v>
                </c:pt>
                <c:pt idx="1678">
                  <c:v>16.6820715895246</c:v>
                </c:pt>
                <c:pt idx="1679">
                  <c:v>16.639835218778501</c:v>
                </c:pt>
                <c:pt idx="1680">
                  <c:v>16.621351661727999</c:v>
                </c:pt>
                <c:pt idx="1681">
                  <c:v>16.717727852774399</c:v>
                </c:pt>
                <c:pt idx="1682">
                  <c:v>16.711649862734099</c:v>
                </c:pt>
                <c:pt idx="1683">
                  <c:v>16.700643007471001</c:v>
                </c:pt>
                <c:pt idx="1684">
                  <c:v>16.6946301403913</c:v>
                </c:pt>
                <c:pt idx="1685">
                  <c:v>16.691401596630801</c:v>
                </c:pt>
                <c:pt idx="1686">
                  <c:v>16.6701873014506</c:v>
                </c:pt>
                <c:pt idx="1687">
                  <c:v>16.6783353813309</c:v>
                </c:pt>
                <c:pt idx="1688">
                  <c:v>16.661923188414701</c:v>
                </c:pt>
                <c:pt idx="1689">
                  <c:v>16.640003882361601</c:v>
                </c:pt>
                <c:pt idx="1690">
                  <c:v>16.665215913325699</c:v>
                </c:pt>
                <c:pt idx="1691">
                  <c:v>16.658383381473399</c:v>
                </c:pt>
                <c:pt idx="1692">
                  <c:v>16.669281833119701</c:v>
                </c:pt>
                <c:pt idx="1693">
                  <c:v>16.693180950358698</c:v>
                </c:pt>
                <c:pt idx="1694">
                  <c:v>16.697682421439101</c:v>
                </c:pt>
                <c:pt idx="1695">
                  <c:v>16.655376587334001</c:v>
                </c:pt>
                <c:pt idx="1696">
                  <c:v>16.68443330201</c:v>
                </c:pt>
                <c:pt idx="1697">
                  <c:v>16.705618069149299</c:v>
                </c:pt>
                <c:pt idx="1698">
                  <c:v>16.689985044876099</c:v>
                </c:pt>
                <c:pt idx="1699">
                  <c:v>16.710678751996401</c:v>
                </c:pt>
                <c:pt idx="1700">
                  <c:v>16.688669970725201</c:v>
                </c:pt>
                <c:pt idx="1701">
                  <c:v>16.699071485402399</c:v>
                </c:pt>
                <c:pt idx="1702">
                  <c:v>16.680844039334598</c:v>
                </c:pt>
                <c:pt idx="1703">
                  <c:v>16.681175784319802</c:v>
                </c:pt>
                <c:pt idx="1704">
                  <c:v>16.700626106442101</c:v>
                </c:pt>
                <c:pt idx="1705">
                  <c:v>16.677677275538699</c:v>
                </c:pt>
                <c:pt idx="1706">
                  <c:v>16.723539338446901</c:v>
                </c:pt>
                <c:pt idx="1707">
                  <c:v>16.711019898749498</c:v>
                </c:pt>
                <c:pt idx="1708">
                  <c:v>16.708077652033801</c:v>
                </c:pt>
                <c:pt idx="1709">
                  <c:v>16.686457454979301</c:v>
                </c:pt>
                <c:pt idx="1710">
                  <c:v>16.713935819102701</c:v>
                </c:pt>
                <c:pt idx="1711">
                  <c:v>16.699356496622801</c:v>
                </c:pt>
                <c:pt idx="1712">
                  <c:v>16.697115830508</c:v>
                </c:pt>
                <c:pt idx="1713">
                  <c:v>16.707873405277599</c:v>
                </c:pt>
                <c:pt idx="1714">
                  <c:v>16.705138025981899</c:v>
                </c:pt>
                <c:pt idx="1715">
                  <c:v>16.692873017585899</c:v>
                </c:pt>
                <c:pt idx="1716">
                  <c:v>16.659129200419098</c:v>
                </c:pt>
                <c:pt idx="1717">
                  <c:v>16.698077203057899</c:v>
                </c:pt>
                <c:pt idx="1718">
                  <c:v>16.738189129845399</c:v>
                </c:pt>
                <c:pt idx="1719">
                  <c:v>16.703526379573201</c:v>
                </c:pt>
                <c:pt idx="1720">
                  <c:v>16.722504579589899</c:v>
                </c:pt>
                <c:pt idx="1721">
                  <c:v>16.7219382847742</c:v>
                </c:pt>
                <c:pt idx="1722">
                  <c:v>16.710806777087502</c:v>
                </c:pt>
                <c:pt idx="1723">
                  <c:v>16.708039106230601</c:v>
                </c:pt>
                <c:pt idx="1724">
                  <c:v>16.702936521179399</c:v>
                </c:pt>
                <c:pt idx="1725">
                  <c:v>16.7264926109981</c:v>
                </c:pt>
                <c:pt idx="1726">
                  <c:v>16.715594303978701</c:v>
                </c:pt>
                <c:pt idx="1727">
                  <c:v>16.705672836154001</c:v>
                </c:pt>
                <c:pt idx="1728">
                  <c:v>16.694345908612799</c:v>
                </c:pt>
                <c:pt idx="1729">
                  <c:v>16.7296256023056</c:v>
                </c:pt>
                <c:pt idx="1730">
                  <c:v>16.682218015999901</c:v>
                </c:pt>
                <c:pt idx="1731">
                  <c:v>16.738824064702701</c:v>
                </c:pt>
                <c:pt idx="1732">
                  <c:v>16.715648541682398</c:v>
                </c:pt>
                <c:pt idx="1733">
                  <c:v>16.7171956436367</c:v>
                </c:pt>
                <c:pt idx="1734">
                  <c:v>16.723289246987601</c:v>
                </c:pt>
                <c:pt idx="1735">
                  <c:v>16.716328850295302</c:v>
                </c:pt>
                <c:pt idx="1736">
                  <c:v>16.7331615813554</c:v>
                </c:pt>
                <c:pt idx="1737">
                  <c:v>16.696449889086502</c:v>
                </c:pt>
                <c:pt idx="1738">
                  <c:v>16.7187533928319</c:v>
                </c:pt>
                <c:pt idx="1739">
                  <c:v>16.743099231341201</c:v>
                </c:pt>
                <c:pt idx="1740">
                  <c:v>16.742105073921898</c:v>
                </c:pt>
                <c:pt idx="1741">
                  <c:v>16.034876978885698</c:v>
                </c:pt>
                <c:pt idx="1742">
                  <c:v>16.020668779255899</c:v>
                </c:pt>
                <c:pt idx="1743">
                  <c:v>16.012553159157601</c:v>
                </c:pt>
                <c:pt idx="1744">
                  <c:v>15.9355180134447</c:v>
                </c:pt>
                <c:pt idx="1745">
                  <c:v>16.007366666906101</c:v>
                </c:pt>
                <c:pt idx="1746">
                  <c:v>15.9583141954227</c:v>
                </c:pt>
                <c:pt idx="1747">
                  <c:v>16.0376462052878</c:v>
                </c:pt>
                <c:pt idx="1748">
                  <c:v>16.173962965649999</c:v>
                </c:pt>
                <c:pt idx="1749">
                  <c:v>16.131737866061901</c:v>
                </c:pt>
                <c:pt idx="1750">
                  <c:v>16.120735855126402</c:v>
                </c:pt>
                <c:pt idx="1751">
                  <c:v>16.128411475827601</c:v>
                </c:pt>
                <c:pt idx="1752">
                  <c:v>16.1190024012861</c:v>
                </c:pt>
                <c:pt idx="1753">
                  <c:v>16.189062416786498</c:v>
                </c:pt>
                <c:pt idx="1754">
                  <c:v>16.205171278761799</c:v>
                </c:pt>
                <c:pt idx="1755">
                  <c:v>16.2398968469818</c:v>
                </c:pt>
                <c:pt idx="1756">
                  <c:v>16.288230479991601</c:v>
                </c:pt>
                <c:pt idx="1757">
                  <c:v>16.315043186921798</c:v>
                </c:pt>
                <c:pt idx="1758">
                  <c:v>16.346103582818301</c:v>
                </c:pt>
                <c:pt idx="1759">
                  <c:v>16.317888521772499</c:v>
                </c:pt>
                <c:pt idx="1760">
                  <c:v>16.247583738487101</c:v>
                </c:pt>
                <c:pt idx="1761">
                  <c:v>16.2893457294794</c:v>
                </c:pt>
                <c:pt idx="1762">
                  <c:v>16.260560390063802</c:v>
                </c:pt>
                <c:pt idx="1763">
                  <c:v>16.291003926371499</c:v>
                </c:pt>
                <c:pt idx="1764">
                  <c:v>16.310451865883898</c:v>
                </c:pt>
                <c:pt idx="1765">
                  <c:v>16.3173283694106</c:v>
                </c:pt>
                <c:pt idx="1766">
                  <c:v>16.336548967589501</c:v>
                </c:pt>
                <c:pt idx="1767">
                  <c:v>16.313186683718602</c:v>
                </c:pt>
                <c:pt idx="1768">
                  <c:v>16.3128625952608</c:v>
                </c:pt>
                <c:pt idx="1769">
                  <c:v>16.2678032351964</c:v>
                </c:pt>
                <c:pt idx="1770">
                  <c:v>16.3288337277998</c:v>
                </c:pt>
                <c:pt idx="1771">
                  <c:v>16.324496477518</c:v>
                </c:pt>
                <c:pt idx="1772">
                  <c:v>16.376938022882101</c:v>
                </c:pt>
                <c:pt idx="1773">
                  <c:v>16.345058035683799</c:v>
                </c:pt>
                <c:pt idx="1774">
                  <c:v>16.321203717923702</c:v>
                </c:pt>
                <c:pt idx="1775">
                  <c:v>16.299518009419401</c:v>
                </c:pt>
                <c:pt idx="1776">
                  <c:v>16.3440322830761</c:v>
                </c:pt>
                <c:pt idx="1777">
                  <c:v>16.261169465148701</c:v>
                </c:pt>
                <c:pt idx="1778">
                  <c:v>16.3652758523979</c:v>
                </c:pt>
                <c:pt idx="1779">
                  <c:v>16.370123315423299</c:v>
                </c:pt>
                <c:pt idx="1780">
                  <c:v>16.339741976825799</c:v>
                </c:pt>
                <c:pt idx="1781">
                  <c:v>16.408508943601301</c:v>
                </c:pt>
                <c:pt idx="1782">
                  <c:v>16.365762997093</c:v>
                </c:pt>
                <c:pt idx="1783">
                  <c:v>16.323163822172301</c:v>
                </c:pt>
                <c:pt idx="1784">
                  <c:v>16.4041807083211</c:v>
                </c:pt>
                <c:pt idx="1785">
                  <c:v>16.382970536246699</c:v>
                </c:pt>
                <c:pt idx="1786">
                  <c:v>16.405587564411899</c:v>
                </c:pt>
                <c:pt idx="1787">
                  <c:v>16.3327571599315</c:v>
                </c:pt>
                <c:pt idx="1788">
                  <c:v>16.366978177168399</c:v>
                </c:pt>
                <c:pt idx="1789">
                  <c:v>16.413105542494002</c:v>
                </c:pt>
                <c:pt idx="1790">
                  <c:v>16.224824642000598</c:v>
                </c:pt>
                <c:pt idx="1791">
                  <c:v>16.3059411159728</c:v>
                </c:pt>
                <c:pt idx="1792">
                  <c:v>16.290288970566198</c:v>
                </c:pt>
                <c:pt idx="1793">
                  <c:v>16.348128398168299</c:v>
                </c:pt>
                <c:pt idx="1794">
                  <c:v>16.3343360465731</c:v>
                </c:pt>
                <c:pt idx="1795">
                  <c:v>16.347613333507201</c:v>
                </c:pt>
                <c:pt idx="1796">
                  <c:v>16.263375721100999</c:v>
                </c:pt>
                <c:pt idx="1797">
                  <c:v>16.276871822851</c:v>
                </c:pt>
                <c:pt idx="1798">
                  <c:v>16.279775062904498</c:v>
                </c:pt>
                <c:pt idx="1799">
                  <c:v>16.3138193966569</c:v>
                </c:pt>
                <c:pt idx="1800">
                  <c:v>16.371747399463899</c:v>
                </c:pt>
                <c:pt idx="1801">
                  <c:v>16.333694564584199</c:v>
                </c:pt>
                <c:pt idx="1802">
                  <c:v>16.362162161995698</c:v>
                </c:pt>
                <c:pt idx="1803">
                  <c:v>16.332559393569898</c:v>
                </c:pt>
                <c:pt idx="1804">
                  <c:v>16.312315773607601</c:v>
                </c:pt>
                <c:pt idx="1805">
                  <c:v>16.296331353166501</c:v>
                </c:pt>
                <c:pt idx="1806">
                  <c:v>16.330026897808398</c:v>
                </c:pt>
                <c:pt idx="1807">
                  <c:v>16.369128523998999</c:v>
                </c:pt>
                <c:pt idx="1808">
                  <c:v>16.3996113678682</c:v>
                </c:pt>
                <c:pt idx="1809">
                  <c:v>16.294568654384701</c:v>
                </c:pt>
                <c:pt idx="1810">
                  <c:v>16.299355585912899</c:v>
                </c:pt>
                <c:pt idx="1811">
                  <c:v>16.349264545324601</c:v>
                </c:pt>
                <c:pt idx="1812">
                  <c:v>16.4080474648154</c:v>
                </c:pt>
                <c:pt idx="1813">
                  <c:v>16.3786020853994</c:v>
                </c:pt>
                <c:pt idx="1814">
                  <c:v>16.39822945105</c:v>
                </c:pt>
                <c:pt idx="1815">
                  <c:v>16.364709270292401</c:v>
                </c:pt>
                <c:pt idx="1816">
                  <c:v>16.394672912594402</c:v>
                </c:pt>
                <c:pt idx="1817">
                  <c:v>16.419072484042299</c:v>
                </c:pt>
                <c:pt idx="1818">
                  <c:v>16.226165337335399</c:v>
                </c:pt>
                <c:pt idx="1819">
                  <c:v>16.301084362080601</c:v>
                </c:pt>
                <c:pt idx="1820">
                  <c:v>16.345366659873601</c:v>
                </c:pt>
                <c:pt idx="1821">
                  <c:v>16.352259594470901</c:v>
                </c:pt>
                <c:pt idx="1822">
                  <c:v>16.323028380253401</c:v>
                </c:pt>
                <c:pt idx="1823">
                  <c:v>16.333707846605002</c:v>
                </c:pt>
                <c:pt idx="1824">
                  <c:v>16.231315465335399</c:v>
                </c:pt>
                <c:pt idx="1825">
                  <c:v>16.315492245202801</c:v>
                </c:pt>
                <c:pt idx="1826">
                  <c:v>16.367667919389199</c:v>
                </c:pt>
                <c:pt idx="1827">
                  <c:v>16.3715002457803</c:v>
                </c:pt>
                <c:pt idx="1828">
                  <c:v>16.334885212567499</c:v>
                </c:pt>
                <c:pt idx="1829">
                  <c:v>16.334958827571</c:v>
                </c:pt>
                <c:pt idx="1830">
                  <c:v>16.332482307802501</c:v>
                </c:pt>
                <c:pt idx="1831">
                  <c:v>16.3035728971808</c:v>
                </c:pt>
                <c:pt idx="1832">
                  <c:v>16.3225713423545</c:v>
                </c:pt>
                <c:pt idx="1833">
                  <c:v>16.398946964015099</c:v>
                </c:pt>
                <c:pt idx="1834">
                  <c:v>16.444815615747199</c:v>
                </c:pt>
                <c:pt idx="1835">
                  <c:v>16.391190000259101</c:v>
                </c:pt>
                <c:pt idx="1836">
                  <c:v>16.384575558651601</c:v>
                </c:pt>
                <c:pt idx="1837">
                  <c:v>16.381385851738202</c:v>
                </c:pt>
                <c:pt idx="1838">
                  <c:v>16.397840739429899</c:v>
                </c:pt>
                <c:pt idx="1839">
                  <c:v>16.2230561586363</c:v>
                </c:pt>
                <c:pt idx="1840">
                  <c:v>16.362656278685598</c:v>
                </c:pt>
                <c:pt idx="1841">
                  <c:v>16.320256625611002</c:v>
                </c:pt>
                <c:pt idx="1842">
                  <c:v>16.373218706697799</c:v>
                </c:pt>
                <c:pt idx="1843">
                  <c:v>16.3297177630898</c:v>
                </c:pt>
                <c:pt idx="1844">
                  <c:v>16.345227540323101</c:v>
                </c:pt>
                <c:pt idx="1845">
                  <c:v>16.336333949935302</c:v>
                </c:pt>
                <c:pt idx="1846">
                  <c:v>16.3164326331597</c:v>
                </c:pt>
                <c:pt idx="1847">
                  <c:v>16.3038977030821</c:v>
                </c:pt>
                <c:pt idx="1848">
                  <c:v>16.357930719180199</c:v>
                </c:pt>
                <c:pt idx="1849">
                  <c:v>16.366057127959401</c:v>
                </c:pt>
                <c:pt idx="1850">
                  <c:v>16.413458691066499</c:v>
                </c:pt>
                <c:pt idx="1851">
                  <c:v>16.409585670368902</c:v>
                </c:pt>
                <c:pt idx="1852">
                  <c:v>16.3978072146359</c:v>
                </c:pt>
                <c:pt idx="1853">
                  <c:v>16.3628368339375</c:v>
                </c:pt>
                <c:pt idx="1854">
                  <c:v>16.2624283412141</c:v>
                </c:pt>
                <c:pt idx="1855">
                  <c:v>16.350202552688199</c:v>
                </c:pt>
                <c:pt idx="1856">
                  <c:v>16.3406683614112</c:v>
                </c:pt>
                <c:pt idx="1857">
                  <c:v>16.319586128878701</c:v>
                </c:pt>
                <c:pt idx="1858">
                  <c:v>16.447489017374298</c:v>
                </c:pt>
                <c:pt idx="1859">
                  <c:v>16.394435394462899</c:v>
                </c:pt>
                <c:pt idx="1860">
                  <c:v>16.406997423787999</c:v>
                </c:pt>
                <c:pt idx="1861">
                  <c:v>16.346066679172701</c:v>
                </c:pt>
                <c:pt idx="1862">
                  <c:v>16.388311796642402</c:v>
                </c:pt>
                <c:pt idx="1863">
                  <c:v>16.373542909743801</c:v>
                </c:pt>
                <c:pt idx="1864">
                  <c:v>16.406155175524699</c:v>
                </c:pt>
                <c:pt idx="1865">
                  <c:v>16.443451133906098</c:v>
                </c:pt>
                <c:pt idx="1866">
                  <c:v>16.413836262174701</c:v>
                </c:pt>
                <c:pt idx="1867">
                  <c:v>16.3707712910422</c:v>
                </c:pt>
                <c:pt idx="1868">
                  <c:v>16.373979714966101</c:v>
                </c:pt>
                <c:pt idx="1869">
                  <c:v>16.3492105358076</c:v>
                </c:pt>
                <c:pt idx="1870">
                  <c:v>16.5867481425026</c:v>
                </c:pt>
                <c:pt idx="1871">
                  <c:v>16.424396586557901</c:v>
                </c:pt>
                <c:pt idx="1872">
                  <c:v>16.495622314658402</c:v>
                </c:pt>
                <c:pt idx="1873">
                  <c:v>16.5410001223214</c:v>
                </c:pt>
                <c:pt idx="1874">
                  <c:v>16.352595384146401</c:v>
                </c:pt>
                <c:pt idx="1875">
                  <c:v>16.434481078396299</c:v>
                </c:pt>
                <c:pt idx="1876">
                  <c:v>16.463843430398601</c:v>
                </c:pt>
                <c:pt idx="1877">
                  <c:v>16.4360378262386</c:v>
                </c:pt>
                <c:pt idx="1878">
                  <c:v>16.432159252490901</c:v>
                </c:pt>
                <c:pt idx="1879">
                  <c:v>16.4484097015755</c:v>
                </c:pt>
                <c:pt idx="1880">
                  <c:v>16.486998360651999</c:v>
                </c:pt>
                <c:pt idx="1881">
                  <c:v>16.390849314667399</c:v>
                </c:pt>
                <c:pt idx="1882">
                  <c:v>16.444666374438199</c:v>
                </c:pt>
                <c:pt idx="1883">
                  <c:v>16.434437389374001</c:v>
                </c:pt>
                <c:pt idx="1884">
                  <c:v>16.4835682519935</c:v>
                </c:pt>
                <c:pt idx="1885">
                  <c:v>16.4617399171829</c:v>
                </c:pt>
                <c:pt idx="1886">
                  <c:v>16.423448582061798</c:v>
                </c:pt>
                <c:pt idx="1887">
                  <c:v>16.447481331298999</c:v>
                </c:pt>
                <c:pt idx="1888">
                  <c:v>16.481328650710299</c:v>
                </c:pt>
                <c:pt idx="1889">
                  <c:v>16.4570497288572</c:v>
                </c:pt>
                <c:pt idx="1890">
                  <c:v>16.431617365315699</c:v>
                </c:pt>
                <c:pt idx="1891">
                  <c:v>16.506391145720698</c:v>
                </c:pt>
                <c:pt idx="1892">
                  <c:v>16.505416267630999</c:v>
                </c:pt>
                <c:pt idx="1893">
                  <c:v>16.512825366396299</c:v>
                </c:pt>
                <c:pt idx="1894">
                  <c:v>16.481477648245001</c:v>
                </c:pt>
                <c:pt idx="1895">
                  <c:v>16.4850107193155</c:v>
                </c:pt>
                <c:pt idx="1896">
                  <c:v>16.462770339568799</c:v>
                </c:pt>
                <c:pt idx="1897">
                  <c:v>16.445680478380201</c:v>
                </c:pt>
                <c:pt idx="1898">
                  <c:v>16.458230545182801</c:v>
                </c:pt>
                <c:pt idx="1899">
                  <c:v>16.483395138261699</c:v>
                </c:pt>
                <c:pt idx="1900">
                  <c:v>16.471369062574301</c:v>
                </c:pt>
                <c:pt idx="1901">
                  <c:v>16.498406173021301</c:v>
                </c:pt>
                <c:pt idx="1902">
                  <c:v>16.410493485482299</c:v>
                </c:pt>
                <c:pt idx="1903">
                  <c:v>16.449277401111999</c:v>
                </c:pt>
                <c:pt idx="1904">
                  <c:v>16.4389414985625</c:v>
                </c:pt>
                <c:pt idx="1905">
                  <c:v>16.4524411939801</c:v>
                </c:pt>
                <c:pt idx="1906">
                  <c:v>16.5043533280706</c:v>
                </c:pt>
                <c:pt idx="1907">
                  <c:v>16.486097148265401</c:v>
                </c:pt>
                <c:pt idx="1908">
                  <c:v>16.408624799076499</c:v>
                </c:pt>
                <c:pt idx="1909">
                  <c:v>16.475372301416201</c:v>
                </c:pt>
                <c:pt idx="1910">
                  <c:v>16.4989590451327</c:v>
                </c:pt>
                <c:pt idx="1911">
                  <c:v>16.456273495080701</c:v>
                </c:pt>
                <c:pt idx="1912">
                  <c:v>16.484649206569699</c:v>
                </c:pt>
                <c:pt idx="1913">
                  <c:v>16.496551674994599</c:v>
                </c:pt>
                <c:pt idx="1914">
                  <c:v>16.483402329606399</c:v>
                </c:pt>
                <c:pt idx="1915">
                  <c:v>16.471437956861099</c:v>
                </c:pt>
                <c:pt idx="1916">
                  <c:v>16.484883512510802</c:v>
                </c:pt>
                <c:pt idx="1917">
                  <c:v>16.524645888329701</c:v>
                </c:pt>
                <c:pt idx="1918">
                  <c:v>16.472856499943099</c:v>
                </c:pt>
                <c:pt idx="1919">
                  <c:v>16.531563560676702</c:v>
                </c:pt>
                <c:pt idx="1920">
                  <c:v>16.4824166169508</c:v>
                </c:pt>
                <c:pt idx="1921">
                  <c:v>16.4996621041503</c:v>
                </c:pt>
                <c:pt idx="1922">
                  <c:v>16.512693637947201</c:v>
                </c:pt>
                <c:pt idx="1923">
                  <c:v>16.420919116737199</c:v>
                </c:pt>
                <c:pt idx="1924">
                  <c:v>16.485258738968501</c:v>
                </c:pt>
                <c:pt idx="1925">
                  <c:v>16.4710803419187</c:v>
                </c:pt>
                <c:pt idx="1926">
                  <c:v>16.496052711969199</c:v>
                </c:pt>
                <c:pt idx="1927">
                  <c:v>16.469691131759099</c:v>
                </c:pt>
                <c:pt idx="1928">
                  <c:v>16.4880408208986</c:v>
                </c:pt>
                <c:pt idx="1929">
                  <c:v>16.500568554637901</c:v>
                </c:pt>
                <c:pt idx="1930">
                  <c:v>16.4800974852138</c:v>
                </c:pt>
                <c:pt idx="1931">
                  <c:v>16.480677909655</c:v>
                </c:pt>
                <c:pt idx="1932">
                  <c:v>16.496439813717402</c:v>
                </c:pt>
                <c:pt idx="1933">
                  <c:v>16.515395945471699</c:v>
                </c:pt>
                <c:pt idx="1934">
                  <c:v>16.519688708381398</c:v>
                </c:pt>
                <c:pt idx="1935">
                  <c:v>16.490383846570399</c:v>
                </c:pt>
                <c:pt idx="1936">
                  <c:v>16.5303054845097</c:v>
                </c:pt>
                <c:pt idx="1937">
                  <c:v>16.5383754529519</c:v>
                </c:pt>
                <c:pt idx="1938">
                  <c:v>16.497911576381998</c:v>
                </c:pt>
                <c:pt idx="1939">
                  <c:v>16.456023098130601</c:v>
                </c:pt>
                <c:pt idx="1940">
                  <c:v>16.461673273250302</c:v>
                </c:pt>
                <c:pt idx="1941">
                  <c:v>16.477372104301399</c:v>
                </c:pt>
                <c:pt idx="1942">
                  <c:v>16.500001858948298</c:v>
                </c:pt>
                <c:pt idx="1943">
                  <c:v>16.553509392546299</c:v>
                </c:pt>
                <c:pt idx="1944">
                  <c:v>16.5272203334595</c:v>
                </c:pt>
                <c:pt idx="1945">
                  <c:v>16.539335191949601</c:v>
                </c:pt>
                <c:pt idx="1946">
                  <c:v>16.5139792885765</c:v>
                </c:pt>
                <c:pt idx="1947">
                  <c:v>16.538418217038799</c:v>
                </c:pt>
                <c:pt idx="1948">
                  <c:v>16.535966405144698</c:v>
                </c:pt>
                <c:pt idx="1949">
                  <c:v>16.540484974099002</c:v>
                </c:pt>
                <c:pt idx="1950">
                  <c:v>16.488948945345498</c:v>
                </c:pt>
                <c:pt idx="1951">
                  <c:v>16.474820957236901</c:v>
                </c:pt>
                <c:pt idx="1952">
                  <c:v>16.536288138609098</c:v>
                </c:pt>
                <c:pt idx="1953">
                  <c:v>16.5308053516112</c:v>
                </c:pt>
                <c:pt idx="1954">
                  <c:v>16.544184862541801</c:v>
                </c:pt>
                <c:pt idx="1955">
                  <c:v>16.574341255333099</c:v>
                </c:pt>
                <c:pt idx="1956">
                  <c:v>16.572118835763899</c:v>
                </c:pt>
                <c:pt idx="1957">
                  <c:v>16.575878657752</c:v>
                </c:pt>
                <c:pt idx="1958">
                  <c:v>16.3951996990262</c:v>
                </c:pt>
                <c:pt idx="1959">
                  <c:v>16.444056023155099</c:v>
                </c:pt>
                <c:pt idx="1960">
                  <c:v>16.4389056320055</c:v>
                </c:pt>
                <c:pt idx="1961">
                  <c:v>16.453006006219599</c:v>
                </c:pt>
                <c:pt idx="1962">
                  <c:v>16.461170779650701</c:v>
                </c:pt>
                <c:pt idx="1963">
                  <c:v>16.442520954171101</c:v>
                </c:pt>
                <c:pt idx="1964">
                  <c:v>16.448376333337102</c:v>
                </c:pt>
                <c:pt idx="1965">
                  <c:v>16.481967044115301</c:v>
                </c:pt>
                <c:pt idx="1966">
                  <c:v>16.495478619178499</c:v>
                </c:pt>
                <c:pt idx="1967">
                  <c:v>16.4435160421936</c:v>
                </c:pt>
                <c:pt idx="1968">
                  <c:v>16.4574806206174</c:v>
                </c:pt>
                <c:pt idx="1969">
                  <c:v>16.444542747773699</c:v>
                </c:pt>
                <c:pt idx="1970">
                  <c:v>16.493976140084101</c:v>
                </c:pt>
                <c:pt idx="1971">
                  <c:v>16.486151314552298</c:v>
                </c:pt>
                <c:pt idx="1972">
                  <c:v>16.484609889402101</c:v>
                </c:pt>
                <c:pt idx="1973">
                  <c:v>16.513760133195799</c:v>
                </c:pt>
                <c:pt idx="1974">
                  <c:v>16.483175793975398</c:v>
                </c:pt>
                <c:pt idx="1975">
                  <c:v>16.501627605107</c:v>
                </c:pt>
                <c:pt idx="1976">
                  <c:v>16.561900974472799</c:v>
                </c:pt>
                <c:pt idx="1977">
                  <c:v>16.4947899739925</c:v>
                </c:pt>
                <c:pt idx="1978">
                  <c:v>16.5312834652097</c:v>
                </c:pt>
                <c:pt idx="1979">
                  <c:v>16.447759282054498</c:v>
                </c:pt>
                <c:pt idx="1980">
                  <c:v>16.478377838342901</c:v>
                </c:pt>
                <c:pt idx="1981">
                  <c:v>16.508468767438501</c:v>
                </c:pt>
                <c:pt idx="1982">
                  <c:v>16.501048463534101</c:v>
                </c:pt>
                <c:pt idx="1983">
                  <c:v>16.465327589945499</c:v>
                </c:pt>
                <c:pt idx="1984">
                  <c:v>16.467874910169499</c:v>
                </c:pt>
                <c:pt idx="1985">
                  <c:v>16.4839958497578</c:v>
                </c:pt>
                <c:pt idx="1986">
                  <c:v>16.481974768053501</c:v>
                </c:pt>
                <c:pt idx="1987">
                  <c:v>16.436512111706101</c:v>
                </c:pt>
                <c:pt idx="1988">
                  <c:v>16.482129387436501</c:v>
                </c:pt>
                <c:pt idx="1989">
                  <c:v>16.5674732538927</c:v>
                </c:pt>
                <c:pt idx="1990">
                  <c:v>16.5393503831156</c:v>
                </c:pt>
                <c:pt idx="1991">
                  <c:v>16.486444924207301</c:v>
                </c:pt>
                <c:pt idx="1992">
                  <c:v>16.520212381885202</c:v>
                </c:pt>
                <c:pt idx="1993">
                  <c:v>16.481363761855501</c:v>
                </c:pt>
                <c:pt idx="1994">
                  <c:v>16.492672832298702</c:v>
                </c:pt>
                <c:pt idx="1995">
                  <c:v>16.472992764749701</c:v>
                </c:pt>
                <c:pt idx="1996">
                  <c:v>16.4559839036108</c:v>
                </c:pt>
                <c:pt idx="1997">
                  <c:v>16.494854938772701</c:v>
                </c:pt>
                <c:pt idx="1998">
                  <c:v>16.536973529689899</c:v>
                </c:pt>
                <c:pt idx="1999">
                  <c:v>16.506972485693002</c:v>
                </c:pt>
                <c:pt idx="2000">
                  <c:v>16.496836467354498</c:v>
                </c:pt>
                <c:pt idx="2001">
                  <c:v>16.5179088914471</c:v>
                </c:pt>
                <c:pt idx="2002">
                  <c:v>16.514424023292701</c:v>
                </c:pt>
                <c:pt idx="2003">
                  <c:v>16.527939793366301</c:v>
                </c:pt>
                <c:pt idx="2004">
                  <c:v>16.5580277216513</c:v>
                </c:pt>
                <c:pt idx="2005">
                  <c:v>16.542906543185602</c:v>
                </c:pt>
                <c:pt idx="2006">
                  <c:v>16.514186844488201</c:v>
                </c:pt>
                <c:pt idx="2007">
                  <c:v>16.498779654912699</c:v>
                </c:pt>
                <c:pt idx="2008">
                  <c:v>16.521118768655299</c:v>
                </c:pt>
                <c:pt idx="2009">
                  <c:v>16.501378023668899</c:v>
                </c:pt>
                <c:pt idx="2010">
                  <c:v>16.549047967284299</c:v>
                </c:pt>
                <c:pt idx="2011">
                  <c:v>16.531251312324599</c:v>
                </c:pt>
                <c:pt idx="2012">
                  <c:v>16.577447146140599</c:v>
                </c:pt>
                <c:pt idx="2013">
                  <c:v>16.614154798811999</c:v>
                </c:pt>
                <c:pt idx="2014">
                  <c:v>16.4077723499001</c:v>
                </c:pt>
                <c:pt idx="2015">
                  <c:v>16.4811069472475</c:v>
                </c:pt>
                <c:pt idx="2016">
                  <c:v>16.464628263665698</c:v>
                </c:pt>
                <c:pt idx="2017">
                  <c:v>16.429293438378</c:v>
                </c:pt>
                <c:pt idx="2018">
                  <c:v>16.494466056089301</c:v>
                </c:pt>
                <c:pt idx="2019">
                  <c:v>16.429825381921901</c:v>
                </c:pt>
                <c:pt idx="2020">
                  <c:v>16.4555018233123</c:v>
                </c:pt>
                <c:pt idx="2021">
                  <c:v>16.4893553917613</c:v>
                </c:pt>
                <c:pt idx="2022">
                  <c:v>16.4378985442134</c:v>
                </c:pt>
                <c:pt idx="2023">
                  <c:v>16.561109813813399</c:v>
                </c:pt>
                <c:pt idx="2024">
                  <c:v>16.514088292144201</c:v>
                </c:pt>
                <c:pt idx="2025">
                  <c:v>16.4977244188348</c:v>
                </c:pt>
                <c:pt idx="2026">
                  <c:v>16.554734516126299</c:v>
                </c:pt>
                <c:pt idx="2027">
                  <c:v>16.503520323916899</c:v>
                </c:pt>
                <c:pt idx="2028">
                  <c:v>16.503165410599099</c:v>
                </c:pt>
                <c:pt idx="2029">
                  <c:v>16.452708419664202</c:v>
                </c:pt>
                <c:pt idx="2030">
                  <c:v>16.456153582387401</c:v>
                </c:pt>
                <c:pt idx="2031">
                  <c:v>16.499508115505201</c:v>
                </c:pt>
                <c:pt idx="2032">
                  <c:v>16.463698641329898</c:v>
                </c:pt>
                <c:pt idx="2033">
                  <c:v>16.471633442103101</c:v>
                </c:pt>
                <c:pt idx="2034">
                  <c:v>16.564116223243801</c:v>
                </c:pt>
                <c:pt idx="2035">
                  <c:v>16.475413658847199</c:v>
                </c:pt>
                <c:pt idx="2036">
                  <c:v>16.5277054355176</c:v>
                </c:pt>
                <c:pt idx="2037">
                  <c:v>16.5193559742041</c:v>
                </c:pt>
                <c:pt idx="2038">
                  <c:v>16.507319045356802</c:v>
                </c:pt>
                <c:pt idx="2039">
                  <c:v>16.5047483219771</c:v>
                </c:pt>
                <c:pt idx="2040">
                  <c:v>16.520170795804699</c:v>
                </c:pt>
                <c:pt idx="2041">
                  <c:v>16.461029900504698</c:v>
                </c:pt>
                <c:pt idx="2042">
                  <c:v>16.521843550008001</c:v>
                </c:pt>
                <c:pt idx="2043">
                  <c:v>16.527564667828901</c:v>
                </c:pt>
                <c:pt idx="2044">
                  <c:v>16.4887304325777</c:v>
                </c:pt>
                <c:pt idx="2045">
                  <c:v>16.578778041957801</c:v>
                </c:pt>
                <c:pt idx="2046">
                  <c:v>16.6128853038702</c:v>
                </c:pt>
                <c:pt idx="2047">
                  <c:v>16.5806350156512</c:v>
                </c:pt>
                <c:pt idx="2048">
                  <c:v>16.545584883344802</c:v>
                </c:pt>
                <c:pt idx="2049">
                  <c:v>16.4601447815194</c:v>
                </c:pt>
                <c:pt idx="2050">
                  <c:v>16.4444559745309</c:v>
                </c:pt>
                <c:pt idx="2051">
                  <c:v>16.469524250002301</c:v>
                </c:pt>
                <c:pt idx="2052">
                  <c:v>16.476379651183201</c:v>
                </c:pt>
                <c:pt idx="2053">
                  <c:v>16.511563784670201</c:v>
                </c:pt>
                <c:pt idx="2054">
                  <c:v>16.500900217292401</c:v>
                </c:pt>
                <c:pt idx="2055">
                  <c:v>16.557953155609901</c:v>
                </c:pt>
                <c:pt idx="2056">
                  <c:v>16.511314875127301</c:v>
                </c:pt>
                <c:pt idx="2057">
                  <c:v>16.502718139332501</c:v>
                </c:pt>
                <c:pt idx="2058">
                  <c:v>16.494192056897202</c:v>
                </c:pt>
                <c:pt idx="2059">
                  <c:v>16.5220932519345</c:v>
                </c:pt>
                <c:pt idx="2060">
                  <c:v>16.502069404242</c:v>
                </c:pt>
                <c:pt idx="2061">
                  <c:v>16.4826906599585</c:v>
                </c:pt>
                <c:pt idx="2062">
                  <c:v>16.522251428499601</c:v>
                </c:pt>
                <c:pt idx="2063">
                  <c:v>16.5065590054257</c:v>
                </c:pt>
                <c:pt idx="2064">
                  <c:v>16.506910411037801</c:v>
                </c:pt>
                <c:pt idx="2065">
                  <c:v>16.5408291410555</c:v>
                </c:pt>
                <c:pt idx="2066">
                  <c:v>16.599544480233899</c:v>
                </c:pt>
                <c:pt idx="2067">
                  <c:v>16.598239769696299</c:v>
                </c:pt>
                <c:pt idx="2068">
                  <c:v>16.589703495166699</c:v>
                </c:pt>
                <c:pt idx="2069">
                  <c:v>16.5690600248743</c:v>
                </c:pt>
                <c:pt idx="2070">
                  <c:v>16.5437239227068</c:v>
                </c:pt>
                <c:pt idx="2071">
                  <c:v>16.476486450639001</c:v>
                </c:pt>
                <c:pt idx="2072">
                  <c:v>16.551336265418101</c:v>
                </c:pt>
                <c:pt idx="2073">
                  <c:v>16.508342522046</c:v>
                </c:pt>
                <c:pt idx="2074">
                  <c:v>16.445251987898601</c:v>
                </c:pt>
                <c:pt idx="2075">
                  <c:v>16.549809846920301</c:v>
                </c:pt>
                <c:pt idx="2076">
                  <c:v>16.568994445087299</c:v>
                </c:pt>
                <c:pt idx="2077">
                  <c:v>16.6689003900212</c:v>
                </c:pt>
                <c:pt idx="2078">
                  <c:v>16.673222007299199</c:v>
                </c:pt>
                <c:pt idx="2079">
                  <c:v>16.604712841726698</c:v>
                </c:pt>
                <c:pt idx="2080">
                  <c:v>16.735810897305701</c:v>
                </c:pt>
                <c:pt idx="2081">
                  <c:v>16.755475884391501</c:v>
                </c:pt>
                <c:pt idx="2082">
                  <c:v>16.723075795284601</c:v>
                </c:pt>
                <c:pt idx="2083">
                  <c:v>16.734723327870601</c:v>
                </c:pt>
                <c:pt idx="2084">
                  <c:v>16.712955703572401</c:v>
                </c:pt>
                <c:pt idx="2085">
                  <c:v>16.723411074342</c:v>
                </c:pt>
                <c:pt idx="2086">
                  <c:v>16.7727898886364</c:v>
                </c:pt>
                <c:pt idx="2087">
                  <c:v>16.725002982279701</c:v>
                </c:pt>
                <c:pt idx="2088">
                  <c:v>16.8146720275154</c:v>
                </c:pt>
                <c:pt idx="2089">
                  <c:v>16.8105666789487</c:v>
                </c:pt>
                <c:pt idx="2090">
                  <c:v>15.8154690156758</c:v>
                </c:pt>
                <c:pt idx="2091">
                  <c:v>16.0106079180206</c:v>
                </c:pt>
                <c:pt idx="2092">
                  <c:v>16.173268236276801</c:v>
                </c:pt>
                <c:pt idx="2093">
                  <c:v>16.127634683714799</c:v>
                </c:pt>
                <c:pt idx="2094">
                  <c:v>15.989339114012999</c:v>
                </c:pt>
                <c:pt idx="2095">
                  <c:v>16.394853773507698</c:v>
                </c:pt>
                <c:pt idx="2096">
                  <c:v>16.492286741055299</c:v>
                </c:pt>
                <c:pt idx="2097">
                  <c:v>16.475604624915199</c:v>
                </c:pt>
                <c:pt idx="2098">
                  <c:v>16.433674828657001</c:v>
                </c:pt>
                <c:pt idx="2099">
                  <c:v>16.547128873160599</c:v>
                </c:pt>
                <c:pt idx="2100">
                  <c:v>16.593294857543</c:v>
                </c:pt>
                <c:pt idx="2101">
                  <c:v>16.567703652852099</c:v>
                </c:pt>
                <c:pt idx="2102">
                  <c:v>16.6621561471935</c:v>
                </c:pt>
                <c:pt idx="2103">
                  <c:v>16.5475582701382</c:v>
                </c:pt>
                <c:pt idx="2104">
                  <c:v>16.562567869430499</c:v>
                </c:pt>
                <c:pt idx="2105">
                  <c:v>16.637296305508901</c:v>
                </c:pt>
                <c:pt idx="2106">
                  <c:v>16.672922306406701</c:v>
                </c:pt>
                <c:pt idx="2107">
                  <c:v>16.6714589140967</c:v>
                </c:pt>
                <c:pt idx="2108">
                  <c:v>16.548731545406799</c:v>
                </c:pt>
                <c:pt idx="2109">
                  <c:v>16.577304213532301</c:v>
                </c:pt>
                <c:pt idx="2110">
                  <c:v>16.609807763390702</c:v>
                </c:pt>
                <c:pt idx="2111">
                  <c:v>16.588098211312602</c:v>
                </c:pt>
                <c:pt idx="2112">
                  <c:v>16.553549204851599</c:v>
                </c:pt>
                <c:pt idx="2113">
                  <c:v>16.569152403625399</c:v>
                </c:pt>
                <c:pt idx="2114">
                  <c:v>16.677245754365298</c:v>
                </c:pt>
                <c:pt idx="2115">
                  <c:v>16.500244156197699</c:v>
                </c:pt>
                <c:pt idx="2116">
                  <c:v>16.472726250300202</c:v>
                </c:pt>
                <c:pt idx="2117">
                  <c:v>16.5317878288797</c:v>
                </c:pt>
                <c:pt idx="2118">
                  <c:v>16.513228737582399</c:v>
                </c:pt>
                <c:pt idx="2119">
                  <c:v>16.509264823024399</c:v>
                </c:pt>
                <c:pt idx="2120">
                  <c:v>16.4946345230526</c:v>
                </c:pt>
                <c:pt idx="2121">
                  <c:v>16.528607604232199</c:v>
                </c:pt>
                <c:pt idx="2122">
                  <c:v>16.557442431809999</c:v>
                </c:pt>
                <c:pt idx="2123">
                  <c:v>16.551554936620899</c:v>
                </c:pt>
                <c:pt idx="2124">
                  <c:v>16.538130539072998</c:v>
                </c:pt>
                <c:pt idx="2125">
                  <c:v>16.548443400817199</c:v>
                </c:pt>
                <c:pt idx="2126">
                  <c:v>16.528624300767699</c:v>
                </c:pt>
                <c:pt idx="2127">
                  <c:v>16.567207841175001</c:v>
                </c:pt>
                <c:pt idx="2128">
                  <c:v>16.5343695025723</c:v>
                </c:pt>
                <c:pt idx="2129">
                  <c:v>16.526014412349198</c:v>
                </c:pt>
                <c:pt idx="2130">
                  <c:v>16.582150307481001</c:v>
                </c:pt>
                <c:pt idx="2131">
                  <c:v>16.5539067569274</c:v>
                </c:pt>
                <c:pt idx="2132">
                  <c:v>16.552016861060402</c:v>
                </c:pt>
                <c:pt idx="2133">
                  <c:v>16.5265794511709</c:v>
                </c:pt>
                <c:pt idx="2134">
                  <c:v>16.558567991171699</c:v>
                </c:pt>
                <c:pt idx="2135">
                  <c:v>16.553825971079199</c:v>
                </c:pt>
                <c:pt idx="2136">
                  <c:v>16.539272769676501</c:v>
                </c:pt>
                <c:pt idx="2137">
                  <c:v>16.522189620943699</c:v>
                </c:pt>
                <c:pt idx="2138">
                  <c:v>16.545312255824602</c:v>
                </c:pt>
                <c:pt idx="2139">
                  <c:v>16.5192312588985</c:v>
                </c:pt>
                <c:pt idx="2140">
                  <c:v>16.531916300213801</c:v>
                </c:pt>
                <c:pt idx="2141">
                  <c:v>16.553395489813699</c:v>
                </c:pt>
                <c:pt idx="2142">
                  <c:v>16.5576773745113</c:v>
                </c:pt>
                <c:pt idx="2143">
                  <c:v>16.5717661655397</c:v>
                </c:pt>
                <c:pt idx="2144">
                  <c:v>16.5668553043507</c:v>
                </c:pt>
                <c:pt idx="2145">
                  <c:v>16.5878982250067</c:v>
                </c:pt>
                <c:pt idx="2146">
                  <c:v>16.551675098601901</c:v>
                </c:pt>
                <c:pt idx="2147">
                  <c:v>16.5931748925832</c:v>
                </c:pt>
                <c:pt idx="2148">
                  <c:v>16.571454827859199</c:v>
                </c:pt>
                <c:pt idx="2149">
                  <c:v>16.5656828006232</c:v>
                </c:pt>
                <c:pt idx="2150">
                  <c:v>16.579270164640999</c:v>
                </c:pt>
                <c:pt idx="2151">
                  <c:v>16.5675298037193</c:v>
                </c:pt>
                <c:pt idx="2152">
                  <c:v>16.520244053812199</c:v>
                </c:pt>
                <c:pt idx="2153">
                  <c:v>16.5459538935153</c:v>
                </c:pt>
                <c:pt idx="2154">
                  <c:v>16.575474058719902</c:v>
                </c:pt>
                <c:pt idx="2155">
                  <c:v>16.5737118542894</c:v>
                </c:pt>
                <c:pt idx="2156">
                  <c:v>16.5875075868768</c:v>
                </c:pt>
                <c:pt idx="2157">
                  <c:v>16.586780952100298</c:v>
                </c:pt>
                <c:pt idx="2158">
                  <c:v>16.575638092095101</c:v>
                </c:pt>
                <c:pt idx="2159">
                  <c:v>16.608507548955</c:v>
                </c:pt>
                <c:pt idx="2160">
                  <c:v>16.560608818147902</c:v>
                </c:pt>
                <c:pt idx="2161">
                  <c:v>16.586274054839102</c:v>
                </c:pt>
                <c:pt idx="2162">
                  <c:v>16.544244244848802</c:v>
                </c:pt>
                <c:pt idx="2163">
                  <c:v>16.578707071198</c:v>
                </c:pt>
                <c:pt idx="2164">
                  <c:v>16.586773197310599</c:v>
                </c:pt>
                <c:pt idx="2165">
                  <c:v>16.556319527148599</c:v>
                </c:pt>
                <c:pt idx="2166">
                  <c:v>16.601625541072501</c:v>
                </c:pt>
                <c:pt idx="2167">
                  <c:v>16.6281236332768</c:v>
                </c:pt>
                <c:pt idx="2168">
                  <c:v>16.657363598864599</c:v>
                </c:pt>
                <c:pt idx="2169">
                  <c:v>16.5789986687181</c:v>
                </c:pt>
                <c:pt idx="2170">
                  <c:v>16.595876805387199</c:v>
                </c:pt>
                <c:pt idx="2171">
                  <c:v>16.506858463861501</c:v>
                </c:pt>
                <c:pt idx="2172">
                  <c:v>16.518804480096399</c:v>
                </c:pt>
                <c:pt idx="2173">
                  <c:v>16.570830380253099</c:v>
                </c:pt>
                <c:pt idx="2174">
                  <c:v>16.6004574579534</c:v>
                </c:pt>
                <c:pt idx="2175">
                  <c:v>16.508819270210498</c:v>
                </c:pt>
                <c:pt idx="2176">
                  <c:v>16.571880534282499</c:v>
                </c:pt>
                <c:pt idx="2177">
                  <c:v>16.5886634119775</c:v>
                </c:pt>
                <c:pt idx="2178">
                  <c:v>16.569625281329198</c:v>
                </c:pt>
                <c:pt idx="2179">
                  <c:v>16.554318483937799</c:v>
                </c:pt>
                <c:pt idx="2180">
                  <c:v>16.595632360043499</c:v>
                </c:pt>
                <c:pt idx="2181">
                  <c:v>16.544464277200198</c:v>
                </c:pt>
                <c:pt idx="2182">
                  <c:v>16.550815795451001</c:v>
                </c:pt>
                <c:pt idx="2183">
                  <c:v>16.5657946549161</c:v>
                </c:pt>
                <c:pt idx="2184">
                  <c:v>16.5612091512786</c:v>
                </c:pt>
                <c:pt idx="2185">
                  <c:v>16.5942267497038</c:v>
                </c:pt>
                <c:pt idx="2186">
                  <c:v>16.568116758148101</c:v>
                </c:pt>
                <c:pt idx="2187">
                  <c:v>16.590582958455101</c:v>
                </c:pt>
                <c:pt idx="2188">
                  <c:v>16.5746992595225</c:v>
                </c:pt>
                <c:pt idx="2189">
                  <c:v>16.530284024267701</c:v>
                </c:pt>
                <c:pt idx="2190">
                  <c:v>16.579520669459601</c:v>
                </c:pt>
                <c:pt idx="2191">
                  <c:v>16.5658321670014</c:v>
                </c:pt>
                <c:pt idx="2192">
                  <c:v>16.566804523270601</c:v>
                </c:pt>
                <c:pt idx="2193">
                  <c:v>16.604977128608201</c:v>
                </c:pt>
                <c:pt idx="2194">
                  <c:v>16.5952653655829</c:v>
                </c:pt>
                <c:pt idx="2195">
                  <c:v>16.643995764029999</c:v>
                </c:pt>
                <c:pt idx="2196">
                  <c:v>16.5641136099946</c:v>
                </c:pt>
                <c:pt idx="2197">
                  <c:v>16.596466611381299</c:v>
                </c:pt>
                <c:pt idx="2198">
                  <c:v>16.593719179430899</c:v>
                </c:pt>
                <c:pt idx="2199">
                  <c:v>16.5591037734563</c:v>
                </c:pt>
                <c:pt idx="2200">
                  <c:v>16.598523556247098</c:v>
                </c:pt>
                <c:pt idx="2201">
                  <c:v>16.639242727794699</c:v>
                </c:pt>
                <c:pt idx="2202">
                  <c:v>16.6408969165171</c:v>
                </c:pt>
                <c:pt idx="2203">
                  <c:v>16.583375131778201</c:v>
                </c:pt>
                <c:pt idx="2204">
                  <c:v>16.622744500381899</c:v>
                </c:pt>
                <c:pt idx="2205">
                  <c:v>16.614438865844001</c:v>
                </c:pt>
                <c:pt idx="2206">
                  <c:v>16.553355365659801</c:v>
                </c:pt>
                <c:pt idx="2207">
                  <c:v>16.5404870066874</c:v>
                </c:pt>
                <c:pt idx="2208">
                  <c:v>16.550030681941699</c:v>
                </c:pt>
                <c:pt idx="2209">
                  <c:v>16.557615783499699</c:v>
                </c:pt>
                <c:pt idx="2210">
                  <c:v>16.594569990849699</c:v>
                </c:pt>
                <c:pt idx="2211">
                  <c:v>16.5777195730128</c:v>
                </c:pt>
                <c:pt idx="2212">
                  <c:v>16.5992905828452</c:v>
                </c:pt>
                <c:pt idx="2213">
                  <c:v>16.580149354011098</c:v>
                </c:pt>
                <c:pt idx="2214">
                  <c:v>16.593281218003401</c:v>
                </c:pt>
                <c:pt idx="2215">
                  <c:v>16.596902767917499</c:v>
                </c:pt>
                <c:pt idx="2216">
                  <c:v>16.582991176437801</c:v>
                </c:pt>
                <c:pt idx="2217">
                  <c:v>16.590827243347501</c:v>
                </c:pt>
                <c:pt idx="2218">
                  <c:v>16.6386380100382</c:v>
                </c:pt>
                <c:pt idx="2219">
                  <c:v>16.579001185856701</c:v>
                </c:pt>
                <c:pt idx="2220">
                  <c:v>16.601782680134701</c:v>
                </c:pt>
                <c:pt idx="2221">
                  <c:v>16.570010166927599</c:v>
                </c:pt>
                <c:pt idx="2222">
                  <c:v>16.603410674487201</c:v>
                </c:pt>
                <c:pt idx="2223">
                  <c:v>16.632084080619698</c:v>
                </c:pt>
                <c:pt idx="2224">
                  <c:v>16.649834259672399</c:v>
                </c:pt>
                <c:pt idx="2225">
                  <c:v>16.652921784268301</c:v>
                </c:pt>
                <c:pt idx="2226">
                  <c:v>16.583712343911301</c:v>
                </c:pt>
                <c:pt idx="2227">
                  <c:v>16.570478042643899</c:v>
                </c:pt>
                <c:pt idx="2228">
                  <c:v>16.586519585290102</c:v>
                </c:pt>
                <c:pt idx="2229">
                  <c:v>16.5656181973457</c:v>
                </c:pt>
                <c:pt idx="2230">
                  <c:v>16.591390732650101</c:v>
                </c:pt>
                <c:pt idx="2231">
                  <c:v>16.587059202037601</c:v>
                </c:pt>
                <c:pt idx="2232">
                  <c:v>16.611816993068999</c:v>
                </c:pt>
                <c:pt idx="2233">
                  <c:v>16.6217415697555</c:v>
                </c:pt>
                <c:pt idx="2234">
                  <c:v>16.611533309025599</c:v>
                </c:pt>
                <c:pt idx="2235">
                  <c:v>16.638756024176399</c:v>
                </c:pt>
                <c:pt idx="2236">
                  <c:v>16.643006910316998</c:v>
                </c:pt>
                <c:pt idx="2237">
                  <c:v>16.675049202726999</c:v>
                </c:pt>
                <c:pt idx="2238">
                  <c:v>16.601371707574099</c:v>
                </c:pt>
                <c:pt idx="2239">
                  <c:v>16.633929287372101</c:v>
                </c:pt>
                <c:pt idx="2240">
                  <c:v>16.6715034315494</c:v>
                </c:pt>
                <c:pt idx="2241">
                  <c:v>16.504153759317401</c:v>
                </c:pt>
                <c:pt idx="2242">
                  <c:v>16.555088293649501</c:v>
                </c:pt>
                <c:pt idx="2243">
                  <c:v>16.5256273571901</c:v>
                </c:pt>
                <c:pt idx="2244">
                  <c:v>16.560074112482301</c:v>
                </c:pt>
                <c:pt idx="2245">
                  <c:v>16.590992234595301</c:v>
                </c:pt>
                <c:pt idx="2246">
                  <c:v>16.5371269907514</c:v>
                </c:pt>
                <c:pt idx="2247">
                  <c:v>16.583108680661098</c:v>
                </c:pt>
                <c:pt idx="2248">
                  <c:v>16.538504876460699</c:v>
                </c:pt>
                <c:pt idx="2249">
                  <c:v>16.551033324032002</c:v>
                </c:pt>
                <c:pt idx="2250">
                  <c:v>16.536380781497702</c:v>
                </c:pt>
                <c:pt idx="2251">
                  <c:v>16.630973041626</c:v>
                </c:pt>
                <c:pt idx="2252">
                  <c:v>16.5986692010874</c:v>
                </c:pt>
                <c:pt idx="2253">
                  <c:v>16.5896466135592</c:v>
                </c:pt>
                <c:pt idx="2254">
                  <c:v>16.577434246773301</c:v>
                </c:pt>
                <c:pt idx="2255">
                  <c:v>16.561349733891099</c:v>
                </c:pt>
                <c:pt idx="2256">
                  <c:v>16.5654488765149</c:v>
                </c:pt>
                <c:pt idx="2257">
                  <c:v>16.527311979949999</c:v>
                </c:pt>
                <c:pt idx="2258">
                  <c:v>16.517598526919599</c:v>
                </c:pt>
                <c:pt idx="2259">
                  <c:v>16.583995518997</c:v>
                </c:pt>
                <c:pt idx="2260">
                  <c:v>16.565648032581901</c:v>
                </c:pt>
                <c:pt idx="2261">
                  <c:v>16.593198744415002</c:v>
                </c:pt>
                <c:pt idx="2262">
                  <c:v>16.5848532397479</c:v>
                </c:pt>
                <c:pt idx="2263">
                  <c:v>16.586530277019499</c:v>
                </c:pt>
                <c:pt idx="2264">
                  <c:v>16.623521935830901</c:v>
                </c:pt>
                <c:pt idx="2265">
                  <c:v>16.574146314543899</c:v>
                </c:pt>
                <c:pt idx="2266">
                  <c:v>16.634359272509901</c:v>
                </c:pt>
                <c:pt idx="2267">
                  <c:v>16.5905751222679</c:v>
                </c:pt>
                <c:pt idx="2268">
                  <c:v>16.559716945862501</c:v>
                </c:pt>
                <c:pt idx="2269">
                  <c:v>16.617543521544</c:v>
                </c:pt>
                <c:pt idx="2270">
                  <c:v>16.554842978123698</c:v>
                </c:pt>
                <c:pt idx="2271">
                  <c:v>16.602294244153601</c:v>
                </c:pt>
                <c:pt idx="2272">
                  <c:v>16.6423139578934</c:v>
                </c:pt>
                <c:pt idx="2273">
                  <c:v>16.590569721957799</c:v>
                </c:pt>
                <c:pt idx="2274">
                  <c:v>16.594984478328701</c:v>
                </c:pt>
                <c:pt idx="2275">
                  <c:v>16.620116896981902</c:v>
                </c:pt>
                <c:pt idx="2276">
                  <c:v>16.537529901450402</c:v>
                </c:pt>
                <c:pt idx="2277">
                  <c:v>16.555185666411699</c:v>
                </c:pt>
                <c:pt idx="2278">
                  <c:v>16.547473956720602</c:v>
                </c:pt>
                <c:pt idx="2279">
                  <c:v>16.5584897898664</c:v>
                </c:pt>
                <c:pt idx="2280">
                  <c:v>16.5895102683074</c:v>
                </c:pt>
                <c:pt idx="2281">
                  <c:v>16.620175515123599</c:v>
                </c:pt>
                <c:pt idx="2282">
                  <c:v>16.557726927745101</c:v>
                </c:pt>
                <c:pt idx="2283">
                  <c:v>16.591821200255399</c:v>
                </c:pt>
                <c:pt idx="2284">
                  <c:v>16.575748570157</c:v>
                </c:pt>
                <c:pt idx="2285">
                  <c:v>16.5895970746339</c:v>
                </c:pt>
                <c:pt idx="2286">
                  <c:v>16.595267212881701</c:v>
                </c:pt>
                <c:pt idx="2287">
                  <c:v>16.565322143970199</c:v>
                </c:pt>
                <c:pt idx="2288">
                  <c:v>16.560772165123499</c:v>
                </c:pt>
                <c:pt idx="2289">
                  <c:v>16.622685530747098</c:v>
                </c:pt>
                <c:pt idx="2290">
                  <c:v>16.537623358322399</c:v>
                </c:pt>
                <c:pt idx="2291">
                  <c:v>16.5712148571832</c:v>
                </c:pt>
                <c:pt idx="2292">
                  <c:v>16.669183552140499</c:v>
                </c:pt>
                <c:pt idx="2293">
                  <c:v>16.643018379524801</c:v>
                </c:pt>
                <c:pt idx="2294">
                  <c:v>16.6184395873908</c:v>
                </c:pt>
                <c:pt idx="2295">
                  <c:v>16.646997902526898</c:v>
                </c:pt>
                <c:pt idx="2296">
                  <c:v>16.5961668325976</c:v>
                </c:pt>
                <c:pt idx="2297">
                  <c:v>16.5704791037493</c:v>
                </c:pt>
                <c:pt idx="2298">
                  <c:v>16.5534010872035</c:v>
                </c:pt>
                <c:pt idx="2299">
                  <c:v>16.5745883721866</c:v>
                </c:pt>
                <c:pt idx="2300">
                  <c:v>16.5751483446161</c:v>
                </c:pt>
                <c:pt idx="2301">
                  <c:v>16.554221683818501</c:v>
                </c:pt>
                <c:pt idx="2302">
                  <c:v>16.656260137584301</c:v>
                </c:pt>
                <c:pt idx="2303">
                  <c:v>16.611642534845299</c:v>
                </c:pt>
                <c:pt idx="2304">
                  <c:v>16.645202582265899</c:v>
                </c:pt>
                <c:pt idx="2305">
                  <c:v>16.646120290351998</c:v>
                </c:pt>
                <c:pt idx="2306">
                  <c:v>16.623822152195501</c:v>
                </c:pt>
                <c:pt idx="2307">
                  <c:v>16.631840860077801</c:v>
                </c:pt>
                <c:pt idx="2308">
                  <c:v>16.629842722633001</c:v>
                </c:pt>
                <c:pt idx="2309">
                  <c:v>16.617198542212599</c:v>
                </c:pt>
                <c:pt idx="2310">
                  <c:v>16.622716307101101</c:v>
                </c:pt>
                <c:pt idx="2311">
                  <c:v>16.5347549800886</c:v>
                </c:pt>
                <c:pt idx="2312">
                  <c:v>16.518851806129</c:v>
                </c:pt>
                <c:pt idx="2313">
                  <c:v>16.5191183753426</c:v>
                </c:pt>
                <c:pt idx="2314">
                  <c:v>16.501260041559899</c:v>
                </c:pt>
                <c:pt idx="2315">
                  <c:v>16.6036410301482</c:v>
                </c:pt>
                <c:pt idx="2316">
                  <c:v>16.584717106401801</c:v>
                </c:pt>
                <c:pt idx="2317">
                  <c:v>16.6228458428984</c:v>
                </c:pt>
                <c:pt idx="2318">
                  <c:v>16.593109140710499</c:v>
                </c:pt>
                <c:pt idx="2319">
                  <c:v>16.615869200994702</c:v>
                </c:pt>
                <c:pt idx="2320">
                  <c:v>16.583860572371702</c:v>
                </c:pt>
                <c:pt idx="2321">
                  <c:v>16.604123817124801</c:v>
                </c:pt>
                <c:pt idx="2322">
                  <c:v>16.570966847186501</c:v>
                </c:pt>
                <c:pt idx="2323">
                  <c:v>16.5962566503575</c:v>
                </c:pt>
                <c:pt idx="2324">
                  <c:v>16.585798573226398</c:v>
                </c:pt>
                <c:pt idx="2325">
                  <c:v>16.574651428314901</c:v>
                </c:pt>
                <c:pt idx="2326">
                  <c:v>16.571289841190001</c:v>
                </c:pt>
                <c:pt idx="2327">
                  <c:v>16.661534309218599</c:v>
                </c:pt>
                <c:pt idx="2328">
                  <c:v>16.6080587763966</c:v>
                </c:pt>
                <c:pt idx="2329">
                  <c:v>16.637053758821899</c:v>
                </c:pt>
                <c:pt idx="2330">
                  <c:v>16.600958368426198</c:v>
                </c:pt>
                <c:pt idx="2331">
                  <c:v>16.5869839827261</c:v>
                </c:pt>
                <c:pt idx="2332">
                  <c:v>16.612040974739699</c:v>
                </c:pt>
                <c:pt idx="2333">
                  <c:v>16.591621340124799</c:v>
                </c:pt>
                <c:pt idx="2334">
                  <c:v>16.573422283145302</c:v>
                </c:pt>
                <c:pt idx="2335">
                  <c:v>16.596656204090699</c:v>
                </c:pt>
                <c:pt idx="2336">
                  <c:v>16.553700364124001</c:v>
                </c:pt>
                <c:pt idx="2337">
                  <c:v>16.637154198198498</c:v>
                </c:pt>
                <c:pt idx="2338">
                  <c:v>16.665556794427999</c:v>
                </c:pt>
                <c:pt idx="2339">
                  <c:v>16.6253261316057</c:v>
                </c:pt>
                <c:pt idx="2340">
                  <c:v>16.604461139947102</c:v>
                </c:pt>
                <c:pt idx="2341">
                  <c:v>16.6413255753952</c:v>
                </c:pt>
                <c:pt idx="2342">
                  <c:v>16.665179148550202</c:v>
                </c:pt>
                <c:pt idx="2343">
                  <c:v>16.593985284392598</c:v>
                </c:pt>
                <c:pt idx="2344">
                  <c:v>16.619980960452001</c:v>
                </c:pt>
                <c:pt idx="2345">
                  <c:v>16.718892558683901</c:v>
                </c:pt>
                <c:pt idx="2346">
                  <c:v>16.5774765132958</c:v>
                </c:pt>
                <c:pt idx="2347">
                  <c:v>16.5087748361168</c:v>
                </c:pt>
                <c:pt idx="2348">
                  <c:v>16.580015558737401</c:v>
                </c:pt>
                <c:pt idx="2349">
                  <c:v>16.534768649924899</c:v>
                </c:pt>
                <c:pt idx="2350">
                  <c:v>16.604744017800201</c:v>
                </c:pt>
                <c:pt idx="2351">
                  <c:v>16.549378270121402</c:v>
                </c:pt>
                <c:pt idx="2352">
                  <c:v>16.582433954036102</c:v>
                </c:pt>
                <c:pt idx="2353">
                  <c:v>16.619120220328799</c:v>
                </c:pt>
                <c:pt idx="2354">
                  <c:v>16.6117073222686</c:v>
                </c:pt>
                <c:pt idx="2355">
                  <c:v>16.587035499716102</c:v>
                </c:pt>
                <c:pt idx="2356">
                  <c:v>16.641131466818901</c:v>
                </c:pt>
                <c:pt idx="2357">
                  <c:v>16.586539880659799</c:v>
                </c:pt>
                <c:pt idx="2358">
                  <c:v>16.570926924628999</c:v>
                </c:pt>
                <c:pt idx="2359">
                  <c:v>16.6112240817145</c:v>
                </c:pt>
                <c:pt idx="2360">
                  <c:v>16.631837006134699</c:v>
                </c:pt>
                <c:pt idx="2361">
                  <c:v>16.608729178142699</c:v>
                </c:pt>
                <c:pt idx="2362">
                  <c:v>16.618634611513901</c:v>
                </c:pt>
                <c:pt idx="2363">
                  <c:v>16.632596324878101</c:v>
                </c:pt>
                <c:pt idx="2364">
                  <c:v>16.5486866548294</c:v>
                </c:pt>
                <c:pt idx="2365">
                  <c:v>16.6541490642831</c:v>
                </c:pt>
                <c:pt idx="2366">
                  <c:v>16.669436518682701</c:v>
                </c:pt>
                <c:pt idx="2367">
                  <c:v>16.5587862223496</c:v>
                </c:pt>
                <c:pt idx="2368">
                  <c:v>16.556667598724299</c:v>
                </c:pt>
                <c:pt idx="2369">
                  <c:v>16.614735693690999</c:v>
                </c:pt>
                <c:pt idx="2370">
                  <c:v>16.595716620544898</c:v>
                </c:pt>
                <c:pt idx="2371">
                  <c:v>16.544040287970098</c:v>
                </c:pt>
                <c:pt idx="2372">
                  <c:v>16.585832117128</c:v>
                </c:pt>
                <c:pt idx="2373">
                  <c:v>16.5771354684396</c:v>
                </c:pt>
                <c:pt idx="2374">
                  <c:v>16.5980755880943</c:v>
                </c:pt>
                <c:pt idx="2375">
                  <c:v>16.5976879786535</c:v>
                </c:pt>
                <c:pt idx="2376">
                  <c:v>16.624050284527101</c:v>
                </c:pt>
                <c:pt idx="2377">
                  <c:v>16.6065914845226</c:v>
                </c:pt>
                <c:pt idx="2378">
                  <c:v>16.613923014615999</c:v>
                </c:pt>
                <c:pt idx="2379">
                  <c:v>16.642409532324798</c:v>
                </c:pt>
                <c:pt idx="2380">
                  <c:v>16.625168123968201</c:v>
                </c:pt>
                <c:pt idx="2381">
                  <c:v>16.638585122606202</c:v>
                </c:pt>
                <c:pt idx="2382">
                  <c:v>16.591777349387701</c:v>
                </c:pt>
                <c:pt idx="2383">
                  <c:v>16.582619020060701</c:v>
                </c:pt>
                <c:pt idx="2384">
                  <c:v>16.624954272105299</c:v>
                </c:pt>
                <c:pt idx="2385">
                  <c:v>16.654561084511599</c:v>
                </c:pt>
                <c:pt idx="2386">
                  <c:v>16.6334456727485</c:v>
                </c:pt>
                <c:pt idx="2387">
                  <c:v>16.644171151164102</c:v>
                </c:pt>
                <c:pt idx="2388">
                  <c:v>16.605023063685302</c:v>
                </c:pt>
                <c:pt idx="2389">
                  <c:v>16.599561542729901</c:v>
                </c:pt>
                <c:pt idx="2390">
                  <c:v>16.615413696464699</c:v>
                </c:pt>
                <c:pt idx="2391">
                  <c:v>16.632776730123702</c:v>
                </c:pt>
                <c:pt idx="2392">
                  <c:v>16.652000912522599</c:v>
                </c:pt>
                <c:pt idx="2393">
                  <c:v>16.6462199112372</c:v>
                </c:pt>
                <c:pt idx="2394">
                  <c:v>16.6376941092587</c:v>
                </c:pt>
                <c:pt idx="2395">
                  <c:v>16.648202874929201</c:v>
                </c:pt>
                <c:pt idx="2396">
                  <c:v>16.648322964454898</c:v>
                </c:pt>
                <c:pt idx="2397">
                  <c:v>16.6304307029861</c:v>
                </c:pt>
                <c:pt idx="2398">
                  <c:v>16.650260892473099</c:v>
                </c:pt>
                <c:pt idx="2399">
                  <c:v>16.649538001155801</c:v>
                </c:pt>
                <c:pt idx="2400">
                  <c:v>16.652654395292</c:v>
                </c:pt>
                <c:pt idx="2401">
                  <c:v>16.653589993266198</c:v>
                </c:pt>
                <c:pt idx="2402">
                  <c:v>16.6214374119007</c:v>
                </c:pt>
                <c:pt idx="2403">
                  <c:v>16.6207558638189</c:v>
                </c:pt>
                <c:pt idx="2404">
                  <c:v>16.625641210140301</c:v>
                </c:pt>
                <c:pt idx="2405">
                  <c:v>16.587092739106101</c:v>
                </c:pt>
                <c:pt idx="2406">
                  <c:v>16.615648215505701</c:v>
                </c:pt>
                <c:pt idx="2407">
                  <c:v>16.6351708484247</c:v>
                </c:pt>
                <c:pt idx="2408">
                  <c:v>16.660955117571401</c:v>
                </c:pt>
                <c:pt idx="2409">
                  <c:v>16.613589995856699</c:v>
                </c:pt>
                <c:pt idx="2410">
                  <c:v>16.612055108970601</c:v>
                </c:pt>
                <c:pt idx="2411">
                  <c:v>16.622637027904499</c:v>
                </c:pt>
                <c:pt idx="2412">
                  <c:v>16.622027894139599</c:v>
                </c:pt>
                <c:pt idx="2413">
                  <c:v>16.610447501042898</c:v>
                </c:pt>
                <c:pt idx="2414">
                  <c:v>16.641810210668599</c:v>
                </c:pt>
                <c:pt idx="2415">
                  <c:v>16.640564721226699</c:v>
                </c:pt>
                <c:pt idx="2416">
                  <c:v>16.647672404611502</c:v>
                </c:pt>
                <c:pt idx="2417">
                  <c:v>16.643436761773199</c:v>
                </c:pt>
                <c:pt idx="2418">
                  <c:v>16.637615832024501</c:v>
                </c:pt>
                <c:pt idx="2419">
                  <c:v>16.640942647930501</c:v>
                </c:pt>
                <c:pt idx="2420">
                  <c:v>16.662323543100701</c:v>
                </c:pt>
                <c:pt idx="2421">
                  <c:v>16.648944879842301</c:v>
                </c:pt>
                <c:pt idx="2422">
                  <c:v>16.648043144821099</c:v>
                </c:pt>
                <c:pt idx="2423">
                  <c:v>16.609441660698302</c:v>
                </c:pt>
                <c:pt idx="2424">
                  <c:v>16.628596430233099</c:v>
                </c:pt>
                <c:pt idx="2425">
                  <c:v>16.640052048541701</c:v>
                </c:pt>
                <c:pt idx="2426">
                  <c:v>16.605565111876299</c:v>
                </c:pt>
                <c:pt idx="2427">
                  <c:v>16.653554814503799</c:v>
                </c:pt>
                <c:pt idx="2428">
                  <c:v>16.630628035732698</c:v>
                </c:pt>
                <c:pt idx="2429">
                  <c:v>16.6243217124265</c:v>
                </c:pt>
                <c:pt idx="2430">
                  <c:v>16.6662296497943</c:v>
                </c:pt>
                <c:pt idx="2431">
                  <c:v>16.662361283505099</c:v>
                </c:pt>
                <c:pt idx="2432">
                  <c:v>16.6677696248065</c:v>
                </c:pt>
                <c:pt idx="2433">
                  <c:v>16.667108482536001</c:v>
                </c:pt>
                <c:pt idx="2434">
                  <c:v>16.630485499683299</c:v>
                </c:pt>
                <c:pt idx="2435">
                  <c:v>16.6861179916704</c:v>
                </c:pt>
                <c:pt idx="2436">
                  <c:v>16.668769134897701</c:v>
                </c:pt>
                <c:pt idx="2437">
                  <c:v>16.623140064150601</c:v>
                </c:pt>
                <c:pt idx="2438">
                  <c:v>16.594139051967598</c:v>
                </c:pt>
                <c:pt idx="2439">
                  <c:v>16.594265293433899</c:v>
                </c:pt>
                <c:pt idx="2440">
                  <c:v>16.590247848331199</c:v>
                </c:pt>
                <c:pt idx="2441">
                  <c:v>16.603119257593299</c:v>
                </c:pt>
                <c:pt idx="2442">
                  <c:v>16.6482650324253</c:v>
                </c:pt>
                <c:pt idx="2443">
                  <c:v>16.609773676245901</c:v>
                </c:pt>
                <c:pt idx="2444">
                  <c:v>16.605131127196199</c:v>
                </c:pt>
                <c:pt idx="2445">
                  <c:v>16.608420970853199</c:v>
                </c:pt>
                <c:pt idx="2446">
                  <c:v>16.652300260191701</c:v>
                </c:pt>
                <c:pt idx="2447">
                  <c:v>16.653073174956099</c:v>
                </c:pt>
                <c:pt idx="2448">
                  <c:v>16.623231535136199</c:v>
                </c:pt>
                <c:pt idx="2449">
                  <c:v>16.603758311003499</c:v>
                </c:pt>
                <c:pt idx="2450">
                  <c:v>16.637980547365299</c:v>
                </c:pt>
                <c:pt idx="2451">
                  <c:v>16.657996651098902</c:v>
                </c:pt>
                <c:pt idx="2452">
                  <c:v>16.651164496825299</c:v>
                </c:pt>
                <c:pt idx="2453">
                  <c:v>16.630694185100101</c:v>
                </c:pt>
                <c:pt idx="2454">
                  <c:v>16.655465966605298</c:v>
                </c:pt>
                <c:pt idx="2455">
                  <c:v>16.633457627919999</c:v>
                </c:pt>
                <c:pt idx="2456">
                  <c:v>16.640028496961399</c:v>
                </c:pt>
                <c:pt idx="2457">
                  <c:v>16.600104432946999</c:v>
                </c:pt>
                <c:pt idx="2458">
                  <c:v>16.6215740848431</c:v>
                </c:pt>
                <c:pt idx="2459">
                  <c:v>16.629147570940798</c:v>
                </c:pt>
                <c:pt idx="2460">
                  <c:v>16.6533842802171</c:v>
                </c:pt>
                <c:pt idx="2461">
                  <c:v>16.594793092101799</c:v>
                </c:pt>
                <c:pt idx="2462">
                  <c:v>16.6438733911952</c:v>
                </c:pt>
                <c:pt idx="2463">
                  <c:v>16.648974745324601</c:v>
                </c:pt>
                <c:pt idx="2464">
                  <c:v>16.672007031328899</c:v>
                </c:pt>
                <c:pt idx="2465">
                  <c:v>16.6333782535973</c:v>
                </c:pt>
                <c:pt idx="2466">
                  <c:v>16.657914585378599</c:v>
                </c:pt>
                <c:pt idx="2467">
                  <c:v>16.666297885616</c:v>
                </c:pt>
                <c:pt idx="2468">
                  <c:v>16.659304300971499</c:v>
                </c:pt>
                <c:pt idx="2469">
                  <c:v>16.609807266228799</c:v>
                </c:pt>
                <c:pt idx="2470">
                  <c:v>16.643478108971099</c:v>
                </c:pt>
                <c:pt idx="2471">
                  <c:v>16.703096377761302</c:v>
                </c:pt>
                <c:pt idx="2472">
                  <c:v>16.607484097766601</c:v>
                </c:pt>
                <c:pt idx="2473">
                  <c:v>16.610398111905099</c:v>
                </c:pt>
                <c:pt idx="2474">
                  <c:v>16.6295159295899</c:v>
                </c:pt>
                <c:pt idx="2475">
                  <c:v>16.6495659747033</c:v>
                </c:pt>
                <c:pt idx="2476">
                  <c:v>16.605886010439502</c:v>
                </c:pt>
                <c:pt idx="2477">
                  <c:v>16.624417369924998</c:v>
                </c:pt>
                <c:pt idx="2478">
                  <c:v>16.686323072520601</c:v>
                </c:pt>
                <c:pt idx="2479">
                  <c:v>16.652452531393099</c:v>
                </c:pt>
                <c:pt idx="2480">
                  <c:v>16.631901001060399</c:v>
                </c:pt>
                <c:pt idx="2481">
                  <c:v>16.646881505537898</c:v>
                </c:pt>
                <c:pt idx="2482">
                  <c:v>16.6339592328351</c:v>
                </c:pt>
                <c:pt idx="2483">
                  <c:v>16.621129734285699</c:v>
                </c:pt>
                <c:pt idx="2484">
                  <c:v>16.660557473709201</c:v>
                </c:pt>
                <c:pt idx="2485">
                  <c:v>16.659562135179499</c:v>
                </c:pt>
                <c:pt idx="2486">
                  <c:v>16.696117632562501</c:v>
                </c:pt>
                <c:pt idx="2487">
                  <c:v>16.702281983154801</c:v>
                </c:pt>
                <c:pt idx="2488">
                  <c:v>16.649028015839601</c:v>
                </c:pt>
                <c:pt idx="2489">
                  <c:v>16.669837013757</c:v>
                </c:pt>
                <c:pt idx="2490">
                  <c:v>16.640763165708002</c:v>
                </c:pt>
                <c:pt idx="2491">
                  <c:v>16.6820871844923</c:v>
                </c:pt>
                <c:pt idx="2492">
                  <c:v>16.696128436333201</c:v>
                </c:pt>
                <c:pt idx="2493">
                  <c:v>16.587829660973402</c:v>
                </c:pt>
                <c:pt idx="2494">
                  <c:v>16.624715843457501</c:v>
                </c:pt>
                <c:pt idx="2495">
                  <c:v>16.554568610033002</c:v>
                </c:pt>
                <c:pt idx="2496">
                  <c:v>16.605421276497399</c:v>
                </c:pt>
                <c:pt idx="2497">
                  <c:v>16.6292740378213</c:v>
                </c:pt>
                <c:pt idx="2498">
                  <c:v>16.615293307262402</c:v>
                </c:pt>
                <c:pt idx="2499">
                  <c:v>16.619114331325999</c:v>
                </c:pt>
                <c:pt idx="2500">
                  <c:v>16.643418728946202</c:v>
                </c:pt>
                <c:pt idx="2501">
                  <c:v>16.625236224061599</c:v>
                </c:pt>
                <c:pt idx="2502">
                  <c:v>16.6454196524409</c:v>
                </c:pt>
                <c:pt idx="2503">
                  <c:v>16.585210054126499</c:v>
                </c:pt>
                <c:pt idx="2504">
                  <c:v>16.601876928236301</c:v>
                </c:pt>
                <c:pt idx="2505">
                  <c:v>16.612673657473401</c:v>
                </c:pt>
                <c:pt idx="2506">
                  <c:v>16.6442516463514</c:v>
                </c:pt>
                <c:pt idx="2507">
                  <c:v>16.616360459376899</c:v>
                </c:pt>
                <c:pt idx="2508">
                  <c:v>16.626892521458501</c:v>
                </c:pt>
                <c:pt idx="2509">
                  <c:v>16.6576497289029</c:v>
                </c:pt>
                <c:pt idx="2510">
                  <c:v>16.667015779937401</c:v>
                </c:pt>
                <c:pt idx="2511">
                  <c:v>16.633207396897699</c:v>
                </c:pt>
                <c:pt idx="2512">
                  <c:v>16.635207316313</c:v>
                </c:pt>
                <c:pt idx="2513">
                  <c:v>16.631206691208099</c:v>
                </c:pt>
                <c:pt idx="2514">
                  <c:v>16.616110829461</c:v>
                </c:pt>
                <c:pt idx="2515">
                  <c:v>16.6099161798526</c:v>
                </c:pt>
                <c:pt idx="2516">
                  <c:v>16.645513195719602</c:v>
                </c:pt>
                <c:pt idx="2517">
                  <c:v>16.661531835368098</c:v>
                </c:pt>
                <c:pt idx="2518">
                  <c:v>16.626111657793199</c:v>
                </c:pt>
                <c:pt idx="2519">
                  <c:v>16.6780420892511</c:v>
                </c:pt>
                <c:pt idx="2520">
                  <c:v>16.684015496617299</c:v>
                </c:pt>
                <c:pt idx="2521">
                  <c:v>16.691183973785201</c:v>
                </c:pt>
                <c:pt idx="2522">
                  <c:v>16.686505958334202</c:v>
                </c:pt>
                <c:pt idx="2523">
                  <c:v>16.6182221031669</c:v>
                </c:pt>
                <c:pt idx="2524">
                  <c:v>16.655438426169201</c:v>
                </c:pt>
                <c:pt idx="2525">
                  <c:v>16.632101096227199</c:v>
                </c:pt>
                <c:pt idx="2526">
                  <c:v>16.680029297011099</c:v>
                </c:pt>
                <c:pt idx="2527">
                  <c:v>16.693211937402101</c:v>
                </c:pt>
                <c:pt idx="2528">
                  <c:v>13.877652259719</c:v>
                </c:pt>
                <c:pt idx="2529">
                  <c:v>13.6374548331233</c:v>
                </c:pt>
                <c:pt idx="2530">
                  <c:v>13.8981533921493</c:v>
                </c:pt>
                <c:pt idx="2531">
                  <c:v>13.565499681530699</c:v>
                </c:pt>
                <c:pt idx="2532">
                  <c:v>13.711664564567901</c:v>
                </c:pt>
                <c:pt idx="2533">
                  <c:v>13.572827727205601</c:v>
                </c:pt>
                <c:pt idx="2534">
                  <c:v>12.492280562952301</c:v>
                </c:pt>
                <c:pt idx="2535">
                  <c:v>12.345486698098201</c:v>
                </c:pt>
                <c:pt idx="2536">
                  <c:v>12.036056352283399</c:v>
                </c:pt>
                <c:pt idx="2537">
                  <c:v>12.404810129865499</c:v>
                </c:pt>
                <c:pt idx="2538">
                  <c:v>15.907725396526001</c:v>
                </c:pt>
                <c:pt idx="2539">
                  <c:v>15.911053351952701</c:v>
                </c:pt>
                <c:pt idx="2540">
                  <c:v>15.9482106698529</c:v>
                </c:pt>
                <c:pt idx="2541">
                  <c:v>15.9843333446283</c:v>
                </c:pt>
                <c:pt idx="2542">
                  <c:v>16.0491618385254</c:v>
                </c:pt>
                <c:pt idx="2543">
                  <c:v>16.007559990746898</c:v>
                </c:pt>
                <c:pt idx="2544">
                  <c:v>15.947319264893601</c:v>
                </c:pt>
                <c:pt idx="2545">
                  <c:v>15.9977150079794</c:v>
                </c:pt>
                <c:pt idx="2546">
                  <c:v>15.9434442926906</c:v>
                </c:pt>
                <c:pt idx="2547">
                  <c:v>15.8734156900143</c:v>
                </c:pt>
                <c:pt idx="2548">
                  <c:v>15.931010351189499</c:v>
                </c:pt>
                <c:pt idx="2549">
                  <c:v>15.9795781222171</c:v>
                </c:pt>
                <c:pt idx="2550">
                  <c:v>15.917409617638899</c:v>
                </c:pt>
                <c:pt idx="2551">
                  <c:v>16.046281698388501</c:v>
                </c:pt>
                <c:pt idx="2552">
                  <c:v>16.010544781026699</c:v>
                </c:pt>
                <c:pt idx="2553">
                  <c:v>16.092778700878998</c:v>
                </c:pt>
                <c:pt idx="2554">
                  <c:v>16.029861576885299</c:v>
                </c:pt>
                <c:pt idx="2555">
                  <c:v>15.9107447816681</c:v>
                </c:pt>
                <c:pt idx="2556">
                  <c:v>15.9327225735697</c:v>
                </c:pt>
                <c:pt idx="2557">
                  <c:v>15.9170501451357</c:v>
                </c:pt>
                <c:pt idx="2558">
                  <c:v>16.0527922367509</c:v>
                </c:pt>
                <c:pt idx="2559">
                  <c:v>16.059644372966201</c:v>
                </c:pt>
                <c:pt idx="2560">
                  <c:v>16.023177294080401</c:v>
                </c:pt>
                <c:pt idx="2561">
                  <c:v>16.012858047756801</c:v>
                </c:pt>
                <c:pt idx="2562">
                  <c:v>15.863163146748001</c:v>
                </c:pt>
                <c:pt idx="2563">
                  <c:v>15.964407438762001</c:v>
                </c:pt>
                <c:pt idx="2564">
                  <c:v>16.033330368291001</c:v>
                </c:pt>
                <c:pt idx="2565">
                  <c:v>16.003794539904</c:v>
                </c:pt>
                <c:pt idx="2566">
                  <c:v>16.059136100636099</c:v>
                </c:pt>
                <c:pt idx="2567">
                  <c:v>16.040647131976201</c:v>
                </c:pt>
                <c:pt idx="2568">
                  <c:v>15.891432926669401</c:v>
                </c:pt>
                <c:pt idx="2569">
                  <c:v>16.006914695000301</c:v>
                </c:pt>
                <c:pt idx="2570">
                  <c:v>16.613703742206901</c:v>
                </c:pt>
                <c:pt idx="2571">
                  <c:v>16.644885526854502</c:v>
                </c:pt>
                <c:pt idx="2572">
                  <c:v>16.641265130514199</c:v>
                </c:pt>
                <c:pt idx="2573">
                  <c:v>16.650538162974101</c:v>
                </c:pt>
                <c:pt idx="2574">
                  <c:v>16.586642671134701</c:v>
                </c:pt>
                <c:pt idx="2575">
                  <c:v>16.5959799991825</c:v>
                </c:pt>
                <c:pt idx="2576">
                  <c:v>16.681046816809801</c:v>
                </c:pt>
                <c:pt idx="2577">
                  <c:v>16.6654023246398</c:v>
                </c:pt>
                <c:pt idx="2578">
                  <c:v>16.666328337676699</c:v>
                </c:pt>
                <c:pt idx="2579">
                  <c:v>16.653431007987901</c:v>
                </c:pt>
                <c:pt idx="2580">
                  <c:v>16.618982294078201</c:v>
                </c:pt>
                <c:pt idx="2581">
                  <c:v>16.645423186221102</c:v>
                </c:pt>
                <c:pt idx="2582">
                  <c:v>16.5957747157704</c:v>
                </c:pt>
                <c:pt idx="2583">
                  <c:v>16.635944169542501</c:v>
                </c:pt>
                <c:pt idx="2584">
                  <c:v>16.696092154389898</c:v>
                </c:pt>
                <c:pt idx="2585">
                  <c:v>16.656181876630001</c:v>
                </c:pt>
                <c:pt idx="2586">
                  <c:v>16.6527411745869</c:v>
                </c:pt>
                <c:pt idx="2587">
                  <c:v>16.6132229298473</c:v>
                </c:pt>
                <c:pt idx="2588">
                  <c:v>16.645642349618299</c:v>
                </c:pt>
                <c:pt idx="2589">
                  <c:v>16.701493207495002</c:v>
                </c:pt>
                <c:pt idx="2590">
                  <c:v>16.7035847745476</c:v>
                </c:pt>
                <c:pt idx="2591">
                  <c:v>16.6303929423703</c:v>
                </c:pt>
                <c:pt idx="2592">
                  <c:v>16.622827406400798</c:v>
                </c:pt>
                <c:pt idx="2593">
                  <c:v>16.6026929519637</c:v>
                </c:pt>
                <c:pt idx="2594">
                  <c:v>16.6193935282128</c:v>
                </c:pt>
                <c:pt idx="2595">
                  <c:v>16.629497779104199</c:v>
                </c:pt>
                <c:pt idx="2596">
                  <c:v>16.596989220425201</c:v>
                </c:pt>
                <c:pt idx="2597">
                  <c:v>16.674723301198</c:v>
                </c:pt>
                <c:pt idx="2598">
                  <c:v>16.660757176720399</c:v>
                </c:pt>
                <c:pt idx="2599">
                  <c:v>16.695775117700201</c:v>
                </c:pt>
                <c:pt idx="2600">
                  <c:v>16.651702091739299</c:v>
                </c:pt>
                <c:pt idx="2601">
                  <c:v>16.6676070373695</c:v>
                </c:pt>
                <c:pt idx="2602">
                  <c:v>16.654591800197501</c:v>
                </c:pt>
                <c:pt idx="2603">
                  <c:v>16.626414613672701</c:v>
                </c:pt>
                <c:pt idx="2604">
                  <c:v>16.633950398758799</c:v>
                </c:pt>
                <c:pt idx="2605">
                  <c:v>16.731854325089301</c:v>
                </c:pt>
                <c:pt idx="2606">
                  <c:v>16.670469148103901</c:v>
                </c:pt>
                <c:pt idx="2607">
                  <c:v>16.622096230223001</c:v>
                </c:pt>
                <c:pt idx="2608">
                  <c:v>16.630421063926899</c:v>
                </c:pt>
                <c:pt idx="2609">
                  <c:v>16.663703869067401</c:v>
                </c:pt>
                <c:pt idx="2610">
                  <c:v>16.732487202130599</c:v>
                </c:pt>
                <c:pt idx="2611">
                  <c:v>16.690801755697901</c:v>
                </c:pt>
                <c:pt idx="2612">
                  <c:v>16.633206305566802</c:v>
                </c:pt>
                <c:pt idx="2613">
                  <c:v>16.603537481300901</c:v>
                </c:pt>
                <c:pt idx="2614">
                  <c:v>16.694098716417098</c:v>
                </c:pt>
                <c:pt idx="2615">
                  <c:v>16.620649776307999</c:v>
                </c:pt>
                <c:pt idx="2616">
                  <c:v>16.6619164656809</c:v>
                </c:pt>
                <c:pt idx="2617">
                  <c:v>16.666414828976599</c:v>
                </c:pt>
                <c:pt idx="2618">
                  <c:v>16.671451863859101</c:v>
                </c:pt>
                <c:pt idx="2619">
                  <c:v>16.616894218056501</c:v>
                </c:pt>
                <c:pt idx="2620">
                  <c:v>16.660505938586301</c:v>
                </c:pt>
                <c:pt idx="2621">
                  <c:v>16.645042764921001</c:v>
                </c:pt>
                <c:pt idx="2622">
                  <c:v>16.6908125513573</c:v>
                </c:pt>
                <c:pt idx="2623">
                  <c:v>16.632323646726601</c:v>
                </c:pt>
                <c:pt idx="2624">
                  <c:v>16.6240946943363</c:v>
                </c:pt>
                <c:pt idx="2625">
                  <c:v>16.652362368993</c:v>
                </c:pt>
                <c:pt idx="2626">
                  <c:v>16.623056456235702</c:v>
                </c:pt>
                <c:pt idx="2627">
                  <c:v>16.653438375615998</c:v>
                </c:pt>
                <c:pt idx="2628">
                  <c:v>16.623963194870601</c:v>
                </c:pt>
                <c:pt idx="2629">
                  <c:v>16.638131758373</c:v>
                </c:pt>
                <c:pt idx="2630">
                  <c:v>16.6242570731347</c:v>
                </c:pt>
                <c:pt idx="2631">
                  <c:v>16.634945841226902</c:v>
                </c:pt>
                <c:pt idx="2632">
                  <c:v>16.670326709843899</c:v>
                </c:pt>
                <c:pt idx="2633">
                  <c:v>16.6547157687408</c:v>
                </c:pt>
                <c:pt idx="2634">
                  <c:v>16.664775742561499</c:v>
                </c:pt>
                <c:pt idx="2635">
                  <c:v>16.654636278866001</c:v>
                </c:pt>
                <c:pt idx="2636">
                  <c:v>16.660386791075801</c:v>
                </c:pt>
                <c:pt idx="2637">
                  <c:v>16.672136565632599</c:v>
                </c:pt>
                <c:pt idx="2638">
                  <c:v>16.6804442422801</c:v>
                </c:pt>
                <c:pt idx="2639">
                  <c:v>16.644742953083998</c:v>
                </c:pt>
                <c:pt idx="2640">
                  <c:v>16.664531518311801</c:v>
                </c:pt>
                <c:pt idx="2641">
                  <c:v>16.639315493565501</c:v>
                </c:pt>
                <c:pt idx="2642">
                  <c:v>16.6337001322647</c:v>
                </c:pt>
                <c:pt idx="2643">
                  <c:v>16.655942435959201</c:v>
                </c:pt>
                <c:pt idx="2644">
                  <c:v>16.715564829553099</c:v>
                </c:pt>
                <c:pt idx="2645">
                  <c:v>16.653451192098501</c:v>
                </c:pt>
                <c:pt idx="2646">
                  <c:v>16.687963355867399</c:v>
                </c:pt>
                <c:pt idx="2647">
                  <c:v>16.6780250579382</c:v>
                </c:pt>
                <c:pt idx="2648">
                  <c:v>16.646706688621801</c:v>
                </c:pt>
                <c:pt idx="2649">
                  <c:v>16.668861778938901</c:v>
                </c:pt>
                <c:pt idx="2650">
                  <c:v>16.697817297944798</c:v>
                </c:pt>
                <c:pt idx="2651">
                  <c:v>16.646178996218001</c:v>
                </c:pt>
                <c:pt idx="2652">
                  <c:v>16.705431116135902</c:v>
                </c:pt>
                <c:pt idx="2653">
                  <c:v>16.669402676744699</c:v>
                </c:pt>
                <c:pt idx="2654">
                  <c:v>16.699521300902099</c:v>
                </c:pt>
                <c:pt idx="2655">
                  <c:v>16.690789158959198</c:v>
                </c:pt>
                <c:pt idx="2656">
                  <c:v>16.6635035634541</c:v>
                </c:pt>
                <c:pt idx="2657">
                  <c:v>16.661023227792601</c:v>
                </c:pt>
                <c:pt idx="2658">
                  <c:v>16.6413399130183</c:v>
                </c:pt>
                <c:pt idx="2659">
                  <c:v>16.640618444155798</c:v>
                </c:pt>
                <c:pt idx="2660">
                  <c:v>16.674210939904899</c:v>
                </c:pt>
                <c:pt idx="2661">
                  <c:v>16.6726407366654</c:v>
                </c:pt>
                <c:pt idx="2662">
                  <c:v>16.6755046533134</c:v>
                </c:pt>
                <c:pt idx="2663">
                  <c:v>16.645602897884299</c:v>
                </c:pt>
                <c:pt idx="2664">
                  <c:v>16.678608689273702</c:v>
                </c:pt>
                <c:pt idx="2665">
                  <c:v>16.688655235678301</c:v>
                </c:pt>
                <c:pt idx="2666">
                  <c:v>16.6975918888038</c:v>
                </c:pt>
                <c:pt idx="2667">
                  <c:v>16.704618424962799</c:v>
                </c:pt>
                <c:pt idx="2668">
                  <c:v>16.6770868812686</c:v>
                </c:pt>
                <c:pt idx="2669">
                  <c:v>16.6755349882689</c:v>
                </c:pt>
                <c:pt idx="2670">
                  <c:v>16.6859003007919</c:v>
                </c:pt>
                <c:pt idx="2671">
                  <c:v>16.701534340581802</c:v>
                </c:pt>
                <c:pt idx="2672">
                  <c:v>16.6537929507138</c:v>
                </c:pt>
                <c:pt idx="2673">
                  <c:v>16.709905019131199</c:v>
                </c:pt>
                <c:pt idx="2674">
                  <c:v>16.6967872470142</c:v>
                </c:pt>
                <c:pt idx="2675">
                  <c:v>16.656561740184301</c:v>
                </c:pt>
                <c:pt idx="2676">
                  <c:v>16.644989795167799</c:v>
                </c:pt>
                <c:pt idx="2677">
                  <c:v>16.642406986472199</c:v>
                </c:pt>
                <c:pt idx="2678">
                  <c:v>16.671032275386398</c:v>
                </c:pt>
                <c:pt idx="2679">
                  <c:v>16.656388261341299</c:v>
                </c:pt>
                <c:pt idx="2680">
                  <c:v>16.648695371803498</c:v>
                </c:pt>
                <c:pt idx="2681">
                  <c:v>16.6830987971471</c:v>
                </c:pt>
                <c:pt idx="2682">
                  <c:v>16.7177995299113</c:v>
                </c:pt>
                <c:pt idx="2683">
                  <c:v>16.664715378447099</c:v>
                </c:pt>
                <c:pt idx="2684">
                  <c:v>16.7207484033672</c:v>
                </c:pt>
                <c:pt idx="2685">
                  <c:v>16.688264332027401</c:v>
                </c:pt>
                <c:pt idx="2686">
                  <c:v>16.699694641057999</c:v>
                </c:pt>
                <c:pt idx="2687">
                  <c:v>16.703402928515398</c:v>
                </c:pt>
                <c:pt idx="2688">
                  <c:v>16.6748285656682</c:v>
                </c:pt>
                <c:pt idx="2689">
                  <c:v>16.7248697933607</c:v>
                </c:pt>
                <c:pt idx="2690">
                  <c:v>16.669502935928399</c:v>
                </c:pt>
                <c:pt idx="2691">
                  <c:v>16.649739862775402</c:v>
                </c:pt>
                <c:pt idx="2692">
                  <c:v>16.709418859171102</c:v>
                </c:pt>
                <c:pt idx="2693">
                  <c:v>16.673044481278801</c:v>
                </c:pt>
                <c:pt idx="2694">
                  <c:v>16.675318216372801</c:v>
                </c:pt>
                <c:pt idx="2695">
                  <c:v>16.698964039966</c:v>
                </c:pt>
                <c:pt idx="2696">
                  <c:v>16.673639261320201</c:v>
                </c:pt>
                <c:pt idx="2697">
                  <c:v>16.7006718984854</c:v>
                </c:pt>
                <c:pt idx="2698">
                  <c:v>16.672048982663199</c:v>
                </c:pt>
                <c:pt idx="2699">
                  <c:v>16.687260758497999</c:v>
                </c:pt>
                <c:pt idx="2700">
                  <c:v>16.711217708187199</c:v>
                </c:pt>
                <c:pt idx="2701">
                  <c:v>16.722870170715201</c:v>
                </c:pt>
                <c:pt idx="2702">
                  <c:v>16.661786961831599</c:v>
                </c:pt>
                <c:pt idx="2703">
                  <c:v>16.676286951086102</c:v>
                </c:pt>
                <c:pt idx="2704">
                  <c:v>16.643674290227999</c:v>
                </c:pt>
                <c:pt idx="2705">
                  <c:v>16.6341085031275</c:v>
                </c:pt>
                <c:pt idx="2706">
                  <c:v>16.653295142995201</c:v>
                </c:pt>
                <c:pt idx="2707">
                  <c:v>16.645739851717899</c:v>
                </c:pt>
                <c:pt idx="2708">
                  <c:v>16.6316755928497</c:v>
                </c:pt>
                <c:pt idx="2709">
                  <c:v>16.696580143123999</c:v>
                </c:pt>
                <c:pt idx="2710">
                  <c:v>16.662042056891501</c:v>
                </c:pt>
                <c:pt idx="2711">
                  <c:v>16.699263436135102</c:v>
                </c:pt>
                <c:pt idx="2712">
                  <c:v>16.676610848887002</c:v>
                </c:pt>
                <c:pt idx="2713">
                  <c:v>16.678256194554599</c:v>
                </c:pt>
                <c:pt idx="2714">
                  <c:v>16.670846665053698</c:v>
                </c:pt>
                <c:pt idx="2715">
                  <c:v>16.6752431011653</c:v>
                </c:pt>
                <c:pt idx="2716">
                  <c:v>16.695957194472602</c:v>
                </c:pt>
                <c:pt idx="2717">
                  <c:v>16.7051461184674</c:v>
                </c:pt>
                <c:pt idx="2718">
                  <c:v>16.6595304663443</c:v>
                </c:pt>
                <c:pt idx="2719">
                  <c:v>16.673298428066602</c:v>
                </c:pt>
                <c:pt idx="2720">
                  <c:v>16.675175813265</c:v>
                </c:pt>
                <c:pt idx="2721">
                  <c:v>16.672214693763301</c:v>
                </c:pt>
                <c:pt idx="2722">
                  <c:v>16.728791748704701</c:v>
                </c:pt>
                <c:pt idx="2723">
                  <c:v>16.695079083100399</c:v>
                </c:pt>
                <c:pt idx="2724">
                  <c:v>16.685702728091702</c:v>
                </c:pt>
                <c:pt idx="2725">
                  <c:v>16.679522817359601</c:v>
                </c:pt>
                <c:pt idx="2726">
                  <c:v>16.704751461275801</c:v>
                </c:pt>
                <c:pt idx="2727">
                  <c:v>16.6501551060941</c:v>
                </c:pt>
                <c:pt idx="2728">
                  <c:v>16.7226340869301</c:v>
                </c:pt>
                <c:pt idx="2729">
                  <c:v>16.703263075799299</c:v>
                </c:pt>
                <c:pt idx="2730">
                  <c:v>16.725337768610299</c:v>
                </c:pt>
                <c:pt idx="2731">
                  <c:v>16.6844263259066</c:v>
                </c:pt>
                <c:pt idx="2732">
                  <c:v>16.6204984758037</c:v>
                </c:pt>
                <c:pt idx="2733">
                  <c:v>16.678085989118099</c:v>
                </c:pt>
                <c:pt idx="2734">
                  <c:v>16.647212858119001</c:v>
                </c:pt>
                <c:pt idx="2735">
                  <c:v>16.697128906518898</c:v>
                </c:pt>
                <c:pt idx="2736">
                  <c:v>16.695058810523001</c:v>
                </c:pt>
                <c:pt idx="2737">
                  <c:v>16.723628873818999</c:v>
                </c:pt>
                <c:pt idx="2738">
                  <c:v>16.711827212303099</c:v>
                </c:pt>
                <c:pt idx="2739">
                  <c:v>16.657794123050799</c:v>
                </c:pt>
                <c:pt idx="2740">
                  <c:v>16.664272783020099</c:v>
                </c:pt>
                <c:pt idx="2741">
                  <c:v>16.6763147074366</c:v>
                </c:pt>
                <c:pt idx="2742">
                  <c:v>16.654184608033301</c:v>
                </c:pt>
                <c:pt idx="2743">
                  <c:v>16.635224076302201</c:v>
                </c:pt>
                <c:pt idx="2744">
                  <c:v>16.674332741441301</c:v>
                </c:pt>
                <c:pt idx="2745">
                  <c:v>16.675078351737898</c:v>
                </c:pt>
                <c:pt idx="2746">
                  <c:v>16.674934297299998</c:v>
                </c:pt>
                <c:pt idx="2747">
                  <c:v>16.666605875538099</c:v>
                </c:pt>
                <c:pt idx="2748">
                  <c:v>16.700914285322</c:v>
                </c:pt>
                <c:pt idx="2749">
                  <c:v>16.653271277462501</c:v>
                </c:pt>
                <c:pt idx="2750">
                  <c:v>16.683864012430401</c:v>
                </c:pt>
                <c:pt idx="2751">
                  <c:v>16.7077185752416</c:v>
                </c:pt>
                <c:pt idx="2752">
                  <c:v>16.665019115627601</c:v>
                </c:pt>
                <c:pt idx="2753">
                  <c:v>16.684720837038299</c:v>
                </c:pt>
                <c:pt idx="2754">
                  <c:v>16.681411879488401</c:v>
                </c:pt>
                <c:pt idx="2755">
                  <c:v>16.683708670270001</c:v>
                </c:pt>
                <c:pt idx="2756">
                  <c:v>16.6506752054832</c:v>
                </c:pt>
                <c:pt idx="2757">
                  <c:v>16.753547860148402</c:v>
                </c:pt>
                <c:pt idx="2758">
                  <c:v>16.7126855391353</c:v>
                </c:pt>
                <c:pt idx="2759">
                  <c:v>16.705871479252099</c:v>
                </c:pt>
                <c:pt idx="2760">
                  <c:v>16.725301028189499</c:v>
                </c:pt>
                <c:pt idx="2761">
                  <c:v>16.734605386211499</c:v>
                </c:pt>
                <c:pt idx="2762">
                  <c:v>16.747964933867301</c:v>
                </c:pt>
                <c:pt idx="2763">
                  <c:v>16.6673543435613</c:v>
                </c:pt>
                <c:pt idx="2764">
                  <c:v>16.732154564782601</c:v>
                </c:pt>
                <c:pt idx="2765">
                  <c:v>16.704026305073899</c:v>
                </c:pt>
                <c:pt idx="2766">
                  <c:v>16.722306037008099</c:v>
                </c:pt>
                <c:pt idx="2767">
                  <c:v>16.691417868496099</c:v>
                </c:pt>
                <c:pt idx="2768">
                  <c:v>16.7008426040064</c:v>
                </c:pt>
                <c:pt idx="2769">
                  <c:v>16.7136794749626</c:v>
                </c:pt>
                <c:pt idx="2770">
                  <c:v>16.6956686885149</c:v>
                </c:pt>
                <c:pt idx="2771">
                  <c:v>16.7021954207531</c:v>
                </c:pt>
                <c:pt idx="2772">
                  <c:v>16.745144976328199</c:v>
                </c:pt>
                <c:pt idx="2773">
                  <c:v>16.700483868321001</c:v>
                </c:pt>
                <c:pt idx="2774">
                  <c:v>16.706330394942398</c:v>
                </c:pt>
                <c:pt idx="2775">
                  <c:v>16.7161108002928</c:v>
                </c:pt>
                <c:pt idx="2776">
                  <c:v>16.719423841741801</c:v>
                </c:pt>
                <c:pt idx="2777">
                  <c:v>16.679704208070302</c:v>
                </c:pt>
                <c:pt idx="2778">
                  <c:v>16.712829639745902</c:v>
                </c:pt>
                <c:pt idx="2779">
                  <c:v>16.709049154119</c:v>
                </c:pt>
                <c:pt idx="2780">
                  <c:v>16.718337235702698</c:v>
                </c:pt>
                <c:pt idx="2781">
                  <c:v>16.730822571189201</c:v>
                </c:pt>
                <c:pt idx="2782">
                  <c:v>16.732251714161698</c:v>
                </c:pt>
                <c:pt idx="2783">
                  <c:v>16.732974704943999</c:v>
                </c:pt>
                <c:pt idx="2784">
                  <c:v>16.707005906126899</c:v>
                </c:pt>
                <c:pt idx="2785">
                  <c:v>16.725223048000402</c:v>
                </c:pt>
                <c:pt idx="2786">
                  <c:v>16.675332458210299</c:v>
                </c:pt>
                <c:pt idx="2787">
                  <c:v>16.7452811858041</c:v>
                </c:pt>
                <c:pt idx="2788">
                  <c:v>16.747408994739299</c:v>
                </c:pt>
                <c:pt idx="2789">
                  <c:v>16.7121730019336</c:v>
                </c:pt>
                <c:pt idx="2790">
                  <c:v>16.717422833455199</c:v>
                </c:pt>
                <c:pt idx="2791">
                  <c:v>16.705365795963299</c:v>
                </c:pt>
                <c:pt idx="2792">
                  <c:v>16.726381607289198</c:v>
                </c:pt>
                <c:pt idx="2793">
                  <c:v>16.758055813994702</c:v>
                </c:pt>
                <c:pt idx="2794">
                  <c:v>16.759853457614401</c:v>
                </c:pt>
                <c:pt idx="2795">
                  <c:v>16.021054296236699</c:v>
                </c:pt>
                <c:pt idx="2796">
                  <c:v>16.0475878205546</c:v>
                </c:pt>
                <c:pt idx="2797">
                  <c:v>16.075185699285701</c:v>
                </c:pt>
                <c:pt idx="2798">
                  <c:v>16.0212517897866</c:v>
                </c:pt>
                <c:pt idx="2799">
                  <c:v>16.013170269158898</c:v>
                </c:pt>
                <c:pt idx="2800">
                  <c:v>15.9946922983503</c:v>
                </c:pt>
                <c:pt idx="2801">
                  <c:v>15.9474132442664</c:v>
                </c:pt>
                <c:pt idx="2802">
                  <c:v>16.194368678508699</c:v>
                </c:pt>
                <c:pt idx="2803">
                  <c:v>16.0911473934143</c:v>
                </c:pt>
                <c:pt idx="2804">
                  <c:v>16.094103531747201</c:v>
                </c:pt>
                <c:pt idx="2805">
                  <c:v>16.2145545094833</c:v>
                </c:pt>
                <c:pt idx="2806">
                  <c:v>16.095830446150298</c:v>
                </c:pt>
                <c:pt idx="2807">
                  <c:v>16.181815758066399</c:v>
                </c:pt>
                <c:pt idx="2808">
                  <c:v>16.2245518326922</c:v>
                </c:pt>
                <c:pt idx="2809">
                  <c:v>16.2351821557798</c:v>
                </c:pt>
                <c:pt idx="2810">
                  <c:v>16.282071205345702</c:v>
                </c:pt>
                <c:pt idx="2811">
                  <c:v>16.323258904124799</c:v>
                </c:pt>
                <c:pt idx="2812">
                  <c:v>16.2810908807907</c:v>
                </c:pt>
                <c:pt idx="2813">
                  <c:v>16.277622914172898</c:v>
                </c:pt>
                <c:pt idx="2814">
                  <c:v>16.2773489030556</c:v>
                </c:pt>
                <c:pt idx="2815">
                  <c:v>16.2722204174067</c:v>
                </c:pt>
                <c:pt idx="2816">
                  <c:v>16.244353790245999</c:v>
                </c:pt>
                <c:pt idx="2817">
                  <c:v>16.291621537596399</c:v>
                </c:pt>
                <c:pt idx="2818">
                  <c:v>16.283341857225199</c:v>
                </c:pt>
                <c:pt idx="2819">
                  <c:v>16.327892222257201</c:v>
                </c:pt>
                <c:pt idx="2820">
                  <c:v>16.3307268187265</c:v>
                </c:pt>
                <c:pt idx="2821">
                  <c:v>16.313747828720398</c:v>
                </c:pt>
                <c:pt idx="2822">
                  <c:v>16.299141263778701</c:v>
                </c:pt>
                <c:pt idx="2823">
                  <c:v>16.271311635427502</c:v>
                </c:pt>
                <c:pt idx="2824">
                  <c:v>16.295006915203199</c:v>
                </c:pt>
                <c:pt idx="2825">
                  <c:v>16.313922936381601</c:v>
                </c:pt>
                <c:pt idx="2826">
                  <c:v>16.338410682668801</c:v>
                </c:pt>
                <c:pt idx="2827">
                  <c:v>16.352631171834901</c:v>
                </c:pt>
                <c:pt idx="2828">
                  <c:v>16.341444146059299</c:v>
                </c:pt>
                <c:pt idx="2829">
                  <c:v>16.304741242111898</c:v>
                </c:pt>
                <c:pt idx="2830">
                  <c:v>16.366981029012901</c:v>
                </c:pt>
                <c:pt idx="2831">
                  <c:v>16.264295261909201</c:v>
                </c:pt>
                <c:pt idx="2832">
                  <c:v>16.355986196240998</c:v>
                </c:pt>
                <c:pt idx="2833">
                  <c:v>16.381769434780399</c:v>
                </c:pt>
                <c:pt idx="2834">
                  <c:v>16.371816491023399</c:v>
                </c:pt>
                <c:pt idx="2835">
                  <c:v>16.3918931040416</c:v>
                </c:pt>
                <c:pt idx="2836">
                  <c:v>16.3960319762983</c:v>
                </c:pt>
                <c:pt idx="2837">
                  <c:v>16.330758317044399</c:v>
                </c:pt>
                <c:pt idx="2838">
                  <c:v>16.4250523495561</c:v>
                </c:pt>
                <c:pt idx="2839">
                  <c:v>16.405161688023998</c:v>
                </c:pt>
                <c:pt idx="2840">
                  <c:v>16.396989061860399</c:v>
                </c:pt>
                <c:pt idx="2841">
                  <c:v>16.344320209036098</c:v>
                </c:pt>
                <c:pt idx="2842">
                  <c:v>16.384153375744699</c:v>
                </c:pt>
                <c:pt idx="2843">
                  <c:v>16.419127975815801</c:v>
                </c:pt>
                <c:pt idx="2844">
                  <c:v>16.250885799667898</c:v>
                </c:pt>
                <c:pt idx="2845">
                  <c:v>16.2395997201691</c:v>
                </c:pt>
                <c:pt idx="2846">
                  <c:v>16.294722310347201</c:v>
                </c:pt>
                <c:pt idx="2847">
                  <c:v>16.3472267087792</c:v>
                </c:pt>
                <c:pt idx="2848">
                  <c:v>16.368650153225602</c:v>
                </c:pt>
                <c:pt idx="2849">
                  <c:v>16.356870113984598</c:v>
                </c:pt>
                <c:pt idx="2850">
                  <c:v>16.2989549591274</c:v>
                </c:pt>
                <c:pt idx="2851">
                  <c:v>16.262531744264301</c:v>
                </c:pt>
                <c:pt idx="2852">
                  <c:v>16.276763961907701</c:v>
                </c:pt>
                <c:pt idx="2853">
                  <c:v>16.3214287787175</c:v>
                </c:pt>
                <c:pt idx="2854">
                  <c:v>16.348433677562198</c:v>
                </c:pt>
                <c:pt idx="2855">
                  <c:v>16.377918009636598</c:v>
                </c:pt>
                <c:pt idx="2856">
                  <c:v>16.359469189454099</c:v>
                </c:pt>
                <c:pt idx="2857">
                  <c:v>16.287965630690799</c:v>
                </c:pt>
                <c:pt idx="2858">
                  <c:v>16.324314377831101</c:v>
                </c:pt>
                <c:pt idx="2859">
                  <c:v>16.363649674108299</c:v>
                </c:pt>
                <c:pt idx="2860">
                  <c:v>16.3225938195427</c:v>
                </c:pt>
                <c:pt idx="2861">
                  <c:v>16.322379172662199</c:v>
                </c:pt>
                <c:pt idx="2862">
                  <c:v>16.398914350080201</c:v>
                </c:pt>
                <c:pt idx="2863">
                  <c:v>16.308237784072801</c:v>
                </c:pt>
                <c:pt idx="2864">
                  <c:v>16.284870229333599</c:v>
                </c:pt>
                <c:pt idx="2865">
                  <c:v>16.298060255814299</c:v>
                </c:pt>
                <c:pt idx="2866">
                  <c:v>16.386064162317901</c:v>
                </c:pt>
                <c:pt idx="2867">
                  <c:v>16.343480136216002</c:v>
                </c:pt>
                <c:pt idx="2868">
                  <c:v>16.367071349210899</c:v>
                </c:pt>
                <c:pt idx="2869">
                  <c:v>16.3579420260325</c:v>
                </c:pt>
                <c:pt idx="2870">
                  <c:v>16.429492372547401</c:v>
                </c:pt>
                <c:pt idx="2871">
                  <c:v>16.420339064044601</c:v>
                </c:pt>
                <c:pt idx="2872">
                  <c:v>16.271093327641299</c:v>
                </c:pt>
                <c:pt idx="2873">
                  <c:v>16.278145158109201</c:v>
                </c:pt>
                <c:pt idx="2874">
                  <c:v>16.327863996712001</c:v>
                </c:pt>
                <c:pt idx="2875">
                  <c:v>16.315773330409399</c:v>
                </c:pt>
                <c:pt idx="2876">
                  <c:v>16.358814689925602</c:v>
                </c:pt>
                <c:pt idx="2877">
                  <c:v>16.328051577637599</c:v>
                </c:pt>
                <c:pt idx="2878">
                  <c:v>16.156522006485702</c:v>
                </c:pt>
                <c:pt idx="2879">
                  <c:v>16.343830366508101</c:v>
                </c:pt>
                <c:pt idx="2880">
                  <c:v>16.362143696186099</c:v>
                </c:pt>
                <c:pt idx="2881">
                  <c:v>16.328748574867099</c:v>
                </c:pt>
                <c:pt idx="2882">
                  <c:v>16.327011548111699</c:v>
                </c:pt>
                <c:pt idx="2883">
                  <c:v>16.38721349395</c:v>
                </c:pt>
                <c:pt idx="2884">
                  <c:v>16.356016452049499</c:v>
                </c:pt>
                <c:pt idx="2885">
                  <c:v>16.3163448625636</c:v>
                </c:pt>
                <c:pt idx="2886">
                  <c:v>16.328296684473699</c:v>
                </c:pt>
                <c:pt idx="2887">
                  <c:v>16.3928669562675</c:v>
                </c:pt>
                <c:pt idx="2888">
                  <c:v>16.420883486627499</c:v>
                </c:pt>
                <c:pt idx="2889">
                  <c:v>16.426810533847199</c:v>
                </c:pt>
                <c:pt idx="2890">
                  <c:v>16.3676750032547</c:v>
                </c:pt>
                <c:pt idx="2891">
                  <c:v>16.3731721614697</c:v>
                </c:pt>
                <c:pt idx="2892">
                  <c:v>16.381276295054899</c:v>
                </c:pt>
                <c:pt idx="2893">
                  <c:v>16.1830118052853</c:v>
                </c:pt>
                <c:pt idx="2894">
                  <c:v>16.315799364232799</c:v>
                </c:pt>
                <c:pt idx="2895">
                  <c:v>16.2965142389344</c:v>
                </c:pt>
                <c:pt idx="2896">
                  <c:v>16.323820398843299</c:v>
                </c:pt>
                <c:pt idx="2897">
                  <c:v>16.3423537646133</c:v>
                </c:pt>
                <c:pt idx="2898">
                  <c:v>16.334017484804601</c:v>
                </c:pt>
                <c:pt idx="2899">
                  <c:v>16.330644559565201</c:v>
                </c:pt>
                <c:pt idx="2900">
                  <c:v>16.333906910695301</c:v>
                </c:pt>
                <c:pt idx="2901">
                  <c:v>16.293095452620399</c:v>
                </c:pt>
                <c:pt idx="2902">
                  <c:v>16.389433667585301</c:v>
                </c:pt>
                <c:pt idx="2903">
                  <c:v>16.3269036244054</c:v>
                </c:pt>
                <c:pt idx="2904">
                  <c:v>16.423164950485099</c:v>
                </c:pt>
                <c:pt idx="2905">
                  <c:v>16.339108312203201</c:v>
                </c:pt>
                <c:pt idx="2906">
                  <c:v>16.389172267433199</c:v>
                </c:pt>
                <c:pt idx="2907">
                  <c:v>16.386849493712699</c:v>
                </c:pt>
                <c:pt idx="2908">
                  <c:v>16.280363751711199</c:v>
                </c:pt>
                <c:pt idx="2909">
                  <c:v>16.323775556501101</c:v>
                </c:pt>
                <c:pt idx="2910">
                  <c:v>16.3556898123129</c:v>
                </c:pt>
                <c:pt idx="2911">
                  <c:v>16.295346611025501</c:v>
                </c:pt>
                <c:pt idx="2912">
                  <c:v>16.3797829259499</c:v>
                </c:pt>
                <c:pt idx="2913">
                  <c:v>16.400291440267601</c:v>
                </c:pt>
                <c:pt idx="2914">
                  <c:v>16.409749520184398</c:v>
                </c:pt>
                <c:pt idx="2915">
                  <c:v>16.401332632134402</c:v>
                </c:pt>
                <c:pt idx="2916">
                  <c:v>16.320382872046402</c:v>
                </c:pt>
                <c:pt idx="2917">
                  <c:v>16.370359455465099</c:v>
                </c:pt>
                <c:pt idx="2918">
                  <c:v>16.417526058525599</c:v>
                </c:pt>
                <c:pt idx="2919">
                  <c:v>16.4435984230992</c:v>
                </c:pt>
                <c:pt idx="2920">
                  <c:v>16.3597494598887</c:v>
                </c:pt>
                <c:pt idx="2921">
                  <c:v>16.3785992923195</c:v>
                </c:pt>
                <c:pt idx="2922">
                  <c:v>16.404318608237801</c:v>
                </c:pt>
                <c:pt idx="2923">
                  <c:v>16.349982065511099</c:v>
                </c:pt>
                <c:pt idx="2924">
                  <c:v>16.570265683690899</c:v>
                </c:pt>
                <c:pt idx="2925">
                  <c:v>16.502262516721199</c:v>
                </c:pt>
                <c:pt idx="2926">
                  <c:v>16.552843858329201</c:v>
                </c:pt>
                <c:pt idx="2927">
                  <c:v>16.533692933152601</c:v>
                </c:pt>
                <c:pt idx="2928">
                  <c:v>16.329897147993499</c:v>
                </c:pt>
                <c:pt idx="2929">
                  <c:v>16.450812887894301</c:v>
                </c:pt>
                <c:pt idx="2930">
                  <c:v>16.448750738784799</c:v>
                </c:pt>
                <c:pt idx="2931">
                  <c:v>16.453760710483401</c:v>
                </c:pt>
                <c:pt idx="2932">
                  <c:v>16.433729732702002</c:v>
                </c:pt>
                <c:pt idx="2933">
                  <c:v>16.396977231324499</c:v>
                </c:pt>
                <c:pt idx="2934">
                  <c:v>16.454660212687799</c:v>
                </c:pt>
                <c:pt idx="2935">
                  <c:v>16.416117434369301</c:v>
                </c:pt>
                <c:pt idx="2936">
                  <c:v>16.431924784820101</c:v>
                </c:pt>
                <c:pt idx="2937">
                  <c:v>16.450831027962899</c:v>
                </c:pt>
                <c:pt idx="2938">
                  <c:v>16.451716166697601</c:v>
                </c:pt>
                <c:pt idx="2939">
                  <c:v>16.472629918030599</c:v>
                </c:pt>
                <c:pt idx="2940">
                  <c:v>16.438114773619901</c:v>
                </c:pt>
                <c:pt idx="2941">
                  <c:v>16.4335572258145</c:v>
                </c:pt>
                <c:pt idx="2942">
                  <c:v>16.473025752239501</c:v>
                </c:pt>
                <c:pt idx="2943">
                  <c:v>16.4786568252085</c:v>
                </c:pt>
                <c:pt idx="2944">
                  <c:v>16.449690077719399</c:v>
                </c:pt>
                <c:pt idx="2945">
                  <c:v>16.506219147469</c:v>
                </c:pt>
                <c:pt idx="2946">
                  <c:v>16.418531392955799</c:v>
                </c:pt>
                <c:pt idx="2947">
                  <c:v>16.4875795650117</c:v>
                </c:pt>
                <c:pt idx="2948">
                  <c:v>16.4528761699389</c:v>
                </c:pt>
                <c:pt idx="2949">
                  <c:v>16.521335899967799</c:v>
                </c:pt>
                <c:pt idx="2950">
                  <c:v>16.520413917348101</c:v>
                </c:pt>
                <c:pt idx="2951">
                  <c:v>16.4732513838965</c:v>
                </c:pt>
                <c:pt idx="2952">
                  <c:v>16.479175697568799</c:v>
                </c:pt>
                <c:pt idx="2953">
                  <c:v>16.523099517194701</c:v>
                </c:pt>
                <c:pt idx="2954">
                  <c:v>16.5163919897998</c:v>
                </c:pt>
                <c:pt idx="2955">
                  <c:v>16.526895751446801</c:v>
                </c:pt>
                <c:pt idx="2956">
                  <c:v>16.4476419151516</c:v>
                </c:pt>
                <c:pt idx="2957">
                  <c:v>16.4351683044918</c:v>
                </c:pt>
                <c:pt idx="2958">
                  <c:v>16.439888359986501</c:v>
                </c:pt>
                <c:pt idx="2959">
                  <c:v>16.4357955057779</c:v>
                </c:pt>
                <c:pt idx="2960">
                  <c:v>16.482022077837598</c:v>
                </c:pt>
                <c:pt idx="2961">
                  <c:v>16.481649285940801</c:v>
                </c:pt>
                <c:pt idx="2962">
                  <c:v>16.482438002600901</c:v>
                </c:pt>
                <c:pt idx="2963">
                  <c:v>16.489101641714299</c:v>
                </c:pt>
                <c:pt idx="2964">
                  <c:v>16.459333464276099</c:v>
                </c:pt>
                <c:pt idx="2965">
                  <c:v>16.456087079491098</c:v>
                </c:pt>
                <c:pt idx="2966">
                  <c:v>16.555010554880798</c:v>
                </c:pt>
                <c:pt idx="2967">
                  <c:v>16.447396013150701</c:v>
                </c:pt>
                <c:pt idx="2968">
                  <c:v>16.477620665297898</c:v>
                </c:pt>
                <c:pt idx="2969">
                  <c:v>16.4633295055392</c:v>
                </c:pt>
                <c:pt idx="2970">
                  <c:v>16.5043945434577</c:v>
                </c:pt>
                <c:pt idx="2971">
                  <c:v>16.4919363848004</c:v>
                </c:pt>
                <c:pt idx="2972">
                  <c:v>16.499352586700699</c:v>
                </c:pt>
                <c:pt idx="2973">
                  <c:v>16.5484813626075</c:v>
                </c:pt>
                <c:pt idx="2974">
                  <c:v>16.496509608351001</c:v>
                </c:pt>
                <c:pt idx="2975">
                  <c:v>16.471245286953899</c:v>
                </c:pt>
                <c:pt idx="2976">
                  <c:v>16.4721244903802</c:v>
                </c:pt>
                <c:pt idx="2977">
                  <c:v>16.463705845850299</c:v>
                </c:pt>
                <c:pt idx="2978">
                  <c:v>16.4986785792441</c:v>
                </c:pt>
                <c:pt idx="2979">
                  <c:v>16.481756819831499</c:v>
                </c:pt>
                <c:pt idx="2980">
                  <c:v>16.4411811740917</c:v>
                </c:pt>
                <c:pt idx="2981">
                  <c:v>16.468256736886602</c:v>
                </c:pt>
                <c:pt idx="2982">
                  <c:v>16.4911650020757</c:v>
                </c:pt>
                <c:pt idx="2983">
                  <c:v>16.496482680168501</c:v>
                </c:pt>
                <c:pt idx="2984">
                  <c:v>16.474021352250102</c:v>
                </c:pt>
                <c:pt idx="2985">
                  <c:v>16.512912200869302</c:v>
                </c:pt>
                <c:pt idx="2986">
                  <c:v>16.484118339806098</c:v>
                </c:pt>
                <c:pt idx="2987">
                  <c:v>16.513540953062801</c:v>
                </c:pt>
                <c:pt idx="2988">
                  <c:v>16.528452511110601</c:v>
                </c:pt>
                <c:pt idx="2989">
                  <c:v>16.494702314658198</c:v>
                </c:pt>
                <c:pt idx="2990">
                  <c:v>16.493226906256702</c:v>
                </c:pt>
                <c:pt idx="2991">
                  <c:v>16.527117257228198</c:v>
                </c:pt>
                <c:pt idx="2992">
                  <c:v>16.528409387658002</c:v>
                </c:pt>
                <c:pt idx="2993">
                  <c:v>16.479203725521401</c:v>
                </c:pt>
                <c:pt idx="2994">
                  <c:v>16.474432125942698</c:v>
                </c:pt>
                <c:pt idx="2995">
                  <c:v>16.491558100866499</c:v>
                </c:pt>
                <c:pt idx="2996">
                  <c:v>16.4959714269614</c:v>
                </c:pt>
                <c:pt idx="2997">
                  <c:v>16.543225733693699</c:v>
                </c:pt>
                <c:pt idx="2998">
                  <c:v>16.507897329015499</c:v>
                </c:pt>
                <c:pt idx="2999">
                  <c:v>16.541125553352</c:v>
                </c:pt>
                <c:pt idx="3000">
                  <c:v>16.519989102568701</c:v>
                </c:pt>
                <c:pt idx="3001">
                  <c:v>16.504622691192999</c:v>
                </c:pt>
                <c:pt idx="3002">
                  <c:v>16.532961068518201</c:v>
                </c:pt>
                <c:pt idx="3003">
                  <c:v>16.5535182452989</c:v>
                </c:pt>
                <c:pt idx="3004">
                  <c:v>16.521635095214101</c:v>
                </c:pt>
                <c:pt idx="3005">
                  <c:v>16.529915640243502</c:v>
                </c:pt>
                <c:pt idx="3006">
                  <c:v>16.564247675269598</c:v>
                </c:pt>
                <c:pt idx="3007">
                  <c:v>16.530830601493602</c:v>
                </c:pt>
                <c:pt idx="3008">
                  <c:v>16.5651825443917</c:v>
                </c:pt>
                <c:pt idx="3009">
                  <c:v>16.561202570053101</c:v>
                </c:pt>
                <c:pt idx="3010">
                  <c:v>16.607989546686799</c:v>
                </c:pt>
                <c:pt idx="3011">
                  <c:v>16.5727972616667</c:v>
                </c:pt>
                <c:pt idx="3012">
                  <c:v>16.435560194170002</c:v>
                </c:pt>
                <c:pt idx="3013">
                  <c:v>16.439938667883499</c:v>
                </c:pt>
                <c:pt idx="3014">
                  <c:v>16.442453302691</c:v>
                </c:pt>
                <c:pt idx="3015">
                  <c:v>16.410332090473801</c:v>
                </c:pt>
                <c:pt idx="3016">
                  <c:v>16.472867126495501</c:v>
                </c:pt>
                <c:pt idx="3017">
                  <c:v>16.444545240912401</c:v>
                </c:pt>
                <c:pt idx="3018">
                  <c:v>16.4432665471227</c:v>
                </c:pt>
                <c:pt idx="3019">
                  <c:v>16.459556557363801</c:v>
                </c:pt>
                <c:pt idx="3020">
                  <c:v>16.4938428689542</c:v>
                </c:pt>
                <c:pt idx="3021">
                  <c:v>16.508163333977102</c:v>
                </c:pt>
                <c:pt idx="3022">
                  <c:v>16.477912099506199</c:v>
                </c:pt>
                <c:pt idx="3023">
                  <c:v>16.4513566550756</c:v>
                </c:pt>
                <c:pt idx="3024">
                  <c:v>16.472172654307201</c:v>
                </c:pt>
                <c:pt idx="3025">
                  <c:v>16.495322175100402</c:v>
                </c:pt>
                <c:pt idx="3026">
                  <c:v>16.4829629939684</c:v>
                </c:pt>
                <c:pt idx="3027">
                  <c:v>16.511872118989601</c:v>
                </c:pt>
                <c:pt idx="3028">
                  <c:v>16.4703130035948</c:v>
                </c:pt>
                <c:pt idx="3029">
                  <c:v>16.536709771271401</c:v>
                </c:pt>
                <c:pt idx="3030">
                  <c:v>16.536583649450101</c:v>
                </c:pt>
                <c:pt idx="3031">
                  <c:v>16.4927963215688</c:v>
                </c:pt>
                <c:pt idx="3032">
                  <c:v>16.508949371848502</c:v>
                </c:pt>
                <c:pt idx="3033">
                  <c:v>16.465051656322</c:v>
                </c:pt>
                <c:pt idx="3034">
                  <c:v>16.490810619781399</c:v>
                </c:pt>
                <c:pt idx="3035">
                  <c:v>16.487878896621901</c:v>
                </c:pt>
                <c:pt idx="3036">
                  <c:v>16.470613542801502</c:v>
                </c:pt>
                <c:pt idx="3037">
                  <c:v>16.490078459571802</c:v>
                </c:pt>
                <c:pt idx="3038">
                  <c:v>16.523080996821101</c:v>
                </c:pt>
                <c:pt idx="3039">
                  <c:v>16.485395267110299</c:v>
                </c:pt>
                <c:pt idx="3040">
                  <c:v>16.468118498233501</c:v>
                </c:pt>
                <c:pt idx="3041">
                  <c:v>16.449500988965699</c:v>
                </c:pt>
                <c:pt idx="3042">
                  <c:v>16.458878390450302</c:v>
                </c:pt>
                <c:pt idx="3043">
                  <c:v>16.564746684265401</c:v>
                </c:pt>
                <c:pt idx="3044">
                  <c:v>16.527627533334801</c:v>
                </c:pt>
                <c:pt idx="3045">
                  <c:v>16.519924852843701</c:v>
                </c:pt>
                <c:pt idx="3046">
                  <c:v>16.502891916919499</c:v>
                </c:pt>
                <c:pt idx="3047">
                  <c:v>16.523930663346299</c:v>
                </c:pt>
                <c:pt idx="3048">
                  <c:v>16.4816541753686</c:v>
                </c:pt>
                <c:pt idx="3049">
                  <c:v>16.459598410406599</c:v>
                </c:pt>
                <c:pt idx="3050">
                  <c:v>16.432001243904701</c:v>
                </c:pt>
                <c:pt idx="3051">
                  <c:v>16.449877969103301</c:v>
                </c:pt>
                <c:pt idx="3052">
                  <c:v>16.493296049551699</c:v>
                </c:pt>
                <c:pt idx="3053">
                  <c:v>16.485956191668301</c:v>
                </c:pt>
                <c:pt idx="3054">
                  <c:v>16.500814182906499</c:v>
                </c:pt>
                <c:pt idx="3055">
                  <c:v>16.501654237487902</c:v>
                </c:pt>
                <c:pt idx="3056">
                  <c:v>16.526370509362899</c:v>
                </c:pt>
                <c:pt idx="3057">
                  <c:v>16.513016768469999</c:v>
                </c:pt>
                <c:pt idx="3058">
                  <c:v>16.522224044780099</c:v>
                </c:pt>
                <c:pt idx="3059">
                  <c:v>16.522991808091501</c:v>
                </c:pt>
                <c:pt idx="3060">
                  <c:v>16.506259410753099</c:v>
                </c:pt>
                <c:pt idx="3061">
                  <c:v>16.498406139420801</c:v>
                </c:pt>
                <c:pt idx="3062">
                  <c:v>16.534013237415799</c:v>
                </c:pt>
                <c:pt idx="3063">
                  <c:v>16.5194185518999</c:v>
                </c:pt>
                <c:pt idx="3064">
                  <c:v>16.545476193383902</c:v>
                </c:pt>
                <c:pt idx="3065">
                  <c:v>16.543937895980001</c:v>
                </c:pt>
                <c:pt idx="3066">
                  <c:v>16.575727052342302</c:v>
                </c:pt>
                <c:pt idx="3067">
                  <c:v>16.584173450817001</c:v>
                </c:pt>
                <c:pt idx="3068">
                  <c:v>16.333895082034299</c:v>
                </c:pt>
                <c:pt idx="3069">
                  <c:v>16.470938661033401</c:v>
                </c:pt>
                <c:pt idx="3070">
                  <c:v>16.4618419926387</c:v>
                </c:pt>
                <c:pt idx="3071">
                  <c:v>16.444794587449501</c:v>
                </c:pt>
                <c:pt idx="3072">
                  <c:v>16.450341231042501</c:v>
                </c:pt>
                <c:pt idx="3073">
                  <c:v>16.4464106682188</c:v>
                </c:pt>
                <c:pt idx="3074">
                  <c:v>16.4552812406301</c:v>
                </c:pt>
                <c:pt idx="3075">
                  <c:v>16.495212978957401</c:v>
                </c:pt>
                <c:pt idx="3076">
                  <c:v>16.477289215241701</c:v>
                </c:pt>
                <c:pt idx="3077">
                  <c:v>16.4907939990503</c:v>
                </c:pt>
                <c:pt idx="3078">
                  <c:v>16.5071424715427</c:v>
                </c:pt>
                <c:pt idx="3079">
                  <c:v>16.529177194120901</c:v>
                </c:pt>
                <c:pt idx="3080">
                  <c:v>16.537660198598399</c:v>
                </c:pt>
                <c:pt idx="3081">
                  <c:v>16.550614701172499</c:v>
                </c:pt>
                <c:pt idx="3082">
                  <c:v>16.523350291099899</c:v>
                </c:pt>
                <c:pt idx="3083">
                  <c:v>16.4693726328832</c:v>
                </c:pt>
                <c:pt idx="3084">
                  <c:v>16.396172328819802</c:v>
                </c:pt>
                <c:pt idx="3085">
                  <c:v>16.473500823567701</c:v>
                </c:pt>
                <c:pt idx="3086">
                  <c:v>16.446163076355901</c:v>
                </c:pt>
                <c:pt idx="3087">
                  <c:v>16.5415855426827</c:v>
                </c:pt>
                <c:pt idx="3088">
                  <c:v>16.581816005382802</c:v>
                </c:pt>
                <c:pt idx="3089">
                  <c:v>16.491636567605202</c:v>
                </c:pt>
                <c:pt idx="3090">
                  <c:v>16.5283852002567</c:v>
                </c:pt>
                <c:pt idx="3091">
                  <c:v>16.483972652906399</c:v>
                </c:pt>
                <c:pt idx="3092">
                  <c:v>16.5156468876453</c:v>
                </c:pt>
                <c:pt idx="3093">
                  <c:v>16.472339088052301</c:v>
                </c:pt>
                <c:pt idx="3094">
                  <c:v>16.548259245687401</c:v>
                </c:pt>
                <c:pt idx="3095">
                  <c:v>16.518662880607199</c:v>
                </c:pt>
                <c:pt idx="3096">
                  <c:v>16.555998949557701</c:v>
                </c:pt>
                <c:pt idx="3097">
                  <c:v>16.5483936494491</c:v>
                </c:pt>
                <c:pt idx="3098">
                  <c:v>16.489450129915099</c:v>
                </c:pt>
                <c:pt idx="3099">
                  <c:v>16.514834913001199</c:v>
                </c:pt>
                <c:pt idx="3100">
                  <c:v>16.504501402107799</c:v>
                </c:pt>
                <c:pt idx="3101">
                  <c:v>16.570935573154198</c:v>
                </c:pt>
                <c:pt idx="3102">
                  <c:v>16.540198492712602</c:v>
                </c:pt>
                <c:pt idx="3103">
                  <c:v>16.424762476622099</c:v>
                </c:pt>
                <c:pt idx="3104">
                  <c:v>16.439996999318598</c:v>
                </c:pt>
                <c:pt idx="3105">
                  <c:v>16.419257941645998</c:v>
                </c:pt>
                <c:pt idx="3106">
                  <c:v>16.413364436304601</c:v>
                </c:pt>
                <c:pt idx="3107">
                  <c:v>16.555779668158401</c:v>
                </c:pt>
                <c:pt idx="3108">
                  <c:v>16.527443279483801</c:v>
                </c:pt>
                <c:pt idx="3109">
                  <c:v>16.495219426306601</c:v>
                </c:pt>
                <c:pt idx="3110">
                  <c:v>16.527160147349001</c:v>
                </c:pt>
                <c:pt idx="3111">
                  <c:v>16.530761711522398</c:v>
                </c:pt>
                <c:pt idx="3112">
                  <c:v>16.569367602268599</c:v>
                </c:pt>
                <c:pt idx="3113">
                  <c:v>16.526623891715101</c:v>
                </c:pt>
                <c:pt idx="3114">
                  <c:v>16.488113987208099</c:v>
                </c:pt>
                <c:pt idx="3115">
                  <c:v>16.504200685449401</c:v>
                </c:pt>
                <c:pt idx="3116">
                  <c:v>16.4843855477211</c:v>
                </c:pt>
                <c:pt idx="3117">
                  <c:v>16.474985069803701</c:v>
                </c:pt>
                <c:pt idx="3118">
                  <c:v>16.4824776141608</c:v>
                </c:pt>
                <c:pt idx="3119">
                  <c:v>16.518801148231599</c:v>
                </c:pt>
                <c:pt idx="3120">
                  <c:v>16.593937238411101</c:v>
                </c:pt>
                <c:pt idx="3121">
                  <c:v>16.5505014555219</c:v>
                </c:pt>
                <c:pt idx="3122">
                  <c:v>16.603051138884499</c:v>
                </c:pt>
                <c:pt idx="3123">
                  <c:v>16.518807846614301</c:v>
                </c:pt>
                <c:pt idx="3124">
                  <c:v>16.500886422782099</c:v>
                </c:pt>
                <c:pt idx="3125">
                  <c:v>16.496268551449699</c:v>
                </c:pt>
                <c:pt idx="3126">
                  <c:v>16.511534398362802</c:v>
                </c:pt>
                <c:pt idx="3127">
                  <c:v>16.4980117900996</c:v>
                </c:pt>
                <c:pt idx="3128">
                  <c:v>16.4815035367813</c:v>
                </c:pt>
                <c:pt idx="3129">
                  <c:v>16.5497708810571</c:v>
                </c:pt>
                <c:pt idx="3130">
                  <c:v>16.551017278418499</c:v>
                </c:pt>
                <c:pt idx="3131">
                  <c:v>16.650248876719299</c:v>
                </c:pt>
                <c:pt idx="3132">
                  <c:v>16.620770103834602</c:v>
                </c:pt>
                <c:pt idx="3133">
                  <c:v>16.6427581763703</c:v>
                </c:pt>
                <c:pt idx="3134">
                  <c:v>16.717946094027901</c:v>
                </c:pt>
                <c:pt idx="3135">
                  <c:v>16.7651089827623</c:v>
                </c:pt>
                <c:pt idx="3136">
                  <c:v>16.7769076475026</c:v>
                </c:pt>
                <c:pt idx="3137">
                  <c:v>16.758521089763502</c:v>
                </c:pt>
                <c:pt idx="3138">
                  <c:v>16.747581782059498</c:v>
                </c:pt>
                <c:pt idx="3139">
                  <c:v>16.758277544117298</c:v>
                </c:pt>
                <c:pt idx="3140">
                  <c:v>16.750766250826199</c:v>
                </c:pt>
                <c:pt idx="3141">
                  <c:v>16.695397731190301</c:v>
                </c:pt>
                <c:pt idx="3142">
                  <c:v>16.854123283394099</c:v>
                </c:pt>
                <c:pt idx="3143">
                  <c:v>16.806620794745101</c:v>
                </c:pt>
                <c:pt idx="3144">
                  <c:v>15.810941653037499</c:v>
                </c:pt>
                <c:pt idx="3145">
                  <c:v>15.8949599206606</c:v>
                </c:pt>
                <c:pt idx="3146">
                  <c:v>15.9735497570931</c:v>
                </c:pt>
                <c:pt idx="3147">
                  <c:v>16.047389148150401</c:v>
                </c:pt>
                <c:pt idx="3148">
                  <c:v>15.756172064919699</c:v>
                </c:pt>
                <c:pt idx="3149">
                  <c:v>16.3525571307501</c:v>
                </c:pt>
                <c:pt idx="3150">
                  <c:v>16.496317554552299</c:v>
                </c:pt>
                <c:pt idx="3151">
                  <c:v>16.484308891363298</c:v>
                </c:pt>
                <c:pt idx="3152">
                  <c:v>16.4423824325883</c:v>
                </c:pt>
                <c:pt idx="3153">
                  <c:v>16.5997603405796</c:v>
                </c:pt>
                <c:pt idx="3154">
                  <c:v>16.543594385211399</c:v>
                </c:pt>
                <c:pt idx="3155">
                  <c:v>16.6569320745309</c:v>
                </c:pt>
                <c:pt idx="3156">
                  <c:v>16.583555951315599</c:v>
                </c:pt>
                <c:pt idx="3157">
                  <c:v>16.614503784148098</c:v>
                </c:pt>
                <c:pt idx="3158">
                  <c:v>16.494737927006199</c:v>
                </c:pt>
                <c:pt idx="3159">
                  <c:v>16.637592473451001</c:v>
                </c:pt>
                <c:pt idx="3160">
                  <c:v>16.645621344111099</c:v>
                </c:pt>
                <c:pt idx="3161">
                  <c:v>16.622290167773301</c:v>
                </c:pt>
                <c:pt idx="3162">
                  <c:v>16.834970658999001</c:v>
                </c:pt>
                <c:pt idx="3163">
                  <c:v>16.8622490707425</c:v>
                </c:pt>
                <c:pt idx="3164">
                  <c:v>16.878688621561999</c:v>
                </c:pt>
                <c:pt idx="3165">
                  <c:v>16.854826412212802</c:v>
                </c:pt>
                <c:pt idx="3166">
                  <c:v>16.873168388115101</c:v>
                </c:pt>
                <c:pt idx="3167">
                  <c:v>16.856131277181099</c:v>
                </c:pt>
                <c:pt idx="3168">
                  <c:v>16.9311488202931</c:v>
                </c:pt>
                <c:pt idx="3169">
                  <c:v>16.684326352188599</c:v>
                </c:pt>
                <c:pt idx="3170">
                  <c:v>16.695398817155901</c:v>
                </c:pt>
                <c:pt idx="3171">
                  <c:v>16.724895267435802</c:v>
                </c:pt>
                <c:pt idx="3172">
                  <c:v>16.7359057487412</c:v>
                </c:pt>
                <c:pt idx="3173">
                  <c:v>16.720499445921298</c:v>
                </c:pt>
                <c:pt idx="3174">
                  <c:v>16.729570612548098</c:v>
                </c:pt>
                <c:pt idx="3175">
                  <c:v>16.7273388498161</c:v>
                </c:pt>
                <c:pt idx="3176">
                  <c:v>16.758292828482801</c:v>
                </c:pt>
                <c:pt idx="3177">
                  <c:v>16.7102592993663</c:v>
                </c:pt>
                <c:pt idx="3178">
                  <c:v>16.757758597378299</c:v>
                </c:pt>
                <c:pt idx="3179">
                  <c:v>16.756731338775001</c:v>
                </c:pt>
                <c:pt idx="3180">
                  <c:v>16.7399625223123</c:v>
                </c:pt>
                <c:pt idx="3181">
                  <c:v>16.787640201991302</c:v>
                </c:pt>
                <c:pt idx="3182">
                  <c:v>16.742600414480702</c:v>
                </c:pt>
                <c:pt idx="3183">
                  <c:v>16.746229964753098</c:v>
                </c:pt>
                <c:pt idx="3184">
                  <c:v>16.753109638474701</c:v>
                </c:pt>
                <c:pt idx="3185">
                  <c:v>16.779766057056602</c:v>
                </c:pt>
                <c:pt idx="3186">
                  <c:v>16.766988218280702</c:v>
                </c:pt>
                <c:pt idx="3187">
                  <c:v>16.7548797377125</c:v>
                </c:pt>
                <c:pt idx="3188">
                  <c:v>16.7928925130925</c:v>
                </c:pt>
                <c:pt idx="3189">
                  <c:v>16.755560740264201</c:v>
                </c:pt>
                <c:pt idx="3190">
                  <c:v>16.739903849041799</c:v>
                </c:pt>
                <c:pt idx="3191">
                  <c:v>16.738464554556501</c:v>
                </c:pt>
                <c:pt idx="3192">
                  <c:v>16.768527401175</c:v>
                </c:pt>
                <c:pt idx="3193">
                  <c:v>16.7522007040311</c:v>
                </c:pt>
                <c:pt idx="3194">
                  <c:v>16.727180365639601</c:v>
                </c:pt>
                <c:pt idx="3195">
                  <c:v>16.762264263368401</c:v>
                </c:pt>
                <c:pt idx="3196">
                  <c:v>16.722391236939998</c:v>
                </c:pt>
                <c:pt idx="3197">
                  <c:v>16.764239021240499</c:v>
                </c:pt>
                <c:pt idx="3198">
                  <c:v>16.771662241430199</c:v>
                </c:pt>
                <c:pt idx="3199">
                  <c:v>16.792614615549301</c:v>
                </c:pt>
                <c:pt idx="3200">
                  <c:v>16.780028557475301</c:v>
                </c:pt>
                <c:pt idx="3201">
                  <c:v>16.8054941639124</c:v>
                </c:pt>
                <c:pt idx="3202">
                  <c:v>16.7671086341463</c:v>
                </c:pt>
                <c:pt idx="3203">
                  <c:v>16.747413403911001</c:v>
                </c:pt>
                <c:pt idx="3204">
                  <c:v>16.813028353673801</c:v>
                </c:pt>
                <c:pt idx="3205">
                  <c:v>16.756101479557</c:v>
                </c:pt>
                <c:pt idx="3206">
                  <c:v>16.735618558338</c:v>
                </c:pt>
                <c:pt idx="3207">
                  <c:v>16.756846814585899</c:v>
                </c:pt>
                <c:pt idx="3208">
                  <c:v>16.776563959529401</c:v>
                </c:pt>
                <c:pt idx="3209">
                  <c:v>16.777910293265599</c:v>
                </c:pt>
                <c:pt idx="3210">
                  <c:v>16.812374980632299</c:v>
                </c:pt>
                <c:pt idx="3211">
                  <c:v>16.790326233093701</c:v>
                </c:pt>
                <c:pt idx="3212">
                  <c:v>16.819541079214801</c:v>
                </c:pt>
                <c:pt idx="3213">
                  <c:v>16.808245272086001</c:v>
                </c:pt>
                <c:pt idx="3214">
                  <c:v>16.793005693148199</c:v>
                </c:pt>
                <c:pt idx="3215">
                  <c:v>16.7745960289582</c:v>
                </c:pt>
                <c:pt idx="3216">
                  <c:v>16.781764241483401</c:v>
                </c:pt>
                <c:pt idx="3217">
                  <c:v>16.7795284733178</c:v>
                </c:pt>
                <c:pt idx="3218">
                  <c:v>16.768460561774301</c:v>
                </c:pt>
                <c:pt idx="3219">
                  <c:v>16.804953514071599</c:v>
                </c:pt>
                <c:pt idx="3220">
                  <c:v>16.814173803230599</c:v>
                </c:pt>
                <c:pt idx="3221">
                  <c:v>16.832977491018202</c:v>
                </c:pt>
                <c:pt idx="3222">
                  <c:v>16.850359258727899</c:v>
                </c:pt>
                <c:pt idx="3223">
                  <c:v>16.798941488587602</c:v>
                </c:pt>
                <c:pt idx="3224">
                  <c:v>16.8168242460595</c:v>
                </c:pt>
                <c:pt idx="3225">
                  <c:v>16.7007684899609</c:v>
                </c:pt>
                <c:pt idx="3226">
                  <c:v>16.729792391625001</c:v>
                </c:pt>
                <c:pt idx="3227">
                  <c:v>16.770959235831299</c:v>
                </c:pt>
                <c:pt idx="3228">
                  <c:v>16.758439538360498</c:v>
                </c:pt>
                <c:pt idx="3229">
                  <c:v>16.7641829130039</c:v>
                </c:pt>
                <c:pt idx="3230">
                  <c:v>16.7583890385649</c:v>
                </c:pt>
                <c:pt idx="3231">
                  <c:v>16.7812652074238</c:v>
                </c:pt>
                <c:pt idx="3232">
                  <c:v>16.769753913502001</c:v>
                </c:pt>
                <c:pt idx="3233">
                  <c:v>16.770694293011399</c:v>
                </c:pt>
                <c:pt idx="3234">
                  <c:v>16.785022469363899</c:v>
                </c:pt>
                <c:pt idx="3235">
                  <c:v>16.7817046563693</c:v>
                </c:pt>
                <c:pt idx="3236">
                  <c:v>16.7273393776943</c:v>
                </c:pt>
                <c:pt idx="3237">
                  <c:v>16.789176137335399</c:v>
                </c:pt>
                <c:pt idx="3238">
                  <c:v>16.736699144148901</c:v>
                </c:pt>
                <c:pt idx="3239">
                  <c:v>16.806678133476701</c:v>
                </c:pt>
                <c:pt idx="3240">
                  <c:v>16.807651160650401</c:v>
                </c:pt>
                <c:pt idx="3241">
                  <c:v>16.776651269271401</c:v>
                </c:pt>
                <c:pt idx="3242">
                  <c:v>16.751748670082598</c:v>
                </c:pt>
                <c:pt idx="3243">
                  <c:v>16.756684459905401</c:v>
                </c:pt>
                <c:pt idx="3244">
                  <c:v>16.7953700137497</c:v>
                </c:pt>
                <c:pt idx="3245">
                  <c:v>16.8106987566462</c:v>
                </c:pt>
                <c:pt idx="3246">
                  <c:v>16.797650459751999</c:v>
                </c:pt>
                <c:pt idx="3247">
                  <c:v>16.797686989939901</c:v>
                </c:pt>
                <c:pt idx="3248">
                  <c:v>16.791408933471001</c:v>
                </c:pt>
                <c:pt idx="3249">
                  <c:v>16.832646979804899</c:v>
                </c:pt>
                <c:pt idx="3250">
                  <c:v>16.799176317987801</c:v>
                </c:pt>
                <c:pt idx="3251">
                  <c:v>16.815183536810601</c:v>
                </c:pt>
                <c:pt idx="3252">
                  <c:v>16.842108988932502</c:v>
                </c:pt>
                <c:pt idx="3253">
                  <c:v>16.799495877971001</c:v>
                </c:pt>
                <c:pt idx="3254">
                  <c:v>16.8379488733658</c:v>
                </c:pt>
                <c:pt idx="3255">
                  <c:v>16.830729016164302</c:v>
                </c:pt>
                <c:pt idx="3256">
                  <c:v>16.792183173354399</c:v>
                </c:pt>
                <c:pt idx="3257">
                  <c:v>16.805195312461102</c:v>
                </c:pt>
                <c:pt idx="3258">
                  <c:v>16.8474230089667</c:v>
                </c:pt>
                <c:pt idx="3259">
                  <c:v>16.838167911822499</c:v>
                </c:pt>
                <c:pt idx="3260">
                  <c:v>16.7594263758598</c:v>
                </c:pt>
                <c:pt idx="3261">
                  <c:v>16.7314699598831</c:v>
                </c:pt>
                <c:pt idx="3262">
                  <c:v>16.763651406284499</c:v>
                </c:pt>
                <c:pt idx="3263">
                  <c:v>16.7510615960108</c:v>
                </c:pt>
                <c:pt idx="3264">
                  <c:v>16.7878260016372</c:v>
                </c:pt>
                <c:pt idx="3265">
                  <c:v>16.747808289727999</c:v>
                </c:pt>
                <c:pt idx="3266">
                  <c:v>16.7671470279152</c:v>
                </c:pt>
                <c:pt idx="3267">
                  <c:v>16.787192268053602</c:v>
                </c:pt>
                <c:pt idx="3268">
                  <c:v>16.8017979516076</c:v>
                </c:pt>
                <c:pt idx="3269">
                  <c:v>16.8456487995212</c:v>
                </c:pt>
                <c:pt idx="3270">
                  <c:v>16.777811756674399</c:v>
                </c:pt>
                <c:pt idx="3271">
                  <c:v>16.814861791019201</c:v>
                </c:pt>
                <c:pt idx="3272">
                  <c:v>16.8138488596332</c:v>
                </c:pt>
                <c:pt idx="3273">
                  <c:v>16.821139284192999</c:v>
                </c:pt>
                <c:pt idx="3274">
                  <c:v>16.780800912878199</c:v>
                </c:pt>
                <c:pt idx="3275">
                  <c:v>16.787406035897401</c:v>
                </c:pt>
                <c:pt idx="3276">
                  <c:v>16.8013838129995</c:v>
                </c:pt>
                <c:pt idx="3277">
                  <c:v>16.8499795863722</c:v>
                </c:pt>
                <c:pt idx="3278">
                  <c:v>16.825763852554001</c:v>
                </c:pt>
                <c:pt idx="3279">
                  <c:v>16.868623843134401</c:v>
                </c:pt>
                <c:pt idx="3280">
                  <c:v>16.833822733919501</c:v>
                </c:pt>
                <c:pt idx="3281">
                  <c:v>16.752048094599001</c:v>
                </c:pt>
                <c:pt idx="3282">
                  <c:v>16.805168503178798</c:v>
                </c:pt>
                <c:pt idx="3283">
                  <c:v>16.795470548686001</c:v>
                </c:pt>
                <c:pt idx="3284">
                  <c:v>16.7984863614132</c:v>
                </c:pt>
                <c:pt idx="3285">
                  <c:v>16.800519689708</c:v>
                </c:pt>
                <c:pt idx="3286">
                  <c:v>16.8266912619377</c:v>
                </c:pt>
                <c:pt idx="3287">
                  <c:v>16.825209403460399</c:v>
                </c:pt>
                <c:pt idx="3288">
                  <c:v>16.841944777220601</c:v>
                </c:pt>
                <c:pt idx="3289">
                  <c:v>16.8101795664458</c:v>
                </c:pt>
                <c:pt idx="3290">
                  <c:v>16.855449644455899</c:v>
                </c:pt>
                <c:pt idx="3291">
                  <c:v>16.866795239285</c:v>
                </c:pt>
                <c:pt idx="3292">
                  <c:v>16.844591418379402</c:v>
                </c:pt>
                <c:pt idx="3293">
                  <c:v>16.843891543729299</c:v>
                </c:pt>
                <c:pt idx="3294">
                  <c:v>16.928212641813602</c:v>
                </c:pt>
                <c:pt idx="3295">
                  <c:v>16.725522833674699</c:v>
                </c:pt>
                <c:pt idx="3296">
                  <c:v>16.754545164381302</c:v>
                </c:pt>
                <c:pt idx="3297">
                  <c:v>16.7130141898114</c:v>
                </c:pt>
                <c:pt idx="3298">
                  <c:v>16.785441845441301</c:v>
                </c:pt>
                <c:pt idx="3299">
                  <c:v>16.787991454331902</c:v>
                </c:pt>
                <c:pt idx="3300">
                  <c:v>16.776508704926599</c:v>
                </c:pt>
                <c:pt idx="3301">
                  <c:v>16.758475720068301</c:v>
                </c:pt>
                <c:pt idx="3302">
                  <c:v>16.773181797127801</c:v>
                </c:pt>
                <c:pt idx="3303">
                  <c:v>16.775108181983001</c:v>
                </c:pt>
                <c:pt idx="3304">
                  <c:v>16.750560674742999</c:v>
                </c:pt>
                <c:pt idx="3305">
                  <c:v>16.832120259488601</c:v>
                </c:pt>
                <c:pt idx="3306">
                  <c:v>16.802455255653001</c:v>
                </c:pt>
                <c:pt idx="3307">
                  <c:v>16.848440402145201</c:v>
                </c:pt>
                <c:pt idx="3308">
                  <c:v>16.7623523827748</c:v>
                </c:pt>
                <c:pt idx="3309">
                  <c:v>16.7666998510655</c:v>
                </c:pt>
                <c:pt idx="3310">
                  <c:v>16.752483276358699</c:v>
                </c:pt>
                <c:pt idx="3311">
                  <c:v>16.7594829581151</c:v>
                </c:pt>
                <c:pt idx="3312">
                  <c:v>16.753973468662601</c:v>
                </c:pt>
                <c:pt idx="3313">
                  <c:v>16.776187198841399</c:v>
                </c:pt>
                <c:pt idx="3314">
                  <c:v>16.7913861616654</c:v>
                </c:pt>
                <c:pt idx="3315">
                  <c:v>16.7899235795206</c:v>
                </c:pt>
                <c:pt idx="3316">
                  <c:v>16.7784498238771</c:v>
                </c:pt>
                <c:pt idx="3317">
                  <c:v>16.8124644089384</c:v>
                </c:pt>
                <c:pt idx="3318">
                  <c:v>16.8043759618681</c:v>
                </c:pt>
                <c:pt idx="3319">
                  <c:v>16.776041938687001</c:v>
                </c:pt>
                <c:pt idx="3320">
                  <c:v>16.840010786716402</c:v>
                </c:pt>
                <c:pt idx="3321">
                  <c:v>16.810106229391099</c:v>
                </c:pt>
                <c:pt idx="3322">
                  <c:v>16.7833573632957</c:v>
                </c:pt>
                <c:pt idx="3323">
                  <c:v>16.771337839335899</c:v>
                </c:pt>
                <c:pt idx="3324">
                  <c:v>16.774067580090001</c:v>
                </c:pt>
                <c:pt idx="3325">
                  <c:v>16.830094098767098</c:v>
                </c:pt>
                <c:pt idx="3326">
                  <c:v>16.828330256328002</c:v>
                </c:pt>
                <c:pt idx="3327">
                  <c:v>16.8195410267837</c:v>
                </c:pt>
                <c:pt idx="3328">
                  <c:v>16.823479871162199</c:v>
                </c:pt>
                <c:pt idx="3329">
                  <c:v>16.8220121214027</c:v>
                </c:pt>
                <c:pt idx="3330">
                  <c:v>16.753518340818399</c:v>
                </c:pt>
                <c:pt idx="3331">
                  <c:v>16.727841521149401</c:v>
                </c:pt>
                <c:pt idx="3332">
                  <c:v>16.737850451783</c:v>
                </c:pt>
                <c:pt idx="3333">
                  <c:v>16.719451765036599</c:v>
                </c:pt>
                <c:pt idx="3334">
                  <c:v>16.787255466165401</c:v>
                </c:pt>
                <c:pt idx="3335">
                  <c:v>16.810074891819799</c:v>
                </c:pt>
                <c:pt idx="3336">
                  <c:v>16.811669976586401</c:v>
                </c:pt>
                <c:pt idx="3337">
                  <c:v>16.8163051382333</c:v>
                </c:pt>
                <c:pt idx="3338">
                  <c:v>16.8416209978596</c:v>
                </c:pt>
                <c:pt idx="3339">
                  <c:v>16.774505772970901</c:v>
                </c:pt>
                <c:pt idx="3340">
                  <c:v>16.819270973183201</c:v>
                </c:pt>
                <c:pt idx="3341">
                  <c:v>16.7714183530444</c:v>
                </c:pt>
                <c:pt idx="3342">
                  <c:v>16.794179588986001</c:v>
                </c:pt>
                <c:pt idx="3343">
                  <c:v>16.777587376382499</c:v>
                </c:pt>
                <c:pt idx="3344">
                  <c:v>16.774570821664302</c:v>
                </c:pt>
                <c:pt idx="3345">
                  <c:v>16.7954902721034</c:v>
                </c:pt>
                <c:pt idx="3346">
                  <c:v>16.872619179754999</c:v>
                </c:pt>
                <c:pt idx="3347">
                  <c:v>16.809521336278401</c:v>
                </c:pt>
                <c:pt idx="3348">
                  <c:v>16.850540667399301</c:v>
                </c:pt>
                <c:pt idx="3349">
                  <c:v>16.839426808312599</c:v>
                </c:pt>
                <c:pt idx="3350">
                  <c:v>16.797174761586302</c:v>
                </c:pt>
                <c:pt idx="3351">
                  <c:v>16.781949487876101</c:v>
                </c:pt>
                <c:pt idx="3352">
                  <c:v>16.780711852336601</c:v>
                </c:pt>
                <c:pt idx="3353">
                  <c:v>16.854876586660399</c:v>
                </c:pt>
                <c:pt idx="3354">
                  <c:v>16.759783361652602</c:v>
                </c:pt>
                <c:pt idx="3355">
                  <c:v>16.799435042018199</c:v>
                </c:pt>
                <c:pt idx="3356">
                  <c:v>16.8486299629065</c:v>
                </c:pt>
                <c:pt idx="3357">
                  <c:v>16.840201624428101</c:v>
                </c:pt>
                <c:pt idx="3358">
                  <c:v>16.8515712967958</c:v>
                </c:pt>
                <c:pt idx="3359">
                  <c:v>16.8394839678087</c:v>
                </c:pt>
                <c:pt idx="3360">
                  <c:v>16.834155576634998</c:v>
                </c:pt>
                <c:pt idx="3361">
                  <c:v>16.840267455777099</c:v>
                </c:pt>
                <c:pt idx="3362">
                  <c:v>16.8399881568876</c:v>
                </c:pt>
                <c:pt idx="3363">
                  <c:v>16.832833866863599</c:v>
                </c:pt>
                <c:pt idx="3364">
                  <c:v>16.8862680872722</c:v>
                </c:pt>
                <c:pt idx="3365">
                  <c:v>16.740838596964199</c:v>
                </c:pt>
                <c:pt idx="3366">
                  <c:v>16.733760095418599</c:v>
                </c:pt>
                <c:pt idx="3367">
                  <c:v>16.709735833053699</c:v>
                </c:pt>
                <c:pt idx="3368">
                  <c:v>16.7475825231698</c:v>
                </c:pt>
                <c:pt idx="3369">
                  <c:v>16.7977995412705</c:v>
                </c:pt>
                <c:pt idx="3370">
                  <c:v>16.8118272365693</c:v>
                </c:pt>
                <c:pt idx="3371">
                  <c:v>16.7922638144322</c:v>
                </c:pt>
                <c:pt idx="3372">
                  <c:v>16.800943312616901</c:v>
                </c:pt>
                <c:pt idx="3373">
                  <c:v>16.799576526359701</c:v>
                </c:pt>
                <c:pt idx="3374">
                  <c:v>16.7509420613763</c:v>
                </c:pt>
                <c:pt idx="3375">
                  <c:v>16.817872999380899</c:v>
                </c:pt>
                <c:pt idx="3376">
                  <c:v>16.794495422147801</c:v>
                </c:pt>
                <c:pt idx="3377">
                  <c:v>16.810322283761799</c:v>
                </c:pt>
                <c:pt idx="3378">
                  <c:v>16.837162043043499</c:v>
                </c:pt>
                <c:pt idx="3379">
                  <c:v>16.8045511151055</c:v>
                </c:pt>
                <c:pt idx="3380">
                  <c:v>16.801692640721601</c:v>
                </c:pt>
                <c:pt idx="3381">
                  <c:v>16.874054233914801</c:v>
                </c:pt>
                <c:pt idx="3382">
                  <c:v>16.856791024276401</c:v>
                </c:pt>
                <c:pt idx="3383">
                  <c:v>16.8559551786566</c:v>
                </c:pt>
                <c:pt idx="3384">
                  <c:v>16.843126235192901</c:v>
                </c:pt>
                <c:pt idx="3385">
                  <c:v>16.8073083692931</c:v>
                </c:pt>
                <c:pt idx="3386">
                  <c:v>16.800654583896002</c:v>
                </c:pt>
                <c:pt idx="3387">
                  <c:v>16.794147240049799</c:v>
                </c:pt>
                <c:pt idx="3388">
                  <c:v>16.7963474433062</c:v>
                </c:pt>
                <c:pt idx="3389">
                  <c:v>16.793805609943099</c:v>
                </c:pt>
                <c:pt idx="3390">
                  <c:v>16.782027936579599</c:v>
                </c:pt>
                <c:pt idx="3391">
                  <c:v>16.858527715167099</c:v>
                </c:pt>
                <c:pt idx="3392">
                  <c:v>16.856160126020399</c:v>
                </c:pt>
                <c:pt idx="3393">
                  <c:v>16.839540387914798</c:v>
                </c:pt>
                <c:pt idx="3394">
                  <c:v>16.847547802043099</c:v>
                </c:pt>
                <c:pt idx="3395">
                  <c:v>16.850545996001902</c:v>
                </c:pt>
                <c:pt idx="3396">
                  <c:v>16.834143889135898</c:v>
                </c:pt>
                <c:pt idx="3397">
                  <c:v>16.838048911613399</c:v>
                </c:pt>
                <c:pt idx="3398">
                  <c:v>16.8279082018867</c:v>
                </c:pt>
                <c:pt idx="3399">
                  <c:v>16.917504367288501</c:v>
                </c:pt>
                <c:pt idx="3400">
                  <c:v>16.770686907986001</c:v>
                </c:pt>
                <c:pt idx="3401">
                  <c:v>16.7553498261653</c:v>
                </c:pt>
                <c:pt idx="3402">
                  <c:v>16.7822638897233</c:v>
                </c:pt>
                <c:pt idx="3403">
                  <c:v>16.771439169712</c:v>
                </c:pt>
                <c:pt idx="3404">
                  <c:v>16.777633880169201</c:v>
                </c:pt>
                <c:pt idx="3405">
                  <c:v>16.7540723787939</c:v>
                </c:pt>
                <c:pt idx="3406">
                  <c:v>16.807854253653101</c:v>
                </c:pt>
                <c:pt idx="3407">
                  <c:v>16.817826693915801</c:v>
                </c:pt>
                <c:pt idx="3408">
                  <c:v>16.8403273953557</c:v>
                </c:pt>
                <c:pt idx="3409">
                  <c:v>16.819743042880202</c:v>
                </c:pt>
                <c:pt idx="3410">
                  <c:v>16.868993491068299</c:v>
                </c:pt>
                <c:pt idx="3411">
                  <c:v>16.823923385556501</c:v>
                </c:pt>
                <c:pt idx="3412">
                  <c:v>16.788315191019599</c:v>
                </c:pt>
                <c:pt idx="3413">
                  <c:v>16.831456960893501</c:v>
                </c:pt>
                <c:pt idx="3414">
                  <c:v>16.900467953022101</c:v>
                </c:pt>
                <c:pt idx="3415">
                  <c:v>16.8139835699331</c:v>
                </c:pt>
                <c:pt idx="3416">
                  <c:v>16.777711226464699</c:v>
                </c:pt>
                <c:pt idx="3417">
                  <c:v>16.825319805572999</c:v>
                </c:pt>
                <c:pt idx="3418">
                  <c:v>16.821918706319899</c:v>
                </c:pt>
                <c:pt idx="3419">
                  <c:v>16.8918500900248</c:v>
                </c:pt>
                <c:pt idx="3420">
                  <c:v>16.859398567283499</c:v>
                </c:pt>
                <c:pt idx="3421">
                  <c:v>16.715371399181699</c:v>
                </c:pt>
                <c:pt idx="3422">
                  <c:v>16.768947466005802</c:v>
                </c:pt>
                <c:pt idx="3423">
                  <c:v>16.778690893588799</c:v>
                </c:pt>
                <c:pt idx="3424">
                  <c:v>16.771989138489101</c:v>
                </c:pt>
                <c:pt idx="3425">
                  <c:v>16.746038283761699</c:v>
                </c:pt>
                <c:pt idx="3426">
                  <c:v>16.746429418933101</c:v>
                </c:pt>
                <c:pt idx="3427">
                  <c:v>16.749061989477099</c:v>
                </c:pt>
                <c:pt idx="3428">
                  <c:v>16.774607824494701</c:v>
                </c:pt>
                <c:pt idx="3429">
                  <c:v>16.772634960098699</c:v>
                </c:pt>
                <c:pt idx="3430">
                  <c:v>16.829406004121999</c:v>
                </c:pt>
                <c:pt idx="3431">
                  <c:v>16.787606856390202</c:v>
                </c:pt>
                <c:pt idx="3432">
                  <c:v>16.768531769376899</c:v>
                </c:pt>
                <c:pt idx="3433">
                  <c:v>16.7979697693068</c:v>
                </c:pt>
                <c:pt idx="3434">
                  <c:v>16.7957884831043</c:v>
                </c:pt>
                <c:pt idx="3435">
                  <c:v>16.806671470001</c:v>
                </c:pt>
                <c:pt idx="3436">
                  <c:v>16.769009400316499</c:v>
                </c:pt>
                <c:pt idx="3437">
                  <c:v>16.773923192832001</c:v>
                </c:pt>
                <c:pt idx="3438">
                  <c:v>16.7887533182545</c:v>
                </c:pt>
                <c:pt idx="3439">
                  <c:v>16.796372228098601</c:v>
                </c:pt>
                <c:pt idx="3440">
                  <c:v>16.7463808064253</c:v>
                </c:pt>
                <c:pt idx="3441">
                  <c:v>16.788040617443102</c:v>
                </c:pt>
                <c:pt idx="3442">
                  <c:v>16.740167560512202</c:v>
                </c:pt>
                <c:pt idx="3443">
                  <c:v>16.802817676000402</c:v>
                </c:pt>
                <c:pt idx="3444">
                  <c:v>16.801273052643801</c:v>
                </c:pt>
                <c:pt idx="3445">
                  <c:v>16.804701518889601</c:v>
                </c:pt>
                <c:pt idx="3446">
                  <c:v>16.804605042830399</c:v>
                </c:pt>
                <c:pt idx="3447">
                  <c:v>16.7733352263344</c:v>
                </c:pt>
                <c:pt idx="3448">
                  <c:v>16.806104037166701</c:v>
                </c:pt>
                <c:pt idx="3449">
                  <c:v>16.7719640289179</c:v>
                </c:pt>
                <c:pt idx="3450">
                  <c:v>16.801717994487898</c:v>
                </c:pt>
                <c:pt idx="3451">
                  <c:v>16.815347974914101</c:v>
                </c:pt>
                <c:pt idx="3452">
                  <c:v>16.812216408784298</c:v>
                </c:pt>
                <c:pt idx="3453">
                  <c:v>16.8396170434116</c:v>
                </c:pt>
                <c:pt idx="3454">
                  <c:v>16.8260091131277</c:v>
                </c:pt>
                <c:pt idx="3455">
                  <c:v>16.806520086714801</c:v>
                </c:pt>
                <c:pt idx="3456">
                  <c:v>16.787864027112001</c:v>
                </c:pt>
                <c:pt idx="3457">
                  <c:v>16.761859672124199</c:v>
                </c:pt>
                <c:pt idx="3458">
                  <c:v>16.804306962551099</c:v>
                </c:pt>
                <c:pt idx="3459">
                  <c:v>16.772541632785099</c:v>
                </c:pt>
                <c:pt idx="3460">
                  <c:v>16.7725960324846</c:v>
                </c:pt>
                <c:pt idx="3461">
                  <c:v>16.761922631014102</c:v>
                </c:pt>
                <c:pt idx="3462">
                  <c:v>16.8303891656841</c:v>
                </c:pt>
                <c:pt idx="3463">
                  <c:v>16.813441501546599</c:v>
                </c:pt>
                <c:pt idx="3464">
                  <c:v>16.774223357699501</c:v>
                </c:pt>
                <c:pt idx="3465">
                  <c:v>16.788527484359101</c:v>
                </c:pt>
                <c:pt idx="3466">
                  <c:v>16.779654569851701</c:v>
                </c:pt>
                <c:pt idx="3467">
                  <c:v>16.771912913852301</c:v>
                </c:pt>
                <c:pt idx="3468">
                  <c:v>16.806997823810999</c:v>
                </c:pt>
                <c:pt idx="3469">
                  <c:v>16.783627455631301</c:v>
                </c:pt>
                <c:pt idx="3470">
                  <c:v>16.8063507689711</c:v>
                </c:pt>
                <c:pt idx="3471">
                  <c:v>16.771418202064702</c:v>
                </c:pt>
                <c:pt idx="3472">
                  <c:v>16.804514177396001</c:v>
                </c:pt>
                <c:pt idx="3473">
                  <c:v>16.814894193200601</c:v>
                </c:pt>
                <c:pt idx="3474">
                  <c:v>16.808148939709898</c:v>
                </c:pt>
                <c:pt idx="3475">
                  <c:v>16.8261869206491</c:v>
                </c:pt>
                <c:pt idx="3476">
                  <c:v>16.760131035178301</c:v>
                </c:pt>
                <c:pt idx="3477">
                  <c:v>16.814638986454401</c:v>
                </c:pt>
                <c:pt idx="3478">
                  <c:v>16.773182116483401</c:v>
                </c:pt>
                <c:pt idx="3479">
                  <c:v>16.794353537315999</c:v>
                </c:pt>
                <c:pt idx="3480">
                  <c:v>16.787025795535001</c:v>
                </c:pt>
                <c:pt idx="3481">
                  <c:v>16.815475504254799</c:v>
                </c:pt>
                <c:pt idx="3482">
                  <c:v>16.883275967005801</c:v>
                </c:pt>
                <c:pt idx="3483">
                  <c:v>16.794276470957399</c:v>
                </c:pt>
                <c:pt idx="3484">
                  <c:v>16.843440493964099</c:v>
                </c:pt>
                <c:pt idx="3485">
                  <c:v>16.846749128671998</c:v>
                </c:pt>
                <c:pt idx="3486">
                  <c:v>16.846407453810102</c:v>
                </c:pt>
                <c:pt idx="3487">
                  <c:v>16.811617936006598</c:v>
                </c:pt>
                <c:pt idx="3488">
                  <c:v>16.817276831825499</c:v>
                </c:pt>
                <c:pt idx="3489">
                  <c:v>16.842428650509099</c:v>
                </c:pt>
                <c:pt idx="3490">
                  <c:v>16.8324901595971</c:v>
                </c:pt>
                <c:pt idx="3491">
                  <c:v>16.776208003374698</c:v>
                </c:pt>
                <c:pt idx="3492">
                  <c:v>16.7738406948794</c:v>
                </c:pt>
                <c:pt idx="3493">
                  <c:v>16.7391037926918</c:v>
                </c:pt>
                <c:pt idx="3494">
                  <c:v>16.783917701940801</c:v>
                </c:pt>
                <c:pt idx="3495">
                  <c:v>16.7958620871246</c:v>
                </c:pt>
                <c:pt idx="3496">
                  <c:v>16.809805076321201</c:v>
                </c:pt>
                <c:pt idx="3497">
                  <c:v>16.8184007938763</c:v>
                </c:pt>
                <c:pt idx="3498">
                  <c:v>16.749475873463499</c:v>
                </c:pt>
                <c:pt idx="3499">
                  <c:v>16.782918503835202</c:v>
                </c:pt>
                <c:pt idx="3500">
                  <c:v>16.8073303165671</c:v>
                </c:pt>
                <c:pt idx="3501">
                  <c:v>16.772731644837801</c:v>
                </c:pt>
                <c:pt idx="3502">
                  <c:v>16.8062479719122</c:v>
                </c:pt>
                <c:pt idx="3503">
                  <c:v>16.827191638983201</c:v>
                </c:pt>
                <c:pt idx="3504">
                  <c:v>16.813962566300098</c:v>
                </c:pt>
                <c:pt idx="3505">
                  <c:v>16.791772154298801</c:v>
                </c:pt>
                <c:pt idx="3506">
                  <c:v>16.779906870276101</c:v>
                </c:pt>
                <c:pt idx="3507">
                  <c:v>16.837170725197101</c:v>
                </c:pt>
                <c:pt idx="3508">
                  <c:v>16.811559428563601</c:v>
                </c:pt>
                <c:pt idx="3509">
                  <c:v>16.8342227441094</c:v>
                </c:pt>
                <c:pt idx="3510">
                  <c:v>16.830944213788101</c:v>
                </c:pt>
                <c:pt idx="3511">
                  <c:v>16.801857436252799</c:v>
                </c:pt>
                <c:pt idx="3512">
                  <c:v>16.791788464463199</c:v>
                </c:pt>
                <c:pt idx="3513">
                  <c:v>16.750791413025901</c:v>
                </c:pt>
                <c:pt idx="3514">
                  <c:v>16.8086462702985</c:v>
                </c:pt>
                <c:pt idx="3515">
                  <c:v>16.781059141651401</c:v>
                </c:pt>
                <c:pt idx="3516">
                  <c:v>16.8036446561293</c:v>
                </c:pt>
                <c:pt idx="3517">
                  <c:v>16.786928779219899</c:v>
                </c:pt>
                <c:pt idx="3518">
                  <c:v>16.8311926906173</c:v>
                </c:pt>
                <c:pt idx="3519">
                  <c:v>16.834234045096601</c:v>
                </c:pt>
                <c:pt idx="3520">
                  <c:v>16.865825145698299</c:v>
                </c:pt>
                <c:pt idx="3521">
                  <c:v>16.826854471031599</c:v>
                </c:pt>
                <c:pt idx="3522">
                  <c:v>16.815790846469199</c:v>
                </c:pt>
                <c:pt idx="3523">
                  <c:v>16.798061538798699</c:v>
                </c:pt>
                <c:pt idx="3524">
                  <c:v>16.830887265906</c:v>
                </c:pt>
                <c:pt idx="3525">
                  <c:v>16.879682465035401</c:v>
                </c:pt>
                <c:pt idx="3526">
                  <c:v>16.7603588368519</c:v>
                </c:pt>
                <c:pt idx="3527">
                  <c:v>16.807871634748601</c:v>
                </c:pt>
                <c:pt idx="3528">
                  <c:v>16.789964987396299</c:v>
                </c:pt>
                <c:pt idx="3529">
                  <c:v>16.778601019458801</c:v>
                </c:pt>
                <c:pt idx="3530">
                  <c:v>16.811372498186302</c:v>
                </c:pt>
                <c:pt idx="3531">
                  <c:v>16.781590267431099</c:v>
                </c:pt>
                <c:pt idx="3532">
                  <c:v>16.805854906337199</c:v>
                </c:pt>
                <c:pt idx="3533">
                  <c:v>16.800723278553701</c:v>
                </c:pt>
                <c:pt idx="3534">
                  <c:v>16.823950456307401</c:v>
                </c:pt>
                <c:pt idx="3535">
                  <c:v>16.793450638435601</c:v>
                </c:pt>
                <c:pt idx="3536">
                  <c:v>16.813439353992099</c:v>
                </c:pt>
                <c:pt idx="3537">
                  <c:v>16.791158636389799</c:v>
                </c:pt>
                <c:pt idx="3538">
                  <c:v>16.831033642328901</c:v>
                </c:pt>
                <c:pt idx="3539">
                  <c:v>16.8228519650607</c:v>
                </c:pt>
                <c:pt idx="3540">
                  <c:v>16.854041515953899</c:v>
                </c:pt>
                <c:pt idx="3541">
                  <c:v>16.809708242644401</c:v>
                </c:pt>
                <c:pt idx="3542">
                  <c:v>16.8456579511389</c:v>
                </c:pt>
                <c:pt idx="3543">
                  <c:v>16.834750716312801</c:v>
                </c:pt>
                <c:pt idx="3544">
                  <c:v>16.829289140899299</c:v>
                </c:pt>
                <c:pt idx="3545">
                  <c:v>16.818637277626401</c:v>
                </c:pt>
                <c:pt idx="3546">
                  <c:v>16.9029177819159</c:v>
                </c:pt>
                <c:pt idx="3547">
                  <c:v>16.737003168266298</c:v>
                </c:pt>
                <c:pt idx="3548">
                  <c:v>16.788096849585202</c:v>
                </c:pt>
                <c:pt idx="3549">
                  <c:v>16.754720698611798</c:v>
                </c:pt>
                <c:pt idx="3550">
                  <c:v>16.759396915364999</c:v>
                </c:pt>
                <c:pt idx="3551">
                  <c:v>16.815090632492002</c:v>
                </c:pt>
                <c:pt idx="3552">
                  <c:v>16.793511972869201</c:v>
                </c:pt>
                <c:pt idx="3553">
                  <c:v>16.7763257201592</c:v>
                </c:pt>
                <c:pt idx="3554">
                  <c:v>16.790286621980499</c:v>
                </c:pt>
                <c:pt idx="3555">
                  <c:v>16.8330712770539</c:v>
                </c:pt>
                <c:pt idx="3556">
                  <c:v>16.7856278093528</c:v>
                </c:pt>
                <c:pt idx="3557">
                  <c:v>16.818946593672401</c:v>
                </c:pt>
                <c:pt idx="3558">
                  <c:v>16.792438165522999</c:v>
                </c:pt>
                <c:pt idx="3559">
                  <c:v>16.7797402944848</c:v>
                </c:pt>
                <c:pt idx="3560">
                  <c:v>16.8528083952176</c:v>
                </c:pt>
                <c:pt idx="3561">
                  <c:v>16.799332645129699</c:v>
                </c:pt>
                <c:pt idx="3562">
                  <c:v>16.801181712087899</c:v>
                </c:pt>
                <c:pt idx="3563">
                  <c:v>16.828722592603601</c:v>
                </c:pt>
                <c:pt idx="3564">
                  <c:v>16.809858669428099</c:v>
                </c:pt>
                <c:pt idx="3565">
                  <c:v>16.8122070389655</c:v>
                </c:pt>
                <c:pt idx="3566">
                  <c:v>16.856969227028198</c:v>
                </c:pt>
                <c:pt idx="3567">
                  <c:v>16.794815919134699</c:v>
                </c:pt>
                <c:pt idx="3568">
                  <c:v>16.793068806202001</c:v>
                </c:pt>
                <c:pt idx="3569">
                  <c:v>16.759030148942301</c:v>
                </c:pt>
                <c:pt idx="3570">
                  <c:v>16.793882678167499</c:v>
                </c:pt>
                <c:pt idx="3571">
                  <c:v>16.782917553862902</c:v>
                </c:pt>
                <c:pt idx="3572">
                  <c:v>16.794799160349601</c:v>
                </c:pt>
                <c:pt idx="3573">
                  <c:v>16.832094347549901</c:v>
                </c:pt>
                <c:pt idx="3574">
                  <c:v>16.822857529676298</c:v>
                </c:pt>
                <c:pt idx="3575">
                  <c:v>16.817290481158899</c:v>
                </c:pt>
                <c:pt idx="3576">
                  <c:v>16.856459414162401</c:v>
                </c:pt>
                <c:pt idx="3577">
                  <c:v>16.830422452205799</c:v>
                </c:pt>
                <c:pt idx="3578">
                  <c:v>16.810322233843898</c:v>
                </c:pt>
                <c:pt idx="3579">
                  <c:v>16.835637736402401</c:v>
                </c:pt>
                <c:pt idx="3580">
                  <c:v>16.8418772534529</c:v>
                </c:pt>
                <c:pt idx="3581">
                  <c:v>16.879201647321</c:v>
                </c:pt>
                <c:pt idx="3582">
                  <c:v>16.232888951623899</c:v>
                </c:pt>
                <c:pt idx="3583">
                  <c:v>16.242622228392001</c:v>
                </c:pt>
                <c:pt idx="3584">
                  <c:v>16.2551066178262</c:v>
                </c:pt>
                <c:pt idx="3585">
                  <c:v>16.132783831451899</c:v>
                </c:pt>
                <c:pt idx="3586">
                  <c:v>16.2431222179844</c:v>
                </c:pt>
                <c:pt idx="3587">
                  <c:v>16.204011794018299</c:v>
                </c:pt>
                <c:pt idx="3588">
                  <c:v>16.514147173254798</c:v>
                </c:pt>
                <c:pt idx="3589">
                  <c:v>16.4974246476758</c:v>
                </c:pt>
                <c:pt idx="3590">
                  <c:v>16.5515685936961</c:v>
                </c:pt>
                <c:pt idx="3591">
                  <c:v>16.580044778860199</c:v>
                </c:pt>
                <c:pt idx="3592">
                  <c:v>16.523632287477302</c:v>
                </c:pt>
                <c:pt idx="3593">
                  <c:v>16.530636608066398</c:v>
                </c:pt>
                <c:pt idx="3594">
                  <c:v>16.506620972111801</c:v>
                </c:pt>
                <c:pt idx="3595">
                  <c:v>16.5303577876102</c:v>
                </c:pt>
                <c:pt idx="3596">
                  <c:v>16.622480584825698</c:v>
                </c:pt>
                <c:pt idx="3597">
                  <c:v>16.647817276276101</c:v>
                </c:pt>
                <c:pt idx="3598">
                  <c:v>16.633321202139101</c:v>
                </c:pt>
                <c:pt idx="3599">
                  <c:v>16.664691813669201</c:v>
                </c:pt>
                <c:pt idx="3600">
                  <c:v>16.634893349566099</c:v>
                </c:pt>
                <c:pt idx="3601">
                  <c:v>16.5096199156228</c:v>
                </c:pt>
                <c:pt idx="3602">
                  <c:v>16.577778292038399</c:v>
                </c:pt>
                <c:pt idx="3603">
                  <c:v>16.606456946663599</c:v>
                </c:pt>
                <c:pt idx="3604">
                  <c:v>16.5605300607149</c:v>
                </c:pt>
                <c:pt idx="3605">
                  <c:v>16.678115291027598</c:v>
                </c:pt>
                <c:pt idx="3606">
                  <c:v>16.649300921343301</c:v>
                </c:pt>
                <c:pt idx="3607">
                  <c:v>16.694180932139101</c:v>
                </c:pt>
                <c:pt idx="3608">
                  <c:v>16.672160002569299</c:v>
                </c:pt>
                <c:pt idx="3609">
                  <c:v>16.572830940888601</c:v>
                </c:pt>
                <c:pt idx="3610">
                  <c:v>16.522066905390499</c:v>
                </c:pt>
                <c:pt idx="3611">
                  <c:v>16.574609995221</c:v>
                </c:pt>
                <c:pt idx="3612">
                  <c:v>16.640772765038601</c:v>
                </c:pt>
                <c:pt idx="3613">
                  <c:v>16.6715896818232</c:v>
                </c:pt>
                <c:pt idx="3614">
                  <c:v>16.6635999080546</c:v>
                </c:pt>
                <c:pt idx="3615">
                  <c:v>16.657486545750601</c:v>
                </c:pt>
                <c:pt idx="3616">
                  <c:v>16.551955417543098</c:v>
                </c:pt>
                <c:pt idx="3617">
                  <c:v>16.509008247512099</c:v>
                </c:pt>
                <c:pt idx="3618">
                  <c:v>16.696941950100101</c:v>
                </c:pt>
                <c:pt idx="3619">
                  <c:v>16.617348994368399</c:v>
                </c:pt>
                <c:pt idx="3620">
                  <c:v>16.6347245124838</c:v>
                </c:pt>
                <c:pt idx="3621">
                  <c:v>16.657674527255601</c:v>
                </c:pt>
                <c:pt idx="3622">
                  <c:v>16.485527048179101</c:v>
                </c:pt>
                <c:pt idx="3623">
                  <c:v>16.660955881575699</c:v>
                </c:pt>
                <c:pt idx="3624">
                  <c:v>16.754516658410399</c:v>
                </c:pt>
                <c:pt idx="3625">
                  <c:v>16.801002012052798</c:v>
                </c:pt>
                <c:pt idx="3626">
                  <c:v>16.794725214832599</c:v>
                </c:pt>
                <c:pt idx="3627">
                  <c:v>16.801205756212401</c:v>
                </c:pt>
                <c:pt idx="3628">
                  <c:v>16.795874367892601</c:v>
                </c:pt>
                <c:pt idx="3629">
                  <c:v>16.811778605156601</c:v>
                </c:pt>
                <c:pt idx="3630">
                  <c:v>16.886341430497701</c:v>
                </c:pt>
                <c:pt idx="3631">
                  <c:v>16.805390210398901</c:v>
                </c:pt>
                <c:pt idx="3632">
                  <c:v>16.855091174139101</c:v>
                </c:pt>
                <c:pt idx="3633">
                  <c:v>16.8274913796268</c:v>
                </c:pt>
                <c:pt idx="3634">
                  <c:v>16.8010687913577</c:v>
                </c:pt>
                <c:pt idx="3635">
                  <c:v>16.827547998674401</c:v>
                </c:pt>
                <c:pt idx="3636">
                  <c:v>16.822145222054601</c:v>
                </c:pt>
                <c:pt idx="3637">
                  <c:v>16.828374038207802</c:v>
                </c:pt>
                <c:pt idx="3638">
                  <c:v>16.863283506784501</c:v>
                </c:pt>
                <c:pt idx="3639">
                  <c:v>16.8439986937322</c:v>
                </c:pt>
                <c:pt idx="3640">
                  <c:v>16.835180971770001</c:v>
                </c:pt>
                <c:pt idx="3641">
                  <c:v>16.810011794516502</c:v>
                </c:pt>
                <c:pt idx="3642">
                  <c:v>16.825682168591101</c:v>
                </c:pt>
                <c:pt idx="3643">
                  <c:v>16.8801269567345</c:v>
                </c:pt>
                <c:pt idx="3644">
                  <c:v>16.867094044262199</c:v>
                </c:pt>
                <c:pt idx="3645">
                  <c:v>16.817452518494701</c:v>
                </c:pt>
                <c:pt idx="3646">
                  <c:v>16.767091834138601</c:v>
                </c:pt>
                <c:pt idx="3647">
                  <c:v>16.775499947257899</c:v>
                </c:pt>
                <c:pt idx="3648">
                  <c:v>16.7922427006649</c:v>
                </c:pt>
                <c:pt idx="3649">
                  <c:v>16.7758048767083</c:v>
                </c:pt>
                <c:pt idx="3650">
                  <c:v>16.7699555437705</c:v>
                </c:pt>
                <c:pt idx="3651">
                  <c:v>16.8295477646347</c:v>
                </c:pt>
                <c:pt idx="3652">
                  <c:v>16.839618560395898</c:v>
                </c:pt>
                <c:pt idx="3653">
                  <c:v>16.848352222118201</c:v>
                </c:pt>
                <c:pt idx="3654">
                  <c:v>16.836793233705301</c:v>
                </c:pt>
                <c:pt idx="3655">
                  <c:v>16.815524302982599</c:v>
                </c:pt>
                <c:pt idx="3656">
                  <c:v>16.8424548933796</c:v>
                </c:pt>
                <c:pt idx="3657">
                  <c:v>16.8451130960865</c:v>
                </c:pt>
                <c:pt idx="3658">
                  <c:v>16.8271518783346</c:v>
                </c:pt>
                <c:pt idx="3659">
                  <c:v>16.8778543988943</c:v>
                </c:pt>
                <c:pt idx="3660">
                  <c:v>16.850709076623701</c:v>
                </c:pt>
                <c:pt idx="3661">
                  <c:v>16.819398837569398</c:v>
                </c:pt>
                <c:pt idx="3662">
                  <c:v>16.789680687174101</c:v>
                </c:pt>
                <c:pt idx="3663">
                  <c:v>16.814975488721</c:v>
                </c:pt>
                <c:pt idx="3664">
                  <c:v>16.861068551077999</c:v>
                </c:pt>
                <c:pt idx="3665">
                  <c:v>16.852774253510201</c:v>
                </c:pt>
                <c:pt idx="3666">
                  <c:v>16.811567442086499</c:v>
                </c:pt>
                <c:pt idx="3667">
                  <c:v>16.810889966352999</c:v>
                </c:pt>
                <c:pt idx="3668">
                  <c:v>16.860885038312301</c:v>
                </c:pt>
                <c:pt idx="3669">
                  <c:v>16.8083927039877</c:v>
                </c:pt>
                <c:pt idx="3670">
                  <c:v>16.862301876803301</c:v>
                </c:pt>
                <c:pt idx="3671">
                  <c:v>16.850185491800101</c:v>
                </c:pt>
                <c:pt idx="3672">
                  <c:v>16.858356312184</c:v>
                </c:pt>
                <c:pt idx="3673">
                  <c:v>16.764921406713398</c:v>
                </c:pt>
                <c:pt idx="3674">
                  <c:v>16.774904570801599</c:v>
                </c:pt>
                <c:pt idx="3675">
                  <c:v>16.776618912575401</c:v>
                </c:pt>
                <c:pt idx="3676">
                  <c:v>16.7987961011336</c:v>
                </c:pt>
                <c:pt idx="3677">
                  <c:v>16.793000944069501</c:v>
                </c:pt>
                <c:pt idx="3678">
                  <c:v>16.725626299548502</c:v>
                </c:pt>
                <c:pt idx="3679">
                  <c:v>16.7878661828993</c:v>
                </c:pt>
                <c:pt idx="3680">
                  <c:v>16.780481388818501</c:v>
                </c:pt>
                <c:pt idx="3681">
                  <c:v>16.778058621986901</c:v>
                </c:pt>
                <c:pt idx="3682">
                  <c:v>16.779778593680401</c:v>
                </c:pt>
                <c:pt idx="3683">
                  <c:v>16.778150296927201</c:v>
                </c:pt>
                <c:pt idx="3684">
                  <c:v>16.793483932784898</c:v>
                </c:pt>
                <c:pt idx="3685">
                  <c:v>16.803805203090999</c:v>
                </c:pt>
                <c:pt idx="3686">
                  <c:v>16.805828074649501</c:v>
                </c:pt>
                <c:pt idx="3687">
                  <c:v>16.822776721620102</c:v>
                </c:pt>
                <c:pt idx="3688">
                  <c:v>16.827698563377201</c:v>
                </c:pt>
                <c:pt idx="3689">
                  <c:v>16.809997683835</c:v>
                </c:pt>
                <c:pt idx="3690">
                  <c:v>16.814525470960401</c:v>
                </c:pt>
                <c:pt idx="3691">
                  <c:v>16.862906236375299</c:v>
                </c:pt>
                <c:pt idx="3692">
                  <c:v>16.8346520598949</c:v>
                </c:pt>
                <c:pt idx="3693">
                  <c:v>16.8163011694181</c:v>
                </c:pt>
                <c:pt idx="3694">
                  <c:v>16.811602543904399</c:v>
                </c:pt>
                <c:pt idx="3695">
                  <c:v>16.780936597105899</c:v>
                </c:pt>
                <c:pt idx="3696">
                  <c:v>16.7509216638197</c:v>
                </c:pt>
                <c:pt idx="3697">
                  <c:v>16.7962640344854</c:v>
                </c:pt>
                <c:pt idx="3698">
                  <c:v>16.7933190929697</c:v>
                </c:pt>
                <c:pt idx="3699">
                  <c:v>16.8234313478453</c:v>
                </c:pt>
                <c:pt idx="3700">
                  <c:v>16.828951443987901</c:v>
                </c:pt>
                <c:pt idx="3701">
                  <c:v>16.846304000832099</c:v>
                </c:pt>
                <c:pt idx="3702">
                  <c:v>16.829575444486501</c:v>
                </c:pt>
                <c:pt idx="3703">
                  <c:v>16.784353565027502</c:v>
                </c:pt>
                <c:pt idx="3704">
                  <c:v>16.819728357323999</c:v>
                </c:pt>
                <c:pt idx="3705">
                  <c:v>16.808163785075202</c:v>
                </c:pt>
                <c:pt idx="3706">
                  <c:v>16.821589602084501</c:v>
                </c:pt>
                <c:pt idx="3707">
                  <c:v>16.819088379046001</c:v>
                </c:pt>
                <c:pt idx="3708">
                  <c:v>16.833269953734</c:v>
                </c:pt>
                <c:pt idx="3709">
                  <c:v>16.816745136867699</c:v>
                </c:pt>
                <c:pt idx="3710">
                  <c:v>16.813415064348199</c:v>
                </c:pt>
                <c:pt idx="3711">
                  <c:v>16.824153004380801</c:v>
                </c:pt>
                <c:pt idx="3712">
                  <c:v>16.810237098945901</c:v>
                </c:pt>
                <c:pt idx="3713">
                  <c:v>16.772632167157401</c:v>
                </c:pt>
                <c:pt idx="3714">
                  <c:v>16.821464327523302</c:v>
                </c:pt>
                <c:pt idx="3715">
                  <c:v>16.823298132813001</c:v>
                </c:pt>
                <c:pt idx="3716">
                  <c:v>16.8398508305321</c:v>
                </c:pt>
                <c:pt idx="3717">
                  <c:v>16.797758291590199</c:v>
                </c:pt>
                <c:pt idx="3718">
                  <c:v>16.825147627569699</c:v>
                </c:pt>
                <c:pt idx="3719">
                  <c:v>16.837356724478202</c:v>
                </c:pt>
                <c:pt idx="3720">
                  <c:v>16.8398754309823</c:v>
                </c:pt>
                <c:pt idx="3721">
                  <c:v>16.809803961728299</c:v>
                </c:pt>
                <c:pt idx="3722">
                  <c:v>16.830909273706599</c:v>
                </c:pt>
                <c:pt idx="3723">
                  <c:v>16.8202576180737</c:v>
                </c:pt>
                <c:pt idx="3724">
                  <c:v>16.8401534751107</c:v>
                </c:pt>
                <c:pt idx="3725">
                  <c:v>16.8480591174017</c:v>
                </c:pt>
                <c:pt idx="3726">
                  <c:v>16.804756115350798</c:v>
                </c:pt>
                <c:pt idx="3727">
                  <c:v>16.817893274664598</c:v>
                </c:pt>
                <c:pt idx="3728">
                  <c:v>16.8495488772008</c:v>
                </c:pt>
                <c:pt idx="3729">
                  <c:v>16.777189492758399</c:v>
                </c:pt>
                <c:pt idx="3730">
                  <c:v>16.805510165105499</c:v>
                </c:pt>
                <c:pt idx="3731">
                  <c:v>16.780775234262499</c:v>
                </c:pt>
                <c:pt idx="3732">
                  <c:v>16.818761975095398</c:v>
                </c:pt>
                <c:pt idx="3733">
                  <c:v>16.764397158360101</c:v>
                </c:pt>
                <c:pt idx="3734">
                  <c:v>16.8032770698386</c:v>
                </c:pt>
                <c:pt idx="3735">
                  <c:v>16.838647284394501</c:v>
                </c:pt>
                <c:pt idx="3736">
                  <c:v>16.7866269469699</c:v>
                </c:pt>
                <c:pt idx="3737">
                  <c:v>16.847172267035599</c:v>
                </c:pt>
                <c:pt idx="3738">
                  <c:v>16.876802325511601</c:v>
                </c:pt>
                <c:pt idx="3739">
                  <c:v>16.845204658036799</c:v>
                </c:pt>
                <c:pt idx="3740">
                  <c:v>16.816970354888301</c:v>
                </c:pt>
                <c:pt idx="3741">
                  <c:v>16.849063123703299</c:v>
                </c:pt>
                <c:pt idx="3742">
                  <c:v>16.840639985045001</c:v>
                </c:pt>
                <c:pt idx="3743">
                  <c:v>16.885284732201299</c:v>
                </c:pt>
                <c:pt idx="3744">
                  <c:v>16.828217067713801</c:v>
                </c:pt>
                <c:pt idx="3745">
                  <c:v>16.825208230667599</c:v>
                </c:pt>
                <c:pt idx="3746">
                  <c:v>16.8222539139506</c:v>
                </c:pt>
                <c:pt idx="3747">
                  <c:v>16.848004307711001</c:v>
                </c:pt>
                <c:pt idx="3748">
                  <c:v>16.861899630776499</c:v>
                </c:pt>
                <c:pt idx="3749">
                  <c:v>16.843815468180299</c:v>
                </c:pt>
                <c:pt idx="3750">
                  <c:v>16.8411546598077</c:v>
                </c:pt>
                <c:pt idx="3751">
                  <c:v>16.8449795575278</c:v>
                </c:pt>
                <c:pt idx="3752">
                  <c:v>16.814442622168499</c:v>
                </c:pt>
                <c:pt idx="3753">
                  <c:v>16.798809305836699</c:v>
                </c:pt>
                <c:pt idx="3754">
                  <c:v>16.879678368639699</c:v>
                </c:pt>
                <c:pt idx="3755">
                  <c:v>16.8541380293473</c:v>
                </c:pt>
                <c:pt idx="3756">
                  <c:v>16.8628886194595</c:v>
                </c:pt>
                <c:pt idx="3757">
                  <c:v>16.797606048461098</c:v>
                </c:pt>
                <c:pt idx="3758">
                  <c:v>16.810777634774698</c:v>
                </c:pt>
                <c:pt idx="3759">
                  <c:v>16.7857135025621</c:v>
                </c:pt>
                <c:pt idx="3760">
                  <c:v>16.754731446518299</c:v>
                </c:pt>
                <c:pt idx="3761">
                  <c:v>16.813269707177401</c:v>
                </c:pt>
                <c:pt idx="3762">
                  <c:v>16.771846668828399</c:v>
                </c:pt>
                <c:pt idx="3763">
                  <c:v>16.815003355083501</c:v>
                </c:pt>
                <c:pt idx="3764">
                  <c:v>16.8456618514779</c:v>
                </c:pt>
                <c:pt idx="3765">
                  <c:v>16.834476137621301</c:v>
                </c:pt>
                <c:pt idx="3766">
                  <c:v>16.8319170621353</c:v>
                </c:pt>
                <c:pt idx="3767">
                  <c:v>16.8335687976443</c:v>
                </c:pt>
                <c:pt idx="3768">
                  <c:v>16.829645177819</c:v>
                </c:pt>
                <c:pt idx="3769">
                  <c:v>16.818519974613199</c:v>
                </c:pt>
                <c:pt idx="3770">
                  <c:v>16.801090733836801</c:v>
                </c:pt>
                <c:pt idx="3771">
                  <c:v>16.870956966657399</c:v>
                </c:pt>
                <c:pt idx="3772">
                  <c:v>16.8182814529364</c:v>
                </c:pt>
                <c:pt idx="3773">
                  <c:v>16.850279495885498</c:v>
                </c:pt>
                <c:pt idx="3774">
                  <c:v>16.816973786613499</c:v>
                </c:pt>
                <c:pt idx="3775">
                  <c:v>16.815779531027399</c:v>
                </c:pt>
                <c:pt idx="3776">
                  <c:v>16.872145987069299</c:v>
                </c:pt>
                <c:pt idx="3777">
                  <c:v>16.830005618623201</c:v>
                </c:pt>
                <c:pt idx="3778">
                  <c:v>16.8492081114446</c:v>
                </c:pt>
                <c:pt idx="3779">
                  <c:v>16.814937996618902</c:v>
                </c:pt>
                <c:pt idx="3780">
                  <c:v>16.8082435985682</c:v>
                </c:pt>
                <c:pt idx="3781">
                  <c:v>16.808069954594298</c:v>
                </c:pt>
                <c:pt idx="3782">
                  <c:v>16.862158060387799</c:v>
                </c:pt>
                <c:pt idx="3783">
                  <c:v>16.871771644588598</c:v>
                </c:pt>
                <c:pt idx="3784">
                  <c:v>16.822400500935899</c:v>
                </c:pt>
                <c:pt idx="3785">
                  <c:v>16.8024351278758</c:v>
                </c:pt>
                <c:pt idx="3786">
                  <c:v>16.803288141925002</c:v>
                </c:pt>
                <c:pt idx="3787">
                  <c:v>16.827128166799099</c:v>
                </c:pt>
                <c:pt idx="3788">
                  <c:v>16.794339725694599</c:v>
                </c:pt>
                <c:pt idx="3789">
                  <c:v>16.8615551788332</c:v>
                </c:pt>
                <c:pt idx="3790">
                  <c:v>16.837444847107999</c:v>
                </c:pt>
                <c:pt idx="3791">
                  <c:v>16.842388086448398</c:v>
                </c:pt>
                <c:pt idx="3792">
                  <c:v>16.8220066659519</c:v>
                </c:pt>
                <c:pt idx="3793">
                  <c:v>16.765231537959501</c:v>
                </c:pt>
                <c:pt idx="3794">
                  <c:v>16.796565752710698</c:v>
                </c:pt>
                <c:pt idx="3795">
                  <c:v>16.816808941931601</c:v>
                </c:pt>
                <c:pt idx="3796">
                  <c:v>16.7814718954934</c:v>
                </c:pt>
                <c:pt idx="3797">
                  <c:v>16.809375573275801</c:v>
                </c:pt>
                <c:pt idx="3798">
                  <c:v>16.8119981137773</c:v>
                </c:pt>
                <c:pt idx="3799">
                  <c:v>16.813224293021801</c:v>
                </c:pt>
                <c:pt idx="3800">
                  <c:v>16.821522039283099</c:v>
                </c:pt>
                <c:pt idx="3801">
                  <c:v>16.8260664824227</c:v>
                </c:pt>
                <c:pt idx="3802">
                  <c:v>16.838881797347401</c:v>
                </c:pt>
                <c:pt idx="3803">
                  <c:v>16.808267974236301</c:v>
                </c:pt>
                <c:pt idx="3804">
                  <c:v>16.787974350706399</c:v>
                </c:pt>
                <c:pt idx="3805">
                  <c:v>16.803725700191698</c:v>
                </c:pt>
                <c:pt idx="3806">
                  <c:v>16.799873087036701</c:v>
                </c:pt>
                <c:pt idx="3807">
                  <c:v>16.823519492005801</c:v>
                </c:pt>
                <c:pt idx="3808">
                  <c:v>16.781794795195299</c:v>
                </c:pt>
                <c:pt idx="3809">
                  <c:v>16.812731917608598</c:v>
                </c:pt>
                <c:pt idx="3810">
                  <c:v>16.8202015111039</c:v>
                </c:pt>
                <c:pt idx="3811">
                  <c:v>16.8576263037309</c:v>
                </c:pt>
                <c:pt idx="3812">
                  <c:v>16.839587769747101</c:v>
                </c:pt>
                <c:pt idx="3813">
                  <c:v>16.852866888697498</c:v>
                </c:pt>
                <c:pt idx="3814">
                  <c:v>16.824587784425201</c:v>
                </c:pt>
                <c:pt idx="3815">
                  <c:v>16.858496361810701</c:v>
                </c:pt>
                <c:pt idx="3816">
                  <c:v>16.838448613678</c:v>
                </c:pt>
                <c:pt idx="3817">
                  <c:v>16.807588042724699</c:v>
                </c:pt>
                <c:pt idx="3818">
                  <c:v>16.8452183174672</c:v>
                </c:pt>
                <c:pt idx="3819">
                  <c:v>16.82825052271</c:v>
                </c:pt>
                <c:pt idx="3820">
                  <c:v>16.810898071519901</c:v>
                </c:pt>
                <c:pt idx="3821">
                  <c:v>16.800767215913201</c:v>
                </c:pt>
                <c:pt idx="3822">
                  <c:v>16.807669618694</c:v>
                </c:pt>
                <c:pt idx="3823">
                  <c:v>16.826978689453501</c:v>
                </c:pt>
                <c:pt idx="3824">
                  <c:v>16.852294202918401</c:v>
                </c:pt>
                <c:pt idx="3825">
                  <c:v>16.8264100020358</c:v>
                </c:pt>
                <c:pt idx="3826">
                  <c:v>16.872787674471599</c:v>
                </c:pt>
                <c:pt idx="3827">
                  <c:v>16.8717056778925</c:v>
                </c:pt>
                <c:pt idx="3828">
                  <c:v>16.8459689205846</c:v>
                </c:pt>
                <c:pt idx="3829">
                  <c:v>16.861018346132902</c:v>
                </c:pt>
                <c:pt idx="3830">
                  <c:v>16.818903499487998</c:v>
                </c:pt>
                <c:pt idx="3831">
                  <c:v>16.786067080607602</c:v>
                </c:pt>
                <c:pt idx="3832">
                  <c:v>16.8051298674824</c:v>
                </c:pt>
                <c:pt idx="3833">
                  <c:v>16.866277205260801</c:v>
                </c:pt>
                <c:pt idx="3834">
                  <c:v>16.8463948273907</c:v>
                </c:pt>
                <c:pt idx="3835">
                  <c:v>16.891344530263599</c:v>
                </c:pt>
                <c:pt idx="3836">
                  <c:v>16.8493691657958</c:v>
                </c:pt>
                <c:pt idx="3837">
                  <c:v>16.864888707782601</c:v>
                </c:pt>
                <c:pt idx="3838">
                  <c:v>16.846903047968901</c:v>
                </c:pt>
                <c:pt idx="3839">
                  <c:v>16.863678127759702</c:v>
                </c:pt>
                <c:pt idx="3840">
                  <c:v>16.8266079352851</c:v>
                </c:pt>
                <c:pt idx="3841">
                  <c:v>16.862109058808102</c:v>
                </c:pt>
                <c:pt idx="3842">
                  <c:v>16.833063773506201</c:v>
                </c:pt>
                <c:pt idx="3843">
                  <c:v>16.831516591570999</c:v>
                </c:pt>
                <c:pt idx="3844">
                  <c:v>16.819761827330002</c:v>
                </c:pt>
                <c:pt idx="3845">
                  <c:v>16.844361824110699</c:v>
                </c:pt>
                <c:pt idx="3846">
                  <c:v>16.830055808111702</c:v>
                </c:pt>
                <c:pt idx="3847">
                  <c:v>16.863309369704101</c:v>
                </c:pt>
                <c:pt idx="3848">
                  <c:v>16.824323016581701</c:v>
                </c:pt>
                <c:pt idx="3849">
                  <c:v>16.690823667973198</c:v>
                </c:pt>
                <c:pt idx="3850">
                  <c:v>16.653282976344599</c:v>
                </c:pt>
                <c:pt idx="3851">
                  <c:v>16.674782047368701</c:v>
                </c:pt>
                <c:pt idx="3852">
                  <c:v>16.720399180396502</c:v>
                </c:pt>
                <c:pt idx="3853">
                  <c:v>16.636927649986301</c:v>
                </c:pt>
                <c:pt idx="3854">
                  <c:v>16.590754262207899</c:v>
                </c:pt>
                <c:pt idx="3855">
                  <c:v>16.649504812219899</c:v>
                </c:pt>
                <c:pt idx="3856">
                  <c:v>16.856249599703801</c:v>
                </c:pt>
                <c:pt idx="3857">
                  <c:v>16.8355271931289</c:v>
                </c:pt>
                <c:pt idx="3858">
                  <c:v>16.8245443261081</c:v>
                </c:pt>
                <c:pt idx="3859">
                  <c:v>16.901472928265001</c:v>
                </c:pt>
                <c:pt idx="3860">
                  <c:v>16.829516755251898</c:v>
                </c:pt>
                <c:pt idx="3861">
                  <c:v>16.876108055671999</c:v>
                </c:pt>
                <c:pt idx="3862">
                  <c:v>16.572829921804701</c:v>
                </c:pt>
                <c:pt idx="3863">
                  <c:v>16.608213046441801</c:v>
                </c:pt>
                <c:pt idx="3864">
                  <c:v>16.631548791373898</c:v>
                </c:pt>
                <c:pt idx="3865">
                  <c:v>16.687823695270598</c:v>
                </c:pt>
                <c:pt idx="3866">
                  <c:v>16.6974789155915</c:v>
                </c:pt>
                <c:pt idx="3867">
                  <c:v>16.678775400313501</c:v>
                </c:pt>
                <c:pt idx="3868">
                  <c:v>16.672187037734101</c:v>
                </c:pt>
                <c:pt idx="3869">
                  <c:v>16.680509470246601</c:v>
                </c:pt>
                <c:pt idx="3870">
                  <c:v>16.5982082735426</c:v>
                </c:pt>
                <c:pt idx="3871">
                  <c:v>16.635408010230201</c:v>
                </c:pt>
                <c:pt idx="3872">
                  <c:v>16.679550092973798</c:v>
                </c:pt>
                <c:pt idx="3873">
                  <c:v>16.683323378128701</c:v>
                </c:pt>
                <c:pt idx="3874">
                  <c:v>16.7351895116431</c:v>
                </c:pt>
                <c:pt idx="3875">
                  <c:v>16.7403146725017</c:v>
                </c:pt>
                <c:pt idx="3876">
                  <c:v>16.665544046977999</c:v>
                </c:pt>
                <c:pt idx="3877">
                  <c:v>16.6201592043634</c:v>
                </c:pt>
                <c:pt idx="3878">
                  <c:v>16.7232494005845</c:v>
                </c:pt>
                <c:pt idx="3879">
                  <c:v>16.661507997580902</c:v>
                </c:pt>
                <c:pt idx="3880">
                  <c:v>16.699842689935799</c:v>
                </c:pt>
                <c:pt idx="3881">
                  <c:v>16.711353651472699</c:v>
                </c:pt>
                <c:pt idx="3882">
                  <c:v>16.674627494126099</c:v>
                </c:pt>
                <c:pt idx="3883">
                  <c:v>16.657760965674498</c:v>
                </c:pt>
                <c:pt idx="3884">
                  <c:v>16.727120759806699</c:v>
                </c:pt>
                <c:pt idx="3885">
                  <c:v>16.6750258679577</c:v>
                </c:pt>
                <c:pt idx="3886">
                  <c:v>16.725934963217799</c:v>
                </c:pt>
                <c:pt idx="3887">
                  <c:v>16.738709387352301</c:v>
                </c:pt>
                <c:pt idx="3888">
                  <c:v>16.738676188084501</c:v>
                </c:pt>
                <c:pt idx="3889">
                  <c:v>16.740165311136298</c:v>
                </c:pt>
                <c:pt idx="3890">
                  <c:v>16.789246025093799</c:v>
                </c:pt>
                <c:pt idx="3891">
                  <c:v>16.7240171199279</c:v>
                </c:pt>
                <c:pt idx="3892">
                  <c:v>16.830729858003501</c:v>
                </c:pt>
                <c:pt idx="3893">
                  <c:v>16.729754525772801</c:v>
                </c:pt>
                <c:pt idx="3894">
                  <c:v>16.750208354559199</c:v>
                </c:pt>
                <c:pt idx="3895">
                  <c:v>16.730118578032901</c:v>
                </c:pt>
                <c:pt idx="3896">
                  <c:v>16.8252899480681</c:v>
                </c:pt>
                <c:pt idx="3897">
                  <c:v>16.791876485368999</c:v>
                </c:pt>
                <c:pt idx="3898">
                  <c:v>16.5629638503022</c:v>
                </c:pt>
                <c:pt idx="3899">
                  <c:v>16.611615056434299</c:v>
                </c:pt>
                <c:pt idx="3900">
                  <c:v>16.6885536462316</c:v>
                </c:pt>
                <c:pt idx="3901">
                  <c:v>16.678147600469501</c:v>
                </c:pt>
                <c:pt idx="3902">
                  <c:v>16.743815378437802</c:v>
                </c:pt>
                <c:pt idx="3903">
                  <c:v>16.705078198448899</c:v>
                </c:pt>
                <c:pt idx="3904">
                  <c:v>16.686951142235799</c:v>
                </c:pt>
                <c:pt idx="3905">
                  <c:v>16.677163475614499</c:v>
                </c:pt>
                <c:pt idx="3906">
                  <c:v>16.655262075312201</c:v>
                </c:pt>
                <c:pt idx="3907">
                  <c:v>16.654488614138501</c:v>
                </c:pt>
                <c:pt idx="3908">
                  <c:v>16.7075579422273</c:v>
                </c:pt>
                <c:pt idx="3909">
                  <c:v>16.718508499717</c:v>
                </c:pt>
                <c:pt idx="3910">
                  <c:v>16.728813033191798</c:v>
                </c:pt>
                <c:pt idx="3911">
                  <c:v>16.642643246270101</c:v>
                </c:pt>
                <c:pt idx="3912">
                  <c:v>16.697677980903901</c:v>
                </c:pt>
                <c:pt idx="3913">
                  <c:v>16.697020753111001</c:v>
                </c:pt>
                <c:pt idx="3914">
                  <c:v>16.732250020406401</c:v>
                </c:pt>
                <c:pt idx="3915">
                  <c:v>16.708615193803499</c:v>
                </c:pt>
                <c:pt idx="3916">
                  <c:v>16.720001254782701</c:v>
                </c:pt>
                <c:pt idx="3917">
                  <c:v>16.654170827468398</c:v>
                </c:pt>
                <c:pt idx="3918">
                  <c:v>16.668624802781402</c:v>
                </c:pt>
                <c:pt idx="3919">
                  <c:v>16.669489527758198</c:v>
                </c:pt>
                <c:pt idx="3920">
                  <c:v>16.750750648006999</c:v>
                </c:pt>
                <c:pt idx="3921">
                  <c:v>16.736197330160799</c:v>
                </c:pt>
                <c:pt idx="3922">
                  <c:v>16.802609447210301</c:v>
                </c:pt>
                <c:pt idx="3923">
                  <c:v>16.788267893307001</c:v>
                </c:pt>
                <c:pt idx="3924">
                  <c:v>16.774330909720199</c:v>
                </c:pt>
                <c:pt idx="3925">
                  <c:v>16.820314394707999</c:v>
                </c:pt>
                <c:pt idx="3926">
                  <c:v>16.600527770341301</c:v>
                </c:pt>
                <c:pt idx="3927">
                  <c:v>16.636464232790502</c:v>
                </c:pt>
                <c:pt idx="3928">
                  <c:v>16.729696758623898</c:v>
                </c:pt>
                <c:pt idx="3929">
                  <c:v>16.7007652009159</c:v>
                </c:pt>
                <c:pt idx="3930">
                  <c:v>16.718465136282902</c:v>
                </c:pt>
                <c:pt idx="3931">
                  <c:v>16.665611518961899</c:v>
                </c:pt>
                <c:pt idx="3932">
                  <c:v>16.561093442747801</c:v>
                </c:pt>
                <c:pt idx="3933">
                  <c:v>16.7117651637206</c:v>
                </c:pt>
                <c:pt idx="3934">
                  <c:v>16.7527072896833</c:v>
                </c:pt>
                <c:pt idx="3935">
                  <c:v>16.669038636987601</c:v>
                </c:pt>
                <c:pt idx="3936">
                  <c:v>16.716846934015098</c:v>
                </c:pt>
                <c:pt idx="3937">
                  <c:v>16.724288348909599</c:v>
                </c:pt>
                <c:pt idx="3938">
                  <c:v>16.722682485450601</c:v>
                </c:pt>
                <c:pt idx="3939">
                  <c:v>16.667981318247001</c:v>
                </c:pt>
                <c:pt idx="3940">
                  <c:v>16.686606176283998</c:v>
                </c:pt>
                <c:pt idx="3941">
                  <c:v>16.785217636623798</c:v>
                </c:pt>
                <c:pt idx="3942">
                  <c:v>16.8231053054927</c:v>
                </c:pt>
                <c:pt idx="3943">
                  <c:v>16.824879524115399</c:v>
                </c:pt>
                <c:pt idx="3944">
                  <c:v>16.8129130174636</c:v>
                </c:pt>
                <c:pt idx="3945">
                  <c:v>16.808691353866699</c:v>
                </c:pt>
                <c:pt idx="3946">
                  <c:v>16.780354643575102</c:v>
                </c:pt>
                <c:pt idx="3947">
                  <c:v>16.582398133040599</c:v>
                </c:pt>
                <c:pt idx="3948">
                  <c:v>16.6736508574925</c:v>
                </c:pt>
                <c:pt idx="3949">
                  <c:v>16.700706975388499</c:v>
                </c:pt>
                <c:pt idx="3950">
                  <c:v>16.695166386742699</c:v>
                </c:pt>
                <c:pt idx="3951">
                  <c:v>16.731784954258401</c:v>
                </c:pt>
                <c:pt idx="3952">
                  <c:v>16.694221575189101</c:v>
                </c:pt>
                <c:pt idx="3953">
                  <c:v>16.708016461064499</c:v>
                </c:pt>
                <c:pt idx="3954">
                  <c:v>16.702413599504201</c:v>
                </c:pt>
                <c:pt idx="3955">
                  <c:v>16.661724531496901</c:v>
                </c:pt>
                <c:pt idx="3956">
                  <c:v>16.806105884722999</c:v>
                </c:pt>
                <c:pt idx="3957">
                  <c:v>16.743662042261501</c:v>
                </c:pt>
                <c:pt idx="3958">
                  <c:v>16.817466022043501</c:v>
                </c:pt>
                <c:pt idx="3959">
                  <c:v>16.774801670865301</c:v>
                </c:pt>
                <c:pt idx="3960">
                  <c:v>16.798608238064102</c:v>
                </c:pt>
                <c:pt idx="3961">
                  <c:v>16.824778916476799</c:v>
                </c:pt>
                <c:pt idx="3962">
                  <c:v>16.619791187873901</c:v>
                </c:pt>
                <c:pt idx="3963">
                  <c:v>16.681958473041</c:v>
                </c:pt>
                <c:pt idx="3964">
                  <c:v>16.7157529592759</c:v>
                </c:pt>
                <c:pt idx="3965">
                  <c:v>16.696964127940099</c:v>
                </c:pt>
                <c:pt idx="3966">
                  <c:v>16.784885414312299</c:v>
                </c:pt>
                <c:pt idx="3967">
                  <c:v>16.8106260510109</c:v>
                </c:pt>
                <c:pt idx="3968">
                  <c:v>16.805015262208499</c:v>
                </c:pt>
                <c:pt idx="3969">
                  <c:v>16.772173719517902</c:v>
                </c:pt>
                <c:pt idx="3970">
                  <c:v>16.7357701590585</c:v>
                </c:pt>
                <c:pt idx="3971">
                  <c:v>16.776394663916701</c:v>
                </c:pt>
                <c:pt idx="3972">
                  <c:v>16.8050256430103</c:v>
                </c:pt>
                <c:pt idx="3973">
                  <c:v>16.803918436112699</c:v>
                </c:pt>
                <c:pt idx="3974">
                  <c:v>16.804882587989301</c:v>
                </c:pt>
                <c:pt idx="3975">
                  <c:v>16.816347112367701</c:v>
                </c:pt>
                <c:pt idx="3976">
                  <c:v>16.809252335692801</c:v>
                </c:pt>
                <c:pt idx="3977">
                  <c:v>16.716410962560499</c:v>
                </c:pt>
                <c:pt idx="3978">
                  <c:v>16.9429640929696</c:v>
                </c:pt>
                <c:pt idx="3979">
                  <c:v>16.903551683766199</c:v>
                </c:pt>
                <c:pt idx="3980">
                  <c:v>16.9446748459915</c:v>
                </c:pt>
                <c:pt idx="3981">
                  <c:v>16.932857269685901</c:v>
                </c:pt>
                <c:pt idx="3982">
                  <c:v>16.623589088356599</c:v>
                </c:pt>
                <c:pt idx="3983">
                  <c:v>16.685193169178401</c:v>
                </c:pt>
                <c:pt idx="3984">
                  <c:v>16.7087509650881</c:v>
                </c:pt>
                <c:pt idx="3985">
                  <c:v>16.679037107104399</c:v>
                </c:pt>
                <c:pt idx="3986">
                  <c:v>16.6760011407261</c:v>
                </c:pt>
                <c:pt idx="3987">
                  <c:v>16.692358688522798</c:v>
                </c:pt>
                <c:pt idx="3988">
                  <c:v>16.720690227374799</c:v>
                </c:pt>
                <c:pt idx="3989">
                  <c:v>16.6877036324471</c:v>
                </c:pt>
                <c:pt idx="3990">
                  <c:v>16.699722689095399</c:v>
                </c:pt>
                <c:pt idx="3991">
                  <c:v>16.729316018149401</c:v>
                </c:pt>
                <c:pt idx="3992">
                  <c:v>16.683118144492099</c:v>
                </c:pt>
                <c:pt idx="3993">
                  <c:v>16.725756759997299</c:v>
                </c:pt>
                <c:pt idx="3994">
                  <c:v>16.698028474280601</c:v>
                </c:pt>
                <c:pt idx="3995">
                  <c:v>16.718005464264198</c:v>
                </c:pt>
                <c:pt idx="3996">
                  <c:v>16.733930818328801</c:v>
                </c:pt>
                <c:pt idx="3997">
                  <c:v>16.7294941759172</c:v>
                </c:pt>
                <c:pt idx="3998">
                  <c:v>16.709612794298799</c:v>
                </c:pt>
                <c:pt idx="3999">
                  <c:v>16.722949097933601</c:v>
                </c:pt>
                <c:pt idx="4000">
                  <c:v>16.713368261588599</c:v>
                </c:pt>
                <c:pt idx="4001">
                  <c:v>16.7174380861446</c:v>
                </c:pt>
                <c:pt idx="4002">
                  <c:v>16.774863642264901</c:v>
                </c:pt>
                <c:pt idx="4003">
                  <c:v>16.747100718495702</c:v>
                </c:pt>
                <c:pt idx="4004">
                  <c:v>16.738071542600199</c:v>
                </c:pt>
                <c:pt idx="4005">
                  <c:v>16.765195779722799</c:v>
                </c:pt>
                <c:pt idx="4006">
                  <c:v>16.7560462535338</c:v>
                </c:pt>
                <c:pt idx="4007">
                  <c:v>16.759166728036199</c:v>
                </c:pt>
                <c:pt idx="4008">
                  <c:v>16.787129038400899</c:v>
                </c:pt>
                <c:pt idx="4009">
                  <c:v>16.777768907456601</c:v>
                </c:pt>
                <c:pt idx="4010">
                  <c:v>16.666524000873199</c:v>
                </c:pt>
                <c:pt idx="4011">
                  <c:v>16.684134291093301</c:v>
                </c:pt>
                <c:pt idx="4012">
                  <c:v>16.6965194747001</c:v>
                </c:pt>
                <c:pt idx="4013">
                  <c:v>16.705193831225898</c:v>
                </c:pt>
                <c:pt idx="4014">
                  <c:v>16.7457126433832</c:v>
                </c:pt>
                <c:pt idx="4015">
                  <c:v>16.7350975997708</c:v>
                </c:pt>
                <c:pt idx="4016">
                  <c:v>16.734893539974198</c:v>
                </c:pt>
                <c:pt idx="4017">
                  <c:v>16.730349869796601</c:v>
                </c:pt>
                <c:pt idx="4018">
                  <c:v>16.7470816604724</c:v>
                </c:pt>
                <c:pt idx="4019">
                  <c:v>16.725335585</c:v>
                </c:pt>
                <c:pt idx="4020">
                  <c:v>16.756057509736301</c:v>
                </c:pt>
                <c:pt idx="4021">
                  <c:v>16.740104299223901</c:v>
                </c:pt>
                <c:pt idx="4022">
                  <c:v>16.775818363308002</c:v>
                </c:pt>
                <c:pt idx="4023">
                  <c:v>16.7726769136092</c:v>
                </c:pt>
                <c:pt idx="4024">
                  <c:v>16.742073389853601</c:v>
                </c:pt>
                <c:pt idx="4025">
                  <c:v>16.741163021949198</c:v>
                </c:pt>
                <c:pt idx="4026">
                  <c:v>16.801983829935999</c:v>
                </c:pt>
                <c:pt idx="4027">
                  <c:v>16.7908449708885</c:v>
                </c:pt>
                <c:pt idx="4028">
                  <c:v>16.762025452323499</c:v>
                </c:pt>
                <c:pt idx="4029">
                  <c:v>16.764834944676501</c:v>
                </c:pt>
                <c:pt idx="4030">
                  <c:v>16.784462463399802</c:v>
                </c:pt>
                <c:pt idx="4031">
                  <c:v>16.6768273593831</c:v>
                </c:pt>
                <c:pt idx="4032">
                  <c:v>16.769234834373101</c:v>
                </c:pt>
                <c:pt idx="4033">
                  <c:v>16.800333643216799</c:v>
                </c:pt>
                <c:pt idx="4034">
                  <c:v>16.735335018251401</c:v>
                </c:pt>
                <c:pt idx="4035">
                  <c:v>16.759874140303499</c:v>
                </c:pt>
                <c:pt idx="4036">
                  <c:v>16.769214468577001</c:v>
                </c:pt>
                <c:pt idx="4037">
                  <c:v>16.7803787765273</c:v>
                </c:pt>
                <c:pt idx="4038">
                  <c:v>16.7541098936094</c:v>
                </c:pt>
                <c:pt idx="4039">
                  <c:v>16.7724914184734</c:v>
                </c:pt>
                <c:pt idx="4040">
                  <c:v>16.743943439702399</c:v>
                </c:pt>
                <c:pt idx="4041">
                  <c:v>16.751454219574899</c:v>
                </c:pt>
                <c:pt idx="4042">
                  <c:v>16.792562320033401</c:v>
                </c:pt>
                <c:pt idx="4043">
                  <c:v>16.815214008757199</c:v>
                </c:pt>
                <c:pt idx="4044">
                  <c:v>16.783278649778602</c:v>
                </c:pt>
                <c:pt idx="4045">
                  <c:v>16.816795902229501</c:v>
                </c:pt>
                <c:pt idx="4046">
                  <c:v>16.7744094721827</c:v>
                </c:pt>
                <c:pt idx="4047">
                  <c:v>16.735160899967099</c:v>
                </c:pt>
                <c:pt idx="4048">
                  <c:v>16.729902977721402</c:v>
                </c:pt>
                <c:pt idx="4049">
                  <c:v>16.768047848704001</c:v>
                </c:pt>
                <c:pt idx="4050">
                  <c:v>16.762306493838299</c:v>
                </c:pt>
                <c:pt idx="4051">
                  <c:v>16.780440550163298</c:v>
                </c:pt>
                <c:pt idx="4052">
                  <c:v>16.7781434114363</c:v>
                </c:pt>
                <c:pt idx="4053">
                  <c:v>16.820648648392801</c:v>
                </c:pt>
                <c:pt idx="4054">
                  <c:v>16.795607969831</c:v>
                </c:pt>
                <c:pt idx="4055">
                  <c:v>16.7829878519359</c:v>
                </c:pt>
                <c:pt idx="4056">
                  <c:v>16.768602767306799</c:v>
                </c:pt>
                <c:pt idx="4057">
                  <c:v>16.773335195109201</c:v>
                </c:pt>
                <c:pt idx="4058">
                  <c:v>16.788462220933699</c:v>
                </c:pt>
                <c:pt idx="4059">
                  <c:v>16.794491259424401</c:v>
                </c:pt>
                <c:pt idx="4060">
                  <c:v>16.823804620976802</c:v>
                </c:pt>
                <c:pt idx="4061">
                  <c:v>16.828978831497501</c:v>
                </c:pt>
                <c:pt idx="4062">
                  <c:v>16.827491098528899</c:v>
                </c:pt>
                <c:pt idx="4063">
                  <c:v>16.840954610410002</c:v>
                </c:pt>
                <c:pt idx="4064">
                  <c:v>16.894697975771699</c:v>
                </c:pt>
                <c:pt idx="4065">
                  <c:v>16.883680376577502</c:v>
                </c:pt>
                <c:pt idx="4066">
                  <c:v>16.7082774968057</c:v>
                </c:pt>
                <c:pt idx="4067">
                  <c:v>16.703855847638799</c:v>
                </c:pt>
                <c:pt idx="4068">
                  <c:v>16.707788710878201</c:v>
                </c:pt>
                <c:pt idx="4069">
                  <c:v>16.7197949433228</c:v>
                </c:pt>
                <c:pt idx="4070">
                  <c:v>16.732527828138998</c:v>
                </c:pt>
                <c:pt idx="4071">
                  <c:v>16.756411362263901</c:v>
                </c:pt>
                <c:pt idx="4072">
                  <c:v>16.693977522183499</c:v>
                </c:pt>
                <c:pt idx="4073">
                  <c:v>16.7175363167493</c:v>
                </c:pt>
                <c:pt idx="4074">
                  <c:v>16.757571511372099</c:v>
                </c:pt>
                <c:pt idx="4075">
                  <c:v>16.7644335351618</c:v>
                </c:pt>
                <c:pt idx="4076">
                  <c:v>16.754675382876801</c:v>
                </c:pt>
                <c:pt idx="4077">
                  <c:v>16.781737225289</c:v>
                </c:pt>
                <c:pt idx="4078">
                  <c:v>16.7256321960548</c:v>
                </c:pt>
                <c:pt idx="4079">
                  <c:v>16.7764453907572</c:v>
                </c:pt>
                <c:pt idx="4080">
                  <c:v>16.7214847460227</c:v>
                </c:pt>
                <c:pt idx="4081">
                  <c:v>16.770797239043102</c:v>
                </c:pt>
                <c:pt idx="4082">
                  <c:v>16.750162575059999</c:v>
                </c:pt>
                <c:pt idx="4083">
                  <c:v>16.8306731781006</c:v>
                </c:pt>
                <c:pt idx="4084">
                  <c:v>16.799313050252501</c:v>
                </c:pt>
                <c:pt idx="4085">
                  <c:v>16.782271957652299</c:v>
                </c:pt>
                <c:pt idx="4086">
                  <c:v>16.790189878495202</c:v>
                </c:pt>
                <c:pt idx="4087">
                  <c:v>16.705784226401299</c:v>
                </c:pt>
                <c:pt idx="4088">
                  <c:v>16.7335187702068</c:v>
                </c:pt>
                <c:pt idx="4089">
                  <c:v>16.775530681471899</c:v>
                </c:pt>
                <c:pt idx="4090">
                  <c:v>16.7828926437485</c:v>
                </c:pt>
                <c:pt idx="4091">
                  <c:v>16.7496431426441</c:v>
                </c:pt>
                <c:pt idx="4092">
                  <c:v>16.753616374968999</c:v>
                </c:pt>
                <c:pt idx="4093">
                  <c:v>16.740955102696301</c:v>
                </c:pt>
                <c:pt idx="4094">
                  <c:v>16.728673803203002</c:v>
                </c:pt>
                <c:pt idx="4095">
                  <c:v>16.697795831634199</c:v>
                </c:pt>
                <c:pt idx="4096">
                  <c:v>16.787743727618299</c:v>
                </c:pt>
                <c:pt idx="4097">
                  <c:v>16.771119972354299</c:v>
                </c:pt>
                <c:pt idx="4098">
                  <c:v>16.788148279474701</c:v>
                </c:pt>
                <c:pt idx="4099">
                  <c:v>16.796378848209901</c:v>
                </c:pt>
                <c:pt idx="4100">
                  <c:v>16.7840037948434</c:v>
                </c:pt>
                <c:pt idx="4101">
                  <c:v>16.780440962678401</c:v>
                </c:pt>
                <c:pt idx="4102">
                  <c:v>16.746737983756798</c:v>
                </c:pt>
                <c:pt idx="4103">
                  <c:v>16.6993730634006</c:v>
                </c:pt>
                <c:pt idx="4104">
                  <c:v>16.718860505670801</c:v>
                </c:pt>
                <c:pt idx="4105">
                  <c:v>16.711792875772002</c:v>
                </c:pt>
                <c:pt idx="4106">
                  <c:v>16.768011714156</c:v>
                </c:pt>
                <c:pt idx="4107">
                  <c:v>16.7796227175753</c:v>
                </c:pt>
                <c:pt idx="4108">
                  <c:v>16.756462342208899</c:v>
                </c:pt>
                <c:pt idx="4109">
                  <c:v>16.810950041284801</c:v>
                </c:pt>
                <c:pt idx="4110">
                  <c:v>16.789561141044398</c:v>
                </c:pt>
                <c:pt idx="4111">
                  <c:v>16.8056203930634</c:v>
                </c:pt>
                <c:pt idx="4112">
                  <c:v>16.7905489259497</c:v>
                </c:pt>
                <c:pt idx="4113">
                  <c:v>16.795536917259899</c:v>
                </c:pt>
                <c:pt idx="4114">
                  <c:v>16.795111666774801</c:v>
                </c:pt>
                <c:pt idx="4115">
                  <c:v>16.774647267352801</c:v>
                </c:pt>
                <c:pt idx="4116">
                  <c:v>16.757859130397499</c:v>
                </c:pt>
                <c:pt idx="4117">
                  <c:v>16.780300310885799</c:v>
                </c:pt>
                <c:pt idx="4118">
                  <c:v>16.815914159958201</c:v>
                </c:pt>
                <c:pt idx="4119">
                  <c:v>16.8313219299013</c:v>
                </c:pt>
                <c:pt idx="4120">
                  <c:v>16.873804862104201</c:v>
                </c:pt>
                <c:pt idx="4121">
                  <c:v>16.883102567306</c:v>
                </c:pt>
                <c:pt idx="4122">
                  <c:v>16.618620664244901</c:v>
                </c:pt>
                <c:pt idx="4123">
                  <c:v>16.756504610489699</c:v>
                </c:pt>
                <c:pt idx="4124">
                  <c:v>16.7361571033472</c:v>
                </c:pt>
                <c:pt idx="4125">
                  <c:v>16.7188739785088</c:v>
                </c:pt>
                <c:pt idx="4126">
                  <c:v>16.7215489848864</c:v>
                </c:pt>
                <c:pt idx="4127">
                  <c:v>16.734632772852802</c:v>
                </c:pt>
                <c:pt idx="4128">
                  <c:v>16.725703707301701</c:v>
                </c:pt>
                <c:pt idx="4129">
                  <c:v>16.762533643463499</c:v>
                </c:pt>
                <c:pt idx="4130">
                  <c:v>16.677113770587599</c:v>
                </c:pt>
                <c:pt idx="4131">
                  <c:v>16.803311393163</c:v>
                </c:pt>
                <c:pt idx="4132">
                  <c:v>16.776918755858802</c:v>
                </c:pt>
                <c:pt idx="4133">
                  <c:v>16.807677411644601</c:v>
                </c:pt>
                <c:pt idx="4134">
                  <c:v>16.748050381931598</c:v>
                </c:pt>
                <c:pt idx="4135">
                  <c:v>16.773442254805001</c:v>
                </c:pt>
                <c:pt idx="4136">
                  <c:v>16.751040428584101</c:v>
                </c:pt>
                <c:pt idx="4137">
                  <c:v>16.726408304722899</c:v>
                </c:pt>
                <c:pt idx="4138">
                  <c:v>16.730325697332699</c:v>
                </c:pt>
                <c:pt idx="4139">
                  <c:v>16.734002091441301</c:v>
                </c:pt>
                <c:pt idx="4140">
                  <c:v>16.722691943920601</c:v>
                </c:pt>
                <c:pt idx="4141">
                  <c:v>16.788232158603201</c:v>
                </c:pt>
                <c:pt idx="4142">
                  <c:v>16.797432689900202</c:v>
                </c:pt>
                <c:pt idx="4143">
                  <c:v>16.764874321817501</c:v>
                </c:pt>
                <c:pt idx="4144">
                  <c:v>16.835673358099399</c:v>
                </c:pt>
                <c:pt idx="4145">
                  <c:v>16.7940442396728</c:v>
                </c:pt>
                <c:pt idx="4146">
                  <c:v>16.7676672470654</c:v>
                </c:pt>
                <c:pt idx="4147">
                  <c:v>16.821686534121302</c:v>
                </c:pt>
                <c:pt idx="4148">
                  <c:v>16.839976633431601</c:v>
                </c:pt>
                <c:pt idx="4149">
                  <c:v>16.800118768488201</c:v>
                </c:pt>
                <c:pt idx="4150">
                  <c:v>16.845070445942799</c:v>
                </c:pt>
                <c:pt idx="4151">
                  <c:v>16.7783201387617</c:v>
                </c:pt>
                <c:pt idx="4152">
                  <c:v>16.736853635874699</c:v>
                </c:pt>
                <c:pt idx="4153">
                  <c:v>16.835019576445301</c:v>
                </c:pt>
                <c:pt idx="4154">
                  <c:v>16.8136529555482</c:v>
                </c:pt>
                <c:pt idx="4155">
                  <c:v>16.863621515112701</c:v>
                </c:pt>
                <c:pt idx="4156">
                  <c:v>16.815566046886801</c:v>
                </c:pt>
                <c:pt idx="4157">
                  <c:v>16.690316469206302</c:v>
                </c:pt>
                <c:pt idx="4158">
                  <c:v>16.673291604036901</c:v>
                </c:pt>
                <c:pt idx="4159">
                  <c:v>16.716058437622099</c:v>
                </c:pt>
                <c:pt idx="4160">
                  <c:v>16.683468934670302</c:v>
                </c:pt>
                <c:pt idx="4161">
                  <c:v>16.7985363091525</c:v>
                </c:pt>
                <c:pt idx="4162">
                  <c:v>16.785066029332199</c:v>
                </c:pt>
                <c:pt idx="4163">
                  <c:v>16.767117613747299</c:v>
                </c:pt>
                <c:pt idx="4164">
                  <c:v>16.759138754645701</c:v>
                </c:pt>
                <c:pt idx="4165">
                  <c:v>16.7988675537175</c:v>
                </c:pt>
                <c:pt idx="4166">
                  <c:v>16.7595565883497</c:v>
                </c:pt>
                <c:pt idx="4167">
                  <c:v>16.776098419234501</c:v>
                </c:pt>
                <c:pt idx="4168">
                  <c:v>16.805626261067001</c:v>
                </c:pt>
                <c:pt idx="4169">
                  <c:v>16.799306349839998</c:v>
                </c:pt>
                <c:pt idx="4170">
                  <c:v>16.781138297771001</c:v>
                </c:pt>
                <c:pt idx="4171">
                  <c:v>16.749253589031799</c:v>
                </c:pt>
                <c:pt idx="4172">
                  <c:v>16.757321619390499</c:v>
                </c:pt>
                <c:pt idx="4173">
                  <c:v>16.890798351966399</c:v>
                </c:pt>
                <c:pt idx="4174">
                  <c:v>16.861678699711199</c:v>
                </c:pt>
                <c:pt idx="4175">
                  <c:v>16.838188522751299</c:v>
                </c:pt>
                <c:pt idx="4176">
                  <c:v>16.894663811228298</c:v>
                </c:pt>
                <c:pt idx="4177">
                  <c:v>16.822060832687399</c:v>
                </c:pt>
                <c:pt idx="4178">
                  <c:v>16.784705038734</c:v>
                </c:pt>
                <c:pt idx="4179">
                  <c:v>16.757483893522199</c:v>
                </c:pt>
                <c:pt idx="4180">
                  <c:v>16.777083684115802</c:v>
                </c:pt>
                <c:pt idx="4181">
                  <c:v>16.7417961988365</c:v>
                </c:pt>
                <c:pt idx="4182">
                  <c:v>16.744181898652599</c:v>
                </c:pt>
                <c:pt idx="4183">
                  <c:v>16.878108251349801</c:v>
                </c:pt>
                <c:pt idx="4184">
                  <c:v>16.8251683048803</c:v>
                </c:pt>
                <c:pt idx="4185">
                  <c:v>16.8967096616954</c:v>
                </c:pt>
                <c:pt idx="4186">
                  <c:v>16.8631449755323</c:v>
                </c:pt>
                <c:pt idx="4187">
                  <c:v>16.8418740318895</c:v>
                </c:pt>
                <c:pt idx="4188">
                  <c:v>16.906363662331099</c:v>
                </c:pt>
                <c:pt idx="4189">
                  <c:v>16.9343557001006</c:v>
                </c:pt>
                <c:pt idx="4190">
                  <c:v>16.929258218183701</c:v>
                </c:pt>
                <c:pt idx="4191">
                  <c:v>16.920176504594199</c:v>
                </c:pt>
                <c:pt idx="4192">
                  <c:v>16.890797901082099</c:v>
                </c:pt>
                <c:pt idx="4193">
                  <c:v>16.881902364164301</c:v>
                </c:pt>
                <c:pt idx="4194">
                  <c:v>16.911455529501001</c:v>
                </c:pt>
                <c:pt idx="4195">
                  <c:v>16.870261770455301</c:v>
                </c:pt>
                <c:pt idx="4196">
                  <c:v>16.989101502629602</c:v>
                </c:pt>
                <c:pt idx="4197">
                  <c:v>16.912366609806199</c:v>
                </c:pt>
                <c:pt idx="4198">
                  <c:v>16.496593396287899</c:v>
                </c:pt>
                <c:pt idx="4199">
                  <c:v>16.687457891494901</c:v>
                </c:pt>
                <c:pt idx="4200">
                  <c:v>16.803292921043699</c:v>
                </c:pt>
                <c:pt idx="4201">
                  <c:v>16.835737858597401</c:v>
                </c:pt>
                <c:pt idx="4202">
                  <c:v>16.6197629669877</c:v>
                </c:pt>
                <c:pt idx="4203">
                  <c:v>16.690697963835301</c:v>
                </c:pt>
                <c:pt idx="4204">
                  <c:v>16.766133470176101</c:v>
                </c:pt>
                <c:pt idx="4205">
                  <c:v>16.770420431254902</c:v>
                </c:pt>
                <c:pt idx="4206">
                  <c:v>16.7438567626848</c:v>
                </c:pt>
                <c:pt idx="4207">
                  <c:v>16.910276400461001</c:v>
                </c:pt>
                <c:pt idx="4208">
                  <c:v>16.882921802941599</c:v>
                </c:pt>
                <c:pt idx="4209">
                  <c:v>16.936950162448799</c:v>
                </c:pt>
                <c:pt idx="4210">
                  <c:v>16.970155707683698</c:v>
                </c:pt>
                <c:pt idx="4211">
                  <c:v>16.907801435834401</c:v>
                </c:pt>
                <c:pt idx="4212">
                  <c:v>16.879597665693701</c:v>
                </c:pt>
                <c:pt idx="4213">
                  <c:v>16.832238199802401</c:v>
                </c:pt>
                <c:pt idx="4214">
                  <c:v>16.864473641764999</c:v>
                </c:pt>
                <c:pt idx="4215">
                  <c:v>16.847367963655302</c:v>
                </c:pt>
              </c:numCache>
            </c:numRef>
          </c:val>
          <c:smooth val="0"/>
          <c:extLst>
            <c:ext xmlns:c16="http://schemas.microsoft.com/office/drawing/2014/chart" uri="{C3380CC4-5D6E-409C-BE32-E72D297353CC}">
              <c16:uniqueId val="{00000001-75C2-4CA2-8D28-10E2D2CF268E}"/>
            </c:ext>
          </c:extLst>
        </c:ser>
        <c:ser>
          <c:idx val="2"/>
          <c:order val="2"/>
          <c:tx>
            <c:v>20 MHz, 30 dB</c:v>
          </c:tx>
          <c:spPr>
            <a:ln w="28575" cap="rnd">
              <a:solidFill>
                <a:schemeClr val="accent3"/>
              </a:solidFill>
              <a:round/>
            </a:ln>
            <a:effectLst/>
          </c:spPr>
          <c:marker>
            <c:symbol val="none"/>
          </c:marker>
          <c:val>
            <c:numRef>
              <c:f>ACLR!$C$4:$C$4219</c:f>
              <c:numCache>
                <c:formatCode>General</c:formatCode>
                <c:ptCount val="4216"/>
                <c:pt idx="0">
                  <c:v>15.2107207045343</c:v>
                </c:pt>
                <c:pt idx="1">
                  <c:v>15.1918550792196</c:v>
                </c:pt>
                <c:pt idx="2">
                  <c:v>15.2413124371697</c:v>
                </c:pt>
                <c:pt idx="3">
                  <c:v>15.218483589078399</c:v>
                </c:pt>
                <c:pt idx="4">
                  <c:v>15.2069407780644</c:v>
                </c:pt>
                <c:pt idx="5">
                  <c:v>15.248547630584699</c:v>
                </c:pt>
                <c:pt idx="6">
                  <c:v>15.317194670409799</c:v>
                </c:pt>
                <c:pt idx="7">
                  <c:v>15.267757650927299</c:v>
                </c:pt>
                <c:pt idx="8">
                  <c:v>15.2926603554689</c:v>
                </c:pt>
                <c:pt idx="9">
                  <c:v>15.314079784600899</c:v>
                </c:pt>
                <c:pt idx="10">
                  <c:v>15.298615447204</c:v>
                </c:pt>
                <c:pt idx="11">
                  <c:v>15.327563389198501</c:v>
                </c:pt>
                <c:pt idx="12">
                  <c:v>15.3045473820977</c:v>
                </c:pt>
                <c:pt idx="13">
                  <c:v>15.3419499333133</c:v>
                </c:pt>
                <c:pt idx="14">
                  <c:v>15.355511480169</c:v>
                </c:pt>
                <c:pt idx="15">
                  <c:v>15.3712721220509</c:v>
                </c:pt>
                <c:pt idx="16">
                  <c:v>15.3253317752408</c:v>
                </c:pt>
                <c:pt idx="17">
                  <c:v>15.372723622030801</c:v>
                </c:pt>
                <c:pt idx="18">
                  <c:v>15.379467283558601</c:v>
                </c:pt>
                <c:pt idx="19">
                  <c:v>15.347973306142899</c:v>
                </c:pt>
                <c:pt idx="20">
                  <c:v>15.336935351258401</c:v>
                </c:pt>
                <c:pt idx="21">
                  <c:v>15.332229329678199</c:v>
                </c:pt>
                <c:pt idx="22">
                  <c:v>15.313966488618</c:v>
                </c:pt>
                <c:pt idx="23">
                  <c:v>15.326716540784201</c:v>
                </c:pt>
                <c:pt idx="24">
                  <c:v>15.318461606636699</c:v>
                </c:pt>
                <c:pt idx="25">
                  <c:v>15.334019478438</c:v>
                </c:pt>
                <c:pt idx="26">
                  <c:v>15.3549506023092</c:v>
                </c:pt>
                <c:pt idx="27">
                  <c:v>15.3783632356712</c:v>
                </c:pt>
                <c:pt idx="28">
                  <c:v>15.345557838480699</c:v>
                </c:pt>
                <c:pt idx="29">
                  <c:v>15.308745343102901</c:v>
                </c:pt>
                <c:pt idx="30">
                  <c:v>15.3915788925264</c:v>
                </c:pt>
                <c:pt idx="31">
                  <c:v>15.3206827676805</c:v>
                </c:pt>
                <c:pt idx="32">
                  <c:v>15.3509826638824</c:v>
                </c:pt>
                <c:pt idx="33">
                  <c:v>15.3593247538435</c:v>
                </c:pt>
                <c:pt idx="34">
                  <c:v>15.3645892394693</c:v>
                </c:pt>
                <c:pt idx="35">
                  <c:v>15.308603696965299</c:v>
                </c:pt>
                <c:pt idx="36">
                  <c:v>15.3764495585537</c:v>
                </c:pt>
                <c:pt idx="37">
                  <c:v>15.338588008196</c:v>
                </c:pt>
                <c:pt idx="38">
                  <c:v>15.3889270870279</c:v>
                </c:pt>
                <c:pt idx="39">
                  <c:v>15.380040087351</c:v>
                </c:pt>
                <c:pt idx="40">
                  <c:v>15.3391958423397</c:v>
                </c:pt>
                <c:pt idx="41">
                  <c:v>15.3794828003121</c:v>
                </c:pt>
                <c:pt idx="42">
                  <c:v>15.355413156443699</c:v>
                </c:pt>
                <c:pt idx="43">
                  <c:v>15.3243171244529</c:v>
                </c:pt>
                <c:pt idx="44">
                  <c:v>15.3566758573704</c:v>
                </c:pt>
                <c:pt idx="45">
                  <c:v>15.349151237507</c:v>
                </c:pt>
                <c:pt idx="46">
                  <c:v>15.3793758653038</c:v>
                </c:pt>
                <c:pt idx="47">
                  <c:v>15.3889704490102</c:v>
                </c:pt>
                <c:pt idx="48">
                  <c:v>15.3584071199899</c:v>
                </c:pt>
                <c:pt idx="49">
                  <c:v>15.373347096841</c:v>
                </c:pt>
                <c:pt idx="50">
                  <c:v>15.353568234172901</c:v>
                </c:pt>
                <c:pt idx="51">
                  <c:v>15.363828129481099</c:v>
                </c:pt>
                <c:pt idx="52">
                  <c:v>15.3683567437311</c:v>
                </c:pt>
                <c:pt idx="53">
                  <c:v>15.402174965236201</c:v>
                </c:pt>
                <c:pt idx="54">
                  <c:v>15.332369293232301</c:v>
                </c:pt>
                <c:pt idx="55">
                  <c:v>15.3689506547741</c:v>
                </c:pt>
                <c:pt idx="56">
                  <c:v>15.3621521222128</c:v>
                </c:pt>
                <c:pt idx="57">
                  <c:v>15.4018481485328</c:v>
                </c:pt>
                <c:pt idx="58">
                  <c:v>15.338658884670901</c:v>
                </c:pt>
                <c:pt idx="59">
                  <c:v>15.406290190653401</c:v>
                </c:pt>
                <c:pt idx="60">
                  <c:v>15.397615969858601</c:v>
                </c:pt>
                <c:pt idx="61">
                  <c:v>15.4154572586634</c:v>
                </c:pt>
                <c:pt idx="62">
                  <c:v>15.4015099690141</c:v>
                </c:pt>
                <c:pt idx="63">
                  <c:v>15.3415183143455</c:v>
                </c:pt>
                <c:pt idx="64">
                  <c:v>15.303475248911001</c:v>
                </c:pt>
                <c:pt idx="65">
                  <c:v>15.368896275184101</c:v>
                </c:pt>
                <c:pt idx="66">
                  <c:v>15.317705445230599</c:v>
                </c:pt>
                <c:pt idx="67">
                  <c:v>15.356339739890799</c:v>
                </c:pt>
                <c:pt idx="68">
                  <c:v>15.368682546742001</c:v>
                </c:pt>
                <c:pt idx="69">
                  <c:v>15.3645533136604</c:v>
                </c:pt>
                <c:pt idx="70">
                  <c:v>15.3615654780354</c:v>
                </c:pt>
                <c:pt idx="71">
                  <c:v>15.354880231525099</c:v>
                </c:pt>
                <c:pt idx="72">
                  <c:v>15.370802003483099</c:v>
                </c:pt>
                <c:pt idx="73">
                  <c:v>15.361551961103499</c:v>
                </c:pt>
                <c:pt idx="74">
                  <c:v>15.3376667316236</c:v>
                </c:pt>
                <c:pt idx="75">
                  <c:v>15.363763129031099</c:v>
                </c:pt>
                <c:pt idx="76">
                  <c:v>15.399434949526199</c:v>
                </c:pt>
                <c:pt idx="77">
                  <c:v>15.4226130830309</c:v>
                </c:pt>
                <c:pt idx="78">
                  <c:v>15.3761838430535</c:v>
                </c:pt>
                <c:pt idx="79">
                  <c:v>15.3523512367716</c:v>
                </c:pt>
                <c:pt idx="80">
                  <c:v>15.364708891831601</c:v>
                </c:pt>
                <c:pt idx="81">
                  <c:v>15.3467152702927</c:v>
                </c:pt>
                <c:pt idx="82">
                  <c:v>15.309290737082501</c:v>
                </c:pt>
                <c:pt idx="83">
                  <c:v>15.3632019832304</c:v>
                </c:pt>
                <c:pt idx="84">
                  <c:v>15.3440754001837</c:v>
                </c:pt>
                <c:pt idx="85">
                  <c:v>15.4055753727776</c:v>
                </c:pt>
                <c:pt idx="86">
                  <c:v>15.3336635010559</c:v>
                </c:pt>
                <c:pt idx="87">
                  <c:v>15.372289671954899</c:v>
                </c:pt>
                <c:pt idx="88">
                  <c:v>15.3330695835937</c:v>
                </c:pt>
                <c:pt idx="89">
                  <c:v>15.374419771442801</c:v>
                </c:pt>
                <c:pt idx="90">
                  <c:v>15.359966354253499</c:v>
                </c:pt>
                <c:pt idx="91">
                  <c:v>15.347274640291401</c:v>
                </c:pt>
                <c:pt idx="92">
                  <c:v>15.371654635435799</c:v>
                </c:pt>
                <c:pt idx="93">
                  <c:v>15.3994088013261</c:v>
                </c:pt>
                <c:pt idx="94">
                  <c:v>15.363156422966901</c:v>
                </c:pt>
                <c:pt idx="95">
                  <c:v>15.409268021954199</c:v>
                </c:pt>
                <c:pt idx="96">
                  <c:v>15.3529255535842</c:v>
                </c:pt>
                <c:pt idx="97">
                  <c:v>15.3899209163057</c:v>
                </c:pt>
                <c:pt idx="98">
                  <c:v>15.3850817623512</c:v>
                </c:pt>
                <c:pt idx="99">
                  <c:v>15.4053603308275</c:v>
                </c:pt>
                <c:pt idx="100">
                  <c:v>15.329201225969101</c:v>
                </c:pt>
                <c:pt idx="101">
                  <c:v>15.3642194205395</c:v>
                </c:pt>
                <c:pt idx="102">
                  <c:v>15.4121881462963</c:v>
                </c:pt>
                <c:pt idx="103">
                  <c:v>15.361526411201501</c:v>
                </c:pt>
                <c:pt idx="104">
                  <c:v>15.4295882665755</c:v>
                </c:pt>
                <c:pt idx="105">
                  <c:v>15.3813299904761</c:v>
                </c:pt>
                <c:pt idx="106">
                  <c:v>15.379791358413399</c:v>
                </c:pt>
                <c:pt idx="107">
                  <c:v>15.377298948364301</c:v>
                </c:pt>
                <c:pt idx="108">
                  <c:v>15.4049499500486</c:v>
                </c:pt>
                <c:pt idx="109">
                  <c:v>15.4031293104456</c:v>
                </c:pt>
                <c:pt idx="110">
                  <c:v>15.364577010103099</c:v>
                </c:pt>
                <c:pt idx="111">
                  <c:v>15.365466359540999</c:v>
                </c:pt>
                <c:pt idx="112">
                  <c:v>15.3857057468595</c:v>
                </c:pt>
                <c:pt idx="113">
                  <c:v>15.4169754322379</c:v>
                </c:pt>
                <c:pt idx="114">
                  <c:v>15.387530900503</c:v>
                </c:pt>
                <c:pt idx="115">
                  <c:v>15.416657708966801</c:v>
                </c:pt>
                <c:pt idx="116">
                  <c:v>15.4122633432609</c:v>
                </c:pt>
                <c:pt idx="117">
                  <c:v>15.461631394873599</c:v>
                </c:pt>
                <c:pt idx="118">
                  <c:v>15.3500494220237</c:v>
                </c:pt>
                <c:pt idx="119">
                  <c:v>15.398719109779901</c:v>
                </c:pt>
                <c:pt idx="120">
                  <c:v>15.3508455477093</c:v>
                </c:pt>
                <c:pt idx="121">
                  <c:v>15.373149368512101</c:v>
                </c:pt>
                <c:pt idx="122">
                  <c:v>15.3546510869022</c:v>
                </c:pt>
                <c:pt idx="123">
                  <c:v>15.3842750992359</c:v>
                </c:pt>
                <c:pt idx="124">
                  <c:v>15.3409772336855</c:v>
                </c:pt>
                <c:pt idx="125">
                  <c:v>15.3739107608497</c:v>
                </c:pt>
                <c:pt idx="126">
                  <c:v>15.3473584506431</c:v>
                </c:pt>
                <c:pt idx="127">
                  <c:v>15.4005265119337</c:v>
                </c:pt>
                <c:pt idx="128">
                  <c:v>15.4166071046828</c:v>
                </c:pt>
                <c:pt idx="129">
                  <c:v>15.3962861081648</c:v>
                </c:pt>
                <c:pt idx="130">
                  <c:v>15.3795251514542</c:v>
                </c:pt>
                <c:pt idx="131">
                  <c:v>15.3756542113689</c:v>
                </c:pt>
                <c:pt idx="132">
                  <c:v>15.4037409891222</c:v>
                </c:pt>
                <c:pt idx="133">
                  <c:v>15.3203862977384</c:v>
                </c:pt>
                <c:pt idx="134">
                  <c:v>15.3767064767442</c:v>
                </c:pt>
                <c:pt idx="135">
                  <c:v>15.3400953161486</c:v>
                </c:pt>
                <c:pt idx="136">
                  <c:v>15.3855879779878</c:v>
                </c:pt>
                <c:pt idx="137">
                  <c:v>15.329548183249001</c:v>
                </c:pt>
                <c:pt idx="138">
                  <c:v>15.397430485182401</c:v>
                </c:pt>
                <c:pt idx="139">
                  <c:v>15.365962136899901</c:v>
                </c:pt>
                <c:pt idx="140">
                  <c:v>15.341661171567001</c:v>
                </c:pt>
                <c:pt idx="141">
                  <c:v>15.3514327955835</c:v>
                </c:pt>
                <c:pt idx="142">
                  <c:v>15.378774588393201</c:v>
                </c:pt>
                <c:pt idx="143">
                  <c:v>15.3830331760131</c:v>
                </c:pt>
                <c:pt idx="144">
                  <c:v>15.3726216134576</c:v>
                </c:pt>
                <c:pt idx="145">
                  <c:v>15.371335545050499</c:v>
                </c:pt>
                <c:pt idx="146">
                  <c:v>15.339692317884801</c:v>
                </c:pt>
                <c:pt idx="147">
                  <c:v>15.395380485877499</c:v>
                </c:pt>
                <c:pt idx="148">
                  <c:v>15.3452671672798</c:v>
                </c:pt>
                <c:pt idx="149">
                  <c:v>15.335512276224</c:v>
                </c:pt>
                <c:pt idx="150">
                  <c:v>15.347444705669901</c:v>
                </c:pt>
                <c:pt idx="151">
                  <c:v>15.2975989846754</c:v>
                </c:pt>
                <c:pt idx="152">
                  <c:v>15.375558383672301</c:v>
                </c:pt>
                <c:pt idx="153">
                  <c:v>15.3615369848544</c:v>
                </c:pt>
                <c:pt idx="154">
                  <c:v>15.348534358041899</c:v>
                </c:pt>
                <c:pt idx="155">
                  <c:v>15.413218152879899</c:v>
                </c:pt>
                <c:pt idx="156">
                  <c:v>15.395864986843501</c:v>
                </c:pt>
                <c:pt idx="157">
                  <c:v>15.337114916610201</c:v>
                </c:pt>
                <c:pt idx="158">
                  <c:v>15.3766968689166</c:v>
                </c:pt>
                <c:pt idx="159">
                  <c:v>15.418778856505</c:v>
                </c:pt>
                <c:pt idx="160">
                  <c:v>15.4136495309455</c:v>
                </c:pt>
                <c:pt idx="161">
                  <c:v>15.375175125678201</c:v>
                </c:pt>
                <c:pt idx="162">
                  <c:v>15.3285769320201</c:v>
                </c:pt>
                <c:pt idx="163">
                  <c:v>15.3985381883092</c:v>
                </c:pt>
                <c:pt idx="164">
                  <c:v>15.350792719312</c:v>
                </c:pt>
                <c:pt idx="165">
                  <c:v>15.389803083061601</c:v>
                </c:pt>
                <c:pt idx="166">
                  <c:v>15.3908835726204</c:v>
                </c:pt>
                <c:pt idx="167">
                  <c:v>15.436879876199299</c:v>
                </c:pt>
                <c:pt idx="168">
                  <c:v>15.3597894908751</c:v>
                </c:pt>
                <c:pt idx="169">
                  <c:v>15.371189392455801</c:v>
                </c:pt>
                <c:pt idx="170">
                  <c:v>15.287773546777</c:v>
                </c:pt>
                <c:pt idx="171">
                  <c:v>15.3028245447977</c:v>
                </c:pt>
                <c:pt idx="172">
                  <c:v>15.3692599315828</c:v>
                </c:pt>
                <c:pt idx="173">
                  <c:v>15.4142054266936</c:v>
                </c:pt>
                <c:pt idx="174">
                  <c:v>15.300371161435001</c:v>
                </c:pt>
                <c:pt idx="175">
                  <c:v>15.4152840704913</c:v>
                </c:pt>
                <c:pt idx="176">
                  <c:v>15.408493012734001</c:v>
                </c:pt>
                <c:pt idx="177">
                  <c:v>15.3585590702496</c:v>
                </c:pt>
                <c:pt idx="178">
                  <c:v>15.365739696053399</c:v>
                </c:pt>
                <c:pt idx="179">
                  <c:v>15.373763252726601</c:v>
                </c:pt>
                <c:pt idx="180">
                  <c:v>15.306189536540201</c:v>
                </c:pt>
                <c:pt idx="181">
                  <c:v>15.4137608307405</c:v>
                </c:pt>
                <c:pt idx="182">
                  <c:v>15.363787332365501</c:v>
                </c:pt>
                <c:pt idx="183">
                  <c:v>15.376984619349001</c:v>
                </c:pt>
                <c:pt idx="184">
                  <c:v>15.3803262401039</c:v>
                </c:pt>
                <c:pt idx="185">
                  <c:v>15.415256359983299</c:v>
                </c:pt>
                <c:pt idx="186">
                  <c:v>15.390975367748601</c:v>
                </c:pt>
                <c:pt idx="187">
                  <c:v>15.394979825902</c:v>
                </c:pt>
                <c:pt idx="188">
                  <c:v>15.404822795901399</c:v>
                </c:pt>
                <c:pt idx="189">
                  <c:v>15.3878109056808</c:v>
                </c:pt>
                <c:pt idx="190">
                  <c:v>15.377199696559</c:v>
                </c:pt>
                <c:pt idx="191">
                  <c:v>15.3899623269035</c:v>
                </c:pt>
                <c:pt idx="192">
                  <c:v>15.351384127706</c:v>
                </c:pt>
                <c:pt idx="193">
                  <c:v>15.368532424890899</c:v>
                </c:pt>
                <c:pt idx="194">
                  <c:v>15.418520999913</c:v>
                </c:pt>
                <c:pt idx="195">
                  <c:v>15.3845862919231</c:v>
                </c:pt>
                <c:pt idx="196">
                  <c:v>15.430865649960801</c:v>
                </c:pt>
                <c:pt idx="197">
                  <c:v>15.3675011797868</c:v>
                </c:pt>
                <c:pt idx="198">
                  <c:v>15.412464017431599</c:v>
                </c:pt>
                <c:pt idx="199">
                  <c:v>15.359794566355101</c:v>
                </c:pt>
                <c:pt idx="200">
                  <c:v>15.415362030300701</c:v>
                </c:pt>
                <c:pt idx="201">
                  <c:v>15.4182813727002</c:v>
                </c:pt>
                <c:pt idx="202">
                  <c:v>15.459973804742701</c:v>
                </c:pt>
                <c:pt idx="203">
                  <c:v>15.378720272724101</c:v>
                </c:pt>
                <c:pt idx="204">
                  <c:v>15.314848135640499</c:v>
                </c:pt>
                <c:pt idx="205">
                  <c:v>15.3231141215573</c:v>
                </c:pt>
                <c:pt idx="206">
                  <c:v>15.371278938096401</c:v>
                </c:pt>
                <c:pt idx="207">
                  <c:v>15.4200807031715</c:v>
                </c:pt>
                <c:pt idx="208">
                  <c:v>15.326052136742501</c:v>
                </c:pt>
                <c:pt idx="209">
                  <c:v>15.393076020382701</c:v>
                </c:pt>
                <c:pt idx="210">
                  <c:v>15.3639906106295</c:v>
                </c:pt>
                <c:pt idx="211">
                  <c:v>15.417214442159599</c:v>
                </c:pt>
                <c:pt idx="212">
                  <c:v>15.342579235729801</c:v>
                </c:pt>
                <c:pt idx="213">
                  <c:v>15.399558465693399</c:v>
                </c:pt>
                <c:pt idx="214">
                  <c:v>15.325939626164301</c:v>
                </c:pt>
                <c:pt idx="215">
                  <c:v>15.303671012589801</c:v>
                </c:pt>
                <c:pt idx="216">
                  <c:v>15.3317653552569</c:v>
                </c:pt>
                <c:pt idx="217">
                  <c:v>15.3601382017068</c:v>
                </c:pt>
                <c:pt idx="218">
                  <c:v>15.374126800200001</c:v>
                </c:pt>
                <c:pt idx="219">
                  <c:v>15.3800631797913</c:v>
                </c:pt>
                <c:pt idx="220">
                  <c:v>15.4243061563248</c:v>
                </c:pt>
                <c:pt idx="221">
                  <c:v>15.434007006656101</c:v>
                </c:pt>
                <c:pt idx="222">
                  <c:v>15.3743178304923</c:v>
                </c:pt>
                <c:pt idx="223">
                  <c:v>15.383694790383901</c:v>
                </c:pt>
                <c:pt idx="224">
                  <c:v>15.3376840310254</c:v>
                </c:pt>
                <c:pt idx="225">
                  <c:v>15.397364621937401</c:v>
                </c:pt>
                <c:pt idx="226">
                  <c:v>15.3385912643651</c:v>
                </c:pt>
                <c:pt idx="227">
                  <c:v>15.370606749336201</c:v>
                </c:pt>
                <c:pt idx="228">
                  <c:v>15.3447429902854</c:v>
                </c:pt>
                <c:pt idx="229">
                  <c:v>15.4218317964389</c:v>
                </c:pt>
                <c:pt idx="230">
                  <c:v>15.404599769987399</c:v>
                </c:pt>
                <c:pt idx="231">
                  <c:v>15.417933399259899</c:v>
                </c:pt>
                <c:pt idx="232">
                  <c:v>15.3986341463147</c:v>
                </c:pt>
                <c:pt idx="233">
                  <c:v>15.3499977837029</c:v>
                </c:pt>
                <c:pt idx="234">
                  <c:v>15.3569896234059</c:v>
                </c:pt>
                <c:pt idx="235">
                  <c:v>15.398634588115399</c:v>
                </c:pt>
                <c:pt idx="236">
                  <c:v>15.3617388385219</c:v>
                </c:pt>
                <c:pt idx="237">
                  <c:v>15.456779083733901</c:v>
                </c:pt>
                <c:pt idx="238">
                  <c:v>15.3821529900643</c:v>
                </c:pt>
                <c:pt idx="239">
                  <c:v>15.343407649302399</c:v>
                </c:pt>
                <c:pt idx="240">
                  <c:v>15.397874257759</c:v>
                </c:pt>
                <c:pt idx="241">
                  <c:v>15.352215388436001</c:v>
                </c:pt>
                <c:pt idx="242">
                  <c:v>15.345353664065801</c:v>
                </c:pt>
                <c:pt idx="243">
                  <c:v>15.432936686754999</c:v>
                </c:pt>
                <c:pt idx="244">
                  <c:v>15.402569692195801</c:v>
                </c:pt>
                <c:pt idx="245">
                  <c:v>15.426660678242399</c:v>
                </c:pt>
                <c:pt idx="246">
                  <c:v>15.4421209583356</c:v>
                </c:pt>
                <c:pt idx="247">
                  <c:v>15.387685525107999</c:v>
                </c:pt>
                <c:pt idx="248">
                  <c:v>15.4087191494888</c:v>
                </c:pt>
                <c:pt idx="249">
                  <c:v>15.407994658823901</c:v>
                </c:pt>
                <c:pt idx="250">
                  <c:v>15.377479087205099</c:v>
                </c:pt>
                <c:pt idx="251">
                  <c:v>15.3400629252485</c:v>
                </c:pt>
                <c:pt idx="252">
                  <c:v>15.409476476510401</c:v>
                </c:pt>
                <c:pt idx="253">
                  <c:v>15.403837186299601</c:v>
                </c:pt>
                <c:pt idx="254">
                  <c:v>15.365182546877801</c:v>
                </c:pt>
                <c:pt idx="255">
                  <c:v>15.381863869405599</c:v>
                </c:pt>
                <c:pt idx="256">
                  <c:v>15.3378014203728</c:v>
                </c:pt>
                <c:pt idx="257">
                  <c:v>15.404648829989201</c:v>
                </c:pt>
                <c:pt idx="258">
                  <c:v>15.3922832885397</c:v>
                </c:pt>
                <c:pt idx="259">
                  <c:v>15.414410510693299</c:v>
                </c:pt>
                <c:pt idx="260">
                  <c:v>15.457853542920001</c:v>
                </c:pt>
                <c:pt idx="261">
                  <c:v>15.476196668226301</c:v>
                </c:pt>
                <c:pt idx="262">
                  <c:v>15.5315098003492</c:v>
                </c:pt>
                <c:pt idx="263">
                  <c:v>15.430544664913601</c:v>
                </c:pt>
                <c:pt idx="264">
                  <c:v>15.4522312904055</c:v>
                </c:pt>
                <c:pt idx="265">
                  <c:v>15.4390915110669</c:v>
                </c:pt>
                <c:pt idx="266">
                  <c:v>15.465708301765501</c:v>
                </c:pt>
                <c:pt idx="267">
                  <c:v>15.4462837599928</c:v>
                </c:pt>
                <c:pt idx="268">
                  <c:v>15.508858992540199</c:v>
                </c:pt>
                <c:pt idx="269">
                  <c:v>15.4970819918261</c:v>
                </c:pt>
                <c:pt idx="270">
                  <c:v>15.484257800318399</c:v>
                </c:pt>
                <c:pt idx="271">
                  <c:v>15.425765134992499</c:v>
                </c:pt>
                <c:pt idx="272">
                  <c:v>15.442830977365899</c:v>
                </c:pt>
                <c:pt idx="273">
                  <c:v>15.476501023782999</c:v>
                </c:pt>
                <c:pt idx="274">
                  <c:v>15.452442287575799</c:v>
                </c:pt>
                <c:pt idx="275">
                  <c:v>15.480379879626399</c:v>
                </c:pt>
                <c:pt idx="276">
                  <c:v>15.4770373461583</c:v>
                </c:pt>
                <c:pt idx="277">
                  <c:v>15.453583215524301</c:v>
                </c:pt>
                <c:pt idx="278">
                  <c:v>15.465311846457199</c:v>
                </c:pt>
                <c:pt idx="279">
                  <c:v>15.4895610071283</c:v>
                </c:pt>
                <c:pt idx="280">
                  <c:v>15.490332793411801</c:v>
                </c:pt>
                <c:pt idx="281">
                  <c:v>15.443655046645301</c:v>
                </c:pt>
                <c:pt idx="282">
                  <c:v>15.4735015591418</c:v>
                </c:pt>
                <c:pt idx="283">
                  <c:v>15.510568522333701</c:v>
                </c:pt>
                <c:pt idx="284">
                  <c:v>15.4834405130132</c:v>
                </c:pt>
                <c:pt idx="285">
                  <c:v>15.518699209148</c:v>
                </c:pt>
                <c:pt idx="286">
                  <c:v>15.494883715767401</c:v>
                </c:pt>
                <c:pt idx="287">
                  <c:v>15.4745216672358</c:v>
                </c:pt>
                <c:pt idx="288">
                  <c:v>15.453907953908899</c:v>
                </c:pt>
                <c:pt idx="289">
                  <c:v>15.5035360928835</c:v>
                </c:pt>
                <c:pt idx="290">
                  <c:v>15.515257735639899</c:v>
                </c:pt>
                <c:pt idx="291">
                  <c:v>15.4183198673914</c:v>
                </c:pt>
                <c:pt idx="292">
                  <c:v>15.4635976251451</c:v>
                </c:pt>
                <c:pt idx="293">
                  <c:v>15.446442208479199</c:v>
                </c:pt>
                <c:pt idx="294">
                  <c:v>15.409812201012899</c:v>
                </c:pt>
                <c:pt idx="295">
                  <c:v>15.464434894100499</c:v>
                </c:pt>
                <c:pt idx="296">
                  <c:v>15.4444110988478</c:v>
                </c:pt>
                <c:pt idx="297">
                  <c:v>15.454045385195601</c:v>
                </c:pt>
                <c:pt idx="298">
                  <c:v>15.5074549654862</c:v>
                </c:pt>
                <c:pt idx="299">
                  <c:v>15.517382102994</c:v>
                </c:pt>
                <c:pt idx="300">
                  <c:v>15.4504649249587</c:v>
                </c:pt>
                <c:pt idx="301">
                  <c:v>15.494186040974</c:v>
                </c:pt>
                <c:pt idx="302">
                  <c:v>15.488295279760401</c:v>
                </c:pt>
                <c:pt idx="303">
                  <c:v>15.4654383665547</c:v>
                </c:pt>
                <c:pt idx="304">
                  <c:v>15.513060386189199</c:v>
                </c:pt>
                <c:pt idx="305">
                  <c:v>15.481759907620701</c:v>
                </c:pt>
                <c:pt idx="306">
                  <c:v>15.444761030444299</c:v>
                </c:pt>
                <c:pt idx="307">
                  <c:v>15.4593488003567</c:v>
                </c:pt>
                <c:pt idx="308">
                  <c:v>15.510108088488799</c:v>
                </c:pt>
                <c:pt idx="309">
                  <c:v>15.5044660778329</c:v>
                </c:pt>
                <c:pt idx="310">
                  <c:v>15.480632106611001</c:v>
                </c:pt>
                <c:pt idx="311">
                  <c:v>15.489683182263899</c:v>
                </c:pt>
                <c:pt idx="312">
                  <c:v>15.4802224954955</c:v>
                </c:pt>
                <c:pt idx="313">
                  <c:v>15.4890284881204</c:v>
                </c:pt>
                <c:pt idx="314">
                  <c:v>15.486583612038901</c:v>
                </c:pt>
                <c:pt idx="315">
                  <c:v>15.479038713852001</c:v>
                </c:pt>
                <c:pt idx="316">
                  <c:v>15.4779487759465</c:v>
                </c:pt>
                <c:pt idx="317">
                  <c:v>15.4934530276127</c:v>
                </c:pt>
                <c:pt idx="318">
                  <c:v>15.4911116276669</c:v>
                </c:pt>
                <c:pt idx="319">
                  <c:v>15.4602198141139</c:v>
                </c:pt>
                <c:pt idx="320">
                  <c:v>15.456660411185499</c:v>
                </c:pt>
                <c:pt idx="321">
                  <c:v>15.494467149955399</c:v>
                </c:pt>
                <c:pt idx="322">
                  <c:v>15.5047061148839</c:v>
                </c:pt>
                <c:pt idx="323">
                  <c:v>15.499153608862001</c:v>
                </c:pt>
                <c:pt idx="324">
                  <c:v>15.4594875386949</c:v>
                </c:pt>
                <c:pt idx="325">
                  <c:v>15.5351963135322</c:v>
                </c:pt>
                <c:pt idx="326">
                  <c:v>15.504114665208</c:v>
                </c:pt>
                <c:pt idx="327">
                  <c:v>15.485613344237899</c:v>
                </c:pt>
                <c:pt idx="328">
                  <c:v>15.518340027518301</c:v>
                </c:pt>
                <c:pt idx="329">
                  <c:v>15.457874207451001</c:v>
                </c:pt>
                <c:pt idx="330">
                  <c:v>15.456636939847099</c:v>
                </c:pt>
                <c:pt idx="331">
                  <c:v>15.4246400665983</c:v>
                </c:pt>
                <c:pt idx="332">
                  <c:v>15.461969063505901</c:v>
                </c:pt>
                <c:pt idx="333">
                  <c:v>15.49096427642</c:v>
                </c:pt>
                <c:pt idx="334">
                  <c:v>15.4617263573858</c:v>
                </c:pt>
                <c:pt idx="335">
                  <c:v>15.485184995517001</c:v>
                </c:pt>
                <c:pt idx="336">
                  <c:v>15.491374454584101</c:v>
                </c:pt>
                <c:pt idx="337">
                  <c:v>15.4707133199302</c:v>
                </c:pt>
                <c:pt idx="338">
                  <c:v>15.5058870814372</c:v>
                </c:pt>
                <c:pt idx="339">
                  <c:v>15.4181362012931</c:v>
                </c:pt>
                <c:pt idx="340">
                  <c:v>15.4471413670238</c:v>
                </c:pt>
                <c:pt idx="341">
                  <c:v>15.506749150307201</c:v>
                </c:pt>
                <c:pt idx="342">
                  <c:v>15.467449899007899</c:v>
                </c:pt>
                <c:pt idx="343">
                  <c:v>15.4747740119213</c:v>
                </c:pt>
                <c:pt idx="344">
                  <c:v>15.492953663095401</c:v>
                </c:pt>
                <c:pt idx="345">
                  <c:v>15.4703652938129</c:v>
                </c:pt>
                <c:pt idx="346">
                  <c:v>15.476817377888</c:v>
                </c:pt>
                <c:pt idx="347">
                  <c:v>15.4462139999883</c:v>
                </c:pt>
                <c:pt idx="348">
                  <c:v>15.525963222846199</c:v>
                </c:pt>
                <c:pt idx="349">
                  <c:v>15.471552392462799</c:v>
                </c:pt>
                <c:pt idx="350">
                  <c:v>15.5067860290702</c:v>
                </c:pt>
                <c:pt idx="351">
                  <c:v>15.489088437154599</c:v>
                </c:pt>
                <c:pt idx="352">
                  <c:v>15.478610423305099</c:v>
                </c:pt>
                <c:pt idx="353">
                  <c:v>15.4852271955278</c:v>
                </c:pt>
                <c:pt idx="354">
                  <c:v>15.4574177543419</c:v>
                </c:pt>
                <c:pt idx="355">
                  <c:v>15.497017478755</c:v>
                </c:pt>
                <c:pt idx="356">
                  <c:v>15.521990865362399</c:v>
                </c:pt>
                <c:pt idx="357">
                  <c:v>15.503145355884699</c:v>
                </c:pt>
                <c:pt idx="358">
                  <c:v>15.537538775776699</c:v>
                </c:pt>
                <c:pt idx="359">
                  <c:v>15.4737918826445</c:v>
                </c:pt>
                <c:pt idx="360">
                  <c:v>15.502884019681201</c:v>
                </c:pt>
                <c:pt idx="361">
                  <c:v>15.4566355431836</c:v>
                </c:pt>
                <c:pt idx="362">
                  <c:v>15.523881407633599</c:v>
                </c:pt>
                <c:pt idx="363">
                  <c:v>15.5255270460771</c:v>
                </c:pt>
                <c:pt idx="364">
                  <c:v>15.5253275032674</c:v>
                </c:pt>
                <c:pt idx="365">
                  <c:v>15.443221622702399</c:v>
                </c:pt>
                <c:pt idx="366">
                  <c:v>15.4781859775144</c:v>
                </c:pt>
                <c:pt idx="367">
                  <c:v>15.492829682201201</c:v>
                </c:pt>
                <c:pt idx="368">
                  <c:v>15.535992091715601</c:v>
                </c:pt>
                <c:pt idx="369">
                  <c:v>15.4813367461377</c:v>
                </c:pt>
                <c:pt idx="370">
                  <c:v>15.5127299466495</c:v>
                </c:pt>
                <c:pt idx="371">
                  <c:v>15.4727165158698</c:v>
                </c:pt>
                <c:pt idx="372">
                  <c:v>15.491065164575801</c:v>
                </c:pt>
                <c:pt idx="373">
                  <c:v>15.484317592930999</c:v>
                </c:pt>
                <c:pt idx="374">
                  <c:v>15.512485725966201</c:v>
                </c:pt>
                <c:pt idx="375">
                  <c:v>15.5306671224238</c:v>
                </c:pt>
                <c:pt idx="376">
                  <c:v>15.512255209682399</c:v>
                </c:pt>
                <c:pt idx="377">
                  <c:v>15.5055602232187</c:v>
                </c:pt>
                <c:pt idx="378">
                  <c:v>15.507153594575099</c:v>
                </c:pt>
                <c:pt idx="379">
                  <c:v>15.5121342942822</c:v>
                </c:pt>
                <c:pt idx="380">
                  <c:v>15.4871204966382</c:v>
                </c:pt>
                <c:pt idx="381">
                  <c:v>15.460484104901701</c:v>
                </c:pt>
                <c:pt idx="382">
                  <c:v>15.496304348052499</c:v>
                </c:pt>
                <c:pt idx="383">
                  <c:v>15.5524260304508</c:v>
                </c:pt>
                <c:pt idx="384">
                  <c:v>15.5337619192485</c:v>
                </c:pt>
                <c:pt idx="385">
                  <c:v>15.466676433453101</c:v>
                </c:pt>
                <c:pt idx="386">
                  <c:v>15.474687190138701</c:v>
                </c:pt>
                <c:pt idx="387">
                  <c:v>15.4422283980799</c:v>
                </c:pt>
                <c:pt idx="388">
                  <c:v>15.450808952308099</c:v>
                </c:pt>
                <c:pt idx="389">
                  <c:v>15.487781276590299</c:v>
                </c:pt>
                <c:pt idx="390">
                  <c:v>15.479529997205599</c:v>
                </c:pt>
                <c:pt idx="391">
                  <c:v>15.4379012295127</c:v>
                </c:pt>
                <c:pt idx="392">
                  <c:v>15.5271149462942</c:v>
                </c:pt>
                <c:pt idx="393">
                  <c:v>15.4695388481467</c:v>
                </c:pt>
                <c:pt idx="394">
                  <c:v>15.4400423615508</c:v>
                </c:pt>
                <c:pt idx="395">
                  <c:v>15.497155514889901</c:v>
                </c:pt>
                <c:pt idx="396">
                  <c:v>15.523421689757599</c:v>
                </c:pt>
                <c:pt idx="397">
                  <c:v>15.474074038248199</c:v>
                </c:pt>
                <c:pt idx="398">
                  <c:v>15.4967735488662</c:v>
                </c:pt>
                <c:pt idx="399">
                  <c:v>15.5030148736823</c:v>
                </c:pt>
                <c:pt idx="400">
                  <c:v>15.454068252809799</c:v>
                </c:pt>
                <c:pt idx="401">
                  <c:v>15.503229983810099</c:v>
                </c:pt>
                <c:pt idx="402">
                  <c:v>15.524558255941001</c:v>
                </c:pt>
                <c:pt idx="403">
                  <c:v>15.463884094221299</c:v>
                </c:pt>
                <c:pt idx="404">
                  <c:v>15.499113480079</c:v>
                </c:pt>
                <c:pt idx="405">
                  <c:v>15.5034240797871</c:v>
                </c:pt>
                <c:pt idx="406">
                  <c:v>15.519431350881201</c:v>
                </c:pt>
                <c:pt idx="407">
                  <c:v>15.489098679974299</c:v>
                </c:pt>
                <c:pt idx="408">
                  <c:v>15.5018002738753</c:v>
                </c:pt>
                <c:pt idx="409">
                  <c:v>15.4802259504403</c:v>
                </c:pt>
                <c:pt idx="410">
                  <c:v>15.467109067593601</c:v>
                </c:pt>
                <c:pt idx="411">
                  <c:v>15.523212614868999</c:v>
                </c:pt>
                <c:pt idx="412">
                  <c:v>15.4614466825462</c:v>
                </c:pt>
                <c:pt idx="413">
                  <c:v>15.580076084112701</c:v>
                </c:pt>
                <c:pt idx="414">
                  <c:v>15.4950253389593</c:v>
                </c:pt>
                <c:pt idx="415">
                  <c:v>15.522479359964599</c:v>
                </c:pt>
                <c:pt idx="416">
                  <c:v>15.501637636013699</c:v>
                </c:pt>
                <c:pt idx="417">
                  <c:v>15.5102126340474</c:v>
                </c:pt>
                <c:pt idx="418">
                  <c:v>15.492248149521799</c:v>
                </c:pt>
                <c:pt idx="419">
                  <c:v>15.5796181263016</c:v>
                </c:pt>
                <c:pt idx="420">
                  <c:v>4.3441575733834501</c:v>
                </c:pt>
                <c:pt idx="421">
                  <c:v>4.1512481298200496</c:v>
                </c:pt>
                <c:pt idx="422">
                  <c:v>4.6684024886990496</c:v>
                </c:pt>
                <c:pt idx="423">
                  <c:v>4.3300095710036199</c:v>
                </c:pt>
                <c:pt idx="424">
                  <c:v>3.87048227204034</c:v>
                </c:pt>
                <c:pt idx="425">
                  <c:v>5.3898706074355101</c:v>
                </c:pt>
                <c:pt idx="426">
                  <c:v>1.5845566050075199</c:v>
                </c:pt>
                <c:pt idx="427">
                  <c:v>-1.1842577398160501</c:v>
                </c:pt>
                <c:pt idx="428">
                  <c:v>-1.4669230007365699</c:v>
                </c:pt>
                <c:pt idx="429">
                  <c:v>1.2536891751644399</c:v>
                </c:pt>
                <c:pt idx="430">
                  <c:v>13.235628435230501</c:v>
                </c:pt>
                <c:pt idx="431">
                  <c:v>13.1603268557077</c:v>
                </c:pt>
                <c:pt idx="432">
                  <c:v>13.219784528550999</c:v>
                </c:pt>
                <c:pt idx="433">
                  <c:v>13.1590785170029</c:v>
                </c:pt>
                <c:pt idx="434">
                  <c:v>13.3795974589118</c:v>
                </c:pt>
                <c:pt idx="435">
                  <c:v>12.921429763678301</c:v>
                </c:pt>
                <c:pt idx="436">
                  <c:v>13.0476359054448</c:v>
                </c:pt>
                <c:pt idx="437">
                  <c:v>12.8702210666358</c:v>
                </c:pt>
                <c:pt idx="438">
                  <c:v>12.8927262593128</c:v>
                </c:pt>
                <c:pt idx="439">
                  <c:v>13.1903580619806</c:v>
                </c:pt>
                <c:pt idx="440">
                  <c:v>13.1990088953183</c:v>
                </c:pt>
                <c:pt idx="441">
                  <c:v>13.223485003847999</c:v>
                </c:pt>
                <c:pt idx="442">
                  <c:v>13.0923608727784</c:v>
                </c:pt>
                <c:pt idx="443">
                  <c:v>12.9328772592131</c:v>
                </c:pt>
                <c:pt idx="444">
                  <c:v>12.8437583584085</c:v>
                </c:pt>
                <c:pt idx="445">
                  <c:v>12.878498471840199</c:v>
                </c:pt>
                <c:pt idx="446">
                  <c:v>12.9045730724485</c:v>
                </c:pt>
                <c:pt idx="447">
                  <c:v>13.279407908508301</c:v>
                </c:pt>
                <c:pt idx="448">
                  <c:v>13.331094957854299</c:v>
                </c:pt>
                <c:pt idx="449">
                  <c:v>13.2087255047611</c:v>
                </c:pt>
                <c:pt idx="450">
                  <c:v>12.998515518861099</c:v>
                </c:pt>
                <c:pt idx="451">
                  <c:v>13.022574723729599</c:v>
                </c:pt>
                <c:pt idx="452">
                  <c:v>12.9251912724608</c:v>
                </c:pt>
                <c:pt idx="453">
                  <c:v>12.8790856720384</c:v>
                </c:pt>
                <c:pt idx="454">
                  <c:v>13.1325066635219</c:v>
                </c:pt>
                <c:pt idx="455">
                  <c:v>13.253439487787899</c:v>
                </c:pt>
                <c:pt idx="456">
                  <c:v>12.957420518732199</c:v>
                </c:pt>
                <c:pt idx="457">
                  <c:v>12.9836657407437</c:v>
                </c:pt>
                <c:pt idx="458">
                  <c:v>12.9851654183131</c:v>
                </c:pt>
                <c:pt idx="459">
                  <c:v>12.9461400251579</c:v>
                </c:pt>
                <c:pt idx="460">
                  <c:v>13.1578423493179</c:v>
                </c:pt>
                <c:pt idx="461">
                  <c:v>12.831949367119201</c:v>
                </c:pt>
                <c:pt idx="462">
                  <c:v>15.494819809584</c:v>
                </c:pt>
                <c:pt idx="463">
                  <c:v>15.4845045210156</c:v>
                </c:pt>
                <c:pt idx="464">
                  <c:v>15.481233802896501</c:v>
                </c:pt>
                <c:pt idx="465">
                  <c:v>15.4749103711211</c:v>
                </c:pt>
                <c:pt idx="466">
                  <c:v>15.4543039766471</c:v>
                </c:pt>
                <c:pt idx="467">
                  <c:v>15.4641651591068</c:v>
                </c:pt>
                <c:pt idx="468">
                  <c:v>15.4998440636087</c:v>
                </c:pt>
                <c:pt idx="469">
                  <c:v>15.4831419988404</c:v>
                </c:pt>
                <c:pt idx="470">
                  <c:v>15.508328691205399</c:v>
                </c:pt>
                <c:pt idx="471">
                  <c:v>15.4793361079193</c:v>
                </c:pt>
                <c:pt idx="472">
                  <c:v>15.4923005171069</c:v>
                </c:pt>
                <c:pt idx="473">
                  <c:v>15.5068753159123</c:v>
                </c:pt>
                <c:pt idx="474">
                  <c:v>15.4950168264344</c:v>
                </c:pt>
                <c:pt idx="475">
                  <c:v>15.4908311765262</c:v>
                </c:pt>
                <c:pt idx="476">
                  <c:v>15.514624388914701</c:v>
                </c:pt>
                <c:pt idx="477">
                  <c:v>15.535114259088299</c:v>
                </c:pt>
                <c:pt idx="478">
                  <c:v>15.440101824903101</c:v>
                </c:pt>
                <c:pt idx="479">
                  <c:v>15.4441447803454</c:v>
                </c:pt>
                <c:pt idx="480">
                  <c:v>15.5287869000872</c:v>
                </c:pt>
                <c:pt idx="481">
                  <c:v>15.4739014822049</c:v>
                </c:pt>
                <c:pt idx="482">
                  <c:v>15.5356648074509</c:v>
                </c:pt>
                <c:pt idx="483">
                  <c:v>15.4825085825175</c:v>
                </c:pt>
                <c:pt idx="484">
                  <c:v>15.4374633161241</c:v>
                </c:pt>
                <c:pt idx="485">
                  <c:v>15.453088224708001</c:v>
                </c:pt>
                <c:pt idx="486">
                  <c:v>15.5112184363709</c:v>
                </c:pt>
                <c:pt idx="487">
                  <c:v>15.496202993629201</c:v>
                </c:pt>
                <c:pt idx="488">
                  <c:v>15.481568845316099</c:v>
                </c:pt>
                <c:pt idx="489">
                  <c:v>15.4779156755011</c:v>
                </c:pt>
                <c:pt idx="490">
                  <c:v>15.497902909696201</c:v>
                </c:pt>
                <c:pt idx="491">
                  <c:v>15.535725541151599</c:v>
                </c:pt>
                <c:pt idx="492">
                  <c:v>15.5327176057393</c:v>
                </c:pt>
                <c:pt idx="493">
                  <c:v>15.518631633552801</c:v>
                </c:pt>
                <c:pt idx="494">
                  <c:v>15.490827860202501</c:v>
                </c:pt>
                <c:pt idx="495">
                  <c:v>15.4911754323564</c:v>
                </c:pt>
                <c:pt idx="496">
                  <c:v>15.473308110882799</c:v>
                </c:pt>
                <c:pt idx="497">
                  <c:v>15.543662820292001</c:v>
                </c:pt>
                <c:pt idx="498">
                  <c:v>15.5004403570984</c:v>
                </c:pt>
                <c:pt idx="499">
                  <c:v>15.513681648279499</c:v>
                </c:pt>
                <c:pt idx="500">
                  <c:v>15.512689437760301</c:v>
                </c:pt>
                <c:pt idx="501">
                  <c:v>15.443916698552901</c:v>
                </c:pt>
                <c:pt idx="502">
                  <c:v>15.5579880203799</c:v>
                </c:pt>
                <c:pt idx="503">
                  <c:v>15.5521199641923</c:v>
                </c:pt>
                <c:pt idx="504">
                  <c:v>15.438690950031299</c:v>
                </c:pt>
                <c:pt idx="505">
                  <c:v>15.4601383828645</c:v>
                </c:pt>
                <c:pt idx="506">
                  <c:v>15.4483795627383</c:v>
                </c:pt>
                <c:pt idx="507">
                  <c:v>15.499856259870599</c:v>
                </c:pt>
                <c:pt idx="508">
                  <c:v>15.5551198014987</c:v>
                </c:pt>
                <c:pt idx="509">
                  <c:v>15.5361234347052</c:v>
                </c:pt>
                <c:pt idx="510">
                  <c:v>15.5135113916572</c:v>
                </c:pt>
                <c:pt idx="511">
                  <c:v>15.5193385280391</c:v>
                </c:pt>
                <c:pt idx="512">
                  <c:v>15.527707433176801</c:v>
                </c:pt>
                <c:pt idx="513">
                  <c:v>15.505169022008101</c:v>
                </c:pt>
                <c:pt idx="514">
                  <c:v>15.584942907649801</c:v>
                </c:pt>
                <c:pt idx="515">
                  <c:v>15.5720496264899</c:v>
                </c:pt>
                <c:pt idx="516">
                  <c:v>15.546283587414599</c:v>
                </c:pt>
                <c:pt idx="517">
                  <c:v>15.548033172872</c:v>
                </c:pt>
                <c:pt idx="518">
                  <c:v>15.535009536939899</c:v>
                </c:pt>
                <c:pt idx="519">
                  <c:v>15.5571520880049</c:v>
                </c:pt>
                <c:pt idx="520">
                  <c:v>15.5429731365472</c:v>
                </c:pt>
                <c:pt idx="521">
                  <c:v>15.579462504433</c:v>
                </c:pt>
                <c:pt idx="522">
                  <c:v>15.5565267124187</c:v>
                </c:pt>
                <c:pt idx="523">
                  <c:v>15.540956574901401</c:v>
                </c:pt>
                <c:pt idx="524">
                  <c:v>15.5368082405422</c:v>
                </c:pt>
                <c:pt idx="525">
                  <c:v>15.580784117139601</c:v>
                </c:pt>
                <c:pt idx="526">
                  <c:v>15.5550671689601</c:v>
                </c:pt>
                <c:pt idx="527">
                  <c:v>15.533136324057599</c:v>
                </c:pt>
                <c:pt idx="528">
                  <c:v>15.542261671194799</c:v>
                </c:pt>
                <c:pt idx="529">
                  <c:v>15.5676516645915</c:v>
                </c:pt>
                <c:pt idx="530">
                  <c:v>15.569788218967201</c:v>
                </c:pt>
                <c:pt idx="531">
                  <c:v>15.5570462640123</c:v>
                </c:pt>
                <c:pt idx="532">
                  <c:v>15.549641047379501</c:v>
                </c:pt>
                <c:pt idx="533">
                  <c:v>15.559435988286999</c:v>
                </c:pt>
                <c:pt idx="534">
                  <c:v>15.5128222337168</c:v>
                </c:pt>
                <c:pt idx="535">
                  <c:v>15.588174684909401</c:v>
                </c:pt>
                <c:pt idx="536">
                  <c:v>15.5468690269179</c:v>
                </c:pt>
                <c:pt idx="537">
                  <c:v>15.5924887112691</c:v>
                </c:pt>
                <c:pt idx="538">
                  <c:v>15.561371307110299</c:v>
                </c:pt>
                <c:pt idx="539">
                  <c:v>15.6157793223882</c:v>
                </c:pt>
                <c:pt idx="540">
                  <c:v>15.591941648065699</c:v>
                </c:pt>
                <c:pt idx="541">
                  <c:v>15.577847277090401</c:v>
                </c:pt>
                <c:pt idx="542">
                  <c:v>15.5577861993943</c:v>
                </c:pt>
                <c:pt idx="543">
                  <c:v>15.565287316840701</c:v>
                </c:pt>
                <c:pt idx="544">
                  <c:v>15.5954739537487</c:v>
                </c:pt>
                <c:pt idx="545">
                  <c:v>15.628413725236801</c:v>
                </c:pt>
                <c:pt idx="546">
                  <c:v>15.554228249108</c:v>
                </c:pt>
                <c:pt idx="547">
                  <c:v>15.552060978673101</c:v>
                </c:pt>
                <c:pt idx="548">
                  <c:v>15.5188301394672</c:v>
                </c:pt>
                <c:pt idx="549">
                  <c:v>15.5367256244656</c:v>
                </c:pt>
                <c:pt idx="550">
                  <c:v>15.578763017951699</c:v>
                </c:pt>
                <c:pt idx="551">
                  <c:v>15.5408907642654</c:v>
                </c:pt>
                <c:pt idx="552">
                  <c:v>15.5675575438073</c:v>
                </c:pt>
                <c:pt idx="553">
                  <c:v>15.5572420766697</c:v>
                </c:pt>
                <c:pt idx="554">
                  <c:v>15.592372221663901</c:v>
                </c:pt>
                <c:pt idx="555">
                  <c:v>15.5512767275138</c:v>
                </c:pt>
                <c:pt idx="556">
                  <c:v>15.5479877776019</c:v>
                </c:pt>
                <c:pt idx="557">
                  <c:v>15.5768265167636</c:v>
                </c:pt>
                <c:pt idx="558">
                  <c:v>15.556029346489099</c:v>
                </c:pt>
                <c:pt idx="559">
                  <c:v>15.5933351201104</c:v>
                </c:pt>
                <c:pt idx="560">
                  <c:v>15.6334569079725</c:v>
                </c:pt>
                <c:pt idx="561">
                  <c:v>15.576419123351901</c:v>
                </c:pt>
                <c:pt idx="562">
                  <c:v>15.5377683924598</c:v>
                </c:pt>
                <c:pt idx="563">
                  <c:v>15.5714619326898</c:v>
                </c:pt>
                <c:pt idx="564">
                  <c:v>15.5767108900381</c:v>
                </c:pt>
                <c:pt idx="565">
                  <c:v>15.565377876767</c:v>
                </c:pt>
                <c:pt idx="566">
                  <c:v>15.552476798004999</c:v>
                </c:pt>
                <c:pt idx="567">
                  <c:v>15.560270217073199</c:v>
                </c:pt>
                <c:pt idx="568">
                  <c:v>15.5885343927258</c:v>
                </c:pt>
                <c:pt idx="569">
                  <c:v>15.588467307696099</c:v>
                </c:pt>
                <c:pt idx="570">
                  <c:v>15.610245820136599</c:v>
                </c:pt>
                <c:pt idx="571">
                  <c:v>15.5287244451864</c:v>
                </c:pt>
                <c:pt idx="572">
                  <c:v>15.5631656515315</c:v>
                </c:pt>
                <c:pt idx="573">
                  <c:v>15.6130736490583</c:v>
                </c:pt>
                <c:pt idx="574">
                  <c:v>15.5683913245106</c:v>
                </c:pt>
                <c:pt idx="575">
                  <c:v>15.624795447824701</c:v>
                </c:pt>
                <c:pt idx="576">
                  <c:v>15.596811730008</c:v>
                </c:pt>
                <c:pt idx="577">
                  <c:v>15.609224815264101</c:v>
                </c:pt>
                <c:pt idx="578">
                  <c:v>15.584660669175699</c:v>
                </c:pt>
                <c:pt idx="579">
                  <c:v>15.6096475717759</c:v>
                </c:pt>
                <c:pt idx="580">
                  <c:v>15.5886855074056</c:v>
                </c:pt>
                <c:pt idx="581">
                  <c:v>15.5532185458288</c:v>
                </c:pt>
                <c:pt idx="582">
                  <c:v>15.5776431151185</c:v>
                </c:pt>
                <c:pt idx="583">
                  <c:v>15.6250763658223</c:v>
                </c:pt>
                <c:pt idx="584">
                  <c:v>15.560899100656099</c:v>
                </c:pt>
                <c:pt idx="585">
                  <c:v>15.599521208326101</c:v>
                </c:pt>
                <c:pt idx="586">
                  <c:v>15.587016438223801</c:v>
                </c:pt>
                <c:pt idx="587">
                  <c:v>15.641802378958801</c:v>
                </c:pt>
                <c:pt idx="588">
                  <c:v>15.6012097306612</c:v>
                </c:pt>
                <c:pt idx="589">
                  <c:v>15.5884482308819</c:v>
                </c:pt>
                <c:pt idx="590">
                  <c:v>15.5976375688735</c:v>
                </c:pt>
                <c:pt idx="591">
                  <c:v>15.557226658550301</c:v>
                </c:pt>
                <c:pt idx="592">
                  <c:v>15.5944144661729</c:v>
                </c:pt>
                <c:pt idx="593">
                  <c:v>15.6065964510688</c:v>
                </c:pt>
                <c:pt idx="594">
                  <c:v>15.6300428467197</c:v>
                </c:pt>
                <c:pt idx="595">
                  <c:v>15.572024271143301</c:v>
                </c:pt>
                <c:pt idx="596">
                  <c:v>15.6121756553325</c:v>
                </c:pt>
                <c:pt idx="597">
                  <c:v>15.548919491083099</c:v>
                </c:pt>
                <c:pt idx="598">
                  <c:v>15.5318385842828</c:v>
                </c:pt>
                <c:pt idx="599">
                  <c:v>15.567913242706901</c:v>
                </c:pt>
                <c:pt idx="600">
                  <c:v>15.5609127403172</c:v>
                </c:pt>
                <c:pt idx="601">
                  <c:v>15.5859371090938</c:v>
                </c:pt>
                <c:pt idx="602">
                  <c:v>15.589079852218299</c:v>
                </c:pt>
                <c:pt idx="603">
                  <c:v>15.581446259249301</c:v>
                </c:pt>
                <c:pt idx="604">
                  <c:v>15.5582523351005</c:v>
                </c:pt>
                <c:pt idx="605">
                  <c:v>15.563357964907899</c:v>
                </c:pt>
                <c:pt idx="606">
                  <c:v>15.550189017194301</c:v>
                </c:pt>
                <c:pt idx="607">
                  <c:v>15.544360185192801</c:v>
                </c:pt>
                <c:pt idx="608">
                  <c:v>15.56401135091</c:v>
                </c:pt>
                <c:pt idx="609">
                  <c:v>15.5876725322324</c:v>
                </c:pt>
                <c:pt idx="610">
                  <c:v>15.584926637485101</c:v>
                </c:pt>
                <c:pt idx="611">
                  <c:v>15.5997748160722</c:v>
                </c:pt>
                <c:pt idx="612">
                  <c:v>15.579943250555001</c:v>
                </c:pt>
                <c:pt idx="613">
                  <c:v>15.579949017177199</c:v>
                </c:pt>
                <c:pt idx="614">
                  <c:v>15.627004708486499</c:v>
                </c:pt>
                <c:pt idx="615">
                  <c:v>15.5625114094625</c:v>
                </c:pt>
                <c:pt idx="616">
                  <c:v>15.596826939123099</c:v>
                </c:pt>
                <c:pt idx="617">
                  <c:v>15.577128595572299</c:v>
                </c:pt>
                <c:pt idx="618">
                  <c:v>15.5908987930901</c:v>
                </c:pt>
                <c:pt idx="619">
                  <c:v>15.578915987948101</c:v>
                </c:pt>
                <c:pt idx="620">
                  <c:v>15.6127759941362</c:v>
                </c:pt>
                <c:pt idx="621">
                  <c:v>15.602475146906301</c:v>
                </c:pt>
                <c:pt idx="622">
                  <c:v>15.602257602150599</c:v>
                </c:pt>
                <c:pt idx="623">
                  <c:v>15.518113027880499</c:v>
                </c:pt>
                <c:pt idx="624">
                  <c:v>15.5593365304396</c:v>
                </c:pt>
                <c:pt idx="625">
                  <c:v>15.568438017178901</c:v>
                </c:pt>
                <c:pt idx="626">
                  <c:v>15.568433170084701</c:v>
                </c:pt>
                <c:pt idx="627">
                  <c:v>15.6114526923489</c:v>
                </c:pt>
                <c:pt idx="628">
                  <c:v>15.5955379496879</c:v>
                </c:pt>
                <c:pt idx="629">
                  <c:v>15.627855801021999</c:v>
                </c:pt>
                <c:pt idx="630">
                  <c:v>15.5782164593657</c:v>
                </c:pt>
                <c:pt idx="631">
                  <c:v>15.6443456135385</c:v>
                </c:pt>
                <c:pt idx="632">
                  <c:v>15.5980812541783</c:v>
                </c:pt>
                <c:pt idx="633">
                  <c:v>15.6190844037163</c:v>
                </c:pt>
                <c:pt idx="634">
                  <c:v>15.632501220613699</c:v>
                </c:pt>
                <c:pt idx="635">
                  <c:v>15.5978548035462</c:v>
                </c:pt>
                <c:pt idx="636">
                  <c:v>15.611331926580499</c:v>
                </c:pt>
                <c:pt idx="637">
                  <c:v>15.6220083515437</c:v>
                </c:pt>
                <c:pt idx="638">
                  <c:v>15.653799023821</c:v>
                </c:pt>
                <c:pt idx="639">
                  <c:v>15.5683484022478</c:v>
                </c:pt>
                <c:pt idx="640">
                  <c:v>15.5939659413988</c:v>
                </c:pt>
                <c:pt idx="641">
                  <c:v>15.598296088136999</c:v>
                </c:pt>
                <c:pt idx="642">
                  <c:v>15.6289281347509</c:v>
                </c:pt>
                <c:pt idx="643">
                  <c:v>15.644915168380599</c:v>
                </c:pt>
                <c:pt idx="644">
                  <c:v>15.5989157561468</c:v>
                </c:pt>
                <c:pt idx="645">
                  <c:v>15.6268739840748</c:v>
                </c:pt>
                <c:pt idx="646">
                  <c:v>15.611399703229001</c:v>
                </c:pt>
                <c:pt idx="647">
                  <c:v>15.5953369129771</c:v>
                </c:pt>
                <c:pt idx="648">
                  <c:v>15.626610355956601</c:v>
                </c:pt>
                <c:pt idx="649">
                  <c:v>15.627477708367699</c:v>
                </c:pt>
                <c:pt idx="650">
                  <c:v>15.6210857632067</c:v>
                </c:pt>
                <c:pt idx="651">
                  <c:v>15.6325960131002</c:v>
                </c:pt>
                <c:pt idx="652">
                  <c:v>15.6646708339062</c:v>
                </c:pt>
                <c:pt idx="653">
                  <c:v>15.6373464263479</c:v>
                </c:pt>
                <c:pt idx="654">
                  <c:v>15.653055735394</c:v>
                </c:pt>
                <c:pt idx="655">
                  <c:v>15.651957865429001</c:v>
                </c:pt>
                <c:pt idx="656">
                  <c:v>15.6681593968644</c:v>
                </c:pt>
                <c:pt idx="657">
                  <c:v>15.618833273285899</c:v>
                </c:pt>
                <c:pt idx="658">
                  <c:v>15.6669444089703</c:v>
                </c:pt>
                <c:pt idx="659">
                  <c:v>15.6715249870996</c:v>
                </c:pt>
                <c:pt idx="660">
                  <c:v>15.611145984529401</c:v>
                </c:pt>
                <c:pt idx="661">
                  <c:v>15.652809474517801</c:v>
                </c:pt>
                <c:pt idx="662">
                  <c:v>15.6259587039306</c:v>
                </c:pt>
                <c:pt idx="663">
                  <c:v>15.662573462081699</c:v>
                </c:pt>
                <c:pt idx="664">
                  <c:v>15.693409746766299</c:v>
                </c:pt>
                <c:pt idx="665">
                  <c:v>15.6107779173296</c:v>
                </c:pt>
                <c:pt idx="666">
                  <c:v>15.651379903785299</c:v>
                </c:pt>
                <c:pt idx="667">
                  <c:v>15.579792489813499</c:v>
                </c:pt>
                <c:pt idx="668">
                  <c:v>15.655457785408601</c:v>
                </c:pt>
                <c:pt idx="669">
                  <c:v>15.6506439711296</c:v>
                </c:pt>
                <c:pt idx="670">
                  <c:v>15.5967572129407</c:v>
                </c:pt>
                <c:pt idx="671">
                  <c:v>15.668594698114999</c:v>
                </c:pt>
                <c:pt idx="672">
                  <c:v>15.6585330681493</c:v>
                </c:pt>
                <c:pt idx="673">
                  <c:v>15.6331708449462</c:v>
                </c:pt>
                <c:pt idx="674">
                  <c:v>15.6108989160323</c:v>
                </c:pt>
                <c:pt idx="675">
                  <c:v>15.648189275524899</c:v>
                </c:pt>
                <c:pt idx="676">
                  <c:v>15.685907772904899</c:v>
                </c:pt>
                <c:pt idx="677">
                  <c:v>15.6568980413692</c:v>
                </c:pt>
                <c:pt idx="678">
                  <c:v>15.700277521091699</c:v>
                </c:pt>
                <c:pt idx="679">
                  <c:v>15.643094586176201</c:v>
                </c:pt>
                <c:pt idx="680">
                  <c:v>15.667319338315</c:v>
                </c:pt>
                <c:pt idx="681">
                  <c:v>15.6454466105251</c:v>
                </c:pt>
                <c:pt idx="682">
                  <c:v>15.671830667829999</c:v>
                </c:pt>
                <c:pt idx="683">
                  <c:v>15.6942482926653</c:v>
                </c:pt>
                <c:pt idx="684">
                  <c:v>15.698960534134001</c:v>
                </c:pt>
                <c:pt idx="685">
                  <c:v>15.7202824258978</c:v>
                </c:pt>
                <c:pt idx="686">
                  <c:v>15.7269165054315</c:v>
                </c:pt>
                <c:pt idx="687">
                  <c:v>12.894242797144599</c:v>
                </c:pt>
                <c:pt idx="688">
                  <c:v>12.769971678539401</c:v>
                </c:pt>
                <c:pt idx="689">
                  <c:v>12.816580555918</c:v>
                </c:pt>
                <c:pt idx="690">
                  <c:v>12.870403345642901</c:v>
                </c:pt>
                <c:pt idx="691">
                  <c:v>12.857769698517201</c:v>
                </c:pt>
                <c:pt idx="692">
                  <c:v>12.952109274028301</c:v>
                </c:pt>
                <c:pt idx="693">
                  <c:v>12.9380660948467</c:v>
                </c:pt>
                <c:pt idx="694">
                  <c:v>12.4249492248883</c:v>
                </c:pt>
                <c:pt idx="695">
                  <c:v>12.4430167710773</c:v>
                </c:pt>
                <c:pt idx="696">
                  <c:v>12.566791041974399</c:v>
                </c:pt>
                <c:pt idx="697">
                  <c:v>12.547703860636</c:v>
                </c:pt>
                <c:pt idx="698">
                  <c:v>12.5197686901582</c:v>
                </c:pt>
                <c:pt idx="699">
                  <c:v>12.5421899652492</c:v>
                </c:pt>
                <c:pt idx="700">
                  <c:v>14.7101036262432</c:v>
                </c:pt>
                <c:pt idx="701">
                  <c:v>14.7179633925958</c:v>
                </c:pt>
                <c:pt idx="702">
                  <c:v>14.7225773147276</c:v>
                </c:pt>
                <c:pt idx="703">
                  <c:v>14.7751299569323</c:v>
                </c:pt>
                <c:pt idx="704">
                  <c:v>14.743810393350399</c:v>
                </c:pt>
                <c:pt idx="705">
                  <c:v>14.7669301625561</c:v>
                </c:pt>
                <c:pt idx="706">
                  <c:v>14.7874866762506</c:v>
                </c:pt>
                <c:pt idx="707">
                  <c:v>14.5901269512987</c:v>
                </c:pt>
                <c:pt idx="708">
                  <c:v>14.743710098711899</c:v>
                </c:pt>
                <c:pt idx="709">
                  <c:v>14.736335374624501</c:v>
                </c:pt>
                <c:pt idx="710">
                  <c:v>14.752449739451</c:v>
                </c:pt>
                <c:pt idx="711">
                  <c:v>14.714756264817799</c:v>
                </c:pt>
                <c:pt idx="712">
                  <c:v>14.721267997576099</c:v>
                </c:pt>
                <c:pt idx="713">
                  <c:v>14.7052870519317</c:v>
                </c:pt>
                <c:pt idx="714">
                  <c:v>14.7498792542996</c:v>
                </c:pt>
                <c:pt idx="715">
                  <c:v>14.7524593099805</c:v>
                </c:pt>
                <c:pt idx="716">
                  <c:v>14.7687107060469</c:v>
                </c:pt>
                <c:pt idx="717">
                  <c:v>14.7627259966617</c:v>
                </c:pt>
                <c:pt idx="718">
                  <c:v>14.7603904639113</c:v>
                </c:pt>
                <c:pt idx="719">
                  <c:v>14.759064667623999</c:v>
                </c:pt>
                <c:pt idx="720">
                  <c:v>14.692858430969601</c:v>
                </c:pt>
                <c:pt idx="721">
                  <c:v>14.8050415950234</c:v>
                </c:pt>
                <c:pt idx="722">
                  <c:v>14.745187594652601</c:v>
                </c:pt>
                <c:pt idx="723">
                  <c:v>14.677635619847001</c:v>
                </c:pt>
                <c:pt idx="724">
                  <c:v>14.7325960287427</c:v>
                </c:pt>
                <c:pt idx="725">
                  <c:v>14.7883756441929</c:v>
                </c:pt>
                <c:pt idx="726">
                  <c:v>14.7985328528022</c:v>
                </c:pt>
                <c:pt idx="727">
                  <c:v>14.764000686611199</c:v>
                </c:pt>
                <c:pt idx="728">
                  <c:v>14.718187867960101</c:v>
                </c:pt>
                <c:pt idx="729">
                  <c:v>14.7458320670852</c:v>
                </c:pt>
                <c:pt idx="730">
                  <c:v>14.745365539252701</c:v>
                </c:pt>
                <c:pt idx="731">
                  <c:v>14.746064777047801</c:v>
                </c:pt>
                <c:pt idx="732">
                  <c:v>14.7816839928902</c:v>
                </c:pt>
                <c:pt idx="733">
                  <c:v>14.691795739053999</c:v>
                </c:pt>
                <c:pt idx="734">
                  <c:v>14.751832647323999</c:v>
                </c:pt>
                <c:pt idx="735">
                  <c:v>14.784212118807099</c:v>
                </c:pt>
                <c:pt idx="736">
                  <c:v>14.6350274346036</c:v>
                </c:pt>
                <c:pt idx="737">
                  <c:v>14.7809078286332</c:v>
                </c:pt>
                <c:pt idx="738">
                  <c:v>14.787028521044901</c:v>
                </c:pt>
                <c:pt idx="739">
                  <c:v>14.707349835700599</c:v>
                </c:pt>
                <c:pt idx="740">
                  <c:v>14.7521877894968</c:v>
                </c:pt>
                <c:pt idx="741">
                  <c:v>14.714941822299799</c:v>
                </c:pt>
                <c:pt idx="742">
                  <c:v>14.718373159128401</c:v>
                </c:pt>
                <c:pt idx="743">
                  <c:v>14.782874991901201</c:v>
                </c:pt>
                <c:pt idx="744">
                  <c:v>14.801132564072701</c:v>
                </c:pt>
                <c:pt idx="745">
                  <c:v>14.7547170355029</c:v>
                </c:pt>
                <c:pt idx="746">
                  <c:v>14.7163636735889</c:v>
                </c:pt>
                <c:pt idx="747">
                  <c:v>14.740488660378499</c:v>
                </c:pt>
                <c:pt idx="748">
                  <c:v>14.7578047389497</c:v>
                </c:pt>
                <c:pt idx="749">
                  <c:v>14.7727577782151</c:v>
                </c:pt>
                <c:pt idx="750">
                  <c:v>14.7665321498325</c:v>
                </c:pt>
                <c:pt idx="751">
                  <c:v>14.727202126410701</c:v>
                </c:pt>
                <c:pt idx="752">
                  <c:v>14.739207904996199</c:v>
                </c:pt>
                <c:pt idx="753">
                  <c:v>14.7136247851933</c:v>
                </c:pt>
                <c:pt idx="754">
                  <c:v>14.8186309676909</c:v>
                </c:pt>
                <c:pt idx="755">
                  <c:v>14.6810936552345</c:v>
                </c:pt>
                <c:pt idx="756">
                  <c:v>14.7674256768537</c:v>
                </c:pt>
                <c:pt idx="757">
                  <c:v>14.751304723953799</c:v>
                </c:pt>
                <c:pt idx="758">
                  <c:v>14.668041119664601</c:v>
                </c:pt>
                <c:pt idx="759">
                  <c:v>14.7043847934812</c:v>
                </c:pt>
                <c:pt idx="760">
                  <c:v>14.7220176722692</c:v>
                </c:pt>
                <c:pt idx="761">
                  <c:v>14.7073572503335</c:v>
                </c:pt>
                <c:pt idx="762">
                  <c:v>14.6841151703973</c:v>
                </c:pt>
                <c:pt idx="763">
                  <c:v>14.7669743533254</c:v>
                </c:pt>
                <c:pt idx="764">
                  <c:v>14.723164085336901</c:v>
                </c:pt>
                <c:pt idx="765">
                  <c:v>14.7595903093004</c:v>
                </c:pt>
                <c:pt idx="766">
                  <c:v>14.7690863264979</c:v>
                </c:pt>
                <c:pt idx="767">
                  <c:v>14.7875412982076</c:v>
                </c:pt>
                <c:pt idx="768">
                  <c:v>14.702980020352999</c:v>
                </c:pt>
                <c:pt idx="769">
                  <c:v>14.725113295474999</c:v>
                </c:pt>
                <c:pt idx="770">
                  <c:v>14.6562384981442</c:v>
                </c:pt>
                <c:pt idx="771">
                  <c:v>14.7444552464955</c:v>
                </c:pt>
                <c:pt idx="772">
                  <c:v>14.780306157428999</c:v>
                </c:pt>
                <c:pt idx="773">
                  <c:v>14.7137884863676</c:v>
                </c:pt>
                <c:pt idx="774">
                  <c:v>14.7374592620075</c:v>
                </c:pt>
                <c:pt idx="775">
                  <c:v>14.7375760466226</c:v>
                </c:pt>
                <c:pt idx="776">
                  <c:v>14.672498851804599</c:v>
                </c:pt>
                <c:pt idx="777">
                  <c:v>14.6977723213068</c:v>
                </c:pt>
                <c:pt idx="778">
                  <c:v>14.759296793520299</c:v>
                </c:pt>
                <c:pt idx="779">
                  <c:v>14.718372741358801</c:v>
                </c:pt>
                <c:pt idx="780">
                  <c:v>14.732420599632199</c:v>
                </c:pt>
                <c:pt idx="781">
                  <c:v>14.736313563902501</c:v>
                </c:pt>
                <c:pt idx="782">
                  <c:v>14.7216069268268</c:v>
                </c:pt>
                <c:pt idx="783">
                  <c:v>14.7257015038621</c:v>
                </c:pt>
                <c:pt idx="784">
                  <c:v>14.6535395940027</c:v>
                </c:pt>
                <c:pt idx="785">
                  <c:v>14.718432876063501</c:v>
                </c:pt>
                <c:pt idx="786">
                  <c:v>14.6880487529512</c:v>
                </c:pt>
                <c:pt idx="787">
                  <c:v>14.748165650795601</c:v>
                </c:pt>
                <c:pt idx="788">
                  <c:v>14.7550309096024</c:v>
                </c:pt>
                <c:pt idx="789">
                  <c:v>14.6976977801686</c:v>
                </c:pt>
                <c:pt idx="790">
                  <c:v>14.648144403015801</c:v>
                </c:pt>
                <c:pt idx="791">
                  <c:v>14.7246749827121</c:v>
                </c:pt>
                <c:pt idx="792">
                  <c:v>14.7058507506467</c:v>
                </c:pt>
                <c:pt idx="793">
                  <c:v>14.6554160573967</c:v>
                </c:pt>
                <c:pt idx="794">
                  <c:v>14.741758126591501</c:v>
                </c:pt>
                <c:pt idx="795">
                  <c:v>14.670700557297801</c:v>
                </c:pt>
                <c:pt idx="796">
                  <c:v>14.684171337316601</c:v>
                </c:pt>
                <c:pt idx="797">
                  <c:v>14.7036843927817</c:v>
                </c:pt>
                <c:pt idx="798">
                  <c:v>14.7412944507464</c:v>
                </c:pt>
                <c:pt idx="799">
                  <c:v>14.708356991562599</c:v>
                </c:pt>
                <c:pt idx="800">
                  <c:v>14.682249913102</c:v>
                </c:pt>
                <c:pt idx="801">
                  <c:v>14.7675545544566</c:v>
                </c:pt>
                <c:pt idx="802">
                  <c:v>14.7083593355435</c:v>
                </c:pt>
                <c:pt idx="803">
                  <c:v>14.732528302729101</c:v>
                </c:pt>
                <c:pt idx="804">
                  <c:v>14.680309036532099</c:v>
                </c:pt>
                <c:pt idx="805">
                  <c:v>14.7731901445456</c:v>
                </c:pt>
                <c:pt idx="806">
                  <c:v>14.706990116033699</c:v>
                </c:pt>
                <c:pt idx="807">
                  <c:v>14.747171763999701</c:v>
                </c:pt>
                <c:pt idx="808">
                  <c:v>14.6723861724572</c:v>
                </c:pt>
                <c:pt idx="809">
                  <c:v>14.691553270875101</c:v>
                </c:pt>
                <c:pt idx="810">
                  <c:v>14.771260585158</c:v>
                </c:pt>
                <c:pt idx="811">
                  <c:v>14.8507486506733</c:v>
                </c:pt>
                <c:pt idx="812">
                  <c:v>14.6373927556706</c:v>
                </c:pt>
                <c:pt idx="813">
                  <c:v>14.769359609205299</c:v>
                </c:pt>
                <c:pt idx="814">
                  <c:v>14.7276379803531</c:v>
                </c:pt>
                <c:pt idx="815">
                  <c:v>14.740251105128699</c:v>
                </c:pt>
                <c:pt idx="816">
                  <c:v>14.8521285113658</c:v>
                </c:pt>
                <c:pt idx="817">
                  <c:v>14.6834072278545</c:v>
                </c:pt>
                <c:pt idx="818">
                  <c:v>14.666105071005299</c:v>
                </c:pt>
                <c:pt idx="819">
                  <c:v>14.8094968831016</c:v>
                </c:pt>
                <c:pt idx="820">
                  <c:v>15.0939818764337</c:v>
                </c:pt>
                <c:pt idx="821">
                  <c:v>15.1581506762966</c:v>
                </c:pt>
                <c:pt idx="822">
                  <c:v>15.1621225514056</c:v>
                </c:pt>
                <c:pt idx="823">
                  <c:v>15.1383743652835</c:v>
                </c:pt>
                <c:pt idx="824">
                  <c:v>15.146492078816401</c:v>
                </c:pt>
                <c:pt idx="825">
                  <c:v>15.152748025437299</c:v>
                </c:pt>
                <c:pt idx="826">
                  <c:v>15.1366119260129</c:v>
                </c:pt>
                <c:pt idx="827">
                  <c:v>15.1809071017961</c:v>
                </c:pt>
                <c:pt idx="828">
                  <c:v>15.1599345413773</c:v>
                </c:pt>
                <c:pt idx="829">
                  <c:v>15.1581477431083</c:v>
                </c:pt>
                <c:pt idx="830">
                  <c:v>15.1030503554991</c:v>
                </c:pt>
                <c:pt idx="831">
                  <c:v>15.1844949091668</c:v>
                </c:pt>
                <c:pt idx="832">
                  <c:v>15.1332050159379</c:v>
                </c:pt>
                <c:pt idx="833">
                  <c:v>15.127847964006399</c:v>
                </c:pt>
                <c:pt idx="834">
                  <c:v>15.143891094122001</c:v>
                </c:pt>
                <c:pt idx="835">
                  <c:v>15.1667169741139</c:v>
                </c:pt>
                <c:pt idx="836">
                  <c:v>15.169067810858699</c:v>
                </c:pt>
                <c:pt idx="837">
                  <c:v>15.1860572320891</c:v>
                </c:pt>
                <c:pt idx="838">
                  <c:v>15.1872440495232</c:v>
                </c:pt>
                <c:pt idx="839">
                  <c:v>15.2482732054451</c:v>
                </c:pt>
                <c:pt idx="840">
                  <c:v>15.1627061254298</c:v>
                </c:pt>
                <c:pt idx="841">
                  <c:v>15.193210166612101</c:v>
                </c:pt>
                <c:pt idx="842">
                  <c:v>15.173918210270999</c:v>
                </c:pt>
                <c:pt idx="843">
                  <c:v>15.1545741061162</c:v>
                </c:pt>
                <c:pt idx="844">
                  <c:v>15.149045685949799</c:v>
                </c:pt>
                <c:pt idx="845">
                  <c:v>15.188483842435</c:v>
                </c:pt>
                <c:pt idx="846">
                  <c:v>15.180913035564901</c:v>
                </c:pt>
                <c:pt idx="847">
                  <c:v>15.1673123373737</c:v>
                </c:pt>
                <c:pt idx="848">
                  <c:v>15.1587814794695</c:v>
                </c:pt>
                <c:pt idx="849">
                  <c:v>15.202502427440001</c:v>
                </c:pt>
                <c:pt idx="850">
                  <c:v>15.1428344820178</c:v>
                </c:pt>
                <c:pt idx="851">
                  <c:v>15.165013999255899</c:v>
                </c:pt>
                <c:pt idx="852">
                  <c:v>15.168901346175</c:v>
                </c:pt>
                <c:pt idx="853">
                  <c:v>15.112029684425201</c:v>
                </c:pt>
                <c:pt idx="854">
                  <c:v>15.1586222899471</c:v>
                </c:pt>
                <c:pt idx="855">
                  <c:v>15.1785145839438</c:v>
                </c:pt>
                <c:pt idx="856">
                  <c:v>15.1430798773041</c:v>
                </c:pt>
                <c:pt idx="857">
                  <c:v>15.176510294490701</c:v>
                </c:pt>
                <c:pt idx="858">
                  <c:v>15.1971734747507</c:v>
                </c:pt>
                <c:pt idx="859">
                  <c:v>15.154141012993801</c:v>
                </c:pt>
                <c:pt idx="860">
                  <c:v>15.1532885625553</c:v>
                </c:pt>
                <c:pt idx="861">
                  <c:v>15.198252563529101</c:v>
                </c:pt>
                <c:pt idx="862">
                  <c:v>15.173199176804401</c:v>
                </c:pt>
                <c:pt idx="863">
                  <c:v>15.165767584424801</c:v>
                </c:pt>
                <c:pt idx="864">
                  <c:v>15.1782786045385</c:v>
                </c:pt>
                <c:pt idx="865">
                  <c:v>15.1750746055018</c:v>
                </c:pt>
                <c:pt idx="866">
                  <c:v>15.175460885301799</c:v>
                </c:pt>
                <c:pt idx="867">
                  <c:v>15.136920780524299</c:v>
                </c:pt>
                <c:pt idx="868">
                  <c:v>15.166845304516</c:v>
                </c:pt>
                <c:pt idx="869">
                  <c:v>15.151222093375599</c:v>
                </c:pt>
                <c:pt idx="870">
                  <c:v>15.172858744825</c:v>
                </c:pt>
                <c:pt idx="871">
                  <c:v>15.107347553767701</c:v>
                </c:pt>
                <c:pt idx="872">
                  <c:v>15.167105031655099</c:v>
                </c:pt>
                <c:pt idx="873">
                  <c:v>15.179149214200899</c:v>
                </c:pt>
                <c:pt idx="874">
                  <c:v>15.1825983259409</c:v>
                </c:pt>
                <c:pt idx="875">
                  <c:v>15.1904815454514</c:v>
                </c:pt>
                <c:pt idx="876">
                  <c:v>15.1480069580152</c:v>
                </c:pt>
                <c:pt idx="877">
                  <c:v>15.1551809150116</c:v>
                </c:pt>
                <c:pt idx="878">
                  <c:v>15.194483604390999</c:v>
                </c:pt>
                <c:pt idx="879">
                  <c:v>15.1478708167989</c:v>
                </c:pt>
                <c:pt idx="880">
                  <c:v>15.144217697933399</c:v>
                </c:pt>
                <c:pt idx="881">
                  <c:v>15.2136582940325</c:v>
                </c:pt>
                <c:pt idx="882">
                  <c:v>15.1954393965982</c:v>
                </c:pt>
                <c:pt idx="883">
                  <c:v>15.1796584944369</c:v>
                </c:pt>
                <c:pt idx="884">
                  <c:v>15.2322004578148</c:v>
                </c:pt>
                <c:pt idx="885">
                  <c:v>15.1809994122983</c:v>
                </c:pt>
                <c:pt idx="886">
                  <c:v>15.1464637013576</c:v>
                </c:pt>
                <c:pt idx="887">
                  <c:v>15.118280696325099</c:v>
                </c:pt>
                <c:pt idx="888">
                  <c:v>15.175023383062401</c:v>
                </c:pt>
                <c:pt idx="889">
                  <c:v>15.1830332970765</c:v>
                </c:pt>
                <c:pt idx="890">
                  <c:v>15.146979855431701</c:v>
                </c:pt>
                <c:pt idx="891">
                  <c:v>15.1991251576599</c:v>
                </c:pt>
                <c:pt idx="892">
                  <c:v>15.1934764400078</c:v>
                </c:pt>
                <c:pt idx="893">
                  <c:v>15.236002379590699</c:v>
                </c:pt>
                <c:pt idx="894">
                  <c:v>15.203716142391499</c:v>
                </c:pt>
                <c:pt idx="895">
                  <c:v>15.2111501910569</c:v>
                </c:pt>
                <c:pt idx="896">
                  <c:v>15.1702473295374</c:v>
                </c:pt>
                <c:pt idx="897">
                  <c:v>15.1684033081991</c:v>
                </c:pt>
                <c:pt idx="898">
                  <c:v>15.159380699743201</c:v>
                </c:pt>
                <c:pt idx="899">
                  <c:v>15.157415273340501</c:v>
                </c:pt>
                <c:pt idx="900">
                  <c:v>15.233851533126501</c:v>
                </c:pt>
                <c:pt idx="901">
                  <c:v>15.229643091576699</c:v>
                </c:pt>
                <c:pt idx="902">
                  <c:v>15.246524344613</c:v>
                </c:pt>
                <c:pt idx="903">
                  <c:v>15.1956477640912</c:v>
                </c:pt>
                <c:pt idx="904">
                  <c:v>15.194865132357601</c:v>
                </c:pt>
                <c:pt idx="905">
                  <c:v>15.1384314432511</c:v>
                </c:pt>
                <c:pt idx="906">
                  <c:v>15.1951670221366</c:v>
                </c:pt>
                <c:pt idx="907">
                  <c:v>15.156049514055001</c:v>
                </c:pt>
                <c:pt idx="908">
                  <c:v>15.159798048022401</c:v>
                </c:pt>
                <c:pt idx="909">
                  <c:v>15.169784632099701</c:v>
                </c:pt>
                <c:pt idx="910">
                  <c:v>15.1386549020046</c:v>
                </c:pt>
                <c:pt idx="911">
                  <c:v>15.1666039907029</c:v>
                </c:pt>
                <c:pt idx="912">
                  <c:v>15.1894223110805</c:v>
                </c:pt>
                <c:pt idx="913">
                  <c:v>15.1999772674717</c:v>
                </c:pt>
                <c:pt idx="914">
                  <c:v>15.1726948873842</c:v>
                </c:pt>
                <c:pt idx="915">
                  <c:v>15.1685084198047</c:v>
                </c:pt>
                <c:pt idx="916">
                  <c:v>15.172526793066501</c:v>
                </c:pt>
                <c:pt idx="917">
                  <c:v>15.1933862550525</c:v>
                </c:pt>
                <c:pt idx="918">
                  <c:v>15.121578838255401</c:v>
                </c:pt>
                <c:pt idx="919">
                  <c:v>15.174348151440601</c:v>
                </c:pt>
                <c:pt idx="920">
                  <c:v>15.181804472029199</c:v>
                </c:pt>
                <c:pt idx="921">
                  <c:v>15.1463084953969</c:v>
                </c:pt>
                <c:pt idx="922">
                  <c:v>15.172717555182601</c:v>
                </c:pt>
                <c:pt idx="923">
                  <c:v>15.1639259774777</c:v>
                </c:pt>
                <c:pt idx="924">
                  <c:v>15.2195312435249</c:v>
                </c:pt>
                <c:pt idx="925">
                  <c:v>15.1608512287177</c:v>
                </c:pt>
                <c:pt idx="926">
                  <c:v>15.1854831725158</c:v>
                </c:pt>
                <c:pt idx="927">
                  <c:v>15.180245024544901</c:v>
                </c:pt>
                <c:pt idx="928">
                  <c:v>15.1839551529887</c:v>
                </c:pt>
                <c:pt idx="929">
                  <c:v>15.161798124972499</c:v>
                </c:pt>
                <c:pt idx="930">
                  <c:v>15.202194641253101</c:v>
                </c:pt>
                <c:pt idx="931">
                  <c:v>15.174165464458699</c:v>
                </c:pt>
                <c:pt idx="932">
                  <c:v>15.138819146262099</c:v>
                </c:pt>
                <c:pt idx="933">
                  <c:v>15.1315894056141</c:v>
                </c:pt>
                <c:pt idx="934">
                  <c:v>15.193947804874099</c:v>
                </c:pt>
                <c:pt idx="935">
                  <c:v>15.1868823787345</c:v>
                </c:pt>
                <c:pt idx="936">
                  <c:v>15.1987420951274</c:v>
                </c:pt>
                <c:pt idx="937">
                  <c:v>15.183617929924599</c:v>
                </c:pt>
                <c:pt idx="938">
                  <c:v>15.161362406117201</c:v>
                </c:pt>
                <c:pt idx="939">
                  <c:v>15.1780742341025</c:v>
                </c:pt>
                <c:pt idx="940">
                  <c:v>15.113146479263399</c:v>
                </c:pt>
                <c:pt idx="941">
                  <c:v>15.187507927326999</c:v>
                </c:pt>
                <c:pt idx="942">
                  <c:v>15.0816073213528</c:v>
                </c:pt>
                <c:pt idx="943">
                  <c:v>15.1650859720085</c:v>
                </c:pt>
                <c:pt idx="944">
                  <c:v>15.1883461124714</c:v>
                </c:pt>
                <c:pt idx="945">
                  <c:v>15.203888946352199</c:v>
                </c:pt>
                <c:pt idx="946">
                  <c:v>15.2126744677195</c:v>
                </c:pt>
                <c:pt idx="947">
                  <c:v>15.1384174551151</c:v>
                </c:pt>
                <c:pt idx="948">
                  <c:v>15.162161560820699</c:v>
                </c:pt>
                <c:pt idx="949">
                  <c:v>15.1582948982287</c:v>
                </c:pt>
                <c:pt idx="950">
                  <c:v>15.185090612035401</c:v>
                </c:pt>
                <c:pt idx="951">
                  <c:v>15.1939356417739</c:v>
                </c:pt>
                <c:pt idx="952">
                  <c:v>15.195995384843499</c:v>
                </c:pt>
                <c:pt idx="953">
                  <c:v>15.2145495850529</c:v>
                </c:pt>
                <c:pt idx="954">
                  <c:v>15.200997763655501</c:v>
                </c:pt>
                <c:pt idx="955">
                  <c:v>15.1521144782671</c:v>
                </c:pt>
                <c:pt idx="956">
                  <c:v>15.200412780513799</c:v>
                </c:pt>
                <c:pt idx="957">
                  <c:v>15.1867196237295</c:v>
                </c:pt>
                <c:pt idx="958">
                  <c:v>15.2228895555576</c:v>
                </c:pt>
                <c:pt idx="959">
                  <c:v>15.2085759340316</c:v>
                </c:pt>
                <c:pt idx="960">
                  <c:v>15.1492032886699</c:v>
                </c:pt>
                <c:pt idx="961">
                  <c:v>15.173816383663</c:v>
                </c:pt>
                <c:pt idx="962">
                  <c:v>15.1128396552791</c:v>
                </c:pt>
                <c:pt idx="963">
                  <c:v>15.167693234796999</c:v>
                </c:pt>
                <c:pt idx="964">
                  <c:v>15.1082372903932</c:v>
                </c:pt>
                <c:pt idx="965">
                  <c:v>15.2123643012545</c:v>
                </c:pt>
                <c:pt idx="966">
                  <c:v>15.199478434781801</c:v>
                </c:pt>
                <c:pt idx="967">
                  <c:v>15.1840778097766</c:v>
                </c:pt>
                <c:pt idx="968">
                  <c:v>15.159079559206701</c:v>
                </c:pt>
                <c:pt idx="969">
                  <c:v>15.219217067305999</c:v>
                </c:pt>
                <c:pt idx="970">
                  <c:v>15.201859548201201</c:v>
                </c:pt>
                <c:pt idx="971">
                  <c:v>15.1261862107339</c:v>
                </c:pt>
                <c:pt idx="972">
                  <c:v>15.183248539187501</c:v>
                </c:pt>
                <c:pt idx="973">
                  <c:v>15.1676048805578</c:v>
                </c:pt>
                <c:pt idx="974">
                  <c:v>15.186569664314799</c:v>
                </c:pt>
                <c:pt idx="975">
                  <c:v>15.095148464585</c:v>
                </c:pt>
                <c:pt idx="976">
                  <c:v>15.2448645300469</c:v>
                </c:pt>
                <c:pt idx="977">
                  <c:v>15.166216020417099</c:v>
                </c:pt>
                <c:pt idx="978">
                  <c:v>15.200562823385599</c:v>
                </c:pt>
                <c:pt idx="979">
                  <c:v>15.1908665543236</c:v>
                </c:pt>
                <c:pt idx="980">
                  <c:v>15.2005918653016</c:v>
                </c:pt>
                <c:pt idx="981">
                  <c:v>15.1665497875026</c:v>
                </c:pt>
                <c:pt idx="982">
                  <c:v>15.179403916277799</c:v>
                </c:pt>
                <c:pt idx="983">
                  <c:v>15.1945278742641</c:v>
                </c:pt>
                <c:pt idx="984">
                  <c:v>15.226008905864701</c:v>
                </c:pt>
                <c:pt idx="985">
                  <c:v>15.1974085298272</c:v>
                </c:pt>
                <c:pt idx="986">
                  <c:v>15.2272514193203</c:v>
                </c:pt>
                <c:pt idx="987">
                  <c:v>15.15392570871</c:v>
                </c:pt>
                <c:pt idx="988">
                  <c:v>15.237959740282999</c:v>
                </c:pt>
                <c:pt idx="989">
                  <c:v>15.1322425176851</c:v>
                </c:pt>
                <c:pt idx="990">
                  <c:v>15.155095702898</c:v>
                </c:pt>
                <c:pt idx="991">
                  <c:v>15.2181777447397</c:v>
                </c:pt>
                <c:pt idx="992">
                  <c:v>15.1778934166743</c:v>
                </c:pt>
                <c:pt idx="993">
                  <c:v>15.2067972912978</c:v>
                </c:pt>
                <c:pt idx="994">
                  <c:v>15.2607227084769</c:v>
                </c:pt>
                <c:pt idx="995">
                  <c:v>15.147878787605</c:v>
                </c:pt>
                <c:pt idx="996">
                  <c:v>15.1577673173717</c:v>
                </c:pt>
                <c:pt idx="997">
                  <c:v>15.1082410816391</c:v>
                </c:pt>
                <c:pt idx="998">
                  <c:v>15.154705160276199</c:v>
                </c:pt>
                <c:pt idx="999">
                  <c:v>15.1939600393242</c:v>
                </c:pt>
                <c:pt idx="1000">
                  <c:v>15.196909354803701</c:v>
                </c:pt>
                <c:pt idx="1001">
                  <c:v>15.1804107374533</c:v>
                </c:pt>
                <c:pt idx="1002">
                  <c:v>15.194250261939199</c:v>
                </c:pt>
                <c:pt idx="1003">
                  <c:v>15.1433696057905</c:v>
                </c:pt>
                <c:pt idx="1004">
                  <c:v>15.195952736129</c:v>
                </c:pt>
                <c:pt idx="1005">
                  <c:v>15.230954792712501</c:v>
                </c:pt>
                <c:pt idx="1006">
                  <c:v>15.182269935321001</c:v>
                </c:pt>
                <c:pt idx="1007">
                  <c:v>15.1894921124658</c:v>
                </c:pt>
                <c:pt idx="1008">
                  <c:v>15.165202855386701</c:v>
                </c:pt>
                <c:pt idx="1009">
                  <c:v>15.2049614380389</c:v>
                </c:pt>
                <c:pt idx="1010">
                  <c:v>15.1664699745057</c:v>
                </c:pt>
                <c:pt idx="1011">
                  <c:v>15.2251563020203</c:v>
                </c:pt>
                <c:pt idx="1012">
                  <c:v>15.2541849964117</c:v>
                </c:pt>
                <c:pt idx="1013">
                  <c:v>15.1833988560407</c:v>
                </c:pt>
                <c:pt idx="1014">
                  <c:v>15.2735263238056</c:v>
                </c:pt>
                <c:pt idx="1015">
                  <c:v>15.156439892872401</c:v>
                </c:pt>
                <c:pt idx="1016">
                  <c:v>15.132517261383899</c:v>
                </c:pt>
                <c:pt idx="1017">
                  <c:v>15.1246907317664</c:v>
                </c:pt>
                <c:pt idx="1018">
                  <c:v>15.167007989858</c:v>
                </c:pt>
                <c:pt idx="1019">
                  <c:v>15.166210128201399</c:v>
                </c:pt>
                <c:pt idx="1020">
                  <c:v>15.1557635977953</c:v>
                </c:pt>
                <c:pt idx="1021">
                  <c:v>15.2108612610193</c:v>
                </c:pt>
                <c:pt idx="1022">
                  <c:v>15.2113228134266</c:v>
                </c:pt>
                <c:pt idx="1023">
                  <c:v>15.518669618649399</c:v>
                </c:pt>
                <c:pt idx="1024">
                  <c:v>15.467261925214499</c:v>
                </c:pt>
                <c:pt idx="1025">
                  <c:v>15.467651721790901</c:v>
                </c:pt>
                <c:pt idx="1026">
                  <c:v>15.488685501898001</c:v>
                </c:pt>
                <c:pt idx="1027">
                  <c:v>15.5332239393392</c:v>
                </c:pt>
                <c:pt idx="1028">
                  <c:v>15.4789902111718</c:v>
                </c:pt>
                <c:pt idx="1029">
                  <c:v>15.4858837659635</c:v>
                </c:pt>
                <c:pt idx="1030">
                  <c:v>15.649027675030201</c:v>
                </c:pt>
                <c:pt idx="1031">
                  <c:v>15.6589913002248</c:v>
                </c:pt>
                <c:pt idx="1032">
                  <c:v>15.650525024141601</c:v>
                </c:pt>
                <c:pt idx="1033">
                  <c:v>15.632075975047</c:v>
                </c:pt>
                <c:pt idx="1034">
                  <c:v>15.7139939686581</c:v>
                </c:pt>
                <c:pt idx="1035">
                  <c:v>15.7896647131778</c:v>
                </c:pt>
                <c:pt idx="1036">
                  <c:v>12.780574773968</c:v>
                </c:pt>
                <c:pt idx="1037">
                  <c:v>12.139879721944199</c:v>
                </c:pt>
                <c:pt idx="1038">
                  <c:v>11.7531345531385</c:v>
                </c:pt>
                <c:pt idx="1039">
                  <c:v>11.8298149093322</c:v>
                </c:pt>
                <c:pt idx="1040">
                  <c:v>11.774836429319899</c:v>
                </c:pt>
                <c:pt idx="1041">
                  <c:v>15.1201098415576</c:v>
                </c:pt>
                <c:pt idx="1042">
                  <c:v>15.092503418080399</c:v>
                </c:pt>
                <c:pt idx="1043">
                  <c:v>15.100020975483201</c:v>
                </c:pt>
                <c:pt idx="1044">
                  <c:v>15.1178068028841</c:v>
                </c:pt>
                <c:pt idx="1045">
                  <c:v>15.025193277946601</c:v>
                </c:pt>
                <c:pt idx="1046">
                  <c:v>15.154389660217801</c:v>
                </c:pt>
                <c:pt idx="1047">
                  <c:v>15.2017954114507</c:v>
                </c:pt>
                <c:pt idx="1048">
                  <c:v>15.187354529122301</c:v>
                </c:pt>
                <c:pt idx="1049">
                  <c:v>15.219261220510701</c:v>
                </c:pt>
                <c:pt idx="1050">
                  <c:v>15.11696920106</c:v>
                </c:pt>
                <c:pt idx="1051">
                  <c:v>15.4656235944597</c:v>
                </c:pt>
                <c:pt idx="1052">
                  <c:v>15.4569671543738</c:v>
                </c:pt>
                <c:pt idx="1053">
                  <c:v>15.524671038831899</c:v>
                </c:pt>
                <c:pt idx="1054">
                  <c:v>15.250646531897001</c:v>
                </c:pt>
                <c:pt idx="1055">
                  <c:v>15.185966204367199</c:v>
                </c:pt>
                <c:pt idx="1056">
                  <c:v>15.2628433714936</c:v>
                </c:pt>
                <c:pt idx="1057">
                  <c:v>15.2490363432461</c:v>
                </c:pt>
                <c:pt idx="1058">
                  <c:v>15.215493022377199</c:v>
                </c:pt>
                <c:pt idx="1059">
                  <c:v>15.1805299659186</c:v>
                </c:pt>
                <c:pt idx="1060">
                  <c:v>15.234455490717901</c:v>
                </c:pt>
                <c:pt idx="1061">
                  <c:v>15.2729719639315</c:v>
                </c:pt>
                <c:pt idx="1062">
                  <c:v>15.334864212575001</c:v>
                </c:pt>
                <c:pt idx="1063">
                  <c:v>15.309717107029201</c:v>
                </c:pt>
                <c:pt idx="1064">
                  <c:v>15.3227418848117</c:v>
                </c:pt>
                <c:pt idx="1065">
                  <c:v>15.301190765610601</c:v>
                </c:pt>
                <c:pt idx="1066">
                  <c:v>15.3151535034145</c:v>
                </c:pt>
                <c:pt idx="1067">
                  <c:v>15.3269643317209</c:v>
                </c:pt>
                <c:pt idx="1068">
                  <c:v>15.336693704920799</c:v>
                </c:pt>
                <c:pt idx="1069">
                  <c:v>15.352560905901701</c:v>
                </c:pt>
                <c:pt idx="1070">
                  <c:v>15.3682454056172</c:v>
                </c:pt>
                <c:pt idx="1071">
                  <c:v>15.3476489626894</c:v>
                </c:pt>
                <c:pt idx="1072">
                  <c:v>15.313103472596399</c:v>
                </c:pt>
                <c:pt idx="1073">
                  <c:v>15.388358997749</c:v>
                </c:pt>
                <c:pt idx="1074">
                  <c:v>15.3746158361245</c:v>
                </c:pt>
                <c:pt idx="1075">
                  <c:v>15.3222458545699</c:v>
                </c:pt>
                <c:pt idx="1076">
                  <c:v>15.3600768418641</c:v>
                </c:pt>
                <c:pt idx="1077">
                  <c:v>15.372542087846201</c:v>
                </c:pt>
                <c:pt idx="1078">
                  <c:v>15.3288228828294</c:v>
                </c:pt>
                <c:pt idx="1079">
                  <c:v>15.3184999300755</c:v>
                </c:pt>
                <c:pt idx="1080">
                  <c:v>15.3886837280447</c:v>
                </c:pt>
                <c:pt idx="1081">
                  <c:v>15.3958733248725</c:v>
                </c:pt>
                <c:pt idx="1082">
                  <c:v>15.320526674439799</c:v>
                </c:pt>
                <c:pt idx="1083">
                  <c:v>15.331060053988899</c:v>
                </c:pt>
                <c:pt idx="1084">
                  <c:v>15.314406141102101</c:v>
                </c:pt>
                <c:pt idx="1085">
                  <c:v>15.371890940927701</c:v>
                </c:pt>
                <c:pt idx="1086">
                  <c:v>15.3161608083074</c:v>
                </c:pt>
                <c:pt idx="1087">
                  <c:v>15.3373848647455</c:v>
                </c:pt>
                <c:pt idx="1088">
                  <c:v>15.3567938674066</c:v>
                </c:pt>
                <c:pt idx="1089">
                  <c:v>15.3473885484102</c:v>
                </c:pt>
                <c:pt idx="1090">
                  <c:v>15.3493438097228</c:v>
                </c:pt>
                <c:pt idx="1091">
                  <c:v>15.344237739836</c:v>
                </c:pt>
                <c:pt idx="1092">
                  <c:v>15.363178299475299</c:v>
                </c:pt>
                <c:pt idx="1093">
                  <c:v>15.389955515079199</c:v>
                </c:pt>
                <c:pt idx="1094">
                  <c:v>15.3769112872153</c:v>
                </c:pt>
                <c:pt idx="1095">
                  <c:v>15.347474992017</c:v>
                </c:pt>
                <c:pt idx="1096">
                  <c:v>15.396610590707001</c:v>
                </c:pt>
                <c:pt idx="1097">
                  <c:v>15.383704097820599</c:v>
                </c:pt>
                <c:pt idx="1098">
                  <c:v>15.385629144616599</c:v>
                </c:pt>
                <c:pt idx="1099">
                  <c:v>15.363255848818101</c:v>
                </c:pt>
                <c:pt idx="1100">
                  <c:v>15.3490823066413</c:v>
                </c:pt>
                <c:pt idx="1101">
                  <c:v>15.379269870255801</c:v>
                </c:pt>
                <c:pt idx="1102">
                  <c:v>15.337171726899401</c:v>
                </c:pt>
                <c:pt idx="1103">
                  <c:v>15.399865114270099</c:v>
                </c:pt>
                <c:pt idx="1104">
                  <c:v>15.3773878331774</c:v>
                </c:pt>
                <c:pt idx="1105">
                  <c:v>15.3204373905442</c:v>
                </c:pt>
                <c:pt idx="1106">
                  <c:v>15.368974163452201</c:v>
                </c:pt>
                <c:pt idx="1107">
                  <c:v>15.3392779415296</c:v>
                </c:pt>
                <c:pt idx="1108">
                  <c:v>15.3976764005847</c:v>
                </c:pt>
                <c:pt idx="1109">
                  <c:v>15.352788878413699</c:v>
                </c:pt>
                <c:pt idx="1110">
                  <c:v>15.3356997275393</c:v>
                </c:pt>
                <c:pt idx="1111">
                  <c:v>15.3287307291848</c:v>
                </c:pt>
                <c:pt idx="1112">
                  <c:v>15.371292332056701</c:v>
                </c:pt>
                <c:pt idx="1113">
                  <c:v>15.425885890098399</c:v>
                </c:pt>
                <c:pt idx="1114">
                  <c:v>15.3803546281934</c:v>
                </c:pt>
                <c:pt idx="1115">
                  <c:v>15.3287592437444</c:v>
                </c:pt>
                <c:pt idx="1116">
                  <c:v>15.4432773017983</c:v>
                </c:pt>
                <c:pt idx="1117">
                  <c:v>15.324979947178001</c:v>
                </c:pt>
                <c:pt idx="1118">
                  <c:v>15.2741106231705</c:v>
                </c:pt>
                <c:pt idx="1119">
                  <c:v>15.414206791120399</c:v>
                </c:pt>
                <c:pt idx="1120">
                  <c:v>15.3667989818605</c:v>
                </c:pt>
                <c:pt idx="1121">
                  <c:v>15.313354118349199</c:v>
                </c:pt>
                <c:pt idx="1122">
                  <c:v>15.3513870499399</c:v>
                </c:pt>
                <c:pt idx="1123">
                  <c:v>15.341386959776701</c:v>
                </c:pt>
                <c:pt idx="1124">
                  <c:v>15.343845394092</c:v>
                </c:pt>
                <c:pt idx="1125">
                  <c:v>15.3191699068306</c:v>
                </c:pt>
                <c:pt idx="1126">
                  <c:v>15.4025283373802</c:v>
                </c:pt>
                <c:pt idx="1127">
                  <c:v>15.3557978844199</c:v>
                </c:pt>
                <c:pt idx="1128">
                  <c:v>15.400161991524699</c:v>
                </c:pt>
                <c:pt idx="1129">
                  <c:v>15.372195641592899</c:v>
                </c:pt>
                <c:pt idx="1130">
                  <c:v>15.3646605618748</c:v>
                </c:pt>
                <c:pt idx="1131">
                  <c:v>15.377406687253799</c:v>
                </c:pt>
                <c:pt idx="1132">
                  <c:v>15.4191292403465</c:v>
                </c:pt>
                <c:pt idx="1133">
                  <c:v>15.3868165260273</c:v>
                </c:pt>
                <c:pt idx="1134">
                  <c:v>15.346964243474799</c:v>
                </c:pt>
                <c:pt idx="1135">
                  <c:v>15.3562635335414</c:v>
                </c:pt>
                <c:pt idx="1136">
                  <c:v>15.3570238911255</c:v>
                </c:pt>
                <c:pt idx="1137">
                  <c:v>15.371286673720499</c:v>
                </c:pt>
                <c:pt idx="1138">
                  <c:v>15.385995433393999</c:v>
                </c:pt>
                <c:pt idx="1139">
                  <c:v>15.3459477444223</c:v>
                </c:pt>
                <c:pt idx="1140">
                  <c:v>15.407013440730299</c:v>
                </c:pt>
                <c:pt idx="1141">
                  <c:v>15.3976411996774</c:v>
                </c:pt>
                <c:pt idx="1142">
                  <c:v>15.360577596687801</c:v>
                </c:pt>
                <c:pt idx="1143">
                  <c:v>15.3558591207373</c:v>
                </c:pt>
                <c:pt idx="1144">
                  <c:v>15.347338816321599</c:v>
                </c:pt>
                <c:pt idx="1145">
                  <c:v>15.3452075034348</c:v>
                </c:pt>
                <c:pt idx="1146">
                  <c:v>15.381454687343799</c:v>
                </c:pt>
                <c:pt idx="1147">
                  <c:v>15.373581966495999</c:v>
                </c:pt>
                <c:pt idx="1148">
                  <c:v>15.3829848635649</c:v>
                </c:pt>
                <c:pt idx="1149">
                  <c:v>15.3656835642463</c:v>
                </c:pt>
                <c:pt idx="1150">
                  <c:v>15.3812099039981</c:v>
                </c:pt>
                <c:pt idx="1151">
                  <c:v>15.411004834477399</c:v>
                </c:pt>
                <c:pt idx="1152">
                  <c:v>15.3486458178752</c:v>
                </c:pt>
                <c:pt idx="1153">
                  <c:v>15.3462318255608</c:v>
                </c:pt>
                <c:pt idx="1154">
                  <c:v>15.313378804116001</c:v>
                </c:pt>
                <c:pt idx="1155">
                  <c:v>15.3492373260289</c:v>
                </c:pt>
                <c:pt idx="1156">
                  <c:v>15.380166023071601</c:v>
                </c:pt>
                <c:pt idx="1157">
                  <c:v>15.342287596421899</c:v>
                </c:pt>
                <c:pt idx="1158">
                  <c:v>15.3856030100442</c:v>
                </c:pt>
                <c:pt idx="1159">
                  <c:v>15.3074131071825</c:v>
                </c:pt>
                <c:pt idx="1160">
                  <c:v>15.338679112606901</c:v>
                </c:pt>
                <c:pt idx="1161">
                  <c:v>15.3863203433637</c:v>
                </c:pt>
                <c:pt idx="1162">
                  <c:v>15.411502817061599</c:v>
                </c:pt>
                <c:pt idx="1163">
                  <c:v>15.3700085052484</c:v>
                </c:pt>
                <c:pt idx="1164">
                  <c:v>15.414162557309799</c:v>
                </c:pt>
                <c:pt idx="1165">
                  <c:v>15.3469250166651</c:v>
                </c:pt>
                <c:pt idx="1166">
                  <c:v>15.381460146776501</c:v>
                </c:pt>
                <c:pt idx="1167">
                  <c:v>15.355079261877799</c:v>
                </c:pt>
                <c:pt idx="1168">
                  <c:v>15.3744209187278</c:v>
                </c:pt>
                <c:pt idx="1169">
                  <c:v>15.411693949069701</c:v>
                </c:pt>
                <c:pt idx="1170">
                  <c:v>15.413748864811399</c:v>
                </c:pt>
                <c:pt idx="1171">
                  <c:v>15.3839996697742</c:v>
                </c:pt>
                <c:pt idx="1172">
                  <c:v>15.372247441181401</c:v>
                </c:pt>
                <c:pt idx="1173">
                  <c:v>15.367475778188201</c:v>
                </c:pt>
                <c:pt idx="1174">
                  <c:v>15.3692560392627</c:v>
                </c:pt>
                <c:pt idx="1175">
                  <c:v>15.4063302488342</c:v>
                </c:pt>
                <c:pt idx="1176">
                  <c:v>15.408126059611901</c:v>
                </c:pt>
                <c:pt idx="1177">
                  <c:v>15.399257227622</c:v>
                </c:pt>
                <c:pt idx="1178">
                  <c:v>15.370532287202799</c:v>
                </c:pt>
                <c:pt idx="1179">
                  <c:v>15.4123583303499</c:v>
                </c:pt>
                <c:pt idx="1180">
                  <c:v>15.4030872556459</c:v>
                </c:pt>
                <c:pt idx="1181">
                  <c:v>15.419068137818901</c:v>
                </c:pt>
                <c:pt idx="1182">
                  <c:v>15.383474623105</c:v>
                </c:pt>
                <c:pt idx="1183">
                  <c:v>15.410257122376899</c:v>
                </c:pt>
                <c:pt idx="1184">
                  <c:v>15.366956539821</c:v>
                </c:pt>
                <c:pt idx="1185">
                  <c:v>15.394404430630299</c:v>
                </c:pt>
                <c:pt idx="1186">
                  <c:v>15.4164911207464</c:v>
                </c:pt>
                <c:pt idx="1187">
                  <c:v>15.335492108517601</c:v>
                </c:pt>
                <c:pt idx="1188">
                  <c:v>15.3271501428117</c:v>
                </c:pt>
                <c:pt idx="1189">
                  <c:v>15.3214206925417</c:v>
                </c:pt>
                <c:pt idx="1190">
                  <c:v>15.3399998433751</c:v>
                </c:pt>
                <c:pt idx="1191">
                  <c:v>15.3792493910539</c:v>
                </c:pt>
                <c:pt idx="1192">
                  <c:v>15.3408400604922</c:v>
                </c:pt>
                <c:pt idx="1193">
                  <c:v>15.3620417749464</c:v>
                </c:pt>
                <c:pt idx="1194">
                  <c:v>15.3518882797405</c:v>
                </c:pt>
                <c:pt idx="1195">
                  <c:v>15.330344647080601</c:v>
                </c:pt>
                <c:pt idx="1196">
                  <c:v>15.3894259796977</c:v>
                </c:pt>
                <c:pt idx="1197">
                  <c:v>15.3637065871734</c:v>
                </c:pt>
                <c:pt idx="1198">
                  <c:v>15.363827523670301</c:v>
                </c:pt>
                <c:pt idx="1199">
                  <c:v>15.3918846208151</c:v>
                </c:pt>
                <c:pt idx="1200">
                  <c:v>15.395213253345</c:v>
                </c:pt>
                <c:pt idx="1201">
                  <c:v>15.3386166683096</c:v>
                </c:pt>
                <c:pt idx="1202">
                  <c:v>15.316962722246201</c:v>
                </c:pt>
                <c:pt idx="1203">
                  <c:v>15.324158271427899</c:v>
                </c:pt>
                <c:pt idx="1204">
                  <c:v>15.346842530253801</c:v>
                </c:pt>
                <c:pt idx="1205">
                  <c:v>15.3445683959134</c:v>
                </c:pt>
                <c:pt idx="1206">
                  <c:v>15.3631571789753</c:v>
                </c:pt>
                <c:pt idx="1207">
                  <c:v>15.323235351348</c:v>
                </c:pt>
                <c:pt idx="1208">
                  <c:v>15.3326853905895</c:v>
                </c:pt>
                <c:pt idx="1209">
                  <c:v>15.3751210460025</c:v>
                </c:pt>
                <c:pt idx="1210">
                  <c:v>15.403372459701099</c:v>
                </c:pt>
                <c:pt idx="1211">
                  <c:v>15.3279999528567</c:v>
                </c:pt>
                <c:pt idx="1212">
                  <c:v>15.4275223692584</c:v>
                </c:pt>
                <c:pt idx="1213">
                  <c:v>15.3708028873922</c:v>
                </c:pt>
                <c:pt idx="1214">
                  <c:v>15.3618319588464</c:v>
                </c:pt>
                <c:pt idx="1215">
                  <c:v>15.3829520881602</c:v>
                </c:pt>
                <c:pt idx="1216">
                  <c:v>15.4152814014566</c:v>
                </c:pt>
                <c:pt idx="1217">
                  <c:v>15.395785817086701</c:v>
                </c:pt>
                <c:pt idx="1218">
                  <c:v>15.3756803158361</c:v>
                </c:pt>
                <c:pt idx="1219">
                  <c:v>15.407839233809399</c:v>
                </c:pt>
                <c:pt idx="1220">
                  <c:v>15.3807461499157</c:v>
                </c:pt>
                <c:pt idx="1221">
                  <c:v>15.391238230606101</c:v>
                </c:pt>
                <c:pt idx="1222">
                  <c:v>15.383540714360601</c:v>
                </c:pt>
                <c:pt idx="1223">
                  <c:v>15.3537643847132</c:v>
                </c:pt>
                <c:pt idx="1224">
                  <c:v>15.3173048282564</c:v>
                </c:pt>
                <c:pt idx="1225">
                  <c:v>15.322085758857</c:v>
                </c:pt>
                <c:pt idx="1226">
                  <c:v>15.371032916574899</c:v>
                </c:pt>
                <c:pt idx="1227">
                  <c:v>15.3522455490493</c:v>
                </c:pt>
                <c:pt idx="1228">
                  <c:v>15.366524878479501</c:v>
                </c:pt>
                <c:pt idx="1229">
                  <c:v>15.3900556748891</c:v>
                </c:pt>
                <c:pt idx="1230">
                  <c:v>15.3672630719214</c:v>
                </c:pt>
                <c:pt idx="1231">
                  <c:v>15.353216861528599</c:v>
                </c:pt>
                <c:pt idx="1232">
                  <c:v>15.390148775284599</c:v>
                </c:pt>
                <c:pt idx="1233">
                  <c:v>15.3718388205354</c:v>
                </c:pt>
                <c:pt idx="1234">
                  <c:v>15.367882531573001</c:v>
                </c:pt>
                <c:pt idx="1235">
                  <c:v>15.367212985406001</c:v>
                </c:pt>
                <c:pt idx="1236">
                  <c:v>15.378588017790699</c:v>
                </c:pt>
                <c:pt idx="1237">
                  <c:v>15.3043171692533</c:v>
                </c:pt>
                <c:pt idx="1238">
                  <c:v>15.3706456833988</c:v>
                </c:pt>
                <c:pt idx="1239">
                  <c:v>15.413626309842799</c:v>
                </c:pt>
                <c:pt idx="1240">
                  <c:v>15.3939919458043</c:v>
                </c:pt>
                <c:pt idx="1241">
                  <c:v>15.3626183422564</c:v>
                </c:pt>
                <c:pt idx="1242">
                  <c:v>15.416465139700801</c:v>
                </c:pt>
                <c:pt idx="1243">
                  <c:v>15.3322319953768</c:v>
                </c:pt>
                <c:pt idx="1244">
                  <c:v>15.320994686771</c:v>
                </c:pt>
                <c:pt idx="1245">
                  <c:v>15.3983580964706</c:v>
                </c:pt>
                <c:pt idx="1246">
                  <c:v>15.3873158383008</c:v>
                </c:pt>
                <c:pt idx="1247">
                  <c:v>15.348655397510299</c:v>
                </c:pt>
                <c:pt idx="1248">
                  <c:v>15.421978050056699</c:v>
                </c:pt>
                <c:pt idx="1249">
                  <c:v>15.3600809322282</c:v>
                </c:pt>
                <c:pt idx="1250">
                  <c:v>15.403129771407899</c:v>
                </c:pt>
                <c:pt idx="1251">
                  <c:v>15.4035647691042</c:v>
                </c:pt>
                <c:pt idx="1252">
                  <c:v>15.4090483482534</c:v>
                </c:pt>
                <c:pt idx="1253">
                  <c:v>15.368367105273499</c:v>
                </c:pt>
                <c:pt idx="1254">
                  <c:v>15.400615975815899</c:v>
                </c:pt>
                <c:pt idx="1255">
                  <c:v>15.3857585672458</c:v>
                </c:pt>
                <c:pt idx="1256">
                  <c:v>15.4304915111047</c:v>
                </c:pt>
                <c:pt idx="1257">
                  <c:v>15.387616877522699</c:v>
                </c:pt>
                <c:pt idx="1258">
                  <c:v>15.3668452704926</c:v>
                </c:pt>
                <c:pt idx="1259">
                  <c:v>15.314957657021401</c:v>
                </c:pt>
                <c:pt idx="1260">
                  <c:v>15.3109891847028</c:v>
                </c:pt>
                <c:pt idx="1261">
                  <c:v>15.3537281954122</c:v>
                </c:pt>
                <c:pt idx="1262">
                  <c:v>15.3549932238525</c:v>
                </c:pt>
                <c:pt idx="1263">
                  <c:v>15.345510359218199</c:v>
                </c:pt>
                <c:pt idx="1264">
                  <c:v>15.4128109287544</c:v>
                </c:pt>
                <c:pt idx="1265">
                  <c:v>15.406093002522701</c:v>
                </c:pt>
                <c:pt idx="1266">
                  <c:v>15.3820174004086</c:v>
                </c:pt>
                <c:pt idx="1267">
                  <c:v>15.4013273569674</c:v>
                </c:pt>
                <c:pt idx="1268">
                  <c:v>15.3425742036143</c:v>
                </c:pt>
                <c:pt idx="1269">
                  <c:v>15.3994117858712</c:v>
                </c:pt>
                <c:pt idx="1270">
                  <c:v>15.365378261704199</c:v>
                </c:pt>
                <c:pt idx="1271">
                  <c:v>15.3377289408288</c:v>
                </c:pt>
                <c:pt idx="1272">
                  <c:v>15.3664308872793</c:v>
                </c:pt>
                <c:pt idx="1273">
                  <c:v>15.3785269188699</c:v>
                </c:pt>
                <c:pt idx="1274">
                  <c:v>15.3995363158472</c:v>
                </c:pt>
                <c:pt idx="1275">
                  <c:v>15.3667623461274</c:v>
                </c:pt>
                <c:pt idx="1276">
                  <c:v>15.3718445785381</c:v>
                </c:pt>
                <c:pt idx="1277">
                  <c:v>15.373640924626301</c:v>
                </c:pt>
                <c:pt idx="1278">
                  <c:v>15.3564815308162</c:v>
                </c:pt>
                <c:pt idx="1279">
                  <c:v>15.4210626230439</c:v>
                </c:pt>
                <c:pt idx="1280">
                  <c:v>15.362982552362199</c:v>
                </c:pt>
                <c:pt idx="1281">
                  <c:v>15.4034486299122</c:v>
                </c:pt>
                <c:pt idx="1282">
                  <c:v>15.389889370783401</c:v>
                </c:pt>
                <c:pt idx="1283">
                  <c:v>15.402281112405101</c:v>
                </c:pt>
                <c:pt idx="1284">
                  <c:v>15.4052737025967</c:v>
                </c:pt>
                <c:pt idx="1285">
                  <c:v>15.3609481788707</c:v>
                </c:pt>
                <c:pt idx="1286">
                  <c:v>15.395817680468101</c:v>
                </c:pt>
                <c:pt idx="1287">
                  <c:v>15.442868334579501</c:v>
                </c:pt>
                <c:pt idx="1288">
                  <c:v>15.4160815410268</c:v>
                </c:pt>
                <c:pt idx="1289">
                  <c:v>15.3793661370735</c:v>
                </c:pt>
                <c:pt idx="1290">
                  <c:v>15.389039229588001</c:v>
                </c:pt>
                <c:pt idx="1291">
                  <c:v>15.424566323624999</c:v>
                </c:pt>
                <c:pt idx="1292">
                  <c:v>15.345008202344999</c:v>
                </c:pt>
                <c:pt idx="1293">
                  <c:v>15.347491889783401</c:v>
                </c:pt>
                <c:pt idx="1294">
                  <c:v>15.377751959464799</c:v>
                </c:pt>
                <c:pt idx="1295">
                  <c:v>15.335186542742401</c:v>
                </c:pt>
                <c:pt idx="1296">
                  <c:v>15.3988362283275</c:v>
                </c:pt>
                <c:pt idx="1297">
                  <c:v>15.3766569001536</c:v>
                </c:pt>
                <c:pt idx="1298">
                  <c:v>15.4153128292406</c:v>
                </c:pt>
                <c:pt idx="1299">
                  <c:v>15.378372594208701</c:v>
                </c:pt>
                <c:pt idx="1300">
                  <c:v>15.3975214028509</c:v>
                </c:pt>
                <c:pt idx="1301">
                  <c:v>15.3768770102104</c:v>
                </c:pt>
                <c:pt idx="1302">
                  <c:v>15.371122151610599</c:v>
                </c:pt>
                <c:pt idx="1303">
                  <c:v>15.3643302934635</c:v>
                </c:pt>
                <c:pt idx="1304">
                  <c:v>15.408286674207901</c:v>
                </c:pt>
                <c:pt idx="1305">
                  <c:v>15.380018001802901</c:v>
                </c:pt>
                <c:pt idx="1306">
                  <c:v>15.441559378576001</c:v>
                </c:pt>
                <c:pt idx="1307">
                  <c:v>15.3399381906891</c:v>
                </c:pt>
                <c:pt idx="1308">
                  <c:v>15.363991709215201</c:v>
                </c:pt>
                <c:pt idx="1309">
                  <c:v>15.3739441286433</c:v>
                </c:pt>
                <c:pt idx="1310">
                  <c:v>15.299922590694701</c:v>
                </c:pt>
                <c:pt idx="1311">
                  <c:v>15.3796093079446</c:v>
                </c:pt>
                <c:pt idx="1312">
                  <c:v>15.3760083122603</c:v>
                </c:pt>
                <c:pt idx="1313">
                  <c:v>15.447607602205</c:v>
                </c:pt>
                <c:pt idx="1314">
                  <c:v>15.405716328911501</c:v>
                </c:pt>
                <c:pt idx="1315">
                  <c:v>15.442330830350601</c:v>
                </c:pt>
                <c:pt idx="1316">
                  <c:v>15.4789515114241</c:v>
                </c:pt>
                <c:pt idx="1317">
                  <c:v>15.4286454869242</c:v>
                </c:pt>
                <c:pt idx="1318">
                  <c:v>15.468613632308699</c:v>
                </c:pt>
                <c:pt idx="1319">
                  <c:v>15.427933925657401</c:v>
                </c:pt>
                <c:pt idx="1320">
                  <c:v>15.4636359664732</c:v>
                </c:pt>
                <c:pt idx="1321">
                  <c:v>15.469556689599401</c:v>
                </c:pt>
                <c:pt idx="1322">
                  <c:v>15.4733586983275</c:v>
                </c:pt>
                <c:pt idx="1323">
                  <c:v>15.451466358889601</c:v>
                </c:pt>
                <c:pt idx="1324">
                  <c:v>15.4680093989728</c:v>
                </c:pt>
                <c:pt idx="1325">
                  <c:v>15.4602044070107</c:v>
                </c:pt>
                <c:pt idx="1326">
                  <c:v>15.437343644052801</c:v>
                </c:pt>
                <c:pt idx="1327">
                  <c:v>15.495280033462601</c:v>
                </c:pt>
                <c:pt idx="1328">
                  <c:v>15.440319110487801</c:v>
                </c:pt>
                <c:pt idx="1329">
                  <c:v>15.4608080675587</c:v>
                </c:pt>
                <c:pt idx="1330">
                  <c:v>15.4657711779683</c:v>
                </c:pt>
                <c:pt idx="1331">
                  <c:v>15.473901040198999</c:v>
                </c:pt>
                <c:pt idx="1332">
                  <c:v>15.455248431623099</c:v>
                </c:pt>
                <c:pt idx="1333">
                  <c:v>15.4609577043299</c:v>
                </c:pt>
                <c:pt idx="1334">
                  <c:v>15.455536366563001</c:v>
                </c:pt>
                <c:pt idx="1335">
                  <c:v>15.496544448329299</c:v>
                </c:pt>
                <c:pt idx="1336">
                  <c:v>15.487201394618101</c:v>
                </c:pt>
                <c:pt idx="1337">
                  <c:v>15.5239676533041</c:v>
                </c:pt>
                <c:pt idx="1338">
                  <c:v>15.517796485719099</c:v>
                </c:pt>
                <c:pt idx="1339">
                  <c:v>15.469892182700701</c:v>
                </c:pt>
                <c:pt idx="1340">
                  <c:v>15.5420464711161</c:v>
                </c:pt>
                <c:pt idx="1341">
                  <c:v>15.482779486169299</c:v>
                </c:pt>
                <c:pt idx="1342">
                  <c:v>15.4570443618212</c:v>
                </c:pt>
                <c:pt idx="1343">
                  <c:v>15.456441556999801</c:v>
                </c:pt>
                <c:pt idx="1344">
                  <c:v>15.497463540185199</c:v>
                </c:pt>
                <c:pt idx="1345">
                  <c:v>15.4707066703347</c:v>
                </c:pt>
                <c:pt idx="1346">
                  <c:v>15.509759394294999</c:v>
                </c:pt>
                <c:pt idx="1347">
                  <c:v>15.485191942547999</c:v>
                </c:pt>
                <c:pt idx="1348">
                  <c:v>15.475274927279999</c:v>
                </c:pt>
                <c:pt idx="1349">
                  <c:v>15.482626580496699</c:v>
                </c:pt>
                <c:pt idx="1350">
                  <c:v>15.450630645271</c:v>
                </c:pt>
                <c:pt idx="1351">
                  <c:v>15.4709542025752</c:v>
                </c:pt>
                <c:pt idx="1352">
                  <c:v>15.446060967654301</c:v>
                </c:pt>
                <c:pt idx="1353">
                  <c:v>15.4926538336045</c:v>
                </c:pt>
                <c:pt idx="1354">
                  <c:v>15.5106598921546</c:v>
                </c:pt>
                <c:pt idx="1355">
                  <c:v>15.4857145237265</c:v>
                </c:pt>
                <c:pt idx="1356">
                  <c:v>15.4564197530221</c:v>
                </c:pt>
                <c:pt idx="1357">
                  <c:v>15.467911606350301</c:v>
                </c:pt>
                <c:pt idx="1358">
                  <c:v>15.491671121646</c:v>
                </c:pt>
                <c:pt idx="1359">
                  <c:v>15.5085063481469</c:v>
                </c:pt>
                <c:pt idx="1360">
                  <c:v>15.486826723761199</c:v>
                </c:pt>
                <c:pt idx="1361">
                  <c:v>15.4593488380442</c:v>
                </c:pt>
                <c:pt idx="1362">
                  <c:v>15.5040199177209</c:v>
                </c:pt>
                <c:pt idx="1363">
                  <c:v>15.472113350577599</c:v>
                </c:pt>
                <c:pt idx="1364">
                  <c:v>15.4446130579223</c:v>
                </c:pt>
                <c:pt idx="1365">
                  <c:v>15.490254231518801</c:v>
                </c:pt>
                <c:pt idx="1366">
                  <c:v>15.507456549533799</c:v>
                </c:pt>
                <c:pt idx="1367">
                  <c:v>15.4377500333556</c:v>
                </c:pt>
                <c:pt idx="1368">
                  <c:v>15.458651905936399</c:v>
                </c:pt>
                <c:pt idx="1369">
                  <c:v>15.5114425392633</c:v>
                </c:pt>
                <c:pt idx="1370">
                  <c:v>15.4897578518021</c:v>
                </c:pt>
                <c:pt idx="1371">
                  <c:v>15.51291059633</c:v>
                </c:pt>
                <c:pt idx="1372">
                  <c:v>15.4957447113817</c:v>
                </c:pt>
                <c:pt idx="1373">
                  <c:v>15.479974114905801</c:v>
                </c:pt>
                <c:pt idx="1374">
                  <c:v>15.450278984799301</c:v>
                </c:pt>
                <c:pt idx="1375">
                  <c:v>15.4713320802292</c:v>
                </c:pt>
                <c:pt idx="1376">
                  <c:v>15.505839707087301</c:v>
                </c:pt>
                <c:pt idx="1377">
                  <c:v>15.509405343533301</c:v>
                </c:pt>
                <c:pt idx="1378">
                  <c:v>15.4909087040692</c:v>
                </c:pt>
                <c:pt idx="1379">
                  <c:v>15.529233298170301</c:v>
                </c:pt>
                <c:pt idx="1380">
                  <c:v>15.5354629596208</c:v>
                </c:pt>
                <c:pt idx="1381">
                  <c:v>15.5369220939654</c:v>
                </c:pt>
                <c:pt idx="1382">
                  <c:v>15.4984440308074</c:v>
                </c:pt>
                <c:pt idx="1383">
                  <c:v>15.4516685910605</c:v>
                </c:pt>
                <c:pt idx="1384">
                  <c:v>15.4995218838328</c:v>
                </c:pt>
                <c:pt idx="1385">
                  <c:v>15.4692661775613</c:v>
                </c:pt>
                <c:pt idx="1386">
                  <c:v>15.485095681331201</c:v>
                </c:pt>
                <c:pt idx="1387">
                  <c:v>15.5042613208663</c:v>
                </c:pt>
                <c:pt idx="1388">
                  <c:v>15.5009795845447</c:v>
                </c:pt>
                <c:pt idx="1389">
                  <c:v>15.494073254743601</c:v>
                </c:pt>
                <c:pt idx="1390">
                  <c:v>15.498822466868701</c:v>
                </c:pt>
                <c:pt idx="1391">
                  <c:v>15.4696385105829</c:v>
                </c:pt>
                <c:pt idx="1392">
                  <c:v>15.4896966473146</c:v>
                </c:pt>
                <c:pt idx="1393">
                  <c:v>15.4672449386031</c:v>
                </c:pt>
                <c:pt idx="1394">
                  <c:v>15.5101506180371</c:v>
                </c:pt>
                <c:pt idx="1395">
                  <c:v>15.4552829388522</c:v>
                </c:pt>
                <c:pt idx="1396">
                  <c:v>15.4936928777927</c:v>
                </c:pt>
                <c:pt idx="1397">
                  <c:v>15.4656699158935</c:v>
                </c:pt>
                <c:pt idx="1398">
                  <c:v>15.5027628191191</c:v>
                </c:pt>
                <c:pt idx="1399">
                  <c:v>15.475056703500799</c:v>
                </c:pt>
                <c:pt idx="1400">
                  <c:v>15.471547123378301</c:v>
                </c:pt>
                <c:pt idx="1401">
                  <c:v>15.4993839490096</c:v>
                </c:pt>
                <c:pt idx="1402">
                  <c:v>15.4720877245491</c:v>
                </c:pt>
                <c:pt idx="1403">
                  <c:v>15.444686982466299</c:v>
                </c:pt>
                <c:pt idx="1404">
                  <c:v>15.4774604122802</c:v>
                </c:pt>
                <c:pt idx="1405">
                  <c:v>15.504665226617099</c:v>
                </c:pt>
                <c:pt idx="1406">
                  <c:v>15.510743126945499</c:v>
                </c:pt>
                <c:pt idx="1407">
                  <c:v>15.4758929939754</c:v>
                </c:pt>
                <c:pt idx="1408">
                  <c:v>15.4978947556019</c:v>
                </c:pt>
                <c:pt idx="1409">
                  <c:v>15.455328771193001</c:v>
                </c:pt>
                <c:pt idx="1410">
                  <c:v>15.496192076479</c:v>
                </c:pt>
                <c:pt idx="1411">
                  <c:v>15.532614786791999</c:v>
                </c:pt>
                <c:pt idx="1412">
                  <c:v>15.544222156025301</c:v>
                </c:pt>
                <c:pt idx="1413">
                  <c:v>15.521589576603301</c:v>
                </c:pt>
                <c:pt idx="1414">
                  <c:v>15.4742254668824</c:v>
                </c:pt>
                <c:pt idx="1415">
                  <c:v>15.487882561995299</c:v>
                </c:pt>
                <c:pt idx="1416">
                  <c:v>15.5336436800062</c:v>
                </c:pt>
                <c:pt idx="1417">
                  <c:v>15.5371590777322</c:v>
                </c:pt>
                <c:pt idx="1418">
                  <c:v>15.511732421106601</c:v>
                </c:pt>
                <c:pt idx="1419">
                  <c:v>15.478246067245299</c:v>
                </c:pt>
                <c:pt idx="1420">
                  <c:v>15.4673678178724</c:v>
                </c:pt>
                <c:pt idx="1421">
                  <c:v>15.4691338314114</c:v>
                </c:pt>
                <c:pt idx="1422">
                  <c:v>15.525429718521099</c:v>
                </c:pt>
                <c:pt idx="1423">
                  <c:v>15.450691219402101</c:v>
                </c:pt>
                <c:pt idx="1424">
                  <c:v>15.546789910707499</c:v>
                </c:pt>
                <c:pt idx="1425">
                  <c:v>15.5314278509718</c:v>
                </c:pt>
                <c:pt idx="1426">
                  <c:v>15.4697617556685</c:v>
                </c:pt>
                <c:pt idx="1427">
                  <c:v>15.489903659807901</c:v>
                </c:pt>
                <c:pt idx="1428">
                  <c:v>15.4929518042042</c:v>
                </c:pt>
                <c:pt idx="1429">
                  <c:v>15.4387532039135</c:v>
                </c:pt>
                <c:pt idx="1430">
                  <c:v>15.516154746378501</c:v>
                </c:pt>
                <c:pt idx="1431">
                  <c:v>15.459066433032101</c:v>
                </c:pt>
                <c:pt idx="1432">
                  <c:v>15.531682434354501</c:v>
                </c:pt>
                <c:pt idx="1433">
                  <c:v>15.5648400820074</c:v>
                </c:pt>
                <c:pt idx="1434">
                  <c:v>15.501130259255399</c:v>
                </c:pt>
                <c:pt idx="1435">
                  <c:v>15.4880662591729</c:v>
                </c:pt>
                <c:pt idx="1436">
                  <c:v>15.48535800116</c:v>
                </c:pt>
                <c:pt idx="1437">
                  <c:v>15.5254115306907</c:v>
                </c:pt>
                <c:pt idx="1438">
                  <c:v>15.5405519259958</c:v>
                </c:pt>
                <c:pt idx="1439">
                  <c:v>15.445233634239299</c:v>
                </c:pt>
                <c:pt idx="1440">
                  <c:v>15.485283071712599</c:v>
                </c:pt>
                <c:pt idx="1441">
                  <c:v>15.39919371761</c:v>
                </c:pt>
                <c:pt idx="1442">
                  <c:v>15.4485721052387</c:v>
                </c:pt>
                <c:pt idx="1443">
                  <c:v>15.500255440397501</c:v>
                </c:pt>
                <c:pt idx="1444">
                  <c:v>15.4537564411267</c:v>
                </c:pt>
                <c:pt idx="1445">
                  <c:v>15.5410818836824</c:v>
                </c:pt>
                <c:pt idx="1446">
                  <c:v>15.529475889350399</c:v>
                </c:pt>
                <c:pt idx="1447">
                  <c:v>15.510493054229601</c:v>
                </c:pt>
                <c:pt idx="1448">
                  <c:v>15.500947875596699</c:v>
                </c:pt>
                <c:pt idx="1449">
                  <c:v>15.4388650643138</c:v>
                </c:pt>
                <c:pt idx="1450">
                  <c:v>15.4829570988502</c:v>
                </c:pt>
                <c:pt idx="1451">
                  <c:v>15.464702593755099</c:v>
                </c:pt>
                <c:pt idx="1452">
                  <c:v>15.489641969136001</c:v>
                </c:pt>
                <c:pt idx="1453">
                  <c:v>15.476785626454101</c:v>
                </c:pt>
                <c:pt idx="1454">
                  <c:v>15.5267348970977</c:v>
                </c:pt>
                <c:pt idx="1455">
                  <c:v>15.5217039323155</c:v>
                </c:pt>
                <c:pt idx="1456">
                  <c:v>15.513502577368</c:v>
                </c:pt>
                <c:pt idx="1457">
                  <c:v>15.467288677414601</c:v>
                </c:pt>
                <c:pt idx="1458">
                  <c:v>15.474527925401</c:v>
                </c:pt>
                <c:pt idx="1459">
                  <c:v>15.484332737084999</c:v>
                </c:pt>
                <c:pt idx="1460">
                  <c:v>15.4701872424762</c:v>
                </c:pt>
                <c:pt idx="1461">
                  <c:v>15.4981701093695</c:v>
                </c:pt>
                <c:pt idx="1462">
                  <c:v>15.4768613703264</c:v>
                </c:pt>
                <c:pt idx="1463">
                  <c:v>15.4884229267489</c:v>
                </c:pt>
                <c:pt idx="1464">
                  <c:v>15.4992698082547</c:v>
                </c:pt>
                <c:pt idx="1465">
                  <c:v>15.503244013647199</c:v>
                </c:pt>
                <c:pt idx="1466">
                  <c:v>15.472150144049399</c:v>
                </c:pt>
                <c:pt idx="1467">
                  <c:v>15.515863618156899</c:v>
                </c:pt>
                <c:pt idx="1468">
                  <c:v>15.554192796380899</c:v>
                </c:pt>
                <c:pt idx="1469">
                  <c:v>15.500434076024399</c:v>
                </c:pt>
                <c:pt idx="1470">
                  <c:v>15.4592064150374</c:v>
                </c:pt>
                <c:pt idx="1471">
                  <c:v>15.5290611087859</c:v>
                </c:pt>
                <c:pt idx="1472">
                  <c:v>15.502755783200501</c:v>
                </c:pt>
                <c:pt idx="1473">
                  <c:v>15.4956512971377</c:v>
                </c:pt>
                <c:pt idx="1474">
                  <c:v>4.8407458992158396</c:v>
                </c:pt>
                <c:pt idx="1475">
                  <c:v>4.4676949883224104</c:v>
                </c:pt>
                <c:pt idx="1476">
                  <c:v>4.6559498951666898</c:v>
                </c:pt>
                <c:pt idx="1477">
                  <c:v>4.7026396322482897</c:v>
                </c:pt>
                <c:pt idx="1478">
                  <c:v>3.4469010241701801</c:v>
                </c:pt>
                <c:pt idx="1479">
                  <c:v>4.8704350517551598</c:v>
                </c:pt>
                <c:pt idx="1480">
                  <c:v>-9.7819450702356595E-3</c:v>
                </c:pt>
                <c:pt idx="1481">
                  <c:v>0.70000350682254897</c:v>
                </c:pt>
                <c:pt idx="1482">
                  <c:v>-1.05856411260539</c:v>
                </c:pt>
                <c:pt idx="1483">
                  <c:v>-4.8330702327282503E-2</c:v>
                </c:pt>
                <c:pt idx="1484">
                  <c:v>13.0798352078703</c:v>
                </c:pt>
                <c:pt idx="1485">
                  <c:v>13.202420497233399</c:v>
                </c:pt>
                <c:pt idx="1486">
                  <c:v>13.254979494697601</c:v>
                </c:pt>
                <c:pt idx="1487">
                  <c:v>13.2790458562329</c:v>
                </c:pt>
                <c:pt idx="1488">
                  <c:v>13.343397955735099</c:v>
                </c:pt>
                <c:pt idx="1489">
                  <c:v>12.952329115743099</c:v>
                </c:pt>
                <c:pt idx="1490">
                  <c:v>13.0409408834148</c:v>
                </c:pt>
                <c:pt idx="1491">
                  <c:v>12.9677473985821</c:v>
                </c:pt>
                <c:pt idx="1492">
                  <c:v>12.9975275928101</c:v>
                </c:pt>
                <c:pt idx="1493">
                  <c:v>13.189040794885001</c:v>
                </c:pt>
                <c:pt idx="1494">
                  <c:v>13.244157571716</c:v>
                </c:pt>
                <c:pt idx="1495">
                  <c:v>13.175315034629801</c:v>
                </c:pt>
                <c:pt idx="1496">
                  <c:v>13.179174203913</c:v>
                </c:pt>
                <c:pt idx="1497">
                  <c:v>12.942801944811199</c:v>
                </c:pt>
                <c:pt idx="1498">
                  <c:v>12.913147756582701</c:v>
                </c:pt>
                <c:pt idx="1499">
                  <c:v>12.912664809535899</c:v>
                </c:pt>
                <c:pt idx="1500">
                  <c:v>12.9042300227454</c:v>
                </c:pt>
                <c:pt idx="1501">
                  <c:v>13.2311500543988</c:v>
                </c:pt>
                <c:pt idx="1502">
                  <c:v>13.179323200454199</c:v>
                </c:pt>
                <c:pt idx="1503">
                  <c:v>13.240484870145201</c:v>
                </c:pt>
                <c:pt idx="1504">
                  <c:v>12.9929486217401</c:v>
                </c:pt>
                <c:pt idx="1505">
                  <c:v>12.9799161215937</c:v>
                </c:pt>
                <c:pt idx="1506">
                  <c:v>12.8266521928263</c:v>
                </c:pt>
                <c:pt idx="1507">
                  <c:v>12.995201497177501</c:v>
                </c:pt>
                <c:pt idx="1508">
                  <c:v>13.162861962876899</c:v>
                </c:pt>
                <c:pt idx="1509">
                  <c:v>13.234136056790801</c:v>
                </c:pt>
                <c:pt idx="1510">
                  <c:v>12.8999340628979</c:v>
                </c:pt>
                <c:pt idx="1511">
                  <c:v>12.9838082195451</c:v>
                </c:pt>
                <c:pt idx="1512">
                  <c:v>13.0043774158378</c:v>
                </c:pt>
                <c:pt idx="1513">
                  <c:v>12.9590133410387</c:v>
                </c:pt>
                <c:pt idx="1514">
                  <c:v>13.275373861355501</c:v>
                </c:pt>
                <c:pt idx="1515">
                  <c:v>12.8987755903172</c:v>
                </c:pt>
                <c:pt idx="1516">
                  <c:v>15.512640132086</c:v>
                </c:pt>
                <c:pt idx="1517">
                  <c:v>15.5043534196314</c:v>
                </c:pt>
                <c:pt idx="1518">
                  <c:v>15.522940767590301</c:v>
                </c:pt>
                <c:pt idx="1519">
                  <c:v>15.4315427101777</c:v>
                </c:pt>
                <c:pt idx="1520">
                  <c:v>15.479468376431001</c:v>
                </c:pt>
                <c:pt idx="1521">
                  <c:v>15.492090820350599</c:v>
                </c:pt>
                <c:pt idx="1522">
                  <c:v>15.52260983609</c:v>
                </c:pt>
                <c:pt idx="1523">
                  <c:v>15.502830369077101</c:v>
                </c:pt>
                <c:pt idx="1524">
                  <c:v>15.5153859196291</c:v>
                </c:pt>
                <c:pt idx="1525">
                  <c:v>15.4986491644064</c:v>
                </c:pt>
                <c:pt idx="1526">
                  <c:v>15.449791675372101</c:v>
                </c:pt>
                <c:pt idx="1527">
                  <c:v>15.481123253962799</c:v>
                </c:pt>
                <c:pt idx="1528">
                  <c:v>15.4865675818321</c:v>
                </c:pt>
                <c:pt idx="1529">
                  <c:v>15.455023510200199</c:v>
                </c:pt>
                <c:pt idx="1530">
                  <c:v>15.5255676330487</c:v>
                </c:pt>
                <c:pt idx="1531">
                  <c:v>15.486557311737</c:v>
                </c:pt>
                <c:pt idx="1532">
                  <c:v>15.5418024089392</c:v>
                </c:pt>
                <c:pt idx="1533">
                  <c:v>15.4765505662167</c:v>
                </c:pt>
                <c:pt idx="1534">
                  <c:v>15.4987922748145</c:v>
                </c:pt>
                <c:pt idx="1535">
                  <c:v>15.510509635754</c:v>
                </c:pt>
                <c:pt idx="1536">
                  <c:v>15.5131248926215</c:v>
                </c:pt>
                <c:pt idx="1537">
                  <c:v>15.4755789635566</c:v>
                </c:pt>
                <c:pt idx="1538">
                  <c:v>15.4357328395146</c:v>
                </c:pt>
                <c:pt idx="1539">
                  <c:v>15.5122299294268</c:v>
                </c:pt>
                <c:pt idx="1540">
                  <c:v>15.466208062597399</c:v>
                </c:pt>
                <c:pt idx="1541">
                  <c:v>15.502793555671101</c:v>
                </c:pt>
                <c:pt idx="1542">
                  <c:v>15.4628907670975</c:v>
                </c:pt>
                <c:pt idx="1543">
                  <c:v>15.5014521759578</c:v>
                </c:pt>
                <c:pt idx="1544">
                  <c:v>15.5307490819942</c:v>
                </c:pt>
                <c:pt idx="1545">
                  <c:v>15.5049328483616</c:v>
                </c:pt>
                <c:pt idx="1546">
                  <c:v>15.487553519171</c:v>
                </c:pt>
                <c:pt idx="1547">
                  <c:v>15.504711097229499</c:v>
                </c:pt>
                <c:pt idx="1548">
                  <c:v>15.5228175457886</c:v>
                </c:pt>
                <c:pt idx="1549">
                  <c:v>15.485753495356301</c:v>
                </c:pt>
                <c:pt idx="1550">
                  <c:v>15.483961784204</c:v>
                </c:pt>
                <c:pt idx="1551">
                  <c:v>15.5418916259322</c:v>
                </c:pt>
                <c:pt idx="1552">
                  <c:v>15.4880007892667</c:v>
                </c:pt>
                <c:pt idx="1553">
                  <c:v>15.501491679010799</c:v>
                </c:pt>
                <c:pt idx="1554">
                  <c:v>15.5301147457601</c:v>
                </c:pt>
                <c:pt idx="1555">
                  <c:v>15.4607891780397</c:v>
                </c:pt>
                <c:pt idx="1556">
                  <c:v>15.5459618494335</c:v>
                </c:pt>
                <c:pt idx="1557">
                  <c:v>15.5462368821781</c:v>
                </c:pt>
                <c:pt idx="1558">
                  <c:v>15.5202622194049</c:v>
                </c:pt>
                <c:pt idx="1559">
                  <c:v>15.494390774611601</c:v>
                </c:pt>
                <c:pt idx="1560">
                  <c:v>15.4695389541506</c:v>
                </c:pt>
                <c:pt idx="1561">
                  <c:v>15.5144398467899</c:v>
                </c:pt>
                <c:pt idx="1562">
                  <c:v>15.520102066647199</c:v>
                </c:pt>
                <c:pt idx="1563">
                  <c:v>15.520106815455</c:v>
                </c:pt>
                <c:pt idx="1564">
                  <c:v>15.522488345061101</c:v>
                </c:pt>
                <c:pt idx="1565">
                  <c:v>15.540869603160999</c:v>
                </c:pt>
                <c:pt idx="1566">
                  <c:v>15.507074932438</c:v>
                </c:pt>
                <c:pt idx="1567">
                  <c:v>15.565181865690899</c:v>
                </c:pt>
                <c:pt idx="1568">
                  <c:v>15.5878502250621</c:v>
                </c:pt>
                <c:pt idx="1569">
                  <c:v>15.549702607406999</c:v>
                </c:pt>
                <c:pt idx="1570">
                  <c:v>15.520403913479999</c:v>
                </c:pt>
                <c:pt idx="1571">
                  <c:v>15.5537797214414</c:v>
                </c:pt>
                <c:pt idx="1572">
                  <c:v>15.577111058163201</c:v>
                </c:pt>
                <c:pt idx="1573">
                  <c:v>15.566628185122701</c:v>
                </c:pt>
                <c:pt idx="1574">
                  <c:v>15.5335926108348</c:v>
                </c:pt>
                <c:pt idx="1575">
                  <c:v>15.5345076707692</c:v>
                </c:pt>
                <c:pt idx="1576">
                  <c:v>15.5593905778665</c:v>
                </c:pt>
                <c:pt idx="1577">
                  <c:v>15.556542890554599</c:v>
                </c:pt>
                <c:pt idx="1578">
                  <c:v>15.5505553701596</c:v>
                </c:pt>
                <c:pt idx="1579">
                  <c:v>15.581611633393701</c:v>
                </c:pt>
                <c:pt idx="1580">
                  <c:v>15.551813399195799</c:v>
                </c:pt>
                <c:pt idx="1581">
                  <c:v>15.574855606532401</c:v>
                </c:pt>
                <c:pt idx="1582">
                  <c:v>15.5176858997179</c:v>
                </c:pt>
                <c:pt idx="1583">
                  <c:v>15.564343355469401</c:v>
                </c:pt>
                <c:pt idx="1584">
                  <c:v>15.5605466418837</c:v>
                </c:pt>
                <c:pt idx="1585">
                  <c:v>15.5476250083866</c:v>
                </c:pt>
                <c:pt idx="1586">
                  <c:v>15.5822439470437</c:v>
                </c:pt>
                <c:pt idx="1587">
                  <c:v>15.574986917102599</c:v>
                </c:pt>
                <c:pt idx="1588">
                  <c:v>15.538645129933499</c:v>
                </c:pt>
                <c:pt idx="1589">
                  <c:v>15.584214065887901</c:v>
                </c:pt>
                <c:pt idx="1590">
                  <c:v>15.597507559694099</c:v>
                </c:pt>
                <c:pt idx="1591">
                  <c:v>15.541537638948199</c:v>
                </c:pt>
                <c:pt idx="1592">
                  <c:v>15.5876141849668</c:v>
                </c:pt>
                <c:pt idx="1593">
                  <c:v>15.521428147422601</c:v>
                </c:pt>
                <c:pt idx="1594">
                  <c:v>15.542438760220801</c:v>
                </c:pt>
                <c:pt idx="1595">
                  <c:v>15.558191999220499</c:v>
                </c:pt>
                <c:pt idx="1596">
                  <c:v>15.612393578596899</c:v>
                </c:pt>
                <c:pt idx="1597">
                  <c:v>15.5275982737839</c:v>
                </c:pt>
                <c:pt idx="1598">
                  <c:v>15.611220990775401</c:v>
                </c:pt>
                <c:pt idx="1599">
                  <c:v>15.6305949137175</c:v>
                </c:pt>
                <c:pt idx="1600">
                  <c:v>15.5396284146632</c:v>
                </c:pt>
                <c:pt idx="1601">
                  <c:v>15.5540692111755</c:v>
                </c:pt>
                <c:pt idx="1602">
                  <c:v>15.580230357989</c:v>
                </c:pt>
                <c:pt idx="1603">
                  <c:v>15.5551052945204</c:v>
                </c:pt>
                <c:pt idx="1604">
                  <c:v>15.5398640994693</c:v>
                </c:pt>
                <c:pt idx="1605">
                  <c:v>15.5142394340495</c:v>
                </c:pt>
                <c:pt idx="1606">
                  <c:v>15.6124818922135</c:v>
                </c:pt>
                <c:pt idx="1607">
                  <c:v>15.538010264324599</c:v>
                </c:pt>
                <c:pt idx="1608">
                  <c:v>15.592405805687701</c:v>
                </c:pt>
                <c:pt idx="1609">
                  <c:v>15.5486817316407</c:v>
                </c:pt>
                <c:pt idx="1610">
                  <c:v>15.5538486041228</c:v>
                </c:pt>
                <c:pt idx="1611">
                  <c:v>15.6279569293773</c:v>
                </c:pt>
                <c:pt idx="1612">
                  <c:v>15.5505153905304</c:v>
                </c:pt>
                <c:pt idx="1613">
                  <c:v>15.5636236507302</c:v>
                </c:pt>
                <c:pt idx="1614">
                  <c:v>15.616297655577901</c:v>
                </c:pt>
                <c:pt idx="1615">
                  <c:v>15.568191848378699</c:v>
                </c:pt>
                <c:pt idx="1616">
                  <c:v>15.5836470917376</c:v>
                </c:pt>
                <c:pt idx="1617">
                  <c:v>15.580466474338399</c:v>
                </c:pt>
                <c:pt idx="1618">
                  <c:v>15.5249961743203</c:v>
                </c:pt>
                <c:pt idx="1619">
                  <c:v>15.5673191159942</c:v>
                </c:pt>
                <c:pt idx="1620">
                  <c:v>15.6007693690953</c:v>
                </c:pt>
                <c:pt idx="1621">
                  <c:v>15.5494987725335</c:v>
                </c:pt>
                <c:pt idx="1622">
                  <c:v>15.556802430684501</c:v>
                </c:pt>
                <c:pt idx="1623">
                  <c:v>15.591103245972601</c:v>
                </c:pt>
                <c:pt idx="1624">
                  <c:v>15.543621605917901</c:v>
                </c:pt>
                <c:pt idx="1625">
                  <c:v>15.517277913321299</c:v>
                </c:pt>
                <c:pt idx="1626">
                  <c:v>15.520098133423</c:v>
                </c:pt>
                <c:pt idx="1627">
                  <c:v>15.5865183142239</c:v>
                </c:pt>
                <c:pt idx="1628">
                  <c:v>15.671254656308699</c:v>
                </c:pt>
                <c:pt idx="1629">
                  <c:v>15.5561519620027</c:v>
                </c:pt>
                <c:pt idx="1630">
                  <c:v>15.5758367766364</c:v>
                </c:pt>
                <c:pt idx="1631">
                  <c:v>15.5813926051914</c:v>
                </c:pt>
                <c:pt idx="1632">
                  <c:v>15.5966938611532</c:v>
                </c:pt>
                <c:pt idx="1633">
                  <c:v>15.558927684038499</c:v>
                </c:pt>
                <c:pt idx="1634">
                  <c:v>15.5919894409676</c:v>
                </c:pt>
                <c:pt idx="1635">
                  <c:v>15.5764253849336</c:v>
                </c:pt>
                <c:pt idx="1636">
                  <c:v>15.558415621196</c:v>
                </c:pt>
                <c:pt idx="1637">
                  <c:v>15.5320299439596</c:v>
                </c:pt>
                <c:pt idx="1638">
                  <c:v>15.6076111806805</c:v>
                </c:pt>
                <c:pt idx="1639">
                  <c:v>15.5681815698397</c:v>
                </c:pt>
                <c:pt idx="1640">
                  <c:v>15.592175953450701</c:v>
                </c:pt>
                <c:pt idx="1641">
                  <c:v>15.5945516280593</c:v>
                </c:pt>
                <c:pt idx="1642">
                  <c:v>15.553654464338999</c:v>
                </c:pt>
                <c:pt idx="1643">
                  <c:v>15.5774426944411</c:v>
                </c:pt>
                <c:pt idx="1644">
                  <c:v>15.568254784682599</c:v>
                </c:pt>
                <c:pt idx="1645">
                  <c:v>15.5654665192001</c:v>
                </c:pt>
                <c:pt idx="1646">
                  <c:v>15.5896645152645</c:v>
                </c:pt>
                <c:pt idx="1647">
                  <c:v>15.628593952366</c:v>
                </c:pt>
                <c:pt idx="1648">
                  <c:v>15.567729516244301</c:v>
                </c:pt>
                <c:pt idx="1649">
                  <c:v>15.534466819965701</c:v>
                </c:pt>
                <c:pt idx="1650">
                  <c:v>15.531493073856</c:v>
                </c:pt>
                <c:pt idx="1651">
                  <c:v>15.5341316665411</c:v>
                </c:pt>
                <c:pt idx="1652">
                  <c:v>15.552225198318901</c:v>
                </c:pt>
                <c:pt idx="1653">
                  <c:v>15.551590160300901</c:v>
                </c:pt>
                <c:pt idx="1654">
                  <c:v>15.515616171529899</c:v>
                </c:pt>
                <c:pt idx="1655">
                  <c:v>15.546094089128101</c:v>
                </c:pt>
                <c:pt idx="1656">
                  <c:v>15.606370183551499</c:v>
                </c:pt>
                <c:pt idx="1657">
                  <c:v>15.564631041942199</c:v>
                </c:pt>
                <c:pt idx="1658">
                  <c:v>15.5905797052928</c:v>
                </c:pt>
                <c:pt idx="1659">
                  <c:v>15.541229789690499</c:v>
                </c:pt>
                <c:pt idx="1660">
                  <c:v>15.564377352033199</c:v>
                </c:pt>
                <c:pt idx="1661">
                  <c:v>15.588161263013699</c:v>
                </c:pt>
                <c:pt idx="1662">
                  <c:v>15.5459346474308</c:v>
                </c:pt>
                <c:pt idx="1663">
                  <c:v>15.6174491322853</c:v>
                </c:pt>
                <c:pt idx="1664">
                  <c:v>15.6088578318718</c:v>
                </c:pt>
                <c:pt idx="1665">
                  <c:v>15.5946115604642</c:v>
                </c:pt>
                <c:pt idx="1666">
                  <c:v>15.586459729981501</c:v>
                </c:pt>
                <c:pt idx="1667">
                  <c:v>15.546075148029001</c:v>
                </c:pt>
                <c:pt idx="1668">
                  <c:v>15.6037285671874</c:v>
                </c:pt>
                <c:pt idx="1669">
                  <c:v>15.5613234568821</c:v>
                </c:pt>
                <c:pt idx="1670">
                  <c:v>15.552746143472101</c:v>
                </c:pt>
                <c:pt idx="1671">
                  <c:v>15.6127150131812</c:v>
                </c:pt>
                <c:pt idx="1672">
                  <c:v>15.6115681070753</c:v>
                </c:pt>
                <c:pt idx="1673">
                  <c:v>15.5499754090841</c:v>
                </c:pt>
                <c:pt idx="1674">
                  <c:v>15.621681404697201</c:v>
                </c:pt>
                <c:pt idx="1675">
                  <c:v>15.5727074787587</c:v>
                </c:pt>
                <c:pt idx="1676">
                  <c:v>15.5737415042293</c:v>
                </c:pt>
                <c:pt idx="1677">
                  <c:v>15.5875771501461</c:v>
                </c:pt>
                <c:pt idx="1678">
                  <c:v>15.5839116768746</c:v>
                </c:pt>
                <c:pt idx="1679">
                  <c:v>15.529582818171001</c:v>
                </c:pt>
                <c:pt idx="1680">
                  <c:v>15.506680063737299</c:v>
                </c:pt>
                <c:pt idx="1681">
                  <c:v>15.6165298233458</c:v>
                </c:pt>
                <c:pt idx="1682">
                  <c:v>15.596634085436699</c:v>
                </c:pt>
                <c:pt idx="1683">
                  <c:v>15.5756352148376</c:v>
                </c:pt>
                <c:pt idx="1684">
                  <c:v>15.5800804908895</c:v>
                </c:pt>
                <c:pt idx="1685">
                  <c:v>15.616249052723299</c:v>
                </c:pt>
                <c:pt idx="1686">
                  <c:v>15.615783963948999</c:v>
                </c:pt>
                <c:pt idx="1687">
                  <c:v>15.6024390412459</c:v>
                </c:pt>
                <c:pt idx="1688">
                  <c:v>15.585702511009</c:v>
                </c:pt>
                <c:pt idx="1689">
                  <c:v>15.566135575894201</c:v>
                </c:pt>
                <c:pt idx="1690">
                  <c:v>15.5974628859153</c:v>
                </c:pt>
                <c:pt idx="1691">
                  <c:v>15.577955913425299</c:v>
                </c:pt>
                <c:pt idx="1692">
                  <c:v>15.5949444893453</c:v>
                </c:pt>
                <c:pt idx="1693">
                  <c:v>15.6235922542716</c:v>
                </c:pt>
                <c:pt idx="1694">
                  <c:v>15.6330922200749</c:v>
                </c:pt>
                <c:pt idx="1695">
                  <c:v>15.591544351272599</c:v>
                </c:pt>
                <c:pt idx="1696">
                  <c:v>15.616633355324501</c:v>
                </c:pt>
                <c:pt idx="1697">
                  <c:v>15.641697647150499</c:v>
                </c:pt>
                <c:pt idx="1698">
                  <c:v>15.619721151578601</c:v>
                </c:pt>
                <c:pt idx="1699">
                  <c:v>15.6401912066215</c:v>
                </c:pt>
                <c:pt idx="1700">
                  <c:v>15.620033165902599</c:v>
                </c:pt>
                <c:pt idx="1701">
                  <c:v>15.633194249444999</c:v>
                </c:pt>
                <c:pt idx="1702">
                  <c:v>15.607253409254</c:v>
                </c:pt>
                <c:pt idx="1703">
                  <c:v>15.612447483819199</c:v>
                </c:pt>
                <c:pt idx="1704">
                  <c:v>15.6180315126045</c:v>
                </c:pt>
                <c:pt idx="1705">
                  <c:v>15.6005664655553</c:v>
                </c:pt>
                <c:pt idx="1706">
                  <c:v>15.657258076922</c:v>
                </c:pt>
                <c:pt idx="1707">
                  <c:v>15.6329045105267</c:v>
                </c:pt>
                <c:pt idx="1708">
                  <c:v>15.656113906721799</c:v>
                </c:pt>
                <c:pt idx="1709">
                  <c:v>15.6021391082521</c:v>
                </c:pt>
                <c:pt idx="1710">
                  <c:v>15.6245200818472</c:v>
                </c:pt>
                <c:pt idx="1711">
                  <c:v>15.6201485000521</c:v>
                </c:pt>
                <c:pt idx="1712">
                  <c:v>15.601334254449</c:v>
                </c:pt>
                <c:pt idx="1713">
                  <c:v>15.627266153411201</c:v>
                </c:pt>
                <c:pt idx="1714">
                  <c:v>15.633637046281599</c:v>
                </c:pt>
                <c:pt idx="1715">
                  <c:v>15.6210857985093</c:v>
                </c:pt>
                <c:pt idx="1716">
                  <c:v>15.5773862571496</c:v>
                </c:pt>
                <c:pt idx="1717">
                  <c:v>15.609780727963299</c:v>
                </c:pt>
                <c:pt idx="1718">
                  <c:v>15.6549261319153</c:v>
                </c:pt>
                <c:pt idx="1719">
                  <c:v>15.617775410016399</c:v>
                </c:pt>
                <c:pt idx="1720">
                  <c:v>15.634564455702201</c:v>
                </c:pt>
                <c:pt idx="1721">
                  <c:v>15.6513649668269</c:v>
                </c:pt>
                <c:pt idx="1722">
                  <c:v>15.650428215979799</c:v>
                </c:pt>
                <c:pt idx="1723">
                  <c:v>15.637695552812801</c:v>
                </c:pt>
                <c:pt idx="1724">
                  <c:v>15.632551082254899</c:v>
                </c:pt>
                <c:pt idx="1725">
                  <c:v>15.653145456170501</c:v>
                </c:pt>
                <c:pt idx="1726">
                  <c:v>15.6277003339376</c:v>
                </c:pt>
                <c:pt idx="1727">
                  <c:v>15.627139824893099</c:v>
                </c:pt>
                <c:pt idx="1728">
                  <c:v>15.6175181207826</c:v>
                </c:pt>
                <c:pt idx="1729">
                  <c:v>15.6535176271145</c:v>
                </c:pt>
                <c:pt idx="1730">
                  <c:v>15.6244057954511</c:v>
                </c:pt>
                <c:pt idx="1731">
                  <c:v>15.6973630929233</c:v>
                </c:pt>
                <c:pt idx="1732">
                  <c:v>15.6793198651939</c:v>
                </c:pt>
                <c:pt idx="1733">
                  <c:v>15.661149218046701</c:v>
                </c:pt>
                <c:pt idx="1734">
                  <c:v>15.6737376446964</c:v>
                </c:pt>
                <c:pt idx="1735">
                  <c:v>15.659517764517201</c:v>
                </c:pt>
                <c:pt idx="1736">
                  <c:v>15.6786379669821</c:v>
                </c:pt>
                <c:pt idx="1737">
                  <c:v>15.641561096155501</c:v>
                </c:pt>
                <c:pt idx="1738">
                  <c:v>15.653300709685601</c:v>
                </c:pt>
                <c:pt idx="1739">
                  <c:v>15.6909524342128</c:v>
                </c:pt>
                <c:pt idx="1740">
                  <c:v>15.7129305588119</c:v>
                </c:pt>
                <c:pt idx="1741">
                  <c:v>12.952232430055901</c:v>
                </c:pt>
                <c:pt idx="1742">
                  <c:v>12.8215205861818</c:v>
                </c:pt>
                <c:pt idx="1743">
                  <c:v>12.884011594239499</c:v>
                </c:pt>
                <c:pt idx="1744">
                  <c:v>12.797904336949999</c:v>
                </c:pt>
                <c:pt idx="1745">
                  <c:v>12.890681582470201</c:v>
                </c:pt>
                <c:pt idx="1746">
                  <c:v>12.93643690349</c:v>
                </c:pt>
                <c:pt idx="1747">
                  <c:v>13.008772100624499</c:v>
                </c:pt>
                <c:pt idx="1748">
                  <c:v>12.4552593293479</c:v>
                </c:pt>
                <c:pt idx="1749">
                  <c:v>12.4523824926902</c:v>
                </c:pt>
                <c:pt idx="1750">
                  <c:v>12.4495487209463</c:v>
                </c:pt>
                <c:pt idx="1751">
                  <c:v>12.4366060269519</c:v>
                </c:pt>
                <c:pt idx="1752">
                  <c:v>12.5447449564109</c:v>
                </c:pt>
                <c:pt idx="1753">
                  <c:v>12.5587678386837</c:v>
                </c:pt>
                <c:pt idx="1754">
                  <c:v>14.6478798056133</c:v>
                </c:pt>
                <c:pt idx="1755">
                  <c:v>14.6937339948587</c:v>
                </c:pt>
                <c:pt idx="1756">
                  <c:v>14.7457348859257</c:v>
                </c:pt>
                <c:pt idx="1757">
                  <c:v>14.7696806148536</c:v>
                </c:pt>
                <c:pt idx="1758">
                  <c:v>14.7707671258175</c:v>
                </c:pt>
                <c:pt idx="1759">
                  <c:v>14.7432429486621</c:v>
                </c:pt>
                <c:pt idx="1760">
                  <c:v>14.6229382393921</c:v>
                </c:pt>
                <c:pt idx="1761">
                  <c:v>14.698115785193799</c:v>
                </c:pt>
                <c:pt idx="1762">
                  <c:v>14.7458494329027</c:v>
                </c:pt>
                <c:pt idx="1763">
                  <c:v>14.7528243100823</c:v>
                </c:pt>
                <c:pt idx="1764">
                  <c:v>14.7664275154397</c:v>
                </c:pt>
                <c:pt idx="1765">
                  <c:v>14.743432211193999</c:v>
                </c:pt>
                <c:pt idx="1766">
                  <c:v>14.7662026536297</c:v>
                </c:pt>
                <c:pt idx="1767">
                  <c:v>14.727383601237699</c:v>
                </c:pt>
                <c:pt idx="1768">
                  <c:v>14.7151830145436</c:v>
                </c:pt>
                <c:pt idx="1769">
                  <c:v>14.724892529368899</c:v>
                </c:pt>
                <c:pt idx="1770">
                  <c:v>14.7699104817532</c:v>
                </c:pt>
                <c:pt idx="1771">
                  <c:v>14.742355603786701</c:v>
                </c:pt>
                <c:pt idx="1772">
                  <c:v>14.818209887944199</c:v>
                </c:pt>
                <c:pt idx="1773">
                  <c:v>14.7556321439861</c:v>
                </c:pt>
                <c:pt idx="1774">
                  <c:v>14.714671872798201</c:v>
                </c:pt>
                <c:pt idx="1775">
                  <c:v>14.752328483707499</c:v>
                </c:pt>
                <c:pt idx="1776">
                  <c:v>14.7532650201432</c:v>
                </c:pt>
                <c:pt idx="1777">
                  <c:v>14.6279006250513</c:v>
                </c:pt>
                <c:pt idx="1778">
                  <c:v>14.764915805954301</c:v>
                </c:pt>
                <c:pt idx="1779">
                  <c:v>14.763077035187001</c:v>
                </c:pt>
                <c:pt idx="1780">
                  <c:v>14.7360612464963</c:v>
                </c:pt>
                <c:pt idx="1781">
                  <c:v>14.833984363787399</c:v>
                </c:pt>
                <c:pt idx="1782">
                  <c:v>14.770126993724601</c:v>
                </c:pt>
                <c:pt idx="1783">
                  <c:v>14.707430784574701</c:v>
                </c:pt>
                <c:pt idx="1784">
                  <c:v>14.775079254448301</c:v>
                </c:pt>
                <c:pt idx="1785">
                  <c:v>14.7106362026535</c:v>
                </c:pt>
                <c:pt idx="1786">
                  <c:v>14.714021690423399</c:v>
                </c:pt>
                <c:pt idx="1787">
                  <c:v>14.6410995371797</c:v>
                </c:pt>
                <c:pt idx="1788">
                  <c:v>14.723753232801499</c:v>
                </c:pt>
                <c:pt idx="1789">
                  <c:v>14.726899268275799</c:v>
                </c:pt>
                <c:pt idx="1790">
                  <c:v>14.659734395788099</c:v>
                </c:pt>
                <c:pt idx="1791">
                  <c:v>14.7495440661513</c:v>
                </c:pt>
                <c:pt idx="1792">
                  <c:v>14.7493935218667</c:v>
                </c:pt>
                <c:pt idx="1793">
                  <c:v>14.756734492640099</c:v>
                </c:pt>
                <c:pt idx="1794">
                  <c:v>14.749043739662801</c:v>
                </c:pt>
                <c:pt idx="1795">
                  <c:v>14.748825556499799</c:v>
                </c:pt>
                <c:pt idx="1796">
                  <c:v>14.6462067555379</c:v>
                </c:pt>
                <c:pt idx="1797">
                  <c:v>14.7439370387883</c:v>
                </c:pt>
                <c:pt idx="1798">
                  <c:v>14.7616204242448</c:v>
                </c:pt>
                <c:pt idx="1799">
                  <c:v>14.7145272163869</c:v>
                </c:pt>
                <c:pt idx="1800">
                  <c:v>14.7439320883961</c:v>
                </c:pt>
                <c:pt idx="1801">
                  <c:v>14.7289586339148</c:v>
                </c:pt>
                <c:pt idx="1802">
                  <c:v>14.7524655292262</c:v>
                </c:pt>
                <c:pt idx="1803">
                  <c:v>14.802735645592</c:v>
                </c:pt>
                <c:pt idx="1804">
                  <c:v>14.7053599114639</c:v>
                </c:pt>
                <c:pt idx="1805">
                  <c:v>14.6971481089649</c:v>
                </c:pt>
                <c:pt idx="1806">
                  <c:v>14.726612310292801</c:v>
                </c:pt>
                <c:pt idx="1807">
                  <c:v>14.760475539644499</c:v>
                </c:pt>
                <c:pt idx="1808">
                  <c:v>14.832971157363</c:v>
                </c:pt>
                <c:pt idx="1809">
                  <c:v>14.6497070959292</c:v>
                </c:pt>
                <c:pt idx="1810">
                  <c:v>14.6770316594551</c:v>
                </c:pt>
                <c:pt idx="1811">
                  <c:v>14.764661841176901</c:v>
                </c:pt>
                <c:pt idx="1812">
                  <c:v>14.744351476217</c:v>
                </c:pt>
                <c:pt idx="1813">
                  <c:v>14.7367546023165</c:v>
                </c:pt>
                <c:pt idx="1814">
                  <c:v>14.754784285725499</c:v>
                </c:pt>
                <c:pt idx="1815">
                  <c:v>14.682559047407601</c:v>
                </c:pt>
                <c:pt idx="1816">
                  <c:v>14.7156492981575</c:v>
                </c:pt>
                <c:pt idx="1817">
                  <c:v>14.735723299885899</c:v>
                </c:pt>
                <c:pt idx="1818">
                  <c:v>14.699401004301199</c:v>
                </c:pt>
                <c:pt idx="1819">
                  <c:v>14.7344628268857</c:v>
                </c:pt>
                <c:pt idx="1820">
                  <c:v>14.761627985516199</c:v>
                </c:pt>
                <c:pt idx="1821">
                  <c:v>14.782843359716599</c:v>
                </c:pt>
                <c:pt idx="1822">
                  <c:v>14.7292328512804</c:v>
                </c:pt>
                <c:pt idx="1823">
                  <c:v>14.734759203923</c:v>
                </c:pt>
                <c:pt idx="1824">
                  <c:v>14.691254404309801</c:v>
                </c:pt>
                <c:pt idx="1825">
                  <c:v>14.7126552428045</c:v>
                </c:pt>
                <c:pt idx="1826">
                  <c:v>14.7552343996765</c:v>
                </c:pt>
                <c:pt idx="1827">
                  <c:v>14.784461522713</c:v>
                </c:pt>
                <c:pt idx="1828">
                  <c:v>14.7202714642741</c:v>
                </c:pt>
                <c:pt idx="1829">
                  <c:v>14.702508435541199</c:v>
                </c:pt>
                <c:pt idx="1830">
                  <c:v>14.7386987326088</c:v>
                </c:pt>
                <c:pt idx="1831">
                  <c:v>14.707229210413701</c:v>
                </c:pt>
                <c:pt idx="1832">
                  <c:v>14.7305670503253</c:v>
                </c:pt>
                <c:pt idx="1833">
                  <c:v>14.746753440175301</c:v>
                </c:pt>
                <c:pt idx="1834">
                  <c:v>14.7908017860209</c:v>
                </c:pt>
                <c:pt idx="1835">
                  <c:v>14.7111104954735</c:v>
                </c:pt>
                <c:pt idx="1836">
                  <c:v>14.7393599700371</c:v>
                </c:pt>
                <c:pt idx="1837">
                  <c:v>14.6720473306365</c:v>
                </c:pt>
                <c:pt idx="1838">
                  <c:v>14.7339915668875</c:v>
                </c:pt>
                <c:pt idx="1839">
                  <c:v>14.7040763292555</c:v>
                </c:pt>
                <c:pt idx="1840">
                  <c:v>14.8085116828236</c:v>
                </c:pt>
                <c:pt idx="1841">
                  <c:v>14.7132147020125</c:v>
                </c:pt>
                <c:pt idx="1842">
                  <c:v>14.791332881233901</c:v>
                </c:pt>
                <c:pt idx="1843">
                  <c:v>14.721392872702999</c:v>
                </c:pt>
                <c:pt idx="1844">
                  <c:v>14.750727619057701</c:v>
                </c:pt>
                <c:pt idx="1845">
                  <c:v>14.714855904921</c:v>
                </c:pt>
                <c:pt idx="1846">
                  <c:v>14.704723459993</c:v>
                </c:pt>
                <c:pt idx="1847">
                  <c:v>14.697390074216701</c:v>
                </c:pt>
                <c:pt idx="1848">
                  <c:v>14.703661020537901</c:v>
                </c:pt>
                <c:pt idx="1849">
                  <c:v>14.707622367908501</c:v>
                </c:pt>
                <c:pt idx="1850">
                  <c:v>14.7488558906746</c:v>
                </c:pt>
                <c:pt idx="1851">
                  <c:v>14.7512591996959</c:v>
                </c:pt>
                <c:pt idx="1852">
                  <c:v>14.7480697372952</c:v>
                </c:pt>
                <c:pt idx="1853">
                  <c:v>14.6757008563042</c:v>
                </c:pt>
                <c:pt idx="1854">
                  <c:v>14.665448378453901</c:v>
                </c:pt>
                <c:pt idx="1855">
                  <c:v>14.768845827015401</c:v>
                </c:pt>
                <c:pt idx="1856">
                  <c:v>14.7476813900598</c:v>
                </c:pt>
                <c:pt idx="1857">
                  <c:v>14.7101144647191</c:v>
                </c:pt>
                <c:pt idx="1858">
                  <c:v>14.786648790280699</c:v>
                </c:pt>
                <c:pt idx="1859">
                  <c:v>14.734347579274701</c:v>
                </c:pt>
                <c:pt idx="1860">
                  <c:v>14.7634739966391</c:v>
                </c:pt>
                <c:pt idx="1861">
                  <c:v>14.685913667419101</c:v>
                </c:pt>
                <c:pt idx="1862">
                  <c:v>14.7369351971839</c:v>
                </c:pt>
                <c:pt idx="1863">
                  <c:v>14.712257209241701</c:v>
                </c:pt>
                <c:pt idx="1864">
                  <c:v>14.7426618642963</c:v>
                </c:pt>
                <c:pt idx="1865">
                  <c:v>14.764072022420599</c:v>
                </c:pt>
                <c:pt idx="1866">
                  <c:v>14.7335753659925</c:v>
                </c:pt>
                <c:pt idx="1867">
                  <c:v>14.707247370891499</c:v>
                </c:pt>
                <c:pt idx="1868">
                  <c:v>14.6855495683941</c:v>
                </c:pt>
                <c:pt idx="1869">
                  <c:v>14.689581427346001</c:v>
                </c:pt>
                <c:pt idx="1870">
                  <c:v>14.854154518568899</c:v>
                </c:pt>
                <c:pt idx="1871">
                  <c:v>14.6533721115063</c:v>
                </c:pt>
                <c:pt idx="1872">
                  <c:v>14.759828719479099</c:v>
                </c:pt>
                <c:pt idx="1873">
                  <c:v>14.8191358869528</c:v>
                </c:pt>
                <c:pt idx="1874">
                  <c:v>15.0650997222199</c:v>
                </c:pt>
                <c:pt idx="1875">
                  <c:v>15.166441221557299</c:v>
                </c:pt>
                <c:pt idx="1876">
                  <c:v>15.1643254604551</c:v>
                </c:pt>
                <c:pt idx="1877">
                  <c:v>15.1194304273961</c:v>
                </c:pt>
                <c:pt idx="1878">
                  <c:v>15.131646508667099</c:v>
                </c:pt>
                <c:pt idx="1879">
                  <c:v>15.1574411551032</c:v>
                </c:pt>
                <c:pt idx="1880">
                  <c:v>15.1888281425058</c:v>
                </c:pt>
                <c:pt idx="1881">
                  <c:v>15.1109658258714</c:v>
                </c:pt>
                <c:pt idx="1882">
                  <c:v>15.1675512515638</c:v>
                </c:pt>
                <c:pt idx="1883">
                  <c:v>15.136148736157899</c:v>
                </c:pt>
                <c:pt idx="1884">
                  <c:v>15.187569162241999</c:v>
                </c:pt>
                <c:pt idx="1885">
                  <c:v>15.1565336983771</c:v>
                </c:pt>
                <c:pt idx="1886">
                  <c:v>15.133046786616299</c:v>
                </c:pt>
                <c:pt idx="1887">
                  <c:v>15.146459947139499</c:v>
                </c:pt>
                <c:pt idx="1888">
                  <c:v>15.175332498133599</c:v>
                </c:pt>
                <c:pt idx="1889">
                  <c:v>15.1608380207064</c:v>
                </c:pt>
                <c:pt idx="1890">
                  <c:v>15.1380425652924</c:v>
                </c:pt>
                <c:pt idx="1891">
                  <c:v>15.207503236094301</c:v>
                </c:pt>
                <c:pt idx="1892">
                  <c:v>15.206584382368</c:v>
                </c:pt>
                <c:pt idx="1893">
                  <c:v>15.201609706169201</c:v>
                </c:pt>
                <c:pt idx="1894">
                  <c:v>15.179536173723401</c:v>
                </c:pt>
                <c:pt idx="1895">
                  <c:v>15.1733689175771</c:v>
                </c:pt>
                <c:pt idx="1896">
                  <c:v>15.132817585206199</c:v>
                </c:pt>
                <c:pt idx="1897">
                  <c:v>15.126985753821801</c:v>
                </c:pt>
                <c:pt idx="1898">
                  <c:v>15.110659568810901</c:v>
                </c:pt>
                <c:pt idx="1899">
                  <c:v>15.152499484085</c:v>
                </c:pt>
                <c:pt idx="1900">
                  <c:v>15.138053745240899</c:v>
                </c:pt>
                <c:pt idx="1901">
                  <c:v>15.1865715120377</c:v>
                </c:pt>
                <c:pt idx="1902">
                  <c:v>15.1370287113352</c:v>
                </c:pt>
                <c:pt idx="1903">
                  <c:v>15.180588300523601</c:v>
                </c:pt>
                <c:pt idx="1904">
                  <c:v>15.137635795034001</c:v>
                </c:pt>
                <c:pt idx="1905">
                  <c:v>15.1485159370879</c:v>
                </c:pt>
                <c:pt idx="1906">
                  <c:v>15.198270169211799</c:v>
                </c:pt>
                <c:pt idx="1907">
                  <c:v>15.1786735813706</c:v>
                </c:pt>
                <c:pt idx="1908">
                  <c:v>15.1263503878428</c:v>
                </c:pt>
                <c:pt idx="1909">
                  <c:v>15.175349629226</c:v>
                </c:pt>
                <c:pt idx="1910">
                  <c:v>15.193534124817001</c:v>
                </c:pt>
                <c:pt idx="1911">
                  <c:v>15.146967999139999</c:v>
                </c:pt>
                <c:pt idx="1912">
                  <c:v>15.184225676250801</c:v>
                </c:pt>
                <c:pt idx="1913">
                  <c:v>15.196099502857599</c:v>
                </c:pt>
                <c:pt idx="1914">
                  <c:v>15.189864248074199</c:v>
                </c:pt>
                <c:pt idx="1915">
                  <c:v>15.1652165089305</c:v>
                </c:pt>
                <c:pt idx="1916">
                  <c:v>15.171845312423301</c:v>
                </c:pt>
                <c:pt idx="1917">
                  <c:v>15.208297881801</c:v>
                </c:pt>
                <c:pt idx="1918">
                  <c:v>15.142672295510099</c:v>
                </c:pt>
                <c:pt idx="1919">
                  <c:v>15.208947412810099</c:v>
                </c:pt>
                <c:pt idx="1920">
                  <c:v>15.1377896593338</c:v>
                </c:pt>
                <c:pt idx="1921">
                  <c:v>15.1592655684271</c:v>
                </c:pt>
                <c:pt idx="1922">
                  <c:v>15.1870452910885</c:v>
                </c:pt>
                <c:pt idx="1923">
                  <c:v>15.1526252193639</c:v>
                </c:pt>
                <c:pt idx="1924">
                  <c:v>15.190798796723501</c:v>
                </c:pt>
                <c:pt idx="1925">
                  <c:v>15.162489256303701</c:v>
                </c:pt>
                <c:pt idx="1926">
                  <c:v>15.1758224365703</c:v>
                </c:pt>
                <c:pt idx="1927">
                  <c:v>15.180458094314201</c:v>
                </c:pt>
                <c:pt idx="1928">
                  <c:v>15.181112608475599</c:v>
                </c:pt>
                <c:pt idx="1929">
                  <c:v>15.1838543034517</c:v>
                </c:pt>
                <c:pt idx="1930">
                  <c:v>15.182087567811701</c:v>
                </c:pt>
                <c:pt idx="1931">
                  <c:v>15.1667847229338</c:v>
                </c:pt>
                <c:pt idx="1932">
                  <c:v>15.1720198291494</c:v>
                </c:pt>
                <c:pt idx="1933">
                  <c:v>15.1981336010007</c:v>
                </c:pt>
                <c:pt idx="1934">
                  <c:v>15.2068092906265</c:v>
                </c:pt>
                <c:pt idx="1935">
                  <c:v>15.1505188318287</c:v>
                </c:pt>
                <c:pt idx="1936">
                  <c:v>15.202305845198399</c:v>
                </c:pt>
                <c:pt idx="1937">
                  <c:v>15.2046863276779</c:v>
                </c:pt>
                <c:pt idx="1938">
                  <c:v>15.1829186325695</c:v>
                </c:pt>
                <c:pt idx="1939">
                  <c:v>15.1453342208133</c:v>
                </c:pt>
                <c:pt idx="1940">
                  <c:v>15.166020940519701</c:v>
                </c:pt>
                <c:pt idx="1941">
                  <c:v>15.1560169974084</c:v>
                </c:pt>
                <c:pt idx="1942">
                  <c:v>15.180168786272599</c:v>
                </c:pt>
                <c:pt idx="1943">
                  <c:v>15.232161564998</c:v>
                </c:pt>
                <c:pt idx="1944">
                  <c:v>15.192398866192001</c:v>
                </c:pt>
                <c:pt idx="1945">
                  <c:v>15.2092466653587</c:v>
                </c:pt>
                <c:pt idx="1946">
                  <c:v>15.1898479222028</c:v>
                </c:pt>
                <c:pt idx="1947">
                  <c:v>15.2121836837747</c:v>
                </c:pt>
                <c:pt idx="1948">
                  <c:v>15.2123340999812</c:v>
                </c:pt>
                <c:pt idx="1949">
                  <c:v>15.206079197331301</c:v>
                </c:pt>
                <c:pt idx="1950">
                  <c:v>15.123418359588699</c:v>
                </c:pt>
                <c:pt idx="1951">
                  <c:v>15.1488991710479</c:v>
                </c:pt>
                <c:pt idx="1952">
                  <c:v>15.2138706111832</c:v>
                </c:pt>
                <c:pt idx="1953">
                  <c:v>15.191542932549901</c:v>
                </c:pt>
                <c:pt idx="1954">
                  <c:v>15.162162398320101</c:v>
                </c:pt>
                <c:pt idx="1955">
                  <c:v>15.2215677709858</c:v>
                </c:pt>
                <c:pt idx="1956">
                  <c:v>15.2196786493049</c:v>
                </c:pt>
                <c:pt idx="1957">
                  <c:v>15.2201509528829</c:v>
                </c:pt>
                <c:pt idx="1958">
                  <c:v>15.113017703494201</c:v>
                </c:pt>
                <c:pt idx="1959">
                  <c:v>15.1811954186383</c:v>
                </c:pt>
                <c:pt idx="1960">
                  <c:v>15.1331658529331</c:v>
                </c:pt>
                <c:pt idx="1961">
                  <c:v>15.1623101792228</c:v>
                </c:pt>
                <c:pt idx="1962">
                  <c:v>15.1456174332552</c:v>
                </c:pt>
                <c:pt idx="1963">
                  <c:v>15.1237403902523</c:v>
                </c:pt>
                <c:pt idx="1964">
                  <c:v>15.168717000353199</c:v>
                </c:pt>
                <c:pt idx="1965">
                  <c:v>15.188615581479</c:v>
                </c:pt>
                <c:pt idx="1966">
                  <c:v>15.2068340620727</c:v>
                </c:pt>
                <c:pt idx="1967">
                  <c:v>15.1392789179451</c:v>
                </c:pt>
                <c:pt idx="1968">
                  <c:v>15.1423736045731</c:v>
                </c:pt>
                <c:pt idx="1969">
                  <c:v>15.126344195763901</c:v>
                </c:pt>
                <c:pt idx="1970">
                  <c:v>15.1848726933592</c:v>
                </c:pt>
                <c:pt idx="1971">
                  <c:v>15.1697693285215</c:v>
                </c:pt>
                <c:pt idx="1972">
                  <c:v>15.1753435731948</c:v>
                </c:pt>
                <c:pt idx="1973">
                  <c:v>15.1698667411491</c:v>
                </c:pt>
                <c:pt idx="1974">
                  <c:v>15.148937862705701</c:v>
                </c:pt>
                <c:pt idx="1975">
                  <c:v>15.1759563246199</c:v>
                </c:pt>
                <c:pt idx="1976">
                  <c:v>15.237614177157999</c:v>
                </c:pt>
                <c:pt idx="1977">
                  <c:v>15.149026739653999</c:v>
                </c:pt>
                <c:pt idx="1978">
                  <c:v>15.2003339143566</c:v>
                </c:pt>
                <c:pt idx="1979">
                  <c:v>15.1768223368889</c:v>
                </c:pt>
                <c:pt idx="1980">
                  <c:v>15.1731560942772</c:v>
                </c:pt>
                <c:pt idx="1981">
                  <c:v>15.197952511595799</c:v>
                </c:pt>
                <c:pt idx="1982">
                  <c:v>15.2033506121342</c:v>
                </c:pt>
                <c:pt idx="1983">
                  <c:v>15.148718348556001</c:v>
                </c:pt>
                <c:pt idx="1984">
                  <c:v>15.180655181107801</c:v>
                </c:pt>
                <c:pt idx="1985">
                  <c:v>15.186332149515501</c:v>
                </c:pt>
                <c:pt idx="1986">
                  <c:v>15.171632278665699</c:v>
                </c:pt>
                <c:pt idx="1987">
                  <c:v>15.1296456619318</c:v>
                </c:pt>
                <c:pt idx="1988">
                  <c:v>15.152210535455399</c:v>
                </c:pt>
                <c:pt idx="1989">
                  <c:v>15.2557890111896</c:v>
                </c:pt>
                <c:pt idx="1990">
                  <c:v>15.2188688743041</c:v>
                </c:pt>
                <c:pt idx="1991">
                  <c:v>15.146778657464001</c:v>
                </c:pt>
                <c:pt idx="1992">
                  <c:v>15.1891228456031</c:v>
                </c:pt>
                <c:pt idx="1993">
                  <c:v>15.165012685919301</c:v>
                </c:pt>
                <c:pt idx="1994">
                  <c:v>15.1810090350002</c:v>
                </c:pt>
                <c:pt idx="1995">
                  <c:v>15.167528319291</c:v>
                </c:pt>
                <c:pt idx="1996">
                  <c:v>15.158826607711299</c:v>
                </c:pt>
                <c:pt idx="1997">
                  <c:v>15.1951254079296</c:v>
                </c:pt>
                <c:pt idx="1998">
                  <c:v>15.2196105199538</c:v>
                </c:pt>
                <c:pt idx="1999">
                  <c:v>15.1803156998802</c:v>
                </c:pt>
                <c:pt idx="2000">
                  <c:v>15.1655441609264</c:v>
                </c:pt>
                <c:pt idx="2001">
                  <c:v>15.182853087337801</c:v>
                </c:pt>
                <c:pt idx="2002">
                  <c:v>15.178220375549699</c:v>
                </c:pt>
                <c:pt idx="2003">
                  <c:v>15.200738594104401</c:v>
                </c:pt>
                <c:pt idx="2004">
                  <c:v>15.2258791280818</c:v>
                </c:pt>
                <c:pt idx="2005">
                  <c:v>15.2071509169431</c:v>
                </c:pt>
                <c:pt idx="2006">
                  <c:v>15.191505776957399</c:v>
                </c:pt>
                <c:pt idx="2007">
                  <c:v>15.1375690113346</c:v>
                </c:pt>
                <c:pt idx="2008">
                  <c:v>15.1951816305018</c:v>
                </c:pt>
                <c:pt idx="2009">
                  <c:v>15.175414484588201</c:v>
                </c:pt>
                <c:pt idx="2010">
                  <c:v>15.1977589789887</c:v>
                </c:pt>
                <c:pt idx="2011">
                  <c:v>15.151328388490599</c:v>
                </c:pt>
                <c:pt idx="2012">
                  <c:v>15.2206837984721</c:v>
                </c:pt>
                <c:pt idx="2013">
                  <c:v>15.2503578505102</c:v>
                </c:pt>
                <c:pt idx="2014">
                  <c:v>15.150312364045799</c:v>
                </c:pt>
                <c:pt idx="2015">
                  <c:v>15.184882962069601</c:v>
                </c:pt>
                <c:pt idx="2016">
                  <c:v>15.1585854058737</c:v>
                </c:pt>
                <c:pt idx="2017">
                  <c:v>15.1189711653654</c:v>
                </c:pt>
                <c:pt idx="2018">
                  <c:v>15.188110941610599</c:v>
                </c:pt>
                <c:pt idx="2019">
                  <c:v>15.131275397856299</c:v>
                </c:pt>
                <c:pt idx="2020">
                  <c:v>15.144254644451101</c:v>
                </c:pt>
                <c:pt idx="2021">
                  <c:v>15.200202401979301</c:v>
                </c:pt>
                <c:pt idx="2022">
                  <c:v>15.145434418310399</c:v>
                </c:pt>
                <c:pt idx="2023">
                  <c:v>15.2265366188916</c:v>
                </c:pt>
                <c:pt idx="2024">
                  <c:v>15.170111898959901</c:v>
                </c:pt>
                <c:pt idx="2025">
                  <c:v>15.1597975333367</c:v>
                </c:pt>
                <c:pt idx="2026">
                  <c:v>15.2142932890378</c:v>
                </c:pt>
                <c:pt idx="2027">
                  <c:v>15.1747742527435</c:v>
                </c:pt>
                <c:pt idx="2028">
                  <c:v>15.1789342126444</c:v>
                </c:pt>
                <c:pt idx="2029">
                  <c:v>15.1421469913842</c:v>
                </c:pt>
                <c:pt idx="2030">
                  <c:v>15.1646741955888</c:v>
                </c:pt>
                <c:pt idx="2031">
                  <c:v>15.2062349458665</c:v>
                </c:pt>
                <c:pt idx="2032">
                  <c:v>15.184339958730099</c:v>
                </c:pt>
                <c:pt idx="2033">
                  <c:v>15.121180465476501</c:v>
                </c:pt>
                <c:pt idx="2034">
                  <c:v>15.212012415246701</c:v>
                </c:pt>
                <c:pt idx="2035">
                  <c:v>15.156417085985099</c:v>
                </c:pt>
                <c:pt idx="2036">
                  <c:v>15.1952300748802</c:v>
                </c:pt>
                <c:pt idx="2037">
                  <c:v>15.2037261244235</c:v>
                </c:pt>
                <c:pt idx="2038">
                  <c:v>15.185062536186701</c:v>
                </c:pt>
                <c:pt idx="2039">
                  <c:v>15.1749510434949</c:v>
                </c:pt>
                <c:pt idx="2040">
                  <c:v>15.1909012531609</c:v>
                </c:pt>
                <c:pt idx="2041">
                  <c:v>15.137930587662201</c:v>
                </c:pt>
                <c:pt idx="2042">
                  <c:v>15.2062857339397</c:v>
                </c:pt>
                <c:pt idx="2043">
                  <c:v>15.206444939020001</c:v>
                </c:pt>
                <c:pt idx="2044">
                  <c:v>15.1649214306199</c:v>
                </c:pt>
                <c:pt idx="2045">
                  <c:v>15.2204532832423</c:v>
                </c:pt>
                <c:pt idx="2046">
                  <c:v>15.2619123495419</c:v>
                </c:pt>
                <c:pt idx="2047">
                  <c:v>15.2266608811582</c:v>
                </c:pt>
                <c:pt idx="2048">
                  <c:v>15.1898558571931</c:v>
                </c:pt>
                <c:pt idx="2049">
                  <c:v>15.1810876188677</c:v>
                </c:pt>
                <c:pt idx="2050">
                  <c:v>15.151478596320899</c:v>
                </c:pt>
                <c:pt idx="2051">
                  <c:v>15.154787377986899</c:v>
                </c:pt>
                <c:pt idx="2052">
                  <c:v>15.1843055060932</c:v>
                </c:pt>
                <c:pt idx="2053">
                  <c:v>15.1922470232949</c:v>
                </c:pt>
                <c:pt idx="2054">
                  <c:v>15.1741182752331</c:v>
                </c:pt>
                <c:pt idx="2055">
                  <c:v>15.2401331166443</c:v>
                </c:pt>
                <c:pt idx="2056">
                  <c:v>15.182786247319701</c:v>
                </c:pt>
                <c:pt idx="2057">
                  <c:v>15.176301201493301</c:v>
                </c:pt>
                <c:pt idx="2058">
                  <c:v>15.142986534587999</c:v>
                </c:pt>
                <c:pt idx="2059">
                  <c:v>15.2084696625458</c:v>
                </c:pt>
                <c:pt idx="2060">
                  <c:v>15.1678091680762</c:v>
                </c:pt>
                <c:pt idx="2061">
                  <c:v>15.1539605575595</c:v>
                </c:pt>
                <c:pt idx="2062">
                  <c:v>15.198100372198599</c:v>
                </c:pt>
                <c:pt idx="2063">
                  <c:v>15.1919478289176</c:v>
                </c:pt>
                <c:pt idx="2064">
                  <c:v>15.1656340391682</c:v>
                </c:pt>
                <c:pt idx="2065">
                  <c:v>15.175540350099601</c:v>
                </c:pt>
                <c:pt idx="2066">
                  <c:v>15.2546266578684</c:v>
                </c:pt>
                <c:pt idx="2067">
                  <c:v>15.238441929448401</c:v>
                </c:pt>
                <c:pt idx="2068">
                  <c:v>15.2225387034447</c:v>
                </c:pt>
                <c:pt idx="2069">
                  <c:v>15.2364414070307</c:v>
                </c:pt>
                <c:pt idx="2070">
                  <c:v>15.230672966053801</c:v>
                </c:pt>
                <c:pt idx="2071">
                  <c:v>15.153712977378101</c:v>
                </c:pt>
                <c:pt idx="2072">
                  <c:v>15.223419834635701</c:v>
                </c:pt>
                <c:pt idx="2073">
                  <c:v>15.191639999377699</c:v>
                </c:pt>
                <c:pt idx="2074">
                  <c:v>15.131451004589101</c:v>
                </c:pt>
                <c:pt idx="2075">
                  <c:v>15.1723469381438</c:v>
                </c:pt>
                <c:pt idx="2076">
                  <c:v>15.194769914982899</c:v>
                </c:pt>
                <c:pt idx="2077">
                  <c:v>15.469702610123299</c:v>
                </c:pt>
                <c:pt idx="2078">
                  <c:v>15.4770087275484</c:v>
                </c:pt>
                <c:pt idx="2079">
                  <c:v>15.4082696643147</c:v>
                </c:pt>
                <c:pt idx="2080">
                  <c:v>15.5375265414851</c:v>
                </c:pt>
                <c:pt idx="2081">
                  <c:v>15.5233316244812</c:v>
                </c:pt>
                <c:pt idx="2082">
                  <c:v>15.513039714110301</c:v>
                </c:pt>
                <c:pt idx="2083">
                  <c:v>15.540783664047201</c:v>
                </c:pt>
                <c:pt idx="2084">
                  <c:v>15.5958407329578</c:v>
                </c:pt>
                <c:pt idx="2085">
                  <c:v>15.611895725855</c:v>
                </c:pt>
                <c:pt idx="2086">
                  <c:v>15.688619909731299</c:v>
                </c:pt>
                <c:pt idx="2087">
                  <c:v>15.6140574263317</c:v>
                </c:pt>
                <c:pt idx="2088">
                  <c:v>15.6858586795612</c:v>
                </c:pt>
                <c:pt idx="2089">
                  <c:v>15.752883023814199</c:v>
                </c:pt>
                <c:pt idx="2090">
                  <c:v>12.6818316716578</c:v>
                </c:pt>
                <c:pt idx="2091">
                  <c:v>12.0154638131147</c:v>
                </c:pt>
                <c:pt idx="2092">
                  <c:v>11.7070620701267</c:v>
                </c:pt>
                <c:pt idx="2093">
                  <c:v>11.6646055853909</c:v>
                </c:pt>
                <c:pt idx="2094">
                  <c:v>11.765881829879699</c:v>
                </c:pt>
                <c:pt idx="2095">
                  <c:v>15.0497113949335</c:v>
                </c:pt>
                <c:pt idx="2096">
                  <c:v>15.143367509207801</c:v>
                </c:pt>
                <c:pt idx="2097">
                  <c:v>15.1059840102061</c:v>
                </c:pt>
                <c:pt idx="2098">
                  <c:v>15.086509228996199</c:v>
                </c:pt>
                <c:pt idx="2099">
                  <c:v>15.154592059327101</c:v>
                </c:pt>
                <c:pt idx="2100">
                  <c:v>15.2032042412912</c:v>
                </c:pt>
                <c:pt idx="2101">
                  <c:v>15.128719550609899</c:v>
                </c:pt>
                <c:pt idx="2102">
                  <c:v>15.227333565398901</c:v>
                </c:pt>
                <c:pt idx="2103">
                  <c:v>15.125801285839399</c:v>
                </c:pt>
                <c:pt idx="2104">
                  <c:v>15.1624705013094</c:v>
                </c:pt>
                <c:pt idx="2105">
                  <c:v>15.468503382182799</c:v>
                </c:pt>
                <c:pt idx="2106">
                  <c:v>15.4833556772421</c:v>
                </c:pt>
                <c:pt idx="2107">
                  <c:v>15.4927253539761</c:v>
                </c:pt>
                <c:pt idx="2108">
                  <c:v>15.176549921553701</c:v>
                </c:pt>
                <c:pt idx="2109">
                  <c:v>15.2288709670775</c:v>
                </c:pt>
                <c:pt idx="2110">
                  <c:v>15.241125835645001</c:v>
                </c:pt>
                <c:pt idx="2111">
                  <c:v>15.2256442281593</c:v>
                </c:pt>
                <c:pt idx="2112">
                  <c:v>15.183558294911499</c:v>
                </c:pt>
                <c:pt idx="2113">
                  <c:v>15.2207407924599</c:v>
                </c:pt>
                <c:pt idx="2114">
                  <c:v>15.2469812091724</c:v>
                </c:pt>
                <c:pt idx="2115">
                  <c:v>15.318865686416601</c:v>
                </c:pt>
                <c:pt idx="2116">
                  <c:v>15.280335630343901</c:v>
                </c:pt>
                <c:pt idx="2117">
                  <c:v>15.334885787996299</c:v>
                </c:pt>
                <c:pt idx="2118">
                  <c:v>15.3206184661067</c:v>
                </c:pt>
                <c:pt idx="2119">
                  <c:v>15.319363547585001</c:v>
                </c:pt>
                <c:pt idx="2120">
                  <c:v>15.3019485039753</c:v>
                </c:pt>
                <c:pt idx="2121">
                  <c:v>15.353263398306099</c:v>
                </c:pt>
                <c:pt idx="2122">
                  <c:v>15.346124149241099</c:v>
                </c:pt>
                <c:pt idx="2123">
                  <c:v>15.355530578943799</c:v>
                </c:pt>
                <c:pt idx="2124">
                  <c:v>15.347165670051099</c:v>
                </c:pt>
                <c:pt idx="2125">
                  <c:v>15.3391422542329</c:v>
                </c:pt>
                <c:pt idx="2126">
                  <c:v>15.3133884765818</c:v>
                </c:pt>
                <c:pt idx="2127">
                  <c:v>15.363885706680099</c:v>
                </c:pt>
                <c:pt idx="2128">
                  <c:v>15.326105112338199</c:v>
                </c:pt>
                <c:pt idx="2129">
                  <c:v>15.3161944734171</c:v>
                </c:pt>
                <c:pt idx="2130">
                  <c:v>15.3799876916247</c:v>
                </c:pt>
                <c:pt idx="2131">
                  <c:v>15.3480107512415</c:v>
                </c:pt>
                <c:pt idx="2132">
                  <c:v>15.345117228801</c:v>
                </c:pt>
                <c:pt idx="2133">
                  <c:v>15.315523906459701</c:v>
                </c:pt>
                <c:pt idx="2134">
                  <c:v>15.359164926492801</c:v>
                </c:pt>
                <c:pt idx="2135">
                  <c:v>15.365692100673099</c:v>
                </c:pt>
                <c:pt idx="2136">
                  <c:v>15.3486183016062</c:v>
                </c:pt>
                <c:pt idx="2137">
                  <c:v>15.3401355886148</c:v>
                </c:pt>
                <c:pt idx="2138">
                  <c:v>15.3439717568166</c:v>
                </c:pt>
                <c:pt idx="2139">
                  <c:v>15.3203506326147</c:v>
                </c:pt>
                <c:pt idx="2140">
                  <c:v>15.3440788645635</c:v>
                </c:pt>
                <c:pt idx="2141">
                  <c:v>15.338887940049499</c:v>
                </c:pt>
                <c:pt idx="2142">
                  <c:v>15.3493750781528</c:v>
                </c:pt>
                <c:pt idx="2143">
                  <c:v>15.354851859875501</c:v>
                </c:pt>
                <c:pt idx="2144">
                  <c:v>15.3577376208251</c:v>
                </c:pt>
                <c:pt idx="2145">
                  <c:v>15.376996709185301</c:v>
                </c:pt>
                <c:pt idx="2146">
                  <c:v>15.3335355495655</c:v>
                </c:pt>
                <c:pt idx="2147">
                  <c:v>15.3738703127016</c:v>
                </c:pt>
                <c:pt idx="2148">
                  <c:v>15.3662074432632</c:v>
                </c:pt>
                <c:pt idx="2149">
                  <c:v>15.358867893700801</c:v>
                </c:pt>
                <c:pt idx="2150">
                  <c:v>15.3568998135804</c:v>
                </c:pt>
                <c:pt idx="2151">
                  <c:v>15.366875677100399</c:v>
                </c:pt>
                <c:pt idx="2152">
                  <c:v>15.304407601360101</c:v>
                </c:pt>
                <c:pt idx="2153">
                  <c:v>15.3324144012829</c:v>
                </c:pt>
                <c:pt idx="2154">
                  <c:v>15.369917327492001</c:v>
                </c:pt>
                <c:pt idx="2155">
                  <c:v>15.3825334541995</c:v>
                </c:pt>
                <c:pt idx="2156">
                  <c:v>15.385779926288199</c:v>
                </c:pt>
                <c:pt idx="2157">
                  <c:v>15.3763047825394</c:v>
                </c:pt>
                <c:pt idx="2158">
                  <c:v>15.3567338892548</c:v>
                </c:pt>
                <c:pt idx="2159">
                  <c:v>15.405599236014901</c:v>
                </c:pt>
                <c:pt idx="2160">
                  <c:v>15.3479661715705</c:v>
                </c:pt>
                <c:pt idx="2161">
                  <c:v>15.366206847220001</c:v>
                </c:pt>
                <c:pt idx="2162">
                  <c:v>15.320142030593599</c:v>
                </c:pt>
                <c:pt idx="2163">
                  <c:v>15.3690479720272</c:v>
                </c:pt>
                <c:pt idx="2164">
                  <c:v>15.3699932809552</c:v>
                </c:pt>
                <c:pt idx="2165">
                  <c:v>15.3431798392687</c:v>
                </c:pt>
                <c:pt idx="2166">
                  <c:v>15.3941044586847</c:v>
                </c:pt>
                <c:pt idx="2167">
                  <c:v>15.392167756707501</c:v>
                </c:pt>
                <c:pt idx="2168">
                  <c:v>15.436684756603899</c:v>
                </c:pt>
                <c:pt idx="2169">
                  <c:v>15.342070870402001</c:v>
                </c:pt>
                <c:pt idx="2170">
                  <c:v>15.3645763590761</c:v>
                </c:pt>
                <c:pt idx="2171">
                  <c:v>15.317178399980699</c:v>
                </c:pt>
                <c:pt idx="2172">
                  <c:v>15.31928933331</c:v>
                </c:pt>
                <c:pt idx="2173">
                  <c:v>15.3621372555635</c:v>
                </c:pt>
                <c:pt idx="2174">
                  <c:v>15.406407779597901</c:v>
                </c:pt>
                <c:pt idx="2175">
                  <c:v>15.287537541724699</c:v>
                </c:pt>
                <c:pt idx="2176">
                  <c:v>15.3772089972282</c:v>
                </c:pt>
                <c:pt idx="2177">
                  <c:v>15.38341474297</c:v>
                </c:pt>
                <c:pt idx="2178">
                  <c:v>15.366347470881299</c:v>
                </c:pt>
                <c:pt idx="2179">
                  <c:v>15.356262363203401</c:v>
                </c:pt>
                <c:pt idx="2180">
                  <c:v>15.3907374955417</c:v>
                </c:pt>
                <c:pt idx="2181">
                  <c:v>15.3293239983583</c:v>
                </c:pt>
                <c:pt idx="2182">
                  <c:v>15.3461787733984</c:v>
                </c:pt>
                <c:pt idx="2183">
                  <c:v>15.3492933426403</c:v>
                </c:pt>
                <c:pt idx="2184">
                  <c:v>15.355119411109801</c:v>
                </c:pt>
                <c:pt idx="2185">
                  <c:v>15.3827105479115</c:v>
                </c:pt>
                <c:pt idx="2186">
                  <c:v>15.378725915519899</c:v>
                </c:pt>
                <c:pt idx="2187">
                  <c:v>15.395171651475801</c:v>
                </c:pt>
                <c:pt idx="2188">
                  <c:v>15.3850048661084</c:v>
                </c:pt>
                <c:pt idx="2189">
                  <c:v>15.3280406990943</c:v>
                </c:pt>
                <c:pt idx="2190">
                  <c:v>15.363897659988099</c:v>
                </c:pt>
                <c:pt idx="2191">
                  <c:v>15.347922355418699</c:v>
                </c:pt>
                <c:pt idx="2192">
                  <c:v>15.3410518638724</c:v>
                </c:pt>
                <c:pt idx="2193">
                  <c:v>15.3958372418561</c:v>
                </c:pt>
                <c:pt idx="2194">
                  <c:v>15.3801971040946</c:v>
                </c:pt>
                <c:pt idx="2195">
                  <c:v>15.4344974490743</c:v>
                </c:pt>
                <c:pt idx="2196">
                  <c:v>15.347190382522101</c:v>
                </c:pt>
                <c:pt idx="2197">
                  <c:v>15.390778222148899</c:v>
                </c:pt>
                <c:pt idx="2198">
                  <c:v>15.385539635068699</c:v>
                </c:pt>
                <c:pt idx="2199">
                  <c:v>15.3401418239267</c:v>
                </c:pt>
                <c:pt idx="2200">
                  <c:v>15.379335104144101</c:v>
                </c:pt>
                <c:pt idx="2201">
                  <c:v>15.4272646375527</c:v>
                </c:pt>
                <c:pt idx="2202">
                  <c:v>15.423689471869499</c:v>
                </c:pt>
                <c:pt idx="2203">
                  <c:v>15.356466400061301</c:v>
                </c:pt>
                <c:pt idx="2204">
                  <c:v>15.385711755518701</c:v>
                </c:pt>
                <c:pt idx="2205">
                  <c:v>15.3799946537516</c:v>
                </c:pt>
                <c:pt idx="2206">
                  <c:v>15.3390983153012</c:v>
                </c:pt>
                <c:pt idx="2207">
                  <c:v>15.3407882020163</c:v>
                </c:pt>
                <c:pt idx="2208">
                  <c:v>15.327909411710399</c:v>
                </c:pt>
                <c:pt idx="2209">
                  <c:v>15.353886212072</c:v>
                </c:pt>
                <c:pt idx="2210">
                  <c:v>15.377939444904699</c:v>
                </c:pt>
                <c:pt idx="2211">
                  <c:v>15.3716838498203</c:v>
                </c:pt>
                <c:pt idx="2212">
                  <c:v>15.384859084318199</c:v>
                </c:pt>
                <c:pt idx="2213">
                  <c:v>15.355221359892299</c:v>
                </c:pt>
                <c:pt idx="2214">
                  <c:v>15.3600636581061</c:v>
                </c:pt>
                <c:pt idx="2215">
                  <c:v>15.3789890414473</c:v>
                </c:pt>
                <c:pt idx="2216">
                  <c:v>15.365658715175901</c:v>
                </c:pt>
                <c:pt idx="2217">
                  <c:v>15.371434124739199</c:v>
                </c:pt>
                <c:pt idx="2218">
                  <c:v>15.4347692504722</c:v>
                </c:pt>
                <c:pt idx="2219">
                  <c:v>15.3533142779415</c:v>
                </c:pt>
                <c:pt idx="2220">
                  <c:v>15.383844267351799</c:v>
                </c:pt>
                <c:pt idx="2221">
                  <c:v>15.3439750024502</c:v>
                </c:pt>
                <c:pt idx="2222">
                  <c:v>15.3777868126196</c:v>
                </c:pt>
                <c:pt idx="2223">
                  <c:v>15.4067283029443</c:v>
                </c:pt>
                <c:pt idx="2224">
                  <c:v>15.424703292650101</c:v>
                </c:pt>
                <c:pt idx="2225">
                  <c:v>15.429880908575599</c:v>
                </c:pt>
                <c:pt idx="2226">
                  <c:v>15.357968344964799</c:v>
                </c:pt>
                <c:pt idx="2227">
                  <c:v>15.350478635491299</c:v>
                </c:pt>
                <c:pt idx="2228">
                  <c:v>15.3603743615254</c:v>
                </c:pt>
                <c:pt idx="2229">
                  <c:v>15.3516874669433</c:v>
                </c:pt>
                <c:pt idx="2230">
                  <c:v>15.376602886917</c:v>
                </c:pt>
                <c:pt idx="2231">
                  <c:v>15.3460942938925</c:v>
                </c:pt>
                <c:pt idx="2232">
                  <c:v>15.374420444015101</c:v>
                </c:pt>
                <c:pt idx="2233">
                  <c:v>15.4060896550787</c:v>
                </c:pt>
                <c:pt idx="2234">
                  <c:v>15.3699738694174</c:v>
                </c:pt>
                <c:pt idx="2235">
                  <c:v>15.4181925165766</c:v>
                </c:pt>
                <c:pt idx="2236">
                  <c:v>15.4084588464888</c:v>
                </c:pt>
                <c:pt idx="2237">
                  <c:v>15.4453179123783</c:v>
                </c:pt>
                <c:pt idx="2238">
                  <c:v>15.3624626653605</c:v>
                </c:pt>
                <c:pt idx="2239">
                  <c:v>15.3888890322074</c:v>
                </c:pt>
                <c:pt idx="2240">
                  <c:v>15.408761080636999</c:v>
                </c:pt>
                <c:pt idx="2241">
                  <c:v>15.313594964702199</c:v>
                </c:pt>
                <c:pt idx="2242">
                  <c:v>15.351355473828599</c:v>
                </c:pt>
                <c:pt idx="2243">
                  <c:v>15.307704064928</c:v>
                </c:pt>
                <c:pt idx="2244">
                  <c:v>15.353959250968201</c:v>
                </c:pt>
                <c:pt idx="2245">
                  <c:v>15.400777235391001</c:v>
                </c:pt>
                <c:pt idx="2246">
                  <c:v>15.3253546465013</c:v>
                </c:pt>
                <c:pt idx="2247">
                  <c:v>15.3827282353855</c:v>
                </c:pt>
                <c:pt idx="2248">
                  <c:v>15.334710443341001</c:v>
                </c:pt>
                <c:pt idx="2249">
                  <c:v>15.345457425780999</c:v>
                </c:pt>
                <c:pt idx="2250">
                  <c:v>15.3177464308809</c:v>
                </c:pt>
                <c:pt idx="2251">
                  <c:v>15.406000525436999</c:v>
                </c:pt>
                <c:pt idx="2252">
                  <c:v>15.380086466644601</c:v>
                </c:pt>
                <c:pt idx="2253">
                  <c:v>15.3538760320909</c:v>
                </c:pt>
                <c:pt idx="2254">
                  <c:v>15.369251107031699</c:v>
                </c:pt>
                <c:pt idx="2255">
                  <c:v>15.3399749749797</c:v>
                </c:pt>
                <c:pt idx="2256">
                  <c:v>15.359586648740001</c:v>
                </c:pt>
                <c:pt idx="2257">
                  <c:v>15.338060376821399</c:v>
                </c:pt>
                <c:pt idx="2258">
                  <c:v>15.318115666252501</c:v>
                </c:pt>
                <c:pt idx="2259">
                  <c:v>15.3822975039909</c:v>
                </c:pt>
                <c:pt idx="2260">
                  <c:v>15.3606335028331</c:v>
                </c:pt>
                <c:pt idx="2261">
                  <c:v>15.375878196576499</c:v>
                </c:pt>
                <c:pt idx="2262">
                  <c:v>15.369263394211</c:v>
                </c:pt>
                <c:pt idx="2263">
                  <c:v>15.3691759519374</c:v>
                </c:pt>
                <c:pt idx="2264">
                  <c:v>15.407652440879801</c:v>
                </c:pt>
                <c:pt idx="2265">
                  <c:v>15.3495932132469</c:v>
                </c:pt>
                <c:pt idx="2266">
                  <c:v>15.4274456054097</c:v>
                </c:pt>
                <c:pt idx="2267">
                  <c:v>15.3667593674184</c:v>
                </c:pt>
                <c:pt idx="2268">
                  <c:v>15.332252702636</c:v>
                </c:pt>
                <c:pt idx="2269">
                  <c:v>15.3921558096407</c:v>
                </c:pt>
                <c:pt idx="2270">
                  <c:v>15.3165990614396</c:v>
                </c:pt>
                <c:pt idx="2271">
                  <c:v>15.389951279411299</c:v>
                </c:pt>
                <c:pt idx="2272">
                  <c:v>15.4137923266169</c:v>
                </c:pt>
                <c:pt idx="2273">
                  <c:v>15.3740591101513</c:v>
                </c:pt>
                <c:pt idx="2274">
                  <c:v>15.3585114166737</c:v>
                </c:pt>
                <c:pt idx="2275">
                  <c:v>15.3907631778166</c:v>
                </c:pt>
                <c:pt idx="2276">
                  <c:v>15.338681967133301</c:v>
                </c:pt>
                <c:pt idx="2277">
                  <c:v>15.362444713918499</c:v>
                </c:pt>
                <c:pt idx="2278">
                  <c:v>15.3469374292438</c:v>
                </c:pt>
                <c:pt idx="2279">
                  <c:v>15.370821538274701</c:v>
                </c:pt>
                <c:pt idx="2280">
                  <c:v>15.377388024583199</c:v>
                </c:pt>
                <c:pt idx="2281">
                  <c:v>15.4233985981387</c:v>
                </c:pt>
                <c:pt idx="2282">
                  <c:v>15.3303415408816</c:v>
                </c:pt>
                <c:pt idx="2283">
                  <c:v>15.3696433336144</c:v>
                </c:pt>
                <c:pt idx="2284">
                  <c:v>15.369092717804</c:v>
                </c:pt>
                <c:pt idx="2285">
                  <c:v>15.368169109884599</c:v>
                </c:pt>
                <c:pt idx="2286">
                  <c:v>15.3839839097867</c:v>
                </c:pt>
                <c:pt idx="2287">
                  <c:v>15.3392617158579</c:v>
                </c:pt>
                <c:pt idx="2288">
                  <c:v>15.3266495050299</c:v>
                </c:pt>
                <c:pt idx="2289">
                  <c:v>15.4149288831674</c:v>
                </c:pt>
                <c:pt idx="2290">
                  <c:v>15.3146861403077</c:v>
                </c:pt>
                <c:pt idx="2291">
                  <c:v>15.344660463035201</c:v>
                </c:pt>
                <c:pt idx="2292">
                  <c:v>15.4387274436151</c:v>
                </c:pt>
                <c:pt idx="2293">
                  <c:v>15.4207381642948</c:v>
                </c:pt>
                <c:pt idx="2294">
                  <c:v>15.393646627385101</c:v>
                </c:pt>
                <c:pt idx="2295">
                  <c:v>15.4181796930253</c:v>
                </c:pt>
                <c:pt idx="2296">
                  <c:v>15.392377604540799</c:v>
                </c:pt>
                <c:pt idx="2297">
                  <c:v>15.353742196025401</c:v>
                </c:pt>
                <c:pt idx="2298">
                  <c:v>15.316252072617999</c:v>
                </c:pt>
                <c:pt idx="2299">
                  <c:v>15.374955078974599</c:v>
                </c:pt>
                <c:pt idx="2300">
                  <c:v>15.3682460974211</c:v>
                </c:pt>
                <c:pt idx="2301">
                  <c:v>15.337890107700099</c:v>
                </c:pt>
                <c:pt idx="2302">
                  <c:v>15.422399433591499</c:v>
                </c:pt>
                <c:pt idx="2303">
                  <c:v>15.3496685630996</c:v>
                </c:pt>
                <c:pt idx="2304">
                  <c:v>15.429249417884099</c:v>
                </c:pt>
                <c:pt idx="2305">
                  <c:v>15.4162244109055</c:v>
                </c:pt>
                <c:pt idx="2306">
                  <c:v>15.3756967158417</c:v>
                </c:pt>
                <c:pt idx="2307">
                  <c:v>15.3841508599457</c:v>
                </c:pt>
                <c:pt idx="2308">
                  <c:v>15.393516216912699</c:v>
                </c:pt>
                <c:pt idx="2309">
                  <c:v>15.406038913510899</c:v>
                </c:pt>
                <c:pt idx="2310">
                  <c:v>15.3672189065243</c:v>
                </c:pt>
                <c:pt idx="2311">
                  <c:v>15.327432543395799</c:v>
                </c:pt>
                <c:pt idx="2312">
                  <c:v>15.3213502846962</c:v>
                </c:pt>
                <c:pt idx="2313">
                  <c:v>15.324788064517699</c:v>
                </c:pt>
                <c:pt idx="2314">
                  <c:v>15.296327852893</c:v>
                </c:pt>
                <c:pt idx="2315">
                  <c:v>15.3871702873295</c:v>
                </c:pt>
                <c:pt idx="2316">
                  <c:v>15.3654441542147</c:v>
                </c:pt>
                <c:pt idx="2317">
                  <c:v>15.411664152303301</c:v>
                </c:pt>
                <c:pt idx="2318">
                  <c:v>15.3670760040386</c:v>
                </c:pt>
                <c:pt idx="2319">
                  <c:v>15.4112378782145</c:v>
                </c:pt>
                <c:pt idx="2320">
                  <c:v>15.3640102109726</c:v>
                </c:pt>
                <c:pt idx="2321">
                  <c:v>15.3950991561038</c:v>
                </c:pt>
                <c:pt idx="2322">
                  <c:v>15.3620437251281</c:v>
                </c:pt>
                <c:pt idx="2323">
                  <c:v>15.377670254645899</c:v>
                </c:pt>
                <c:pt idx="2324">
                  <c:v>15.3713070019081</c:v>
                </c:pt>
                <c:pt idx="2325">
                  <c:v>15.3603419281004</c:v>
                </c:pt>
                <c:pt idx="2326">
                  <c:v>15.358586757731</c:v>
                </c:pt>
                <c:pt idx="2327">
                  <c:v>15.4385790709124</c:v>
                </c:pt>
                <c:pt idx="2328">
                  <c:v>15.359156959194401</c:v>
                </c:pt>
                <c:pt idx="2329">
                  <c:v>15.3913612517941</c:v>
                </c:pt>
                <c:pt idx="2330">
                  <c:v>15.377116385155899</c:v>
                </c:pt>
                <c:pt idx="2331">
                  <c:v>15.3722847940096</c:v>
                </c:pt>
                <c:pt idx="2332">
                  <c:v>15.4031764883433</c:v>
                </c:pt>
                <c:pt idx="2333">
                  <c:v>15.404098297460299</c:v>
                </c:pt>
                <c:pt idx="2334">
                  <c:v>15.341829583307799</c:v>
                </c:pt>
                <c:pt idx="2335">
                  <c:v>15.381519488558601</c:v>
                </c:pt>
                <c:pt idx="2336">
                  <c:v>15.351356515819299</c:v>
                </c:pt>
                <c:pt idx="2337">
                  <c:v>15.4228991038178</c:v>
                </c:pt>
                <c:pt idx="2338">
                  <c:v>15.440216323061</c:v>
                </c:pt>
                <c:pt idx="2339">
                  <c:v>15.3893137819984</c:v>
                </c:pt>
                <c:pt idx="2340">
                  <c:v>15.3712155116923</c:v>
                </c:pt>
                <c:pt idx="2341">
                  <c:v>15.4082524463455</c:v>
                </c:pt>
                <c:pt idx="2342">
                  <c:v>15.42583191796</c:v>
                </c:pt>
                <c:pt idx="2343">
                  <c:v>15.373108884812799</c:v>
                </c:pt>
                <c:pt idx="2344">
                  <c:v>15.387973012324199</c:v>
                </c:pt>
                <c:pt idx="2345">
                  <c:v>15.466561561292099</c:v>
                </c:pt>
                <c:pt idx="2346">
                  <c:v>15.366760204381301</c:v>
                </c:pt>
                <c:pt idx="2347">
                  <c:v>15.2972864709657</c:v>
                </c:pt>
                <c:pt idx="2348">
                  <c:v>15.3700035441642</c:v>
                </c:pt>
                <c:pt idx="2349">
                  <c:v>15.3116667477866</c:v>
                </c:pt>
                <c:pt idx="2350">
                  <c:v>15.4102268513162</c:v>
                </c:pt>
                <c:pt idx="2351">
                  <c:v>15.3433162880336</c:v>
                </c:pt>
                <c:pt idx="2352">
                  <c:v>15.344150907469301</c:v>
                </c:pt>
                <c:pt idx="2353">
                  <c:v>15.3796665531518</c:v>
                </c:pt>
                <c:pt idx="2354">
                  <c:v>15.378454403134199</c:v>
                </c:pt>
                <c:pt idx="2355">
                  <c:v>15.366177527721501</c:v>
                </c:pt>
                <c:pt idx="2356">
                  <c:v>15.4021248404331</c:v>
                </c:pt>
                <c:pt idx="2357">
                  <c:v>15.3559816186744</c:v>
                </c:pt>
                <c:pt idx="2358">
                  <c:v>15.331958344652101</c:v>
                </c:pt>
                <c:pt idx="2359">
                  <c:v>15.392338277161199</c:v>
                </c:pt>
                <c:pt idx="2360">
                  <c:v>15.3639035756261</c:v>
                </c:pt>
                <c:pt idx="2361">
                  <c:v>15.376314674577401</c:v>
                </c:pt>
                <c:pt idx="2362">
                  <c:v>15.3923339072579</c:v>
                </c:pt>
                <c:pt idx="2363">
                  <c:v>15.412711851168901</c:v>
                </c:pt>
                <c:pt idx="2364">
                  <c:v>15.3142291227055</c:v>
                </c:pt>
                <c:pt idx="2365">
                  <c:v>15.392513637318901</c:v>
                </c:pt>
                <c:pt idx="2366">
                  <c:v>15.415478702446499</c:v>
                </c:pt>
                <c:pt idx="2367">
                  <c:v>15.4329750732582</c:v>
                </c:pt>
                <c:pt idx="2368">
                  <c:v>15.422785300111901</c:v>
                </c:pt>
                <c:pt idx="2369">
                  <c:v>15.472228307065301</c:v>
                </c:pt>
                <c:pt idx="2370">
                  <c:v>15.469141528581</c:v>
                </c:pt>
                <c:pt idx="2371">
                  <c:v>15.403452049010699</c:v>
                </c:pt>
                <c:pt idx="2372">
                  <c:v>15.442323963016699</c:v>
                </c:pt>
                <c:pt idx="2373">
                  <c:v>15.442746908501499</c:v>
                </c:pt>
                <c:pt idx="2374">
                  <c:v>15.4634504332343</c:v>
                </c:pt>
                <c:pt idx="2375">
                  <c:v>15.455618413513699</c:v>
                </c:pt>
                <c:pt idx="2376">
                  <c:v>15.4861318730552</c:v>
                </c:pt>
                <c:pt idx="2377">
                  <c:v>15.4788010193024</c:v>
                </c:pt>
                <c:pt idx="2378">
                  <c:v>15.470454477869501</c:v>
                </c:pt>
                <c:pt idx="2379">
                  <c:v>15.5039693109262</c:v>
                </c:pt>
                <c:pt idx="2380">
                  <c:v>15.4920895185437</c:v>
                </c:pt>
                <c:pt idx="2381">
                  <c:v>15.4999733442686</c:v>
                </c:pt>
                <c:pt idx="2382">
                  <c:v>15.4627851533909</c:v>
                </c:pt>
                <c:pt idx="2383">
                  <c:v>15.4370468568059</c:v>
                </c:pt>
                <c:pt idx="2384">
                  <c:v>15.4885942408151</c:v>
                </c:pt>
                <c:pt idx="2385">
                  <c:v>15.537929644179</c:v>
                </c:pt>
                <c:pt idx="2386">
                  <c:v>15.488410924194399</c:v>
                </c:pt>
                <c:pt idx="2387">
                  <c:v>15.5203973470019</c:v>
                </c:pt>
                <c:pt idx="2388">
                  <c:v>15.468784159484001</c:v>
                </c:pt>
                <c:pt idx="2389">
                  <c:v>15.4666967212695</c:v>
                </c:pt>
                <c:pt idx="2390">
                  <c:v>15.4703374377751</c:v>
                </c:pt>
                <c:pt idx="2391">
                  <c:v>15.4905894432856</c:v>
                </c:pt>
                <c:pt idx="2392">
                  <c:v>15.505419796176501</c:v>
                </c:pt>
                <c:pt idx="2393">
                  <c:v>15.5243694045531</c:v>
                </c:pt>
                <c:pt idx="2394">
                  <c:v>15.4955705708301</c:v>
                </c:pt>
                <c:pt idx="2395">
                  <c:v>15.5151460262668</c:v>
                </c:pt>
                <c:pt idx="2396">
                  <c:v>15.498296097671</c:v>
                </c:pt>
                <c:pt idx="2397">
                  <c:v>15.4884278395966</c:v>
                </c:pt>
                <c:pt idx="2398">
                  <c:v>15.5107607767444</c:v>
                </c:pt>
                <c:pt idx="2399">
                  <c:v>15.487376891158799</c:v>
                </c:pt>
                <c:pt idx="2400">
                  <c:v>15.5065111311339</c:v>
                </c:pt>
                <c:pt idx="2401">
                  <c:v>15.5231769438619</c:v>
                </c:pt>
                <c:pt idx="2402">
                  <c:v>15.4901734008454</c:v>
                </c:pt>
                <c:pt idx="2403">
                  <c:v>15.496793598257</c:v>
                </c:pt>
                <c:pt idx="2404">
                  <c:v>15.499242117150899</c:v>
                </c:pt>
                <c:pt idx="2405">
                  <c:v>15.4512348379355</c:v>
                </c:pt>
                <c:pt idx="2406">
                  <c:v>15.4832251055872</c:v>
                </c:pt>
                <c:pt idx="2407">
                  <c:v>15.501388896753101</c:v>
                </c:pt>
                <c:pt idx="2408">
                  <c:v>15.5295264326443</c:v>
                </c:pt>
                <c:pt idx="2409">
                  <c:v>15.4764406888054</c:v>
                </c:pt>
                <c:pt idx="2410">
                  <c:v>15.466292677161199</c:v>
                </c:pt>
                <c:pt idx="2411">
                  <c:v>15.471691384671001</c:v>
                </c:pt>
                <c:pt idx="2412">
                  <c:v>15.4741352338861</c:v>
                </c:pt>
                <c:pt idx="2413">
                  <c:v>15.472820321326999</c:v>
                </c:pt>
                <c:pt idx="2414">
                  <c:v>15.4918831543411</c:v>
                </c:pt>
                <c:pt idx="2415">
                  <c:v>15.4889827896097</c:v>
                </c:pt>
                <c:pt idx="2416">
                  <c:v>15.502405069309001</c:v>
                </c:pt>
                <c:pt idx="2417">
                  <c:v>15.4893198691113</c:v>
                </c:pt>
                <c:pt idx="2418">
                  <c:v>15.4862500284584</c:v>
                </c:pt>
                <c:pt idx="2419">
                  <c:v>15.495657951719901</c:v>
                </c:pt>
                <c:pt idx="2420">
                  <c:v>15.5042939990336</c:v>
                </c:pt>
                <c:pt idx="2421">
                  <c:v>15.495940469238599</c:v>
                </c:pt>
                <c:pt idx="2422">
                  <c:v>15.5083101526118</c:v>
                </c:pt>
                <c:pt idx="2423">
                  <c:v>15.456827618099499</c:v>
                </c:pt>
                <c:pt idx="2424">
                  <c:v>15.4835714238357</c:v>
                </c:pt>
                <c:pt idx="2425">
                  <c:v>15.4879965728709</c:v>
                </c:pt>
                <c:pt idx="2426">
                  <c:v>15.457755903121701</c:v>
                </c:pt>
                <c:pt idx="2427">
                  <c:v>15.5162019194533</c:v>
                </c:pt>
                <c:pt idx="2428">
                  <c:v>15.476009712869701</c:v>
                </c:pt>
                <c:pt idx="2429">
                  <c:v>15.4605564615342</c:v>
                </c:pt>
                <c:pt idx="2430">
                  <c:v>15.5169104645034</c:v>
                </c:pt>
                <c:pt idx="2431">
                  <c:v>15.499163899980299</c:v>
                </c:pt>
                <c:pt idx="2432">
                  <c:v>15.503818347189</c:v>
                </c:pt>
                <c:pt idx="2433">
                  <c:v>15.505555148857299</c:v>
                </c:pt>
                <c:pt idx="2434">
                  <c:v>15.4739571968426</c:v>
                </c:pt>
                <c:pt idx="2435">
                  <c:v>15.531882167873301</c:v>
                </c:pt>
                <c:pt idx="2436">
                  <c:v>15.5021207810075</c:v>
                </c:pt>
                <c:pt idx="2437">
                  <c:v>15.494995547128701</c:v>
                </c:pt>
                <c:pt idx="2438">
                  <c:v>15.456263668554101</c:v>
                </c:pt>
                <c:pt idx="2439">
                  <c:v>15.4552714884806</c:v>
                </c:pt>
                <c:pt idx="2440">
                  <c:v>15.449518323847601</c:v>
                </c:pt>
                <c:pt idx="2441">
                  <c:v>15.4532874259459</c:v>
                </c:pt>
                <c:pt idx="2442">
                  <c:v>15.514184859130401</c:v>
                </c:pt>
                <c:pt idx="2443">
                  <c:v>15.453342993976699</c:v>
                </c:pt>
                <c:pt idx="2444">
                  <c:v>15.4574637562117</c:v>
                </c:pt>
                <c:pt idx="2445">
                  <c:v>15.467983476184299</c:v>
                </c:pt>
                <c:pt idx="2446">
                  <c:v>15.516911442699699</c:v>
                </c:pt>
                <c:pt idx="2447">
                  <c:v>15.5243102454882</c:v>
                </c:pt>
                <c:pt idx="2448">
                  <c:v>15.479698623611601</c:v>
                </c:pt>
                <c:pt idx="2449">
                  <c:v>15.457130203693</c:v>
                </c:pt>
                <c:pt idx="2450">
                  <c:v>15.4962433304208</c:v>
                </c:pt>
                <c:pt idx="2451">
                  <c:v>15.5096737917693</c:v>
                </c:pt>
                <c:pt idx="2452">
                  <c:v>15.500509881881101</c:v>
                </c:pt>
                <c:pt idx="2453">
                  <c:v>15.476029609978699</c:v>
                </c:pt>
                <c:pt idx="2454">
                  <c:v>15.5203092202393</c:v>
                </c:pt>
                <c:pt idx="2455">
                  <c:v>15.4674491539913</c:v>
                </c:pt>
                <c:pt idx="2456">
                  <c:v>15.4918143473462</c:v>
                </c:pt>
                <c:pt idx="2457">
                  <c:v>15.4605069257236</c:v>
                </c:pt>
                <c:pt idx="2458">
                  <c:v>15.4803813731813</c:v>
                </c:pt>
                <c:pt idx="2459">
                  <c:v>15.479679145798301</c:v>
                </c:pt>
                <c:pt idx="2460">
                  <c:v>15.5020138504867</c:v>
                </c:pt>
                <c:pt idx="2461">
                  <c:v>15.438179276161399</c:v>
                </c:pt>
                <c:pt idx="2462">
                  <c:v>15.4996317696075</c:v>
                </c:pt>
                <c:pt idx="2463">
                  <c:v>15.497378762664701</c:v>
                </c:pt>
                <c:pt idx="2464">
                  <c:v>15.5319429809008</c:v>
                </c:pt>
                <c:pt idx="2465">
                  <c:v>15.476743970388</c:v>
                </c:pt>
                <c:pt idx="2466">
                  <c:v>15.495144359002699</c:v>
                </c:pt>
                <c:pt idx="2467">
                  <c:v>15.5135050866668</c:v>
                </c:pt>
                <c:pt idx="2468">
                  <c:v>15.507341532308001</c:v>
                </c:pt>
                <c:pt idx="2469">
                  <c:v>15.4453851397649</c:v>
                </c:pt>
                <c:pt idx="2470">
                  <c:v>15.477182953894101</c:v>
                </c:pt>
                <c:pt idx="2471">
                  <c:v>15.550410958474099</c:v>
                </c:pt>
                <c:pt idx="2472">
                  <c:v>15.469683025259499</c:v>
                </c:pt>
                <c:pt idx="2473">
                  <c:v>15.453977059562</c:v>
                </c:pt>
                <c:pt idx="2474">
                  <c:v>15.4818830656054</c:v>
                </c:pt>
                <c:pt idx="2475">
                  <c:v>15.506903451515401</c:v>
                </c:pt>
                <c:pt idx="2476">
                  <c:v>15.4579876607005</c:v>
                </c:pt>
                <c:pt idx="2477">
                  <c:v>15.473476297369899</c:v>
                </c:pt>
                <c:pt idx="2478">
                  <c:v>15.5545171867681</c:v>
                </c:pt>
                <c:pt idx="2479">
                  <c:v>15.499995266469799</c:v>
                </c:pt>
                <c:pt idx="2480">
                  <c:v>15.4694330891307</c:v>
                </c:pt>
                <c:pt idx="2481">
                  <c:v>15.493310452109201</c:v>
                </c:pt>
                <c:pt idx="2482">
                  <c:v>15.462884209609401</c:v>
                </c:pt>
                <c:pt idx="2483">
                  <c:v>15.453454495526699</c:v>
                </c:pt>
                <c:pt idx="2484">
                  <c:v>15.4970353066531</c:v>
                </c:pt>
                <c:pt idx="2485">
                  <c:v>15.508765668105299</c:v>
                </c:pt>
                <c:pt idx="2486">
                  <c:v>15.5361754371147</c:v>
                </c:pt>
                <c:pt idx="2487">
                  <c:v>15.5446329832312</c:v>
                </c:pt>
                <c:pt idx="2488">
                  <c:v>15.4858739208844</c:v>
                </c:pt>
                <c:pt idx="2489">
                  <c:v>15.5139748111598</c:v>
                </c:pt>
                <c:pt idx="2490">
                  <c:v>15.4822559070686</c:v>
                </c:pt>
                <c:pt idx="2491">
                  <c:v>15.5143952501942</c:v>
                </c:pt>
                <c:pt idx="2492">
                  <c:v>15.5258943438975</c:v>
                </c:pt>
                <c:pt idx="2493">
                  <c:v>15.448619680412801</c:v>
                </c:pt>
                <c:pt idx="2494">
                  <c:v>15.4811614350192</c:v>
                </c:pt>
                <c:pt idx="2495">
                  <c:v>15.409558915339501</c:v>
                </c:pt>
                <c:pt idx="2496">
                  <c:v>15.478512764885799</c:v>
                </c:pt>
                <c:pt idx="2497">
                  <c:v>15.4881675927255</c:v>
                </c:pt>
                <c:pt idx="2498">
                  <c:v>15.4603296379879</c:v>
                </c:pt>
                <c:pt idx="2499">
                  <c:v>15.483027354432901</c:v>
                </c:pt>
                <c:pt idx="2500">
                  <c:v>15.5105185055523</c:v>
                </c:pt>
                <c:pt idx="2501">
                  <c:v>15.471009805710199</c:v>
                </c:pt>
                <c:pt idx="2502">
                  <c:v>15.4934392111905</c:v>
                </c:pt>
                <c:pt idx="2503">
                  <c:v>15.4485424067786</c:v>
                </c:pt>
                <c:pt idx="2504">
                  <c:v>15.4553702714322</c:v>
                </c:pt>
                <c:pt idx="2505">
                  <c:v>15.451520933256599</c:v>
                </c:pt>
                <c:pt idx="2506">
                  <c:v>15.499383403501</c:v>
                </c:pt>
                <c:pt idx="2507">
                  <c:v>15.4592982818344</c:v>
                </c:pt>
                <c:pt idx="2508">
                  <c:v>15.4762031440121</c:v>
                </c:pt>
                <c:pt idx="2509">
                  <c:v>15.510647308893599</c:v>
                </c:pt>
                <c:pt idx="2510">
                  <c:v>15.52694523724</c:v>
                </c:pt>
                <c:pt idx="2511">
                  <c:v>15.4663894949226</c:v>
                </c:pt>
                <c:pt idx="2512">
                  <c:v>15.494357337218799</c:v>
                </c:pt>
                <c:pt idx="2513">
                  <c:v>15.489396564776801</c:v>
                </c:pt>
                <c:pt idx="2514">
                  <c:v>15.4655975573638</c:v>
                </c:pt>
                <c:pt idx="2515">
                  <c:v>15.4522115770607</c:v>
                </c:pt>
                <c:pt idx="2516">
                  <c:v>15.513314743902001</c:v>
                </c:pt>
                <c:pt idx="2517">
                  <c:v>15.517513429493899</c:v>
                </c:pt>
                <c:pt idx="2518">
                  <c:v>15.4916288331133</c:v>
                </c:pt>
                <c:pt idx="2519">
                  <c:v>15.5277853155442</c:v>
                </c:pt>
                <c:pt idx="2520">
                  <c:v>15.550263658285999</c:v>
                </c:pt>
                <c:pt idx="2521">
                  <c:v>15.5507621463001</c:v>
                </c:pt>
                <c:pt idx="2522">
                  <c:v>15.5401286788005</c:v>
                </c:pt>
                <c:pt idx="2523">
                  <c:v>15.4529656935497</c:v>
                </c:pt>
                <c:pt idx="2524">
                  <c:v>15.489403693643499</c:v>
                </c:pt>
                <c:pt idx="2525">
                  <c:v>15.4616857811078</c:v>
                </c:pt>
                <c:pt idx="2526">
                  <c:v>15.530777094346201</c:v>
                </c:pt>
                <c:pt idx="2527">
                  <c:v>15.5362639276604</c:v>
                </c:pt>
                <c:pt idx="2528">
                  <c:v>5.39197589148083</c:v>
                </c:pt>
                <c:pt idx="2529">
                  <c:v>4.3897250819195897</c:v>
                </c:pt>
                <c:pt idx="2530">
                  <c:v>4.7773803876582299</c:v>
                </c:pt>
                <c:pt idx="2531">
                  <c:v>5.5668406236331096</c:v>
                </c:pt>
                <c:pt idx="2532">
                  <c:v>4.1659929114832002</c:v>
                </c:pt>
                <c:pt idx="2533">
                  <c:v>4.6311623270562103</c:v>
                </c:pt>
                <c:pt idx="2534">
                  <c:v>-6.1490921588358602E-2</c:v>
                </c:pt>
                <c:pt idx="2535">
                  <c:v>-0.123007799150836</c:v>
                </c:pt>
                <c:pt idx="2536">
                  <c:v>-0.85496990737602896</c:v>
                </c:pt>
                <c:pt idx="2537">
                  <c:v>-0.83424675606644205</c:v>
                </c:pt>
                <c:pt idx="2538">
                  <c:v>13.182825660928801</c:v>
                </c:pt>
                <c:pt idx="2539">
                  <c:v>13.150719976206499</c:v>
                </c:pt>
                <c:pt idx="2540">
                  <c:v>13.2217865177312</c:v>
                </c:pt>
                <c:pt idx="2541">
                  <c:v>13.152713482822101</c:v>
                </c:pt>
                <c:pt idx="2542">
                  <c:v>13.332984679614199</c:v>
                </c:pt>
                <c:pt idx="2543">
                  <c:v>12.9768998393301</c:v>
                </c:pt>
                <c:pt idx="2544">
                  <c:v>12.9726237738351</c:v>
                </c:pt>
                <c:pt idx="2545">
                  <c:v>12.9218917503828</c:v>
                </c:pt>
                <c:pt idx="2546">
                  <c:v>12.876178052892399</c:v>
                </c:pt>
                <c:pt idx="2547">
                  <c:v>13.099485784988699</c:v>
                </c:pt>
                <c:pt idx="2548">
                  <c:v>13.225004865551099</c:v>
                </c:pt>
                <c:pt idx="2549">
                  <c:v>13.2184993323798</c:v>
                </c:pt>
                <c:pt idx="2550">
                  <c:v>13.185218178160699</c:v>
                </c:pt>
                <c:pt idx="2551">
                  <c:v>12.901278550234</c:v>
                </c:pt>
                <c:pt idx="2552">
                  <c:v>12.8941598950158</c:v>
                </c:pt>
                <c:pt idx="2553">
                  <c:v>12.9262573610592</c:v>
                </c:pt>
                <c:pt idx="2554">
                  <c:v>12.887248603966</c:v>
                </c:pt>
                <c:pt idx="2555">
                  <c:v>13.2923690401797</c:v>
                </c:pt>
                <c:pt idx="2556">
                  <c:v>13.211189291447299</c:v>
                </c:pt>
                <c:pt idx="2557">
                  <c:v>13.1912101617269</c:v>
                </c:pt>
                <c:pt idx="2558">
                  <c:v>13.006820152780801</c:v>
                </c:pt>
                <c:pt idx="2559">
                  <c:v>13.0413268854143</c:v>
                </c:pt>
                <c:pt idx="2560">
                  <c:v>12.909362196129299</c:v>
                </c:pt>
                <c:pt idx="2561">
                  <c:v>12.898655320532299</c:v>
                </c:pt>
                <c:pt idx="2562">
                  <c:v>13.1925811197152</c:v>
                </c:pt>
                <c:pt idx="2563">
                  <c:v>13.2879394279907</c:v>
                </c:pt>
                <c:pt idx="2564">
                  <c:v>12.902261781324899</c:v>
                </c:pt>
                <c:pt idx="2565">
                  <c:v>12.9672842070652</c:v>
                </c:pt>
                <c:pt idx="2566">
                  <c:v>13.024197322745</c:v>
                </c:pt>
                <c:pt idx="2567">
                  <c:v>13.0028097810705</c:v>
                </c:pt>
                <c:pt idx="2568">
                  <c:v>13.1759037716814</c:v>
                </c:pt>
                <c:pt idx="2569">
                  <c:v>12.8680148515976</c:v>
                </c:pt>
                <c:pt idx="2570">
                  <c:v>15.466946370215799</c:v>
                </c:pt>
                <c:pt idx="2571">
                  <c:v>15.503004625288201</c:v>
                </c:pt>
                <c:pt idx="2572">
                  <c:v>15.498181615417501</c:v>
                </c:pt>
                <c:pt idx="2573">
                  <c:v>15.498447083932099</c:v>
                </c:pt>
                <c:pt idx="2574">
                  <c:v>15.431444805395699</c:v>
                </c:pt>
                <c:pt idx="2575">
                  <c:v>15.466762127611499</c:v>
                </c:pt>
                <c:pt idx="2576">
                  <c:v>15.529795744443</c:v>
                </c:pt>
                <c:pt idx="2577">
                  <c:v>15.5218681150553</c:v>
                </c:pt>
                <c:pt idx="2578">
                  <c:v>15.5038526812904</c:v>
                </c:pt>
                <c:pt idx="2579">
                  <c:v>15.512906823436101</c:v>
                </c:pt>
                <c:pt idx="2580">
                  <c:v>15.462772437977099</c:v>
                </c:pt>
                <c:pt idx="2581">
                  <c:v>15.479810666016901</c:v>
                </c:pt>
                <c:pt idx="2582">
                  <c:v>15.4306581668225</c:v>
                </c:pt>
                <c:pt idx="2583">
                  <c:v>15.4735838718297</c:v>
                </c:pt>
                <c:pt idx="2584">
                  <c:v>15.537509610520001</c:v>
                </c:pt>
                <c:pt idx="2585">
                  <c:v>15.5083508573031</c:v>
                </c:pt>
                <c:pt idx="2586">
                  <c:v>15.5005421766182</c:v>
                </c:pt>
                <c:pt idx="2587">
                  <c:v>15.4523142935524</c:v>
                </c:pt>
                <c:pt idx="2588">
                  <c:v>15.4984421078201</c:v>
                </c:pt>
                <c:pt idx="2589">
                  <c:v>15.5300875261968</c:v>
                </c:pt>
                <c:pt idx="2590">
                  <c:v>15.5318890380948</c:v>
                </c:pt>
                <c:pt idx="2591">
                  <c:v>15.495072246015599</c:v>
                </c:pt>
                <c:pt idx="2592">
                  <c:v>15.4831213356255</c:v>
                </c:pt>
                <c:pt idx="2593">
                  <c:v>15.4444698199716</c:v>
                </c:pt>
                <c:pt idx="2594">
                  <c:v>15.4770264697106</c:v>
                </c:pt>
                <c:pt idx="2595">
                  <c:v>15.4994889553272</c:v>
                </c:pt>
                <c:pt idx="2596">
                  <c:v>15.4663791343171</c:v>
                </c:pt>
                <c:pt idx="2597">
                  <c:v>15.5232500099553</c:v>
                </c:pt>
                <c:pt idx="2598">
                  <c:v>15.5132945278176</c:v>
                </c:pt>
                <c:pt idx="2599">
                  <c:v>15.5469889925179</c:v>
                </c:pt>
                <c:pt idx="2600">
                  <c:v>15.495748514697899</c:v>
                </c:pt>
                <c:pt idx="2601">
                  <c:v>15.5267315713538</c:v>
                </c:pt>
                <c:pt idx="2602">
                  <c:v>15.506747552002</c:v>
                </c:pt>
                <c:pt idx="2603">
                  <c:v>15.4700658125341</c:v>
                </c:pt>
                <c:pt idx="2604">
                  <c:v>15.4836188640414</c:v>
                </c:pt>
                <c:pt idx="2605">
                  <c:v>15.5853022616599</c:v>
                </c:pt>
                <c:pt idx="2606">
                  <c:v>15.504113768637801</c:v>
                </c:pt>
                <c:pt idx="2607">
                  <c:v>15.4529700021245</c:v>
                </c:pt>
                <c:pt idx="2608">
                  <c:v>15.476228303868099</c:v>
                </c:pt>
                <c:pt idx="2609">
                  <c:v>15.5328098683799</c:v>
                </c:pt>
                <c:pt idx="2610">
                  <c:v>15.5686424247583</c:v>
                </c:pt>
                <c:pt idx="2611">
                  <c:v>15.5258131920775</c:v>
                </c:pt>
                <c:pt idx="2612">
                  <c:v>15.4790901535229</c:v>
                </c:pt>
                <c:pt idx="2613">
                  <c:v>15.4479807932196</c:v>
                </c:pt>
                <c:pt idx="2614">
                  <c:v>15.560088526715701</c:v>
                </c:pt>
                <c:pt idx="2615">
                  <c:v>15.4650882681275</c:v>
                </c:pt>
                <c:pt idx="2616">
                  <c:v>15.4954028448042</c:v>
                </c:pt>
                <c:pt idx="2617">
                  <c:v>15.494221694757099</c:v>
                </c:pt>
                <c:pt idx="2618">
                  <c:v>15.4989740733433</c:v>
                </c:pt>
                <c:pt idx="2619">
                  <c:v>15.5087492893219</c:v>
                </c:pt>
                <c:pt idx="2620">
                  <c:v>15.5697780864671</c:v>
                </c:pt>
                <c:pt idx="2621">
                  <c:v>15.555080326984299</c:v>
                </c:pt>
                <c:pt idx="2622">
                  <c:v>15.6118735939591</c:v>
                </c:pt>
                <c:pt idx="2623">
                  <c:v>15.5333115144016</c:v>
                </c:pt>
                <c:pt idx="2624">
                  <c:v>15.5161986149018</c:v>
                </c:pt>
                <c:pt idx="2625">
                  <c:v>15.5567233865885</c:v>
                </c:pt>
                <c:pt idx="2626">
                  <c:v>15.5216295635694</c:v>
                </c:pt>
                <c:pt idx="2627">
                  <c:v>15.565101349457001</c:v>
                </c:pt>
                <c:pt idx="2628">
                  <c:v>15.5176675476157</c:v>
                </c:pt>
                <c:pt idx="2629">
                  <c:v>15.541500654599901</c:v>
                </c:pt>
                <c:pt idx="2630">
                  <c:v>15.507662475059099</c:v>
                </c:pt>
                <c:pt idx="2631">
                  <c:v>15.5375340228907</c:v>
                </c:pt>
                <c:pt idx="2632">
                  <c:v>15.560559954805299</c:v>
                </c:pt>
                <c:pt idx="2633">
                  <c:v>15.561210863784201</c:v>
                </c:pt>
                <c:pt idx="2634">
                  <c:v>15.5695061027275</c:v>
                </c:pt>
                <c:pt idx="2635">
                  <c:v>15.5467101237438</c:v>
                </c:pt>
                <c:pt idx="2636">
                  <c:v>15.551620282476801</c:v>
                </c:pt>
                <c:pt idx="2637">
                  <c:v>15.5669047771562</c:v>
                </c:pt>
                <c:pt idx="2638">
                  <c:v>15.589617764969001</c:v>
                </c:pt>
                <c:pt idx="2639">
                  <c:v>15.5506660515421</c:v>
                </c:pt>
                <c:pt idx="2640">
                  <c:v>15.5646373439158</c:v>
                </c:pt>
                <c:pt idx="2641">
                  <c:v>15.529806798020401</c:v>
                </c:pt>
                <c:pt idx="2642">
                  <c:v>15.527149424150201</c:v>
                </c:pt>
                <c:pt idx="2643">
                  <c:v>15.5666885289164</c:v>
                </c:pt>
                <c:pt idx="2644">
                  <c:v>15.627695708478599</c:v>
                </c:pt>
                <c:pt idx="2645">
                  <c:v>15.5556978247452</c:v>
                </c:pt>
                <c:pt idx="2646">
                  <c:v>15.579029063780601</c:v>
                </c:pt>
                <c:pt idx="2647">
                  <c:v>15.5781731354916</c:v>
                </c:pt>
                <c:pt idx="2648">
                  <c:v>15.5459591183554</c:v>
                </c:pt>
                <c:pt idx="2649">
                  <c:v>15.558917089075299</c:v>
                </c:pt>
                <c:pt idx="2650">
                  <c:v>15.596715248520599</c:v>
                </c:pt>
                <c:pt idx="2651">
                  <c:v>15.520237250407201</c:v>
                </c:pt>
                <c:pt idx="2652">
                  <c:v>15.601747141698</c:v>
                </c:pt>
                <c:pt idx="2653">
                  <c:v>15.5468531828834</c:v>
                </c:pt>
                <c:pt idx="2654">
                  <c:v>15.6063780896376</c:v>
                </c:pt>
                <c:pt idx="2655">
                  <c:v>15.5925611182832</c:v>
                </c:pt>
                <c:pt idx="2656">
                  <c:v>15.5608603492217</c:v>
                </c:pt>
                <c:pt idx="2657">
                  <c:v>15.5618739397095</c:v>
                </c:pt>
                <c:pt idx="2658">
                  <c:v>15.519151543739699</c:v>
                </c:pt>
                <c:pt idx="2659">
                  <c:v>15.5305438849871</c:v>
                </c:pt>
                <c:pt idx="2660">
                  <c:v>15.555762126220699</c:v>
                </c:pt>
                <c:pt idx="2661">
                  <c:v>15.5641807891546</c:v>
                </c:pt>
                <c:pt idx="2662">
                  <c:v>15.5687364300256</c:v>
                </c:pt>
                <c:pt idx="2663">
                  <c:v>15.5335385553667</c:v>
                </c:pt>
                <c:pt idx="2664">
                  <c:v>15.576692141235</c:v>
                </c:pt>
                <c:pt idx="2665">
                  <c:v>15.583832283350301</c:v>
                </c:pt>
                <c:pt idx="2666">
                  <c:v>15.605896931035399</c:v>
                </c:pt>
                <c:pt idx="2667">
                  <c:v>15.5887342617429</c:v>
                </c:pt>
                <c:pt idx="2668">
                  <c:v>15.5643945942474</c:v>
                </c:pt>
                <c:pt idx="2669">
                  <c:v>15.5750470561974</c:v>
                </c:pt>
                <c:pt idx="2670">
                  <c:v>15.577460603516901</c:v>
                </c:pt>
                <c:pt idx="2671">
                  <c:v>15.597670541332899</c:v>
                </c:pt>
                <c:pt idx="2672">
                  <c:v>15.5577809852537</c:v>
                </c:pt>
                <c:pt idx="2673">
                  <c:v>15.5990096214679</c:v>
                </c:pt>
                <c:pt idx="2674">
                  <c:v>15.5719391543069</c:v>
                </c:pt>
                <c:pt idx="2675">
                  <c:v>15.542461328311401</c:v>
                </c:pt>
                <c:pt idx="2676">
                  <c:v>15.5485546013457</c:v>
                </c:pt>
                <c:pt idx="2677">
                  <c:v>15.5415115678663</c:v>
                </c:pt>
                <c:pt idx="2678">
                  <c:v>15.5745038262845</c:v>
                </c:pt>
                <c:pt idx="2679">
                  <c:v>15.5525250213463</c:v>
                </c:pt>
                <c:pt idx="2680">
                  <c:v>15.5478269513544</c:v>
                </c:pt>
                <c:pt idx="2681">
                  <c:v>15.575395362350299</c:v>
                </c:pt>
                <c:pt idx="2682">
                  <c:v>15.612800183017001</c:v>
                </c:pt>
                <c:pt idx="2683">
                  <c:v>15.555296732315499</c:v>
                </c:pt>
                <c:pt idx="2684">
                  <c:v>15.618629474854201</c:v>
                </c:pt>
                <c:pt idx="2685">
                  <c:v>15.5788861395081</c:v>
                </c:pt>
                <c:pt idx="2686">
                  <c:v>15.5856995007614</c:v>
                </c:pt>
                <c:pt idx="2687">
                  <c:v>15.5830444168024</c:v>
                </c:pt>
                <c:pt idx="2688">
                  <c:v>15.5624557155747</c:v>
                </c:pt>
                <c:pt idx="2689">
                  <c:v>15.616197909706999</c:v>
                </c:pt>
                <c:pt idx="2690">
                  <c:v>15.555629185172</c:v>
                </c:pt>
                <c:pt idx="2691">
                  <c:v>15.5312465119317</c:v>
                </c:pt>
                <c:pt idx="2692">
                  <c:v>15.6056139783572</c:v>
                </c:pt>
                <c:pt idx="2693">
                  <c:v>15.5687861282535</c:v>
                </c:pt>
                <c:pt idx="2694">
                  <c:v>15.547619279553301</c:v>
                </c:pt>
                <c:pt idx="2695">
                  <c:v>15.5797578702994</c:v>
                </c:pt>
                <c:pt idx="2696">
                  <c:v>15.5559708298829</c:v>
                </c:pt>
                <c:pt idx="2697">
                  <c:v>15.6054952781274</c:v>
                </c:pt>
                <c:pt idx="2698">
                  <c:v>15.578654399808901</c:v>
                </c:pt>
                <c:pt idx="2699">
                  <c:v>15.574018147396099</c:v>
                </c:pt>
                <c:pt idx="2700">
                  <c:v>15.5979262827975</c:v>
                </c:pt>
                <c:pt idx="2701">
                  <c:v>15.597560037837701</c:v>
                </c:pt>
                <c:pt idx="2702">
                  <c:v>15.5391110728541</c:v>
                </c:pt>
                <c:pt idx="2703">
                  <c:v>15.575222408958499</c:v>
                </c:pt>
                <c:pt idx="2704">
                  <c:v>15.5392208365286</c:v>
                </c:pt>
                <c:pt idx="2705">
                  <c:v>15.5386222295416</c:v>
                </c:pt>
                <c:pt idx="2706">
                  <c:v>15.564874479849999</c:v>
                </c:pt>
                <c:pt idx="2707">
                  <c:v>15.555814485994199</c:v>
                </c:pt>
                <c:pt idx="2708">
                  <c:v>15.5295182792447</c:v>
                </c:pt>
                <c:pt idx="2709">
                  <c:v>15.596566754115701</c:v>
                </c:pt>
                <c:pt idx="2710">
                  <c:v>15.553536424052901</c:v>
                </c:pt>
                <c:pt idx="2711">
                  <c:v>15.5936713734484</c:v>
                </c:pt>
                <c:pt idx="2712">
                  <c:v>15.579217409872999</c:v>
                </c:pt>
                <c:pt idx="2713">
                  <c:v>15.5826177518422</c:v>
                </c:pt>
                <c:pt idx="2714">
                  <c:v>15.558503395559001</c:v>
                </c:pt>
                <c:pt idx="2715">
                  <c:v>15.567806656762301</c:v>
                </c:pt>
                <c:pt idx="2716">
                  <c:v>15.577896362790799</c:v>
                </c:pt>
                <c:pt idx="2717">
                  <c:v>15.587102584763899</c:v>
                </c:pt>
                <c:pt idx="2718">
                  <c:v>15.5341913492513</c:v>
                </c:pt>
                <c:pt idx="2719">
                  <c:v>15.578210888700699</c:v>
                </c:pt>
                <c:pt idx="2720">
                  <c:v>15.5629996696762</c:v>
                </c:pt>
                <c:pt idx="2721">
                  <c:v>15.5703584907966</c:v>
                </c:pt>
                <c:pt idx="2722">
                  <c:v>15.6289833620273</c:v>
                </c:pt>
                <c:pt idx="2723">
                  <c:v>15.5728618428306</c:v>
                </c:pt>
                <c:pt idx="2724">
                  <c:v>15.5808972873975</c:v>
                </c:pt>
                <c:pt idx="2725">
                  <c:v>15.581266641843101</c:v>
                </c:pt>
                <c:pt idx="2726">
                  <c:v>15.6058220404478</c:v>
                </c:pt>
                <c:pt idx="2727">
                  <c:v>15.5458602008248</c:v>
                </c:pt>
                <c:pt idx="2728">
                  <c:v>15.606746571700301</c:v>
                </c:pt>
                <c:pt idx="2729">
                  <c:v>15.585071222203499</c:v>
                </c:pt>
                <c:pt idx="2730">
                  <c:v>15.6332428835921</c:v>
                </c:pt>
                <c:pt idx="2731">
                  <c:v>15.592558418809601</c:v>
                </c:pt>
                <c:pt idx="2732">
                  <c:v>15.4991418668615</c:v>
                </c:pt>
                <c:pt idx="2733">
                  <c:v>15.586634059410899</c:v>
                </c:pt>
                <c:pt idx="2734">
                  <c:v>15.539174867950599</c:v>
                </c:pt>
                <c:pt idx="2735">
                  <c:v>15.5876727844085</c:v>
                </c:pt>
                <c:pt idx="2736">
                  <c:v>15.5789044445401</c:v>
                </c:pt>
                <c:pt idx="2737">
                  <c:v>15.604773419009801</c:v>
                </c:pt>
                <c:pt idx="2738">
                  <c:v>15.6010075613596</c:v>
                </c:pt>
                <c:pt idx="2739">
                  <c:v>15.577544581438399</c:v>
                </c:pt>
                <c:pt idx="2740">
                  <c:v>15.586178387410699</c:v>
                </c:pt>
                <c:pt idx="2741">
                  <c:v>15.6019279836114</c:v>
                </c:pt>
                <c:pt idx="2742">
                  <c:v>15.5804350976045</c:v>
                </c:pt>
                <c:pt idx="2743">
                  <c:v>15.5581687278414</c:v>
                </c:pt>
                <c:pt idx="2744">
                  <c:v>15.609278019169301</c:v>
                </c:pt>
                <c:pt idx="2745">
                  <c:v>15.603606157885</c:v>
                </c:pt>
                <c:pt idx="2746">
                  <c:v>15.6037149665052</c:v>
                </c:pt>
                <c:pt idx="2747">
                  <c:v>15.5768154040322</c:v>
                </c:pt>
                <c:pt idx="2748">
                  <c:v>15.619660520443899</c:v>
                </c:pt>
                <c:pt idx="2749">
                  <c:v>15.569127625558</c:v>
                </c:pt>
                <c:pt idx="2750">
                  <c:v>15.617182044759099</c:v>
                </c:pt>
                <c:pt idx="2751">
                  <c:v>15.6424965494324</c:v>
                </c:pt>
                <c:pt idx="2752">
                  <c:v>15.5875185818528</c:v>
                </c:pt>
                <c:pt idx="2753">
                  <c:v>15.608167421409799</c:v>
                </c:pt>
                <c:pt idx="2754">
                  <c:v>15.6181235394314</c:v>
                </c:pt>
                <c:pt idx="2755">
                  <c:v>15.6112581902026</c:v>
                </c:pt>
                <c:pt idx="2756">
                  <c:v>15.5691834257262</c:v>
                </c:pt>
                <c:pt idx="2757">
                  <c:v>15.696886553748801</c:v>
                </c:pt>
                <c:pt idx="2758">
                  <c:v>15.647307169679101</c:v>
                </c:pt>
                <c:pt idx="2759">
                  <c:v>15.6208024588166</c:v>
                </c:pt>
                <c:pt idx="2760">
                  <c:v>15.6565314477565</c:v>
                </c:pt>
                <c:pt idx="2761">
                  <c:v>15.6695480422272</c:v>
                </c:pt>
                <c:pt idx="2762">
                  <c:v>15.677343879613501</c:v>
                </c:pt>
                <c:pt idx="2763">
                  <c:v>15.582090542932299</c:v>
                </c:pt>
                <c:pt idx="2764">
                  <c:v>15.6375504719975</c:v>
                </c:pt>
                <c:pt idx="2765">
                  <c:v>15.6187785950034</c:v>
                </c:pt>
                <c:pt idx="2766">
                  <c:v>15.6458424772483</c:v>
                </c:pt>
                <c:pt idx="2767">
                  <c:v>15.6017779623665</c:v>
                </c:pt>
                <c:pt idx="2768">
                  <c:v>15.6329984578009</c:v>
                </c:pt>
                <c:pt idx="2769">
                  <c:v>15.6481820613841</c:v>
                </c:pt>
                <c:pt idx="2770">
                  <c:v>15.6265592976756</c:v>
                </c:pt>
                <c:pt idx="2771">
                  <c:v>15.6138618181845</c:v>
                </c:pt>
                <c:pt idx="2772">
                  <c:v>15.6752018178098</c:v>
                </c:pt>
                <c:pt idx="2773">
                  <c:v>15.614941484971</c:v>
                </c:pt>
                <c:pt idx="2774">
                  <c:v>15.6168584268869</c:v>
                </c:pt>
                <c:pt idx="2775">
                  <c:v>15.6460289700095</c:v>
                </c:pt>
                <c:pt idx="2776">
                  <c:v>15.6567413701524</c:v>
                </c:pt>
                <c:pt idx="2777">
                  <c:v>15.600131606950599</c:v>
                </c:pt>
                <c:pt idx="2778">
                  <c:v>15.654193121486699</c:v>
                </c:pt>
                <c:pt idx="2779">
                  <c:v>15.6224167369833</c:v>
                </c:pt>
                <c:pt idx="2780">
                  <c:v>15.6396425063244</c:v>
                </c:pt>
                <c:pt idx="2781">
                  <c:v>15.651759913441101</c:v>
                </c:pt>
                <c:pt idx="2782">
                  <c:v>15.6602411072076</c:v>
                </c:pt>
                <c:pt idx="2783">
                  <c:v>15.662275215111199</c:v>
                </c:pt>
                <c:pt idx="2784">
                  <c:v>15.6528129267653</c:v>
                </c:pt>
                <c:pt idx="2785">
                  <c:v>15.6804939143416</c:v>
                </c:pt>
                <c:pt idx="2786">
                  <c:v>15.6159210054146</c:v>
                </c:pt>
                <c:pt idx="2787">
                  <c:v>15.698101677647699</c:v>
                </c:pt>
                <c:pt idx="2788">
                  <c:v>15.6981174805249</c:v>
                </c:pt>
                <c:pt idx="2789">
                  <c:v>15.6593981146576</c:v>
                </c:pt>
                <c:pt idx="2790">
                  <c:v>15.6672812271176</c:v>
                </c:pt>
                <c:pt idx="2791">
                  <c:v>15.6583011591137</c:v>
                </c:pt>
                <c:pt idx="2792">
                  <c:v>15.6733117254317</c:v>
                </c:pt>
                <c:pt idx="2793">
                  <c:v>15.715348712574899</c:v>
                </c:pt>
                <c:pt idx="2794">
                  <c:v>15.723357371667801</c:v>
                </c:pt>
                <c:pt idx="2795">
                  <c:v>12.878831981829901</c:v>
                </c:pt>
                <c:pt idx="2796">
                  <c:v>12.802563060639599</c:v>
                </c:pt>
                <c:pt idx="2797">
                  <c:v>12.856170632867601</c:v>
                </c:pt>
                <c:pt idx="2798">
                  <c:v>12.8844854423955</c:v>
                </c:pt>
                <c:pt idx="2799">
                  <c:v>12.8893411638087</c:v>
                </c:pt>
                <c:pt idx="2800">
                  <c:v>12.9148705199198</c:v>
                </c:pt>
                <c:pt idx="2801">
                  <c:v>12.9197327828818</c:v>
                </c:pt>
                <c:pt idx="2802">
                  <c:v>12.402828292995</c:v>
                </c:pt>
                <c:pt idx="2803">
                  <c:v>12.405264516446699</c:v>
                </c:pt>
                <c:pt idx="2804">
                  <c:v>12.5015754357416</c:v>
                </c:pt>
                <c:pt idx="2805">
                  <c:v>12.480696843083701</c:v>
                </c:pt>
                <c:pt idx="2806">
                  <c:v>12.455861876751401</c:v>
                </c:pt>
                <c:pt idx="2807">
                  <c:v>12.6880361843637</c:v>
                </c:pt>
                <c:pt idx="2808">
                  <c:v>14.666418488263901</c:v>
                </c:pt>
                <c:pt idx="2809">
                  <c:v>14.6901741411892</c:v>
                </c:pt>
                <c:pt idx="2810">
                  <c:v>14.7471489771603</c:v>
                </c:pt>
                <c:pt idx="2811">
                  <c:v>14.763572391091</c:v>
                </c:pt>
                <c:pt idx="2812">
                  <c:v>14.6896343784992</c:v>
                </c:pt>
                <c:pt idx="2813">
                  <c:v>14.6788210872361</c:v>
                </c:pt>
                <c:pt idx="2814">
                  <c:v>14.6613582566545</c:v>
                </c:pt>
                <c:pt idx="2815">
                  <c:v>14.6827432587102</c:v>
                </c:pt>
                <c:pt idx="2816">
                  <c:v>14.701254343729</c:v>
                </c:pt>
                <c:pt idx="2817">
                  <c:v>14.7299685355259</c:v>
                </c:pt>
                <c:pt idx="2818">
                  <c:v>14.7131135834268</c:v>
                </c:pt>
                <c:pt idx="2819">
                  <c:v>14.7442698150656</c:v>
                </c:pt>
                <c:pt idx="2820">
                  <c:v>14.748056048674</c:v>
                </c:pt>
                <c:pt idx="2821">
                  <c:v>14.7234135791008</c:v>
                </c:pt>
                <c:pt idx="2822">
                  <c:v>14.6870559799149</c:v>
                </c:pt>
                <c:pt idx="2823">
                  <c:v>14.7244092137066</c:v>
                </c:pt>
                <c:pt idx="2824">
                  <c:v>14.7388211010313</c:v>
                </c:pt>
                <c:pt idx="2825">
                  <c:v>14.7142162230704</c:v>
                </c:pt>
                <c:pt idx="2826">
                  <c:v>14.7576378370751</c:v>
                </c:pt>
                <c:pt idx="2827">
                  <c:v>14.746822842567401</c:v>
                </c:pt>
                <c:pt idx="2828">
                  <c:v>14.73744971571</c:v>
                </c:pt>
                <c:pt idx="2829">
                  <c:v>14.7594301517844</c:v>
                </c:pt>
                <c:pt idx="2830">
                  <c:v>14.793346794776999</c:v>
                </c:pt>
                <c:pt idx="2831">
                  <c:v>14.641380182823699</c:v>
                </c:pt>
                <c:pt idx="2832">
                  <c:v>14.7397298939159</c:v>
                </c:pt>
                <c:pt idx="2833">
                  <c:v>14.785236817978101</c:v>
                </c:pt>
                <c:pt idx="2834">
                  <c:v>14.7883272517217</c:v>
                </c:pt>
                <c:pt idx="2835">
                  <c:v>14.8052447472487</c:v>
                </c:pt>
                <c:pt idx="2836">
                  <c:v>14.7764522212461</c:v>
                </c:pt>
                <c:pt idx="2837">
                  <c:v>14.731366175202901</c:v>
                </c:pt>
                <c:pt idx="2838">
                  <c:v>14.797199192290901</c:v>
                </c:pt>
                <c:pt idx="2839">
                  <c:v>14.764375183632399</c:v>
                </c:pt>
                <c:pt idx="2840">
                  <c:v>14.7185427464628</c:v>
                </c:pt>
                <c:pt idx="2841">
                  <c:v>14.6542320559728</c:v>
                </c:pt>
                <c:pt idx="2842">
                  <c:v>14.723889665169001</c:v>
                </c:pt>
                <c:pt idx="2843">
                  <c:v>14.755595459721601</c:v>
                </c:pt>
                <c:pt idx="2844">
                  <c:v>14.6871689918516</c:v>
                </c:pt>
                <c:pt idx="2845">
                  <c:v>14.669288009984401</c:v>
                </c:pt>
                <c:pt idx="2846">
                  <c:v>14.7787769234265</c:v>
                </c:pt>
                <c:pt idx="2847">
                  <c:v>14.7595855360962</c:v>
                </c:pt>
                <c:pt idx="2848">
                  <c:v>14.776255128551201</c:v>
                </c:pt>
                <c:pt idx="2849">
                  <c:v>14.7867171576295</c:v>
                </c:pt>
                <c:pt idx="2850">
                  <c:v>14.684206505248</c:v>
                </c:pt>
                <c:pt idx="2851">
                  <c:v>14.744046127390501</c:v>
                </c:pt>
                <c:pt idx="2852">
                  <c:v>14.740239283548</c:v>
                </c:pt>
                <c:pt idx="2853">
                  <c:v>14.7027734002016</c:v>
                </c:pt>
                <c:pt idx="2854">
                  <c:v>14.7068705109905</c:v>
                </c:pt>
                <c:pt idx="2855">
                  <c:v>14.810952981206899</c:v>
                </c:pt>
                <c:pt idx="2856">
                  <c:v>14.7841144805867</c:v>
                </c:pt>
                <c:pt idx="2857">
                  <c:v>14.753057853728199</c:v>
                </c:pt>
                <c:pt idx="2858">
                  <c:v>14.7442882796796</c:v>
                </c:pt>
                <c:pt idx="2859">
                  <c:v>14.765066654703499</c:v>
                </c:pt>
                <c:pt idx="2860">
                  <c:v>14.7330512309849</c:v>
                </c:pt>
                <c:pt idx="2861">
                  <c:v>14.706476829148301</c:v>
                </c:pt>
                <c:pt idx="2862">
                  <c:v>14.7990080255493</c:v>
                </c:pt>
                <c:pt idx="2863">
                  <c:v>14.6924732584912</c:v>
                </c:pt>
                <c:pt idx="2864">
                  <c:v>14.6697609824541</c:v>
                </c:pt>
                <c:pt idx="2865">
                  <c:v>14.693629419252201</c:v>
                </c:pt>
                <c:pt idx="2866">
                  <c:v>14.7035785207245</c:v>
                </c:pt>
                <c:pt idx="2867">
                  <c:v>14.6963978381025</c:v>
                </c:pt>
                <c:pt idx="2868">
                  <c:v>14.7098277559497</c:v>
                </c:pt>
                <c:pt idx="2869">
                  <c:v>14.7048244931709</c:v>
                </c:pt>
                <c:pt idx="2870">
                  <c:v>14.7448385249306</c:v>
                </c:pt>
                <c:pt idx="2871">
                  <c:v>14.7624402802562</c:v>
                </c:pt>
                <c:pt idx="2872">
                  <c:v>14.7404312641346</c:v>
                </c:pt>
                <c:pt idx="2873">
                  <c:v>14.7232802079793</c:v>
                </c:pt>
                <c:pt idx="2874">
                  <c:v>14.7329704813943</c:v>
                </c:pt>
                <c:pt idx="2875">
                  <c:v>14.725057605526001</c:v>
                </c:pt>
                <c:pt idx="2876">
                  <c:v>14.782982295322499</c:v>
                </c:pt>
                <c:pt idx="2877">
                  <c:v>14.7157247392777</c:v>
                </c:pt>
                <c:pt idx="2878">
                  <c:v>14.584013155673199</c:v>
                </c:pt>
                <c:pt idx="2879">
                  <c:v>14.7450213619601</c:v>
                </c:pt>
                <c:pt idx="2880">
                  <c:v>14.7164282248386</c:v>
                </c:pt>
                <c:pt idx="2881">
                  <c:v>14.721136472234299</c:v>
                </c:pt>
                <c:pt idx="2882">
                  <c:v>14.7175936632577</c:v>
                </c:pt>
                <c:pt idx="2883">
                  <c:v>14.7890382091694</c:v>
                </c:pt>
                <c:pt idx="2884">
                  <c:v>14.758432704072399</c:v>
                </c:pt>
                <c:pt idx="2885">
                  <c:v>14.7135684456311</c:v>
                </c:pt>
                <c:pt idx="2886">
                  <c:v>14.74270662703</c:v>
                </c:pt>
                <c:pt idx="2887">
                  <c:v>14.7147320977158</c:v>
                </c:pt>
                <c:pt idx="2888">
                  <c:v>14.743246895528801</c:v>
                </c:pt>
                <c:pt idx="2889">
                  <c:v>14.7718464788842</c:v>
                </c:pt>
                <c:pt idx="2890">
                  <c:v>14.679244765759201</c:v>
                </c:pt>
                <c:pt idx="2891">
                  <c:v>14.6820895433312</c:v>
                </c:pt>
                <c:pt idx="2892">
                  <c:v>14.716084698537699</c:v>
                </c:pt>
                <c:pt idx="2893">
                  <c:v>14.645719164911601</c:v>
                </c:pt>
                <c:pt idx="2894">
                  <c:v>14.704848123701501</c:v>
                </c:pt>
                <c:pt idx="2895">
                  <c:v>14.677726331009501</c:v>
                </c:pt>
                <c:pt idx="2896">
                  <c:v>14.687325677322701</c:v>
                </c:pt>
                <c:pt idx="2897">
                  <c:v>14.739007506953801</c:v>
                </c:pt>
                <c:pt idx="2898">
                  <c:v>14.7266963061497</c:v>
                </c:pt>
                <c:pt idx="2899">
                  <c:v>14.729149652152699</c:v>
                </c:pt>
                <c:pt idx="2900">
                  <c:v>14.7238962249757</c:v>
                </c:pt>
                <c:pt idx="2901">
                  <c:v>14.669949969697299</c:v>
                </c:pt>
                <c:pt idx="2902">
                  <c:v>14.751377103408499</c:v>
                </c:pt>
                <c:pt idx="2903">
                  <c:v>14.6495386870002</c:v>
                </c:pt>
                <c:pt idx="2904">
                  <c:v>14.721290175815501</c:v>
                </c:pt>
                <c:pt idx="2905">
                  <c:v>14.6707556323641</c:v>
                </c:pt>
                <c:pt idx="2906">
                  <c:v>14.712521964549699</c:v>
                </c:pt>
                <c:pt idx="2907">
                  <c:v>14.716547569504</c:v>
                </c:pt>
                <c:pt idx="2908">
                  <c:v>14.7069264074026</c:v>
                </c:pt>
                <c:pt idx="2909">
                  <c:v>14.741190420197899</c:v>
                </c:pt>
                <c:pt idx="2910">
                  <c:v>14.7502549491493</c:v>
                </c:pt>
                <c:pt idx="2911">
                  <c:v>14.6918169848714</c:v>
                </c:pt>
                <c:pt idx="2912">
                  <c:v>14.689490137888701</c:v>
                </c:pt>
                <c:pt idx="2913">
                  <c:v>14.731802791607601</c:v>
                </c:pt>
                <c:pt idx="2914">
                  <c:v>14.744757711213399</c:v>
                </c:pt>
                <c:pt idx="2915">
                  <c:v>14.7524975045687</c:v>
                </c:pt>
                <c:pt idx="2916">
                  <c:v>14.6450270607652</c:v>
                </c:pt>
                <c:pt idx="2917">
                  <c:v>14.714047809649999</c:v>
                </c:pt>
                <c:pt idx="2918">
                  <c:v>14.735039252510401</c:v>
                </c:pt>
                <c:pt idx="2919">
                  <c:v>14.825513316141</c:v>
                </c:pt>
                <c:pt idx="2920">
                  <c:v>14.657932304158299</c:v>
                </c:pt>
                <c:pt idx="2921">
                  <c:v>14.6896536210674</c:v>
                </c:pt>
                <c:pt idx="2922">
                  <c:v>14.736716571358899</c:v>
                </c:pt>
                <c:pt idx="2923">
                  <c:v>14.697769833767</c:v>
                </c:pt>
                <c:pt idx="2924">
                  <c:v>14.8370934767965</c:v>
                </c:pt>
                <c:pt idx="2925">
                  <c:v>14.739893583806699</c:v>
                </c:pt>
                <c:pt idx="2926">
                  <c:v>14.850038199771101</c:v>
                </c:pt>
                <c:pt idx="2927">
                  <c:v>14.754584584403201</c:v>
                </c:pt>
                <c:pt idx="2928">
                  <c:v>15.035277318786401</c:v>
                </c:pt>
                <c:pt idx="2929">
                  <c:v>15.1741841029501</c:v>
                </c:pt>
                <c:pt idx="2930">
                  <c:v>15.156605772252901</c:v>
                </c:pt>
                <c:pt idx="2931">
                  <c:v>15.145951755385401</c:v>
                </c:pt>
                <c:pt idx="2932">
                  <c:v>15.124559479486299</c:v>
                </c:pt>
                <c:pt idx="2933">
                  <c:v>15.0925158495108</c:v>
                </c:pt>
                <c:pt idx="2934">
                  <c:v>15.1492747867243</c:v>
                </c:pt>
                <c:pt idx="2935">
                  <c:v>15.149220032367699</c:v>
                </c:pt>
                <c:pt idx="2936">
                  <c:v>15.147872303681501</c:v>
                </c:pt>
                <c:pt idx="2937">
                  <c:v>15.1439767758039</c:v>
                </c:pt>
                <c:pt idx="2938">
                  <c:v>15.174629900020401</c:v>
                </c:pt>
                <c:pt idx="2939">
                  <c:v>15.183058960164701</c:v>
                </c:pt>
                <c:pt idx="2940">
                  <c:v>15.1425742244346</c:v>
                </c:pt>
                <c:pt idx="2941">
                  <c:v>15.1418909444766</c:v>
                </c:pt>
                <c:pt idx="2942">
                  <c:v>15.171743698160901</c:v>
                </c:pt>
                <c:pt idx="2943">
                  <c:v>15.178734735638001</c:v>
                </c:pt>
                <c:pt idx="2944">
                  <c:v>15.149121664280701</c:v>
                </c:pt>
                <c:pt idx="2945">
                  <c:v>15.212051666348801</c:v>
                </c:pt>
                <c:pt idx="2946">
                  <c:v>15.1084589925473</c:v>
                </c:pt>
                <c:pt idx="2947">
                  <c:v>15.1775011633496</c:v>
                </c:pt>
                <c:pt idx="2948">
                  <c:v>15.1497978763893</c:v>
                </c:pt>
                <c:pt idx="2949">
                  <c:v>15.210983902862701</c:v>
                </c:pt>
                <c:pt idx="2950">
                  <c:v>15.195057635670199</c:v>
                </c:pt>
                <c:pt idx="2951">
                  <c:v>15.1477170105408</c:v>
                </c:pt>
                <c:pt idx="2952">
                  <c:v>15.150903362333199</c:v>
                </c:pt>
                <c:pt idx="2953">
                  <c:v>15.186255486379601</c:v>
                </c:pt>
                <c:pt idx="2954">
                  <c:v>15.191110322776099</c:v>
                </c:pt>
                <c:pt idx="2955">
                  <c:v>15.2164349345374</c:v>
                </c:pt>
                <c:pt idx="2956">
                  <c:v>15.1715187471529</c:v>
                </c:pt>
                <c:pt idx="2957">
                  <c:v>15.154351973597199</c:v>
                </c:pt>
                <c:pt idx="2958">
                  <c:v>15.1463219908114</c:v>
                </c:pt>
                <c:pt idx="2959">
                  <c:v>15.1343442166256</c:v>
                </c:pt>
                <c:pt idx="2960">
                  <c:v>15.1923620227951</c:v>
                </c:pt>
                <c:pt idx="2961">
                  <c:v>15.174607677548099</c:v>
                </c:pt>
                <c:pt idx="2962">
                  <c:v>15.2022192902537</c:v>
                </c:pt>
                <c:pt idx="2963">
                  <c:v>15.187434729007499</c:v>
                </c:pt>
                <c:pt idx="2964">
                  <c:v>15.155165028006</c:v>
                </c:pt>
                <c:pt idx="2965">
                  <c:v>15.1319725873838</c:v>
                </c:pt>
                <c:pt idx="2966">
                  <c:v>15.2543332466789</c:v>
                </c:pt>
                <c:pt idx="2967">
                  <c:v>15.141736126584799</c:v>
                </c:pt>
                <c:pt idx="2968">
                  <c:v>15.1746932760931</c:v>
                </c:pt>
                <c:pt idx="2969">
                  <c:v>15.152292048443099</c:v>
                </c:pt>
                <c:pt idx="2970">
                  <c:v>15.203786679100601</c:v>
                </c:pt>
                <c:pt idx="2971">
                  <c:v>15.1610648580837</c:v>
                </c:pt>
                <c:pt idx="2972">
                  <c:v>15.1568373479074</c:v>
                </c:pt>
                <c:pt idx="2973">
                  <c:v>15.231623645288099</c:v>
                </c:pt>
                <c:pt idx="2974">
                  <c:v>15.167093504760199</c:v>
                </c:pt>
                <c:pt idx="2975">
                  <c:v>15.147743690684401</c:v>
                </c:pt>
                <c:pt idx="2976">
                  <c:v>15.144335219255</c:v>
                </c:pt>
                <c:pt idx="2977">
                  <c:v>15.189079940141401</c:v>
                </c:pt>
                <c:pt idx="2978">
                  <c:v>15.2005752784785</c:v>
                </c:pt>
                <c:pt idx="2979">
                  <c:v>15.1751127751723</c:v>
                </c:pt>
                <c:pt idx="2980">
                  <c:v>15.1062448854239</c:v>
                </c:pt>
                <c:pt idx="2981">
                  <c:v>15.1603787676467</c:v>
                </c:pt>
                <c:pt idx="2982">
                  <c:v>15.194377995214801</c:v>
                </c:pt>
                <c:pt idx="2983">
                  <c:v>15.1718208289541</c:v>
                </c:pt>
                <c:pt idx="2984">
                  <c:v>15.1639457367512</c:v>
                </c:pt>
                <c:pt idx="2985">
                  <c:v>15.198005329059599</c:v>
                </c:pt>
                <c:pt idx="2986">
                  <c:v>15.1546945621478</c:v>
                </c:pt>
                <c:pt idx="2987">
                  <c:v>15.1876590532911</c:v>
                </c:pt>
                <c:pt idx="2988">
                  <c:v>15.181326614778801</c:v>
                </c:pt>
                <c:pt idx="2989">
                  <c:v>15.1708455774051</c:v>
                </c:pt>
                <c:pt idx="2990">
                  <c:v>15.172087111352701</c:v>
                </c:pt>
                <c:pt idx="2991">
                  <c:v>15.206924087011901</c:v>
                </c:pt>
                <c:pt idx="2992">
                  <c:v>15.241824736973101</c:v>
                </c:pt>
                <c:pt idx="2993">
                  <c:v>15.1797000961515</c:v>
                </c:pt>
                <c:pt idx="2994">
                  <c:v>15.1630277087386</c:v>
                </c:pt>
                <c:pt idx="2995">
                  <c:v>15.1760746821274</c:v>
                </c:pt>
                <c:pt idx="2996">
                  <c:v>15.1762630340636</c:v>
                </c:pt>
                <c:pt idx="2997">
                  <c:v>15.233250961329</c:v>
                </c:pt>
                <c:pt idx="2998">
                  <c:v>15.1727632424414</c:v>
                </c:pt>
                <c:pt idx="2999">
                  <c:v>15.195579588559999</c:v>
                </c:pt>
                <c:pt idx="3000">
                  <c:v>15.1979949690674</c:v>
                </c:pt>
                <c:pt idx="3001">
                  <c:v>15.1728166321916</c:v>
                </c:pt>
                <c:pt idx="3002">
                  <c:v>15.1975155804145</c:v>
                </c:pt>
                <c:pt idx="3003">
                  <c:v>15.224067919494001</c:v>
                </c:pt>
                <c:pt idx="3004">
                  <c:v>15.193277499504401</c:v>
                </c:pt>
                <c:pt idx="3005">
                  <c:v>15.180253386194201</c:v>
                </c:pt>
                <c:pt idx="3006">
                  <c:v>15.220915506163401</c:v>
                </c:pt>
                <c:pt idx="3007">
                  <c:v>15.1905295395502</c:v>
                </c:pt>
                <c:pt idx="3008">
                  <c:v>15.1905519639589</c:v>
                </c:pt>
                <c:pt idx="3009">
                  <c:v>15.186387559967599</c:v>
                </c:pt>
                <c:pt idx="3010">
                  <c:v>15.2518583084643</c:v>
                </c:pt>
                <c:pt idx="3011">
                  <c:v>15.2057160283371</c:v>
                </c:pt>
                <c:pt idx="3012">
                  <c:v>15.182862424352299</c:v>
                </c:pt>
                <c:pt idx="3013">
                  <c:v>15.1713466835491</c:v>
                </c:pt>
                <c:pt idx="3014">
                  <c:v>15.145887108961</c:v>
                </c:pt>
                <c:pt idx="3015">
                  <c:v>15.110738247256</c:v>
                </c:pt>
                <c:pt idx="3016">
                  <c:v>15.1507883999146</c:v>
                </c:pt>
                <c:pt idx="3017">
                  <c:v>15.1224178354618</c:v>
                </c:pt>
                <c:pt idx="3018">
                  <c:v>15.1633570525784</c:v>
                </c:pt>
                <c:pt idx="3019">
                  <c:v>15.1664003643683</c:v>
                </c:pt>
                <c:pt idx="3020">
                  <c:v>15.1896510126615</c:v>
                </c:pt>
                <c:pt idx="3021">
                  <c:v>15.2020888523809</c:v>
                </c:pt>
                <c:pt idx="3022">
                  <c:v>15.1836785008633</c:v>
                </c:pt>
                <c:pt idx="3023">
                  <c:v>15.129653626271599</c:v>
                </c:pt>
                <c:pt idx="3024">
                  <c:v>15.1551965271252</c:v>
                </c:pt>
                <c:pt idx="3025">
                  <c:v>15.193492418202201</c:v>
                </c:pt>
                <c:pt idx="3026">
                  <c:v>15.1905115431664</c:v>
                </c:pt>
                <c:pt idx="3027">
                  <c:v>15.1941241212352</c:v>
                </c:pt>
                <c:pt idx="3028">
                  <c:v>15.139861711057099</c:v>
                </c:pt>
                <c:pt idx="3029">
                  <c:v>15.2073189373316</c:v>
                </c:pt>
                <c:pt idx="3030">
                  <c:v>15.190250987212</c:v>
                </c:pt>
                <c:pt idx="3031">
                  <c:v>15.1696334152386</c:v>
                </c:pt>
                <c:pt idx="3032">
                  <c:v>15.1785549864932</c:v>
                </c:pt>
                <c:pt idx="3033">
                  <c:v>15.1918436478124</c:v>
                </c:pt>
                <c:pt idx="3034">
                  <c:v>15.190846847186799</c:v>
                </c:pt>
                <c:pt idx="3035">
                  <c:v>15.1925238170552</c:v>
                </c:pt>
                <c:pt idx="3036">
                  <c:v>15.1749511118998</c:v>
                </c:pt>
                <c:pt idx="3037">
                  <c:v>15.184409480048499</c:v>
                </c:pt>
                <c:pt idx="3038">
                  <c:v>15.238766256160501</c:v>
                </c:pt>
                <c:pt idx="3039">
                  <c:v>15.190229291560399</c:v>
                </c:pt>
                <c:pt idx="3040">
                  <c:v>15.158438778538599</c:v>
                </c:pt>
                <c:pt idx="3041">
                  <c:v>15.1321628154928</c:v>
                </c:pt>
                <c:pt idx="3042">
                  <c:v>15.1318552104179</c:v>
                </c:pt>
                <c:pt idx="3043">
                  <c:v>15.235759839778201</c:v>
                </c:pt>
                <c:pt idx="3044">
                  <c:v>15.197926339860899</c:v>
                </c:pt>
                <c:pt idx="3045">
                  <c:v>15.1729202449042</c:v>
                </c:pt>
                <c:pt idx="3046">
                  <c:v>15.1799152155847</c:v>
                </c:pt>
                <c:pt idx="3047">
                  <c:v>15.202333137842301</c:v>
                </c:pt>
                <c:pt idx="3048">
                  <c:v>15.171200908340699</c:v>
                </c:pt>
                <c:pt idx="3049">
                  <c:v>15.156820467865201</c:v>
                </c:pt>
                <c:pt idx="3050">
                  <c:v>15.124621077383701</c:v>
                </c:pt>
                <c:pt idx="3051">
                  <c:v>15.1345522546225</c:v>
                </c:pt>
                <c:pt idx="3052">
                  <c:v>15.1538097354233</c:v>
                </c:pt>
                <c:pt idx="3053">
                  <c:v>15.1624001331783</c:v>
                </c:pt>
                <c:pt idx="3054">
                  <c:v>15.1807758907457</c:v>
                </c:pt>
                <c:pt idx="3055">
                  <c:v>15.1798880047991</c:v>
                </c:pt>
                <c:pt idx="3056">
                  <c:v>15.1846405815688</c:v>
                </c:pt>
                <c:pt idx="3057">
                  <c:v>15.180114900965799</c:v>
                </c:pt>
                <c:pt idx="3058">
                  <c:v>15.189616089906099</c:v>
                </c:pt>
                <c:pt idx="3059">
                  <c:v>15.179015855974599</c:v>
                </c:pt>
                <c:pt idx="3060">
                  <c:v>15.1743699938901</c:v>
                </c:pt>
                <c:pt idx="3061">
                  <c:v>15.1757582648934</c:v>
                </c:pt>
                <c:pt idx="3062">
                  <c:v>15.219371739403799</c:v>
                </c:pt>
                <c:pt idx="3063">
                  <c:v>15.1888774235276</c:v>
                </c:pt>
                <c:pt idx="3064">
                  <c:v>15.1685757186551</c:v>
                </c:pt>
                <c:pt idx="3065">
                  <c:v>15.187801012428601</c:v>
                </c:pt>
                <c:pt idx="3066">
                  <c:v>15.2269105425818</c:v>
                </c:pt>
                <c:pt idx="3067">
                  <c:v>15.241541155766701</c:v>
                </c:pt>
                <c:pt idx="3068">
                  <c:v>15.0481812403641</c:v>
                </c:pt>
                <c:pt idx="3069">
                  <c:v>15.169991981425699</c:v>
                </c:pt>
                <c:pt idx="3070">
                  <c:v>15.1486697103254</c:v>
                </c:pt>
                <c:pt idx="3071">
                  <c:v>15.146566338046901</c:v>
                </c:pt>
                <c:pt idx="3072">
                  <c:v>15.1397532492495</c:v>
                </c:pt>
                <c:pt idx="3073">
                  <c:v>15.1528754681847</c:v>
                </c:pt>
                <c:pt idx="3074">
                  <c:v>15.158472450483099</c:v>
                </c:pt>
                <c:pt idx="3075">
                  <c:v>15.2035610003419</c:v>
                </c:pt>
                <c:pt idx="3076">
                  <c:v>15.188334117726299</c:v>
                </c:pt>
                <c:pt idx="3077">
                  <c:v>15.16639631264</c:v>
                </c:pt>
                <c:pt idx="3078">
                  <c:v>15.1890797289229</c:v>
                </c:pt>
                <c:pt idx="3079">
                  <c:v>15.190790754405</c:v>
                </c:pt>
                <c:pt idx="3080">
                  <c:v>15.207576775790001</c:v>
                </c:pt>
                <c:pt idx="3081">
                  <c:v>15.235380448356199</c:v>
                </c:pt>
                <c:pt idx="3082">
                  <c:v>15.1935390570384</c:v>
                </c:pt>
                <c:pt idx="3083">
                  <c:v>15.162634913288899</c:v>
                </c:pt>
                <c:pt idx="3084">
                  <c:v>15.088978279603401</c:v>
                </c:pt>
                <c:pt idx="3085">
                  <c:v>15.1913837162293</c:v>
                </c:pt>
                <c:pt idx="3086">
                  <c:v>15.1594059049258</c:v>
                </c:pt>
                <c:pt idx="3087">
                  <c:v>15.202591119828201</c:v>
                </c:pt>
                <c:pt idx="3088">
                  <c:v>15.2443548063241</c:v>
                </c:pt>
                <c:pt idx="3089">
                  <c:v>15.153994953782201</c:v>
                </c:pt>
                <c:pt idx="3090">
                  <c:v>15.200224246375701</c:v>
                </c:pt>
                <c:pt idx="3091">
                  <c:v>15.1485954362794</c:v>
                </c:pt>
                <c:pt idx="3092">
                  <c:v>15.1700868561663</c:v>
                </c:pt>
                <c:pt idx="3093">
                  <c:v>15.1275726728152</c:v>
                </c:pt>
                <c:pt idx="3094">
                  <c:v>15.220393339996701</c:v>
                </c:pt>
                <c:pt idx="3095">
                  <c:v>15.1830984888409</c:v>
                </c:pt>
                <c:pt idx="3096">
                  <c:v>15.2235756949764</c:v>
                </c:pt>
                <c:pt idx="3097">
                  <c:v>15.212400890083501</c:v>
                </c:pt>
                <c:pt idx="3098">
                  <c:v>15.1791179305753</c:v>
                </c:pt>
                <c:pt idx="3099">
                  <c:v>15.1494014780793</c:v>
                </c:pt>
                <c:pt idx="3100">
                  <c:v>15.1526047781448</c:v>
                </c:pt>
                <c:pt idx="3101">
                  <c:v>15.198945151562301</c:v>
                </c:pt>
                <c:pt idx="3102">
                  <c:v>15.1929818981535</c:v>
                </c:pt>
                <c:pt idx="3103">
                  <c:v>15.135265334113599</c:v>
                </c:pt>
                <c:pt idx="3104">
                  <c:v>15.1426401546814</c:v>
                </c:pt>
                <c:pt idx="3105">
                  <c:v>15.111857683941199</c:v>
                </c:pt>
                <c:pt idx="3106">
                  <c:v>15.1110128439216</c:v>
                </c:pt>
                <c:pt idx="3107">
                  <c:v>15.2115566438247</c:v>
                </c:pt>
                <c:pt idx="3108">
                  <c:v>15.200934093744999</c:v>
                </c:pt>
                <c:pt idx="3109">
                  <c:v>15.1668327190855</c:v>
                </c:pt>
                <c:pt idx="3110">
                  <c:v>15.201928048888</c:v>
                </c:pt>
                <c:pt idx="3111">
                  <c:v>15.206117091438299</c:v>
                </c:pt>
                <c:pt idx="3112">
                  <c:v>15.2341408178986</c:v>
                </c:pt>
                <c:pt idx="3113">
                  <c:v>15.2077521343731</c:v>
                </c:pt>
                <c:pt idx="3114">
                  <c:v>15.1375874577066</c:v>
                </c:pt>
                <c:pt idx="3115">
                  <c:v>15.172155015246201</c:v>
                </c:pt>
                <c:pt idx="3116">
                  <c:v>15.167765778323799</c:v>
                </c:pt>
                <c:pt idx="3117">
                  <c:v>15.1497093983056</c:v>
                </c:pt>
                <c:pt idx="3118">
                  <c:v>15.145878985922799</c:v>
                </c:pt>
                <c:pt idx="3119">
                  <c:v>15.154363136368399</c:v>
                </c:pt>
                <c:pt idx="3120">
                  <c:v>15.239511135806399</c:v>
                </c:pt>
                <c:pt idx="3121">
                  <c:v>15.1855982292539</c:v>
                </c:pt>
                <c:pt idx="3122">
                  <c:v>15.260306715943001</c:v>
                </c:pt>
                <c:pt idx="3123">
                  <c:v>15.205549041956401</c:v>
                </c:pt>
                <c:pt idx="3124">
                  <c:v>15.1790022017287</c:v>
                </c:pt>
                <c:pt idx="3125">
                  <c:v>15.1745051290272</c:v>
                </c:pt>
                <c:pt idx="3126">
                  <c:v>15.178459971285699</c:v>
                </c:pt>
                <c:pt idx="3127">
                  <c:v>15.1695376382144</c:v>
                </c:pt>
                <c:pt idx="3128">
                  <c:v>15.1509453261079</c:v>
                </c:pt>
                <c:pt idx="3129">
                  <c:v>15.166753390430801</c:v>
                </c:pt>
                <c:pt idx="3130">
                  <c:v>15.2021560058199</c:v>
                </c:pt>
                <c:pt idx="3131">
                  <c:v>15.4314209820919</c:v>
                </c:pt>
                <c:pt idx="3132">
                  <c:v>15.427949659066</c:v>
                </c:pt>
                <c:pt idx="3133">
                  <c:v>15.4340596720041</c:v>
                </c:pt>
                <c:pt idx="3134">
                  <c:v>15.5210832593069</c:v>
                </c:pt>
                <c:pt idx="3135">
                  <c:v>15.5530145018092</c:v>
                </c:pt>
                <c:pt idx="3136">
                  <c:v>15.587527515274401</c:v>
                </c:pt>
                <c:pt idx="3137">
                  <c:v>15.551810852117899</c:v>
                </c:pt>
                <c:pt idx="3138">
                  <c:v>15.649232538486901</c:v>
                </c:pt>
                <c:pt idx="3139">
                  <c:v>15.658427599846</c:v>
                </c:pt>
                <c:pt idx="3140">
                  <c:v>15.664633675178701</c:v>
                </c:pt>
                <c:pt idx="3141">
                  <c:v>15.5624938877679</c:v>
                </c:pt>
                <c:pt idx="3142">
                  <c:v>15.746699946101</c:v>
                </c:pt>
                <c:pt idx="3143">
                  <c:v>15.737803611029999</c:v>
                </c:pt>
                <c:pt idx="3144">
                  <c:v>12.6326672081914</c:v>
                </c:pt>
                <c:pt idx="3145">
                  <c:v>12.108034605526999</c:v>
                </c:pt>
                <c:pt idx="3146">
                  <c:v>11.794867822230101</c:v>
                </c:pt>
                <c:pt idx="3147">
                  <c:v>11.834608202907701</c:v>
                </c:pt>
                <c:pt idx="3148">
                  <c:v>11.8289398509883</c:v>
                </c:pt>
                <c:pt idx="3149">
                  <c:v>14.9808241546689</c:v>
                </c:pt>
                <c:pt idx="3150">
                  <c:v>15.1337877008737</c:v>
                </c:pt>
                <c:pt idx="3151">
                  <c:v>15.1195224513786</c:v>
                </c:pt>
                <c:pt idx="3152">
                  <c:v>15.0739035615177</c:v>
                </c:pt>
                <c:pt idx="3153">
                  <c:v>15.1656375241734</c:v>
                </c:pt>
                <c:pt idx="3154">
                  <c:v>15.1524585570558</c:v>
                </c:pt>
                <c:pt idx="3155">
                  <c:v>15.2454166281131</c:v>
                </c:pt>
                <c:pt idx="3156">
                  <c:v>15.1285637305725</c:v>
                </c:pt>
                <c:pt idx="3157">
                  <c:v>15.203195335212399</c:v>
                </c:pt>
                <c:pt idx="3158">
                  <c:v>15.0715505015165</c:v>
                </c:pt>
                <c:pt idx="3159">
                  <c:v>15.4497358694263</c:v>
                </c:pt>
                <c:pt idx="3160">
                  <c:v>15.428263759864301</c:v>
                </c:pt>
                <c:pt idx="3161">
                  <c:v>15.421788314461599</c:v>
                </c:pt>
                <c:pt idx="3162">
                  <c:v>15.825517279958101</c:v>
                </c:pt>
                <c:pt idx="3163">
                  <c:v>15.854531907178201</c:v>
                </c:pt>
                <c:pt idx="3164">
                  <c:v>15.861321903857201</c:v>
                </c:pt>
                <c:pt idx="3165">
                  <c:v>15.8332012702867</c:v>
                </c:pt>
                <c:pt idx="3166">
                  <c:v>15.857504854858</c:v>
                </c:pt>
                <c:pt idx="3167">
                  <c:v>15.8433442011527</c:v>
                </c:pt>
                <c:pt idx="3168">
                  <c:v>15.899962996310601</c:v>
                </c:pt>
                <c:pt idx="3169">
                  <c:v>15.7245263828358</c:v>
                </c:pt>
                <c:pt idx="3170">
                  <c:v>15.720311935401</c:v>
                </c:pt>
                <c:pt idx="3171">
                  <c:v>15.7720023443947</c:v>
                </c:pt>
                <c:pt idx="3172">
                  <c:v>15.761518900048699</c:v>
                </c:pt>
                <c:pt idx="3173">
                  <c:v>15.747178294229</c:v>
                </c:pt>
                <c:pt idx="3174">
                  <c:v>15.7620387122504</c:v>
                </c:pt>
                <c:pt idx="3175">
                  <c:v>15.7614664034261</c:v>
                </c:pt>
                <c:pt idx="3176">
                  <c:v>15.791242884560299</c:v>
                </c:pt>
                <c:pt idx="3177">
                  <c:v>15.7333838508077</c:v>
                </c:pt>
                <c:pt idx="3178">
                  <c:v>15.782628134092199</c:v>
                </c:pt>
                <c:pt idx="3179">
                  <c:v>15.7893719851493</c:v>
                </c:pt>
                <c:pt idx="3180">
                  <c:v>15.7542735762514</c:v>
                </c:pt>
                <c:pt idx="3181">
                  <c:v>15.813162204403101</c:v>
                </c:pt>
                <c:pt idx="3182">
                  <c:v>15.7733750553733</c:v>
                </c:pt>
                <c:pt idx="3183">
                  <c:v>15.7712621531611</c:v>
                </c:pt>
                <c:pt idx="3184">
                  <c:v>15.7618558705224</c:v>
                </c:pt>
                <c:pt idx="3185">
                  <c:v>15.8140085702469</c:v>
                </c:pt>
                <c:pt idx="3186">
                  <c:v>15.7937042144997</c:v>
                </c:pt>
                <c:pt idx="3187">
                  <c:v>15.765800683506299</c:v>
                </c:pt>
                <c:pt idx="3188">
                  <c:v>15.8144217181319</c:v>
                </c:pt>
                <c:pt idx="3189">
                  <c:v>15.769301563765699</c:v>
                </c:pt>
                <c:pt idx="3190">
                  <c:v>15.7706251695611</c:v>
                </c:pt>
                <c:pt idx="3191">
                  <c:v>15.764581619943099</c:v>
                </c:pt>
                <c:pt idx="3192">
                  <c:v>15.8029953720309</c:v>
                </c:pt>
                <c:pt idx="3193">
                  <c:v>15.7742090180568</c:v>
                </c:pt>
                <c:pt idx="3194">
                  <c:v>15.759708028175799</c:v>
                </c:pt>
                <c:pt idx="3195">
                  <c:v>15.7901326373141</c:v>
                </c:pt>
                <c:pt idx="3196">
                  <c:v>15.7338206480811</c:v>
                </c:pt>
                <c:pt idx="3197">
                  <c:v>15.789632377961899</c:v>
                </c:pt>
                <c:pt idx="3198">
                  <c:v>15.7995108132884</c:v>
                </c:pt>
                <c:pt idx="3199">
                  <c:v>15.8170691013088</c:v>
                </c:pt>
                <c:pt idx="3200">
                  <c:v>15.794737670789299</c:v>
                </c:pt>
                <c:pt idx="3201">
                  <c:v>15.8436459114849</c:v>
                </c:pt>
                <c:pt idx="3202">
                  <c:v>15.7974987504855</c:v>
                </c:pt>
                <c:pt idx="3203">
                  <c:v>15.7598915509931</c:v>
                </c:pt>
                <c:pt idx="3204">
                  <c:v>15.8370882386548</c:v>
                </c:pt>
                <c:pt idx="3205">
                  <c:v>15.7713028671558</c:v>
                </c:pt>
                <c:pt idx="3206">
                  <c:v>15.7556008380226</c:v>
                </c:pt>
                <c:pt idx="3207">
                  <c:v>15.789681709274401</c:v>
                </c:pt>
                <c:pt idx="3208">
                  <c:v>15.8008574894376</c:v>
                </c:pt>
                <c:pt idx="3209">
                  <c:v>15.798127931225901</c:v>
                </c:pt>
                <c:pt idx="3210">
                  <c:v>15.842432089906399</c:v>
                </c:pt>
                <c:pt idx="3211">
                  <c:v>15.814688760900999</c:v>
                </c:pt>
                <c:pt idx="3212">
                  <c:v>15.8504841730231</c:v>
                </c:pt>
                <c:pt idx="3213">
                  <c:v>15.843316268729099</c:v>
                </c:pt>
                <c:pt idx="3214">
                  <c:v>15.815445796704999</c:v>
                </c:pt>
                <c:pt idx="3215">
                  <c:v>15.796099083783499</c:v>
                </c:pt>
                <c:pt idx="3216">
                  <c:v>15.7985066316754</c:v>
                </c:pt>
                <c:pt idx="3217">
                  <c:v>15.7921641672937</c:v>
                </c:pt>
                <c:pt idx="3218">
                  <c:v>15.7912649371498</c:v>
                </c:pt>
                <c:pt idx="3219">
                  <c:v>15.8184423931026</c:v>
                </c:pt>
                <c:pt idx="3220">
                  <c:v>15.8322521877423</c:v>
                </c:pt>
                <c:pt idx="3221">
                  <c:v>15.8469610026269</c:v>
                </c:pt>
                <c:pt idx="3222">
                  <c:v>15.8746619677027</c:v>
                </c:pt>
                <c:pt idx="3223">
                  <c:v>15.807160717196</c:v>
                </c:pt>
                <c:pt idx="3224">
                  <c:v>15.834055410813001</c:v>
                </c:pt>
                <c:pt idx="3225">
                  <c:v>15.730377384731</c:v>
                </c:pt>
                <c:pt idx="3226">
                  <c:v>15.7455748353934</c:v>
                </c:pt>
                <c:pt idx="3227">
                  <c:v>15.8114009827909</c:v>
                </c:pt>
                <c:pt idx="3228">
                  <c:v>15.7848654739312</c:v>
                </c:pt>
                <c:pt idx="3229">
                  <c:v>15.794226560140499</c:v>
                </c:pt>
                <c:pt idx="3230">
                  <c:v>15.769504528139301</c:v>
                </c:pt>
                <c:pt idx="3231">
                  <c:v>15.811526956495401</c:v>
                </c:pt>
                <c:pt idx="3232">
                  <c:v>15.794312430890299</c:v>
                </c:pt>
                <c:pt idx="3233">
                  <c:v>15.7970544413939</c:v>
                </c:pt>
                <c:pt idx="3234">
                  <c:v>15.8064157373987</c:v>
                </c:pt>
                <c:pt idx="3235">
                  <c:v>15.8078992856244</c:v>
                </c:pt>
                <c:pt idx="3236">
                  <c:v>15.7435538956647</c:v>
                </c:pt>
                <c:pt idx="3237">
                  <c:v>15.820003273109</c:v>
                </c:pt>
                <c:pt idx="3238">
                  <c:v>15.751484357472799</c:v>
                </c:pt>
                <c:pt idx="3239">
                  <c:v>15.825839601593101</c:v>
                </c:pt>
                <c:pt idx="3240">
                  <c:v>15.848287226873101</c:v>
                </c:pt>
                <c:pt idx="3241">
                  <c:v>15.790262157850901</c:v>
                </c:pt>
                <c:pt idx="3242">
                  <c:v>15.7764120579718</c:v>
                </c:pt>
                <c:pt idx="3243">
                  <c:v>15.780364131233499</c:v>
                </c:pt>
                <c:pt idx="3244">
                  <c:v>15.8152115107066</c:v>
                </c:pt>
                <c:pt idx="3245">
                  <c:v>15.836680419819899</c:v>
                </c:pt>
                <c:pt idx="3246">
                  <c:v>15.814486803318699</c:v>
                </c:pt>
                <c:pt idx="3247">
                  <c:v>15.816234462650399</c:v>
                </c:pt>
                <c:pt idx="3248">
                  <c:v>15.8056122340901</c:v>
                </c:pt>
                <c:pt idx="3249">
                  <c:v>15.872800633759899</c:v>
                </c:pt>
                <c:pt idx="3250">
                  <c:v>15.8112913904436</c:v>
                </c:pt>
                <c:pt idx="3251">
                  <c:v>15.847762007436501</c:v>
                </c:pt>
                <c:pt idx="3252">
                  <c:v>15.8642953026394</c:v>
                </c:pt>
                <c:pt idx="3253">
                  <c:v>15.828276785378501</c:v>
                </c:pt>
                <c:pt idx="3254">
                  <c:v>15.8556730735357</c:v>
                </c:pt>
                <c:pt idx="3255">
                  <c:v>15.849989470779899</c:v>
                </c:pt>
                <c:pt idx="3256">
                  <c:v>15.796456807926999</c:v>
                </c:pt>
                <c:pt idx="3257">
                  <c:v>15.8069852746475</c:v>
                </c:pt>
                <c:pt idx="3258">
                  <c:v>15.8638466831187</c:v>
                </c:pt>
                <c:pt idx="3259">
                  <c:v>15.838904586309599</c:v>
                </c:pt>
                <c:pt idx="3260">
                  <c:v>15.787192695417099</c:v>
                </c:pt>
                <c:pt idx="3261">
                  <c:v>15.757913776111099</c:v>
                </c:pt>
                <c:pt idx="3262">
                  <c:v>15.7954549028321</c:v>
                </c:pt>
                <c:pt idx="3263">
                  <c:v>15.7726613586926</c:v>
                </c:pt>
                <c:pt idx="3264">
                  <c:v>15.819326482546201</c:v>
                </c:pt>
                <c:pt idx="3265">
                  <c:v>15.768394409311201</c:v>
                </c:pt>
                <c:pt idx="3266">
                  <c:v>15.7909573968267</c:v>
                </c:pt>
                <c:pt idx="3267">
                  <c:v>15.8089960724948</c:v>
                </c:pt>
                <c:pt idx="3268">
                  <c:v>15.810142477236001</c:v>
                </c:pt>
                <c:pt idx="3269">
                  <c:v>15.873853578370801</c:v>
                </c:pt>
                <c:pt idx="3270">
                  <c:v>15.8012967839036</c:v>
                </c:pt>
                <c:pt idx="3271">
                  <c:v>15.8353386156175</c:v>
                </c:pt>
                <c:pt idx="3272">
                  <c:v>15.844127287208</c:v>
                </c:pt>
                <c:pt idx="3273">
                  <c:v>15.8393177476384</c:v>
                </c:pt>
                <c:pt idx="3274">
                  <c:v>15.796126691835401</c:v>
                </c:pt>
                <c:pt idx="3275">
                  <c:v>15.7989450447694</c:v>
                </c:pt>
                <c:pt idx="3276">
                  <c:v>15.8065879901228</c:v>
                </c:pt>
                <c:pt idx="3277">
                  <c:v>15.865731822306801</c:v>
                </c:pt>
                <c:pt idx="3278">
                  <c:v>15.845607389977401</c:v>
                </c:pt>
                <c:pt idx="3279">
                  <c:v>15.884396785072299</c:v>
                </c:pt>
                <c:pt idx="3280">
                  <c:v>15.854269748131401</c:v>
                </c:pt>
                <c:pt idx="3281">
                  <c:v>15.742842011074501</c:v>
                </c:pt>
                <c:pt idx="3282">
                  <c:v>15.833431384021599</c:v>
                </c:pt>
                <c:pt idx="3283">
                  <c:v>15.814333723378899</c:v>
                </c:pt>
                <c:pt idx="3284">
                  <c:v>15.830056424452501</c:v>
                </c:pt>
                <c:pt idx="3285">
                  <c:v>15.821000372771699</c:v>
                </c:pt>
                <c:pt idx="3286">
                  <c:v>15.838746227277399</c:v>
                </c:pt>
                <c:pt idx="3287">
                  <c:v>15.8338617072129</c:v>
                </c:pt>
                <c:pt idx="3288">
                  <c:v>15.8544354810937</c:v>
                </c:pt>
                <c:pt idx="3289">
                  <c:v>15.8187783170505</c:v>
                </c:pt>
                <c:pt idx="3290">
                  <c:v>15.865036797281901</c:v>
                </c:pt>
                <c:pt idx="3291">
                  <c:v>15.875087951990601</c:v>
                </c:pt>
                <c:pt idx="3292">
                  <c:v>15.8536867904616</c:v>
                </c:pt>
                <c:pt idx="3293">
                  <c:v>15.8507736907841</c:v>
                </c:pt>
                <c:pt idx="3294">
                  <c:v>15.9527494895648</c:v>
                </c:pt>
                <c:pt idx="3295">
                  <c:v>15.7689634708208</c:v>
                </c:pt>
                <c:pt idx="3296">
                  <c:v>15.7798217124045</c:v>
                </c:pt>
                <c:pt idx="3297">
                  <c:v>15.729643915380199</c:v>
                </c:pt>
                <c:pt idx="3298">
                  <c:v>15.818775594785301</c:v>
                </c:pt>
                <c:pt idx="3299">
                  <c:v>15.829117940182201</c:v>
                </c:pt>
                <c:pt idx="3300">
                  <c:v>15.804087515252</c:v>
                </c:pt>
                <c:pt idx="3301">
                  <c:v>15.7744549484992</c:v>
                </c:pt>
                <c:pt idx="3302">
                  <c:v>15.8057426710391</c:v>
                </c:pt>
                <c:pt idx="3303">
                  <c:v>15.808801106831901</c:v>
                </c:pt>
                <c:pt idx="3304">
                  <c:v>15.773532089515699</c:v>
                </c:pt>
                <c:pt idx="3305">
                  <c:v>15.8680958168327</c:v>
                </c:pt>
                <c:pt idx="3306">
                  <c:v>15.8131505392144</c:v>
                </c:pt>
                <c:pt idx="3307">
                  <c:v>15.878446135574301</c:v>
                </c:pt>
                <c:pt idx="3308">
                  <c:v>15.770498861538</c:v>
                </c:pt>
                <c:pt idx="3309">
                  <c:v>15.772290866707699</c:v>
                </c:pt>
                <c:pt idx="3310">
                  <c:v>15.7805662986796</c:v>
                </c:pt>
                <c:pt idx="3311">
                  <c:v>15.792130727657799</c:v>
                </c:pt>
                <c:pt idx="3312">
                  <c:v>15.7815148753991</c:v>
                </c:pt>
                <c:pt idx="3313">
                  <c:v>15.8038807401109</c:v>
                </c:pt>
                <c:pt idx="3314">
                  <c:v>15.8179623267434</c:v>
                </c:pt>
                <c:pt idx="3315">
                  <c:v>15.8114911907844</c:v>
                </c:pt>
                <c:pt idx="3316">
                  <c:v>15.794321568534601</c:v>
                </c:pt>
                <c:pt idx="3317">
                  <c:v>15.8408058005272</c:v>
                </c:pt>
                <c:pt idx="3318">
                  <c:v>15.8291785930502</c:v>
                </c:pt>
                <c:pt idx="3319">
                  <c:v>15.798838813045499</c:v>
                </c:pt>
                <c:pt idx="3320">
                  <c:v>15.864544983820201</c:v>
                </c:pt>
                <c:pt idx="3321">
                  <c:v>15.8404897203307</c:v>
                </c:pt>
                <c:pt idx="3322">
                  <c:v>15.7952562082928</c:v>
                </c:pt>
                <c:pt idx="3323">
                  <c:v>15.780197553484699</c:v>
                </c:pt>
                <c:pt idx="3324">
                  <c:v>15.7924886893209</c:v>
                </c:pt>
                <c:pt idx="3325">
                  <c:v>15.8432738774168</c:v>
                </c:pt>
                <c:pt idx="3326">
                  <c:v>15.8451319774111</c:v>
                </c:pt>
                <c:pt idx="3327">
                  <c:v>15.8328076417502</c:v>
                </c:pt>
                <c:pt idx="3328">
                  <c:v>15.830809284096601</c:v>
                </c:pt>
                <c:pt idx="3329">
                  <c:v>15.8337006287514</c:v>
                </c:pt>
                <c:pt idx="3330">
                  <c:v>15.782329864731301</c:v>
                </c:pt>
                <c:pt idx="3331">
                  <c:v>15.758399070989601</c:v>
                </c:pt>
                <c:pt idx="3332">
                  <c:v>15.758652964961</c:v>
                </c:pt>
                <c:pt idx="3333">
                  <c:v>15.7533828674659</c:v>
                </c:pt>
                <c:pt idx="3334">
                  <c:v>15.8016976589498</c:v>
                </c:pt>
                <c:pt idx="3335">
                  <c:v>15.837050075081301</c:v>
                </c:pt>
                <c:pt idx="3336">
                  <c:v>15.8329010431885</c:v>
                </c:pt>
                <c:pt idx="3337">
                  <c:v>15.840491584446101</c:v>
                </c:pt>
                <c:pt idx="3338">
                  <c:v>15.8697272233007</c:v>
                </c:pt>
                <c:pt idx="3339">
                  <c:v>15.7932727517271</c:v>
                </c:pt>
                <c:pt idx="3340">
                  <c:v>15.8302522985548</c:v>
                </c:pt>
                <c:pt idx="3341">
                  <c:v>15.7861584801171</c:v>
                </c:pt>
                <c:pt idx="3342">
                  <c:v>15.8151270371956</c:v>
                </c:pt>
                <c:pt idx="3343">
                  <c:v>15.7936259531728</c:v>
                </c:pt>
                <c:pt idx="3344">
                  <c:v>15.7915464886241</c:v>
                </c:pt>
                <c:pt idx="3345">
                  <c:v>15.816527113513301</c:v>
                </c:pt>
                <c:pt idx="3346">
                  <c:v>15.901718651979801</c:v>
                </c:pt>
                <c:pt idx="3347">
                  <c:v>15.8146809602746</c:v>
                </c:pt>
                <c:pt idx="3348">
                  <c:v>15.863728563872799</c:v>
                </c:pt>
                <c:pt idx="3349">
                  <c:v>15.847924096007199</c:v>
                </c:pt>
                <c:pt idx="3350">
                  <c:v>15.8152216377343</c:v>
                </c:pt>
                <c:pt idx="3351">
                  <c:v>15.7970209172805</c:v>
                </c:pt>
                <c:pt idx="3352">
                  <c:v>15.797908701375301</c:v>
                </c:pt>
                <c:pt idx="3353">
                  <c:v>15.8963196775785</c:v>
                </c:pt>
                <c:pt idx="3354">
                  <c:v>15.780659148631999</c:v>
                </c:pt>
                <c:pt idx="3355">
                  <c:v>15.8310102992357</c:v>
                </c:pt>
                <c:pt idx="3356">
                  <c:v>15.864748531279499</c:v>
                </c:pt>
                <c:pt idx="3357">
                  <c:v>15.848888643107999</c:v>
                </c:pt>
                <c:pt idx="3358">
                  <c:v>15.8664615068105</c:v>
                </c:pt>
                <c:pt idx="3359">
                  <c:v>15.8499889069655</c:v>
                </c:pt>
                <c:pt idx="3360">
                  <c:v>15.8507398766913</c:v>
                </c:pt>
                <c:pt idx="3361">
                  <c:v>15.8510371388995</c:v>
                </c:pt>
                <c:pt idx="3362">
                  <c:v>15.854968359715199</c:v>
                </c:pt>
                <c:pt idx="3363">
                  <c:v>15.8550170505127</c:v>
                </c:pt>
                <c:pt idx="3364">
                  <c:v>15.880566918678999</c:v>
                </c:pt>
                <c:pt idx="3365">
                  <c:v>15.7613531911976</c:v>
                </c:pt>
                <c:pt idx="3366">
                  <c:v>15.771936947156201</c:v>
                </c:pt>
                <c:pt idx="3367">
                  <c:v>15.7307058568539</c:v>
                </c:pt>
                <c:pt idx="3368">
                  <c:v>15.7756586839051</c:v>
                </c:pt>
                <c:pt idx="3369">
                  <c:v>15.8260602257571</c:v>
                </c:pt>
                <c:pt idx="3370">
                  <c:v>15.8353464687867</c:v>
                </c:pt>
                <c:pt idx="3371">
                  <c:v>15.8214922518361</c:v>
                </c:pt>
                <c:pt idx="3372">
                  <c:v>15.818956309563999</c:v>
                </c:pt>
                <c:pt idx="3373">
                  <c:v>15.829948461085101</c:v>
                </c:pt>
                <c:pt idx="3374">
                  <c:v>15.7576618031959</c:v>
                </c:pt>
                <c:pt idx="3375">
                  <c:v>15.8489222505402</c:v>
                </c:pt>
                <c:pt idx="3376">
                  <c:v>15.8155002478151</c:v>
                </c:pt>
                <c:pt idx="3377">
                  <c:v>15.8322540548533</c:v>
                </c:pt>
                <c:pt idx="3378">
                  <c:v>15.8702884079554</c:v>
                </c:pt>
                <c:pt idx="3379">
                  <c:v>15.8234741165969</c:v>
                </c:pt>
                <c:pt idx="3380">
                  <c:v>15.828250175117899</c:v>
                </c:pt>
                <c:pt idx="3381">
                  <c:v>15.890535254273001</c:v>
                </c:pt>
                <c:pt idx="3382">
                  <c:v>15.8864146303592</c:v>
                </c:pt>
                <c:pt idx="3383">
                  <c:v>15.866607608887699</c:v>
                </c:pt>
                <c:pt idx="3384">
                  <c:v>15.8557614524097</c:v>
                </c:pt>
                <c:pt idx="3385">
                  <c:v>15.832891473918499</c:v>
                </c:pt>
                <c:pt idx="3386">
                  <c:v>15.832499982815399</c:v>
                </c:pt>
                <c:pt idx="3387">
                  <c:v>15.824319631479799</c:v>
                </c:pt>
                <c:pt idx="3388">
                  <c:v>15.809205345573</c:v>
                </c:pt>
                <c:pt idx="3389">
                  <c:v>15.8216298669767</c:v>
                </c:pt>
                <c:pt idx="3390">
                  <c:v>15.8115207586218</c:v>
                </c:pt>
                <c:pt idx="3391">
                  <c:v>15.8741429383299</c:v>
                </c:pt>
                <c:pt idx="3392">
                  <c:v>15.866839456246799</c:v>
                </c:pt>
                <c:pt idx="3393">
                  <c:v>15.8607168758556</c:v>
                </c:pt>
                <c:pt idx="3394">
                  <c:v>15.8674313466475</c:v>
                </c:pt>
                <c:pt idx="3395">
                  <c:v>15.8596836629329</c:v>
                </c:pt>
                <c:pt idx="3396">
                  <c:v>15.8472277255969</c:v>
                </c:pt>
                <c:pt idx="3397">
                  <c:v>15.860158081958801</c:v>
                </c:pt>
                <c:pt idx="3398">
                  <c:v>15.837072621092799</c:v>
                </c:pt>
                <c:pt idx="3399">
                  <c:v>15.935270828821199</c:v>
                </c:pt>
                <c:pt idx="3400">
                  <c:v>15.7773688294798</c:v>
                </c:pt>
                <c:pt idx="3401">
                  <c:v>15.7744722436433</c:v>
                </c:pt>
                <c:pt idx="3402">
                  <c:v>15.811172027309601</c:v>
                </c:pt>
                <c:pt idx="3403">
                  <c:v>15.793208420155301</c:v>
                </c:pt>
                <c:pt idx="3404">
                  <c:v>15.798677832110499</c:v>
                </c:pt>
                <c:pt idx="3405">
                  <c:v>15.7758780566755</c:v>
                </c:pt>
                <c:pt idx="3406">
                  <c:v>15.8166989616953</c:v>
                </c:pt>
                <c:pt idx="3407">
                  <c:v>15.8211092550488</c:v>
                </c:pt>
                <c:pt idx="3408">
                  <c:v>15.8577539336417</c:v>
                </c:pt>
                <c:pt idx="3409">
                  <c:v>15.829438246715799</c:v>
                </c:pt>
                <c:pt idx="3410">
                  <c:v>15.8836968316376</c:v>
                </c:pt>
                <c:pt idx="3411">
                  <c:v>15.839819782934001</c:v>
                </c:pt>
                <c:pt idx="3412">
                  <c:v>15.7938340267592</c:v>
                </c:pt>
                <c:pt idx="3413">
                  <c:v>15.843534386215399</c:v>
                </c:pt>
                <c:pt idx="3414">
                  <c:v>15.9141452406576</c:v>
                </c:pt>
                <c:pt idx="3415">
                  <c:v>15.8161474050886</c:v>
                </c:pt>
                <c:pt idx="3416">
                  <c:v>15.790418742074401</c:v>
                </c:pt>
                <c:pt idx="3417">
                  <c:v>15.8510380840886</c:v>
                </c:pt>
                <c:pt idx="3418">
                  <c:v>15.842671775233301</c:v>
                </c:pt>
                <c:pt idx="3419">
                  <c:v>15.886932299103</c:v>
                </c:pt>
                <c:pt idx="3420">
                  <c:v>15.861707627854599</c:v>
                </c:pt>
                <c:pt idx="3421">
                  <c:v>15.7687503268616</c:v>
                </c:pt>
                <c:pt idx="3422">
                  <c:v>15.8185339434689</c:v>
                </c:pt>
                <c:pt idx="3423">
                  <c:v>15.816354687466101</c:v>
                </c:pt>
                <c:pt idx="3424">
                  <c:v>15.819122293467601</c:v>
                </c:pt>
                <c:pt idx="3425">
                  <c:v>15.7818891644757</c:v>
                </c:pt>
                <c:pt idx="3426">
                  <c:v>15.787712724605299</c:v>
                </c:pt>
                <c:pt idx="3427">
                  <c:v>15.7957168224003</c:v>
                </c:pt>
                <c:pt idx="3428">
                  <c:v>15.8199145650344</c:v>
                </c:pt>
                <c:pt idx="3429">
                  <c:v>15.8124874880689</c:v>
                </c:pt>
                <c:pt idx="3430">
                  <c:v>15.8687951424019</c:v>
                </c:pt>
                <c:pt idx="3431">
                  <c:v>15.8347902356989</c:v>
                </c:pt>
                <c:pt idx="3432">
                  <c:v>15.8085814511295</c:v>
                </c:pt>
                <c:pt idx="3433">
                  <c:v>15.837544777602901</c:v>
                </c:pt>
                <c:pt idx="3434">
                  <c:v>15.841728426614701</c:v>
                </c:pt>
                <c:pt idx="3435">
                  <c:v>15.8513876213558</c:v>
                </c:pt>
                <c:pt idx="3436">
                  <c:v>15.8201903421441</c:v>
                </c:pt>
                <c:pt idx="3437">
                  <c:v>15.805870698698399</c:v>
                </c:pt>
                <c:pt idx="3438">
                  <c:v>15.835193197550799</c:v>
                </c:pt>
                <c:pt idx="3439">
                  <c:v>15.8466548357748</c:v>
                </c:pt>
                <c:pt idx="3440">
                  <c:v>15.7899439774418</c:v>
                </c:pt>
                <c:pt idx="3441">
                  <c:v>15.8339186049283</c:v>
                </c:pt>
                <c:pt idx="3442">
                  <c:v>15.7814430147516</c:v>
                </c:pt>
                <c:pt idx="3443">
                  <c:v>15.843971397687699</c:v>
                </c:pt>
                <c:pt idx="3444">
                  <c:v>15.843744141906701</c:v>
                </c:pt>
                <c:pt idx="3445">
                  <c:v>15.850854193789599</c:v>
                </c:pt>
                <c:pt idx="3446">
                  <c:v>15.859971971012399</c:v>
                </c:pt>
                <c:pt idx="3447">
                  <c:v>15.812712685537401</c:v>
                </c:pt>
                <c:pt idx="3448">
                  <c:v>15.838661298685</c:v>
                </c:pt>
                <c:pt idx="3449">
                  <c:v>15.813527083228999</c:v>
                </c:pt>
                <c:pt idx="3450">
                  <c:v>15.847006055913999</c:v>
                </c:pt>
                <c:pt idx="3451">
                  <c:v>15.858311827607601</c:v>
                </c:pt>
                <c:pt idx="3452">
                  <c:v>15.8553777828539</c:v>
                </c:pt>
                <c:pt idx="3453">
                  <c:v>15.8740665931932</c:v>
                </c:pt>
                <c:pt idx="3454">
                  <c:v>15.8580971342657</c:v>
                </c:pt>
                <c:pt idx="3455">
                  <c:v>15.841582648434899</c:v>
                </c:pt>
                <c:pt idx="3456">
                  <c:v>15.838210706358</c:v>
                </c:pt>
                <c:pt idx="3457">
                  <c:v>15.7966647565715</c:v>
                </c:pt>
                <c:pt idx="3458">
                  <c:v>15.8515638271813</c:v>
                </c:pt>
                <c:pt idx="3459">
                  <c:v>15.817051910216099</c:v>
                </c:pt>
                <c:pt idx="3460">
                  <c:v>15.821631449944199</c:v>
                </c:pt>
                <c:pt idx="3461">
                  <c:v>15.802277989613501</c:v>
                </c:pt>
                <c:pt idx="3462">
                  <c:v>15.8773033682528</c:v>
                </c:pt>
                <c:pt idx="3463">
                  <c:v>15.857360385169001</c:v>
                </c:pt>
                <c:pt idx="3464">
                  <c:v>15.804139255532901</c:v>
                </c:pt>
                <c:pt idx="3465">
                  <c:v>15.829830915846101</c:v>
                </c:pt>
                <c:pt idx="3466">
                  <c:v>15.812004162637701</c:v>
                </c:pt>
                <c:pt idx="3467">
                  <c:v>15.8094599820156</c:v>
                </c:pt>
                <c:pt idx="3468">
                  <c:v>15.842706766281299</c:v>
                </c:pt>
                <c:pt idx="3469">
                  <c:v>15.8220384227997</c:v>
                </c:pt>
                <c:pt idx="3470">
                  <c:v>15.849145464971899</c:v>
                </c:pt>
                <c:pt idx="3471">
                  <c:v>15.7828433797246</c:v>
                </c:pt>
                <c:pt idx="3472">
                  <c:v>15.8409588455291</c:v>
                </c:pt>
                <c:pt idx="3473">
                  <c:v>15.857303625696799</c:v>
                </c:pt>
                <c:pt idx="3474">
                  <c:v>15.8393568141479</c:v>
                </c:pt>
                <c:pt idx="3475">
                  <c:v>15.8655688825304</c:v>
                </c:pt>
                <c:pt idx="3476">
                  <c:v>15.801435941377999</c:v>
                </c:pt>
                <c:pt idx="3477">
                  <c:v>15.860763545195599</c:v>
                </c:pt>
                <c:pt idx="3478">
                  <c:v>15.7998519093531</c:v>
                </c:pt>
                <c:pt idx="3479">
                  <c:v>15.8282517365215</c:v>
                </c:pt>
                <c:pt idx="3480">
                  <c:v>15.8265979964065</c:v>
                </c:pt>
                <c:pt idx="3481">
                  <c:v>15.861287014789401</c:v>
                </c:pt>
                <c:pt idx="3482">
                  <c:v>15.9382161999866</c:v>
                </c:pt>
                <c:pt idx="3483">
                  <c:v>15.8216133554737</c:v>
                </c:pt>
                <c:pt idx="3484">
                  <c:v>15.8812824302185</c:v>
                </c:pt>
                <c:pt idx="3485">
                  <c:v>15.883079868053001</c:v>
                </c:pt>
                <c:pt idx="3486">
                  <c:v>15.879253600070401</c:v>
                </c:pt>
                <c:pt idx="3487">
                  <c:v>15.8430380909947</c:v>
                </c:pt>
                <c:pt idx="3488">
                  <c:v>15.855247815160601</c:v>
                </c:pt>
                <c:pt idx="3489">
                  <c:v>15.878397968766</c:v>
                </c:pt>
                <c:pt idx="3490">
                  <c:v>15.8584704155978</c:v>
                </c:pt>
                <c:pt idx="3491">
                  <c:v>15.823828927172499</c:v>
                </c:pt>
                <c:pt idx="3492">
                  <c:v>15.815904788943101</c:v>
                </c:pt>
                <c:pt idx="3493">
                  <c:v>15.778524277598301</c:v>
                </c:pt>
                <c:pt idx="3494">
                  <c:v>15.8311486166872</c:v>
                </c:pt>
                <c:pt idx="3495">
                  <c:v>15.838768012932899</c:v>
                </c:pt>
                <c:pt idx="3496">
                  <c:v>15.8533773310802</c:v>
                </c:pt>
                <c:pt idx="3497">
                  <c:v>15.8587731297125</c:v>
                </c:pt>
                <c:pt idx="3498">
                  <c:v>15.783050261383099</c:v>
                </c:pt>
                <c:pt idx="3499">
                  <c:v>15.823541693511</c:v>
                </c:pt>
                <c:pt idx="3500">
                  <c:v>15.8515417851963</c:v>
                </c:pt>
                <c:pt idx="3501">
                  <c:v>15.817768959781001</c:v>
                </c:pt>
                <c:pt idx="3502">
                  <c:v>15.8459533839067</c:v>
                </c:pt>
                <c:pt idx="3503">
                  <c:v>15.862190346842899</c:v>
                </c:pt>
                <c:pt idx="3504">
                  <c:v>15.8533698602445</c:v>
                </c:pt>
                <c:pt idx="3505">
                  <c:v>15.826836178638899</c:v>
                </c:pt>
                <c:pt idx="3506">
                  <c:v>15.815745098748</c:v>
                </c:pt>
                <c:pt idx="3507">
                  <c:v>15.8846092596515</c:v>
                </c:pt>
                <c:pt idx="3508">
                  <c:v>15.851892387981399</c:v>
                </c:pt>
                <c:pt idx="3509">
                  <c:v>15.8715892832685</c:v>
                </c:pt>
                <c:pt idx="3510">
                  <c:v>15.8702469648596</c:v>
                </c:pt>
                <c:pt idx="3511">
                  <c:v>15.845240794081599</c:v>
                </c:pt>
                <c:pt idx="3512">
                  <c:v>15.8380983149803</c:v>
                </c:pt>
                <c:pt idx="3513">
                  <c:v>15.7779556050954</c:v>
                </c:pt>
                <c:pt idx="3514">
                  <c:v>15.845339453786501</c:v>
                </c:pt>
                <c:pt idx="3515">
                  <c:v>15.817875871157201</c:v>
                </c:pt>
                <c:pt idx="3516">
                  <c:v>15.829528716883599</c:v>
                </c:pt>
                <c:pt idx="3517">
                  <c:v>15.822130810321401</c:v>
                </c:pt>
                <c:pt idx="3518">
                  <c:v>15.8698432258255</c:v>
                </c:pt>
                <c:pt idx="3519">
                  <c:v>15.8780625083833</c:v>
                </c:pt>
                <c:pt idx="3520">
                  <c:v>15.896210564125999</c:v>
                </c:pt>
                <c:pt idx="3521">
                  <c:v>15.854744325581001</c:v>
                </c:pt>
                <c:pt idx="3522">
                  <c:v>15.8454499657893</c:v>
                </c:pt>
                <c:pt idx="3523">
                  <c:v>15.813609840112001</c:v>
                </c:pt>
                <c:pt idx="3524">
                  <c:v>15.8638729130223</c:v>
                </c:pt>
                <c:pt idx="3525">
                  <c:v>15.9111938215837</c:v>
                </c:pt>
                <c:pt idx="3526">
                  <c:v>15.793670721638801</c:v>
                </c:pt>
                <c:pt idx="3527">
                  <c:v>15.8463027919124</c:v>
                </c:pt>
                <c:pt idx="3528">
                  <c:v>15.830160637755901</c:v>
                </c:pt>
                <c:pt idx="3529">
                  <c:v>15.815042350646401</c:v>
                </c:pt>
                <c:pt idx="3530">
                  <c:v>15.853556141650699</c:v>
                </c:pt>
                <c:pt idx="3531">
                  <c:v>15.8174656034293</c:v>
                </c:pt>
                <c:pt idx="3532">
                  <c:v>15.842924480753499</c:v>
                </c:pt>
                <c:pt idx="3533">
                  <c:v>15.826272674581</c:v>
                </c:pt>
                <c:pt idx="3534">
                  <c:v>15.8526166405585</c:v>
                </c:pt>
                <c:pt idx="3535">
                  <c:v>15.8125512637173</c:v>
                </c:pt>
                <c:pt idx="3536">
                  <c:v>15.844335378073</c:v>
                </c:pt>
                <c:pt idx="3537">
                  <c:v>15.810544322730401</c:v>
                </c:pt>
                <c:pt idx="3538">
                  <c:v>15.8708507369273</c:v>
                </c:pt>
                <c:pt idx="3539">
                  <c:v>15.855834921200801</c:v>
                </c:pt>
                <c:pt idx="3540">
                  <c:v>15.8745858260997</c:v>
                </c:pt>
                <c:pt idx="3541">
                  <c:v>15.843962281389199</c:v>
                </c:pt>
                <c:pt idx="3542">
                  <c:v>15.878012521489801</c:v>
                </c:pt>
                <c:pt idx="3543">
                  <c:v>15.8688292469645</c:v>
                </c:pt>
                <c:pt idx="3544">
                  <c:v>15.8691826351457</c:v>
                </c:pt>
                <c:pt idx="3545">
                  <c:v>15.837098322215301</c:v>
                </c:pt>
                <c:pt idx="3546">
                  <c:v>15.935409825179599</c:v>
                </c:pt>
                <c:pt idx="3547">
                  <c:v>15.775037415858799</c:v>
                </c:pt>
                <c:pt idx="3548">
                  <c:v>15.8346213914087</c:v>
                </c:pt>
                <c:pt idx="3549">
                  <c:v>15.790775391834201</c:v>
                </c:pt>
                <c:pt idx="3550">
                  <c:v>15.799931776119999</c:v>
                </c:pt>
                <c:pt idx="3551">
                  <c:v>15.852425030278701</c:v>
                </c:pt>
                <c:pt idx="3552">
                  <c:v>15.8255971419066</c:v>
                </c:pt>
                <c:pt idx="3553">
                  <c:v>15.8067042173716</c:v>
                </c:pt>
                <c:pt idx="3554">
                  <c:v>15.8337778440657</c:v>
                </c:pt>
                <c:pt idx="3555">
                  <c:v>15.8810214116581</c:v>
                </c:pt>
                <c:pt idx="3556">
                  <c:v>15.81423714626</c:v>
                </c:pt>
                <c:pt idx="3557">
                  <c:v>15.8742346352984</c:v>
                </c:pt>
                <c:pt idx="3558">
                  <c:v>15.8280091437479</c:v>
                </c:pt>
                <c:pt idx="3559">
                  <c:v>15.805135854746</c:v>
                </c:pt>
                <c:pt idx="3560">
                  <c:v>15.902003473825401</c:v>
                </c:pt>
                <c:pt idx="3561">
                  <c:v>15.8312615395718</c:v>
                </c:pt>
                <c:pt idx="3562">
                  <c:v>15.8375683418252</c:v>
                </c:pt>
                <c:pt idx="3563">
                  <c:v>15.8708183067591</c:v>
                </c:pt>
                <c:pt idx="3564">
                  <c:v>15.8384830816203</c:v>
                </c:pt>
                <c:pt idx="3565">
                  <c:v>15.8402170216758</c:v>
                </c:pt>
                <c:pt idx="3566">
                  <c:v>15.8908757008102</c:v>
                </c:pt>
                <c:pt idx="3567">
                  <c:v>15.8272822937963</c:v>
                </c:pt>
                <c:pt idx="3568">
                  <c:v>15.8298410323636</c:v>
                </c:pt>
                <c:pt idx="3569">
                  <c:v>15.7899884514667</c:v>
                </c:pt>
                <c:pt idx="3570">
                  <c:v>15.8256549388315</c:v>
                </c:pt>
                <c:pt idx="3571">
                  <c:v>15.8273301269053</c:v>
                </c:pt>
                <c:pt idx="3572">
                  <c:v>15.837326158951999</c:v>
                </c:pt>
                <c:pt idx="3573">
                  <c:v>15.868853488326</c:v>
                </c:pt>
                <c:pt idx="3574">
                  <c:v>15.856219615614499</c:v>
                </c:pt>
                <c:pt idx="3575">
                  <c:v>15.8521267434168</c:v>
                </c:pt>
                <c:pt idx="3576">
                  <c:v>15.8897368576433</c:v>
                </c:pt>
                <c:pt idx="3577">
                  <c:v>15.860815544613301</c:v>
                </c:pt>
                <c:pt idx="3578">
                  <c:v>15.8327032478779</c:v>
                </c:pt>
                <c:pt idx="3579">
                  <c:v>15.8630755485178</c:v>
                </c:pt>
                <c:pt idx="3580">
                  <c:v>15.8799510183315</c:v>
                </c:pt>
                <c:pt idx="3581">
                  <c:v>15.910755678050799</c:v>
                </c:pt>
                <c:pt idx="3582">
                  <c:v>14.72232808895</c:v>
                </c:pt>
                <c:pt idx="3583">
                  <c:v>14.701426154279501</c:v>
                </c:pt>
                <c:pt idx="3584">
                  <c:v>14.671298956384</c:v>
                </c:pt>
                <c:pt idx="3585">
                  <c:v>14.577821034169499</c:v>
                </c:pt>
                <c:pt idx="3586">
                  <c:v>14.705745242276601</c:v>
                </c:pt>
                <c:pt idx="3587">
                  <c:v>14.6641400106378</c:v>
                </c:pt>
                <c:pt idx="3588">
                  <c:v>14.8220224729598</c:v>
                </c:pt>
                <c:pt idx="3589">
                  <c:v>14.7123327564709</c:v>
                </c:pt>
                <c:pt idx="3590">
                  <c:v>14.814568958543299</c:v>
                </c:pt>
                <c:pt idx="3591">
                  <c:v>14.8964883434009</c:v>
                </c:pt>
                <c:pt idx="3592">
                  <c:v>15.4258209286634</c:v>
                </c:pt>
                <c:pt idx="3593">
                  <c:v>15.4305198261504</c:v>
                </c:pt>
                <c:pt idx="3594">
                  <c:v>15.387760814771401</c:v>
                </c:pt>
                <c:pt idx="3595">
                  <c:v>15.429658182028399</c:v>
                </c:pt>
                <c:pt idx="3596">
                  <c:v>15.4999286808079</c:v>
                </c:pt>
                <c:pt idx="3597">
                  <c:v>15.5117341811978</c:v>
                </c:pt>
                <c:pt idx="3598">
                  <c:v>15.4938162749441</c:v>
                </c:pt>
                <c:pt idx="3599">
                  <c:v>15.5246029950126</c:v>
                </c:pt>
                <c:pt idx="3600">
                  <c:v>15.487089230044599</c:v>
                </c:pt>
                <c:pt idx="3601">
                  <c:v>15.401656694159</c:v>
                </c:pt>
                <c:pt idx="3602">
                  <c:v>15.477884467474301</c:v>
                </c:pt>
                <c:pt idx="3603">
                  <c:v>15.511333036494101</c:v>
                </c:pt>
                <c:pt idx="3604">
                  <c:v>15.4443757358334</c:v>
                </c:pt>
                <c:pt idx="3605">
                  <c:v>15.544897770244599</c:v>
                </c:pt>
                <c:pt idx="3606">
                  <c:v>15.5124925789779</c:v>
                </c:pt>
                <c:pt idx="3607">
                  <c:v>15.5551179986668</c:v>
                </c:pt>
                <c:pt idx="3608">
                  <c:v>15.5362468101207</c:v>
                </c:pt>
                <c:pt idx="3609">
                  <c:v>15.501869623757999</c:v>
                </c:pt>
                <c:pt idx="3610">
                  <c:v>15.411836949663799</c:v>
                </c:pt>
                <c:pt idx="3611">
                  <c:v>15.4827463859154</c:v>
                </c:pt>
                <c:pt idx="3612">
                  <c:v>15.485820319255399</c:v>
                </c:pt>
                <c:pt idx="3613">
                  <c:v>15.5456575373018</c:v>
                </c:pt>
                <c:pt idx="3614">
                  <c:v>15.5267062747221</c:v>
                </c:pt>
                <c:pt idx="3615">
                  <c:v>15.4971851388612</c:v>
                </c:pt>
                <c:pt idx="3616">
                  <c:v>15.4558116878828</c:v>
                </c:pt>
                <c:pt idx="3617">
                  <c:v>15.404084312619601</c:v>
                </c:pt>
                <c:pt idx="3618">
                  <c:v>15.565819626389899</c:v>
                </c:pt>
                <c:pt idx="3619">
                  <c:v>15.463228390806901</c:v>
                </c:pt>
                <c:pt idx="3620">
                  <c:v>15.485880934058001</c:v>
                </c:pt>
                <c:pt idx="3621">
                  <c:v>15.508757764822199</c:v>
                </c:pt>
                <c:pt idx="3622">
                  <c:v>15.3943069987033</c:v>
                </c:pt>
                <c:pt idx="3623">
                  <c:v>15.504729469556301</c:v>
                </c:pt>
                <c:pt idx="3624">
                  <c:v>15.7806230612634</c:v>
                </c:pt>
                <c:pt idx="3625">
                  <c:v>15.844927456576</c:v>
                </c:pt>
                <c:pt idx="3626">
                  <c:v>15.8410372290996</c:v>
                </c:pt>
                <c:pt idx="3627">
                  <c:v>15.8326549275003</c:v>
                </c:pt>
                <c:pt idx="3628">
                  <c:v>15.8376736108361</c:v>
                </c:pt>
                <c:pt idx="3629">
                  <c:v>15.8614366888046</c:v>
                </c:pt>
                <c:pt idx="3630">
                  <c:v>15.943972247783201</c:v>
                </c:pt>
                <c:pt idx="3631">
                  <c:v>15.83366671157</c:v>
                </c:pt>
                <c:pt idx="3632">
                  <c:v>15.893769539070099</c:v>
                </c:pt>
                <c:pt idx="3633">
                  <c:v>15.8662908475204</c:v>
                </c:pt>
                <c:pt idx="3634">
                  <c:v>15.8312184340279</c:v>
                </c:pt>
                <c:pt idx="3635">
                  <c:v>15.8669711196712</c:v>
                </c:pt>
                <c:pt idx="3636">
                  <c:v>15.843643661900099</c:v>
                </c:pt>
                <c:pt idx="3637">
                  <c:v>15.8567425681572</c:v>
                </c:pt>
                <c:pt idx="3638">
                  <c:v>15.897788091989501</c:v>
                </c:pt>
                <c:pt idx="3639">
                  <c:v>15.8915757064781</c:v>
                </c:pt>
                <c:pt idx="3640">
                  <c:v>15.8742929405369</c:v>
                </c:pt>
                <c:pt idx="3641">
                  <c:v>15.845106542009299</c:v>
                </c:pt>
                <c:pt idx="3642">
                  <c:v>15.8682152845305</c:v>
                </c:pt>
                <c:pt idx="3643">
                  <c:v>15.916450731615299</c:v>
                </c:pt>
                <c:pt idx="3644">
                  <c:v>15.8866675857627</c:v>
                </c:pt>
                <c:pt idx="3645">
                  <c:v>15.859815575514199</c:v>
                </c:pt>
                <c:pt idx="3646">
                  <c:v>15.8027946961422</c:v>
                </c:pt>
                <c:pt idx="3647">
                  <c:v>15.8191304462547</c:v>
                </c:pt>
                <c:pt idx="3648">
                  <c:v>15.8479889695403</c:v>
                </c:pt>
                <c:pt idx="3649">
                  <c:v>15.813557725841999</c:v>
                </c:pt>
                <c:pt idx="3650">
                  <c:v>15.808800122931</c:v>
                </c:pt>
                <c:pt idx="3651">
                  <c:v>15.8600924478261</c:v>
                </c:pt>
                <c:pt idx="3652">
                  <c:v>15.869049436701999</c:v>
                </c:pt>
                <c:pt idx="3653">
                  <c:v>15.8933487093941</c:v>
                </c:pt>
                <c:pt idx="3654">
                  <c:v>15.8673031452422</c:v>
                </c:pt>
                <c:pt idx="3655">
                  <c:v>15.8556058097403</c:v>
                </c:pt>
                <c:pt idx="3656">
                  <c:v>15.888478049908301</c:v>
                </c:pt>
                <c:pt idx="3657">
                  <c:v>15.8798984585419</c:v>
                </c:pt>
                <c:pt idx="3658">
                  <c:v>15.8739797787587</c:v>
                </c:pt>
                <c:pt idx="3659">
                  <c:v>15.913417616246599</c:v>
                </c:pt>
                <c:pt idx="3660">
                  <c:v>15.884083110396899</c:v>
                </c:pt>
                <c:pt idx="3661">
                  <c:v>15.860283403828801</c:v>
                </c:pt>
                <c:pt idx="3662">
                  <c:v>15.819897460142</c:v>
                </c:pt>
                <c:pt idx="3663">
                  <c:v>15.8471088941758</c:v>
                </c:pt>
                <c:pt idx="3664">
                  <c:v>15.8907264470665</c:v>
                </c:pt>
                <c:pt idx="3665">
                  <c:v>15.8811706824415</c:v>
                </c:pt>
                <c:pt idx="3666">
                  <c:v>15.8353500149203</c:v>
                </c:pt>
                <c:pt idx="3667">
                  <c:v>15.8528681587369</c:v>
                </c:pt>
                <c:pt idx="3668">
                  <c:v>15.904701979632</c:v>
                </c:pt>
                <c:pt idx="3669">
                  <c:v>15.852389990444999</c:v>
                </c:pt>
                <c:pt idx="3670">
                  <c:v>15.8893900509297</c:v>
                </c:pt>
                <c:pt idx="3671">
                  <c:v>15.881921803211</c:v>
                </c:pt>
                <c:pt idx="3672">
                  <c:v>15.887124707910999</c:v>
                </c:pt>
                <c:pt idx="3673">
                  <c:v>15.8199632163545</c:v>
                </c:pt>
                <c:pt idx="3674">
                  <c:v>15.8299602844577</c:v>
                </c:pt>
                <c:pt idx="3675">
                  <c:v>15.8287212569104</c:v>
                </c:pt>
                <c:pt idx="3676">
                  <c:v>15.8586468601922</c:v>
                </c:pt>
                <c:pt idx="3677">
                  <c:v>15.8379866399051</c:v>
                </c:pt>
                <c:pt idx="3678">
                  <c:v>15.7577806931714</c:v>
                </c:pt>
                <c:pt idx="3679">
                  <c:v>15.836415561531201</c:v>
                </c:pt>
                <c:pt idx="3680">
                  <c:v>15.8243358284517</c:v>
                </c:pt>
                <c:pt idx="3681">
                  <c:v>15.817637672416</c:v>
                </c:pt>
                <c:pt idx="3682">
                  <c:v>15.8304039128895</c:v>
                </c:pt>
                <c:pt idx="3683">
                  <c:v>15.832844893427801</c:v>
                </c:pt>
                <c:pt idx="3684">
                  <c:v>15.849378860543901</c:v>
                </c:pt>
                <c:pt idx="3685">
                  <c:v>15.8496986394911</c:v>
                </c:pt>
                <c:pt idx="3686">
                  <c:v>15.8520196591233</c:v>
                </c:pt>
                <c:pt idx="3687">
                  <c:v>15.875754192646401</c:v>
                </c:pt>
                <c:pt idx="3688">
                  <c:v>15.8859500444256</c:v>
                </c:pt>
                <c:pt idx="3689">
                  <c:v>15.856568452562801</c:v>
                </c:pt>
                <c:pt idx="3690">
                  <c:v>15.8580450004649</c:v>
                </c:pt>
                <c:pt idx="3691">
                  <c:v>15.9221958815656</c:v>
                </c:pt>
                <c:pt idx="3692">
                  <c:v>15.8917614951588</c:v>
                </c:pt>
                <c:pt idx="3693">
                  <c:v>15.8765342256888</c:v>
                </c:pt>
                <c:pt idx="3694">
                  <c:v>15.867622570017501</c:v>
                </c:pt>
                <c:pt idx="3695">
                  <c:v>15.8236809925681</c:v>
                </c:pt>
                <c:pt idx="3696">
                  <c:v>15.7885738846214</c:v>
                </c:pt>
                <c:pt idx="3697">
                  <c:v>15.8325247534915</c:v>
                </c:pt>
                <c:pt idx="3698">
                  <c:v>15.8470088149941</c:v>
                </c:pt>
                <c:pt idx="3699">
                  <c:v>15.879844878998799</c:v>
                </c:pt>
                <c:pt idx="3700">
                  <c:v>15.8713753171346</c:v>
                </c:pt>
                <c:pt idx="3701">
                  <c:v>15.9047822808778</c:v>
                </c:pt>
                <c:pt idx="3702">
                  <c:v>15.879001893862</c:v>
                </c:pt>
                <c:pt idx="3703">
                  <c:v>15.830589249223101</c:v>
                </c:pt>
                <c:pt idx="3704">
                  <c:v>15.864198993344999</c:v>
                </c:pt>
                <c:pt idx="3705">
                  <c:v>15.846841389221799</c:v>
                </c:pt>
                <c:pt idx="3706">
                  <c:v>15.863695392750699</c:v>
                </c:pt>
                <c:pt idx="3707">
                  <c:v>15.8533368736394</c:v>
                </c:pt>
                <c:pt idx="3708">
                  <c:v>15.8930250637362</c:v>
                </c:pt>
                <c:pt idx="3709">
                  <c:v>15.866993309835401</c:v>
                </c:pt>
                <c:pt idx="3710">
                  <c:v>15.8603449272284</c:v>
                </c:pt>
                <c:pt idx="3711">
                  <c:v>15.877649507443801</c:v>
                </c:pt>
                <c:pt idx="3712">
                  <c:v>15.856517337534701</c:v>
                </c:pt>
                <c:pt idx="3713">
                  <c:v>15.8168837048398</c:v>
                </c:pt>
                <c:pt idx="3714">
                  <c:v>15.8646966471862</c:v>
                </c:pt>
                <c:pt idx="3715">
                  <c:v>15.8668400497183</c:v>
                </c:pt>
                <c:pt idx="3716">
                  <c:v>15.894374358066401</c:v>
                </c:pt>
                <c:pt idx="3717">
                  <c:v>15.8411560083256</c:v>
                </c:pt>
                <c:pt idx="3718">
                  <c:v>15.8762029649164</c:v>
                </c:pt>
                <c:pt idx="3719">
                  <c:v>15.8889762544579</c:v>
                </c:pt>
                <c:pt idx="3720">
                  <c:v>15.8904470057343</c:v>
                </c:pt>
                <c:pt idx="3721">
                  <c:v>15.8475434063267</c:v>
                </c:pt>
                <c:pt idx="3722">
                  <c:v>15.8846404440729</c:v>
                </c:pt>
                <c:pt idx="3723">
                  <c:v>15.8652136420814</c:v>
                </c:pt>
                <c:pt idx="3724">
                  <c:v>15.883758640031999</c:v>
                </c:pt>
                <c:pt idx="3725">
                  <c:v>15.901584130787001</c:v>
                </c:pt>
                <c:pt idx="3726">
                  <c:v>15.841520753371199</c:v>
                </c:pt>
                <c:pt idx="3727">
                  <c:v>15.8554031158308</c:v>
                </c:pt>
                <c:pt idx="3728">
                  <c:v>15.889190553943401</c:v>
                </c:pt>
                <c:pt idx="3729">
                  <c:v>15.8154872090645</c:v>
                </c:pt>
                <c:pt idx="3730">
                  <c:v>15.846899751018199</c:v>
                </c:pt>
                <c:pt idx="3731">
                  <c:v>15.827914749263901</c:v>
                </c:pt>
                <c:pt idx="3732">
                  <c:v>15.8728641174872</c:v>
                </c:pt>
                <c:pt idx="3733">
                  <c:v>15.802999422120701</c:v>
                </c:pt>
                <c:pt idx="3734">
                  <c:v>15.847850121341301</c:v>
                </c:pt>
                <c:pt idx="3735">
                  <c:v>15.883209513812901</c:v>
                </c:pt>
                <c:pt idx="3736">
                  <c:v>15.82399573368</c:v>
                </c:pt>
                <c:pt idx="3737">
                  <c:v>15.890439382407299</c:v>
                </c:pt>
                <c:pt idx="3738">
                  <c:v>15.936906045130399</c:v>
                </c:pt>
                <c:pt idx="3739">
                  <c:v>15.9014948139388</c:v>
                </c:pt>
                <c:pt idx="3740">
                  <c:v>15.8568340160171</c:v>
                </c:pt>
                <c:pt idx="3741">
                  <c:v>15.8971811464508</c:v>
                </c:pt>
                <c:pt idx="3742">
                  <c:v>15.890261764296399</c:v>
                </c:pt>
                <c:pt idx="3743">
                  <c:v>15.933840035228</c:v>
                </c:pt>
                <c:pt idx="3744">
                  <c:v>15.872177514358199</c:v>
                </c:pt>
                <c:pt idx="3745">
                  <c:v>15.8760187785967</c:v>
                </c:pt>
                <c:pt idx="3746">
                  <c:v>15.866086237015301</c:v>
                </c:pt>
                <c:pt idx="3747">
                  <c:v>15.902287198458501</c:v>
                </c:pt>
                <c:pt idx="3748">
                  <c:v>15.9017409071855</c:v>
                </c:pt>
                <c:pt idx="3749">
                  <c:v>15.8789227795919</c:v>
                </c:pt>
                <c:pt idx="3750">
                  <c:v>15.8820753359959</c:v>
                </c:pt>
                <c:pt idx="3751">
                  <c:v>15.892228650188301</c:v>
                </c:pt>
                <c:pt idx="3752">
                  <c:v>15.8638256568897</c:v>
                </c:pt>
                <c:pt idx="3753">
                  <c:v>15.8486987215807</c:v>
                </c:pt>
                <c:pt idx="3754">
                  <c:v>15.9187762021248</c:v>
                </c:pt>
                <c:pt idx="3755">
                  <c:v>15.891585421743301</c:v>
                </c:pt>
                <c:pt idx="3756">
                  <c:v>15.8967936504955</c:v>
                </c:pt>
                <c:pt idx="3757">
                  <c:v>15.843872407973199</c:v>
                </c:pt>
                <c:pt idx="3758">
                  <c:v>15.8650941922164</c:v>
                </c:pt>
                <c:pt idx="3759">
                  <c:v>15.8315085051493</c:v>
                </c:pt>
                <c:pt idx="3760">
                  <c:v>15.801407871357799</c:v>
                </c:pt>
                <c:pt idx="3761">
                  <c:v>15.860921985023101</c:v>
                </c:pt>
                <c:pt idx="3762">
                  <c:v>15.8172062863286</c:v>
                </c:pt>
                <c:pt idx="3763">
                  <c:v>15.854884020255399</c:v>
                </c:pt>
                <c:pt idx="3764">
                  <c:v>15.889220543023299</c:v>
                </c:pt>
                <c:pt idx="3765">
                  <c:v>15.877997054781501</c:v>
                </c:pt>
                <c:pt idx="3766">
                  <c:v>15.874300501881599</c:v>
                </c:pt>
                <c:pt idx="3767">
                  <c:v>15.8836556639794</c:v>
                </c:pt>
                <c:pt idx="3768">
                  <c:v>15.874998903923</c:v>
                </c:pt>
                <c:pt idx="3769">
                  <c:v>15.8627173763677</c:v>
                </c:pt>
                <c:pt idx="3770">
                  <c:v>15.842126979047899</c:v>
                </c:pt>
                <c:pt idx="3771">
                  <c:v>15.917259501029299</c:v>
                </c:pt>
                <c:pt idx="3772">
                  <c:v>15.8552771668246</c:v>
                </c:pt>
                <c:pt idx="3773">
                  <c:v>15.904012203494901</c:v>
                </c:pt>
                <c:pt idx="3774">
                  <c:v>15.872392073232101</c:v>
                </c:pt>
                <c:pt idx="3775">
                  <c:v>15.8636590035502</c:v>
                </c:pt>
                <c:pt idx="3776">
                  <c:v>15.9157408691045</c:v>
                </c:pt>
                <c:pt idx="3777">
                  <c:v>15.868319993180201</c:v>
                </c:pt>
                <c:pt idx="3778">
                  <c:v>15.903269525259001</c:v>
                </c:pt>
                <c:pt idx="3779">
                  <c:v>15.8570732421919</c:v>
                </c:pt>
                <c:pt idx="3780">
                  <c:v>15.857411069203</c:v>
                </c:pt>
                <c:pt idx="3781">
                  <c:v>15.858492990393801</c:v>
                </c:pt>
                <c:pt idx="3782">
                  <c:v>15.9075538273955</c:v>
                </c:pt>
                <c:pt idx="3783">
                  <c:v>15.919211336110999</c:v>
                </c:pt>
                <c:pt idx="3784">
                  <c:v>15.8495201649586</c:v>
                </c:pt>
                <c:pt idx="3785">
                  <c:v>15.8401370926493</c:v>
                </c:pt>
                <c:pt idx="3786">
                  <c:v>15.8382150580381</c:v>
                </c:pt>
                <c:pt idx="3787">
                  <c:v>15.8771803519548</c:v>
                </c:pt>
                <c:pt idx="3788">
                  <c:v>15.842389934970299</c:v>
                </c:pt>
                <c:pt idx="3789">
                  <c:v>15.912171384286101</c:v>
                </c:pt>
                <c:pt idx="3790">
                  <c:v>15.881092373231001</c:v>
                </c:pt>
                <c:pt idx="3791">
                  <c:v>15.894036911467101</c:v>
                </c:pt>
                <c:pt idx="3792">
                  <c:v>15.8713612567258</c:v>
                </c:pt>
                <c:pt idx="3793">
                  <c:v>15.813407523557499</c:v>
                </c:pt>
                <c:pt idx="3794">
                  <c:v>15.859781168825799</c:v>
                </c:pt>
                <c:pt idx="3795">
                  <c:v>15.879351566249399</c:v>
                </c:pt>
                <c:pt idx="3796">
                  <c:v>15.839327600571799</c:v>
                </c:pt>
                <c:pt idx="3797">
                  <c:v>15.869405283913499</c:v>
                </c:pt>
                <c:pt idx="3798">
                  <c:v>15.8883511173042</c:v>
                </c:pt>
                <c:pt idx="3799">
                  <c:v>15.8684864611935</c:v>
                </c:pt>
                <c:pt idx="3800">
                  <c:v>15.883526266656</c:v>
                </c:pt>
                <c:pt idx="3801">
                  <c:v>15.8626552467615</c:v>
                </c:pt>
                <c:pt idx="3802">
                  <c:v>15.8999905736001</c:v>
                </c:pt>
                <c:pt idx="3803">
                  <c:v>15.8568215380434</c:v>
                </c:pt>
                <c:pt idx="3804">
                  <c:v>15.841187428026201</c:v>
                </c:pt>
                <c:pt idx="3805">
                  <c:v>15.8512766559444</c:v>
                </c:pt>
                <c:pt idx="3806">
                  <c:v>15.8401630069216</c:v>
                </c:pt>
                <c:pt idx="3807">
                  <c:v>15.8690245643418</c:v>
                </c:pt>
                <c:pt idx="3808">
                  <c:v>15.825469441969901</c:v>
                </c:pt>
                <c:pt idx="3809">
                  <c:v>15.8665686739912</c:v>
                </c:pt>
                <c:pt idx="3810">
                  <c:v>15.8663767088398</c:v>
                </c:pt>
                <c:pt idx="3811">
                  <c:v>15.9228100486574</c:v>
                </c:pt>
                <c:pt idx="3812">
                  <c:v>15.894998801068599</c:v>
                </c:pt>
                <c:pt idx="3813">
                  <c:v>15.905011060701399</c:v>
                </c:pt>
                <c:pt idx="3814">
                  <c:v>15.8628086843982</c:v>
                </c:pt>
                <c:pt idx="3815">
                  <c:v>15.9153490995869</c:v>
                </c:pt>
                <c:pt idx="3816">
                  <c:v>15.893012273361901</c:v>
                </c:pt>
                <c:pt idx="3817">
                  <c:v>15.847621446258101</c:v>
                </c:pt>
                <c:pt idx="3818">
                  <c:v>15.893673447254599</c:v>
                </c:pt>
                <c:pt idx="3819">
                  <c:v>15.8826377497829</c:v>
                </c:pt>
                <c:pt idx="3820">
                  <c:v>15.838511692786801</c:v>
                </c:pt>
                <c:pt idx="3821">
                  <c:v>15.8496945185217</c:v>
                </c:pt>
                <c:pt idx="3822">
                  <c:v>15.851193989627999</c:v>
                </c:pt>
                <c:pt idx="3823">
                  <c:v>15.879790102126901</c:v>
                </c:pt>
                <c:pt idx="3824">
                  <c:v>15.906963967645201</c:v>
                </c:pt>
                <c:pt idx="3825">
                  <c:v>15.8620818547907</c:v>
                </c:pt>
                <c:pt idx="3826">
                  <c:v>15.930055331821601</c:v>
                </c:pt>
                <c:pt idx="3827">
                  <c:v>15.918835031241899</c:v>
                </c:pt>
                <c:pt idx="3828">
                  <c:v>15.8967192585937</c:v>
                </c:pt>
                <c:pt idx="3829">
                  <c:v>15.929135552853801</c:v>
                </c:pt>
                <c:pt idx="3830">
                  <c:v>15.8717991678638</c:v>
                </c:pt>
                <c:pt idx="3831">
                  <c:v>15.8211729661686</c:v>
                </c:pt>
                <c:pt idx="3832">
                  <c:v>15.8458768275719</c:v>
                </c:pt>
                <c:pt idx="3833">
                  <c:v>15.9086192478439</c:v>
                </c:pt>
                <c:pt idx="3834">
                  <c:v>15.896749144996001</c:v>
                </c:pt>
                <c:pt idx="3835">
                  <c:v>15.949081152837</c:v>
                </c:pt>
                <c:pt idx="3836">
                  <c:v>15.8993610930955</c:v>
                </c:pt>
                <c:pt idx="3837">
                  <c:v>15.923122711529899</c:v>
                </c:pt>
                <c:pt idx="3838">
                  <c:v>15.9141102423864</c:v>
                </c:pt>
                <c:pt idx="3839">
                  <c:v>15.932651770532299</c:v>
                </c:pt>
                <c:pt idx="3840">
                  <c:v>15.8869823539329</c:v>
                </c:pt>
                <c:pt idx="3841">
                  <c:v>15.9321969064617</c:v>
                </c:pt>
                <c:pt idx="3842">
                  <c:v>15.888156118080801</c:v>
                </c:pt>
                <c:pt idx="3843">
                  <c:v>15.8812538965276</c:v>
                </c:pt>
                <c:pt idx="3844">
                  <c:v>15.863050581524099</c:v>
                </c:pt>
                <c:pt idx="3845">
                  <c:v>15.9079200889961</c:v>
                </c:pt>
                <c:pt idx="3846">
                  <c:v>15.8820827398788</c:v>
                </c:pt>
                <c:pt idx="3847">
                  <c:v>15.933397648092299</c:v>
                </c:pt>
                <c:pt idx="3848">
                  <c:v>15.8895554786176</c:v>
                </c:pt>
                <c:pt idx="3849">
                  <c:v>15.555380778268001</c:v>
                </c:pt>
                <c:pt idx="3850">
                  <c:v>15.512650478842801</c:v>
                </c:pt>
                <c:pt idx="3851">
                  <c:v>15.5439372801695</c:v>
                </c:pt>
                <c:pt idx="3852">
                  <c:v>15.556760662574201</c:v>
                </c:pt>
                <c:pt idx="3853">
                  <c:v>15.4696853064551</c:v>
                </c:pt>
                <c:pt idx="3854">
                  <c:v>15.435015536684</c:v>
                </c:pt>
                <c:pt idx="3855">
                  <c:v>15.5083616774533</c:v>
                </c:pt>
                <c:pt idx="3856">
                  <c:v>15.665862877497901</c:v>
                </c:pt>
                <c:pt idx="3857">
                  <c:v>15.634975663291399</c:v>
                </c:pt>
                <c:pt idx="3858">
                  <c:v>15.649936966158201</c:v>
                </c:pt>
                <c:pt idx="3859">
                  <c:v>15.7236943800352</c:v>
                </c:pt>
                <c:pt idx="3860">
                  <c:v>15.651519072153</c:v>
                </c:pt>
                <c:pt idx="3861">
                  <c:v>15.708200832990199</c:v>
                </c:pt>
                <c:pt idx="3862">
                  <c:v>15.547853043432699</c:v>
                </c:pt>
                <c:pt idx="3863">
                  <c:v>15.593325967367599</c:v>
                </c:pt>
                <c:pt idx="3864">
                  <c:v>15.6045900930808</c:v>
                </c:pt>
                <c:pt idx="3865">
                  <c:v>15.660464642012199</c:v>
                </c:pt>
                <c:pt idx="3866">
                  <c:v>15.662091119318401</c:v>
                </c:pt>
                <c:pt idx="3867">
                  <c:v>15.643583533770901</c:v>
                </c:pt>
                <c:pt idx="3868">
                  <c:v>15.6433242307615</c:v>
                </c:pt>
                <c:pt idx="3869">
                  <c:v>15.641330374594901</c:v>
                </c:pt>
                <c:pt idx="3870">
                  <c:v>15.5778626898888</c:v>
                </c:pt>
                <c:pt idx="3871">
                  <c:v>15.606409902940101</c:v>
                </c:pt>
                <c:pt idx="3872">
                  <c:v>15.6432515198324</c:v>
                </c:pt>
                <c:pt idx="3873">
                  <c:v>15.6472157354592</c:v>
                </c:pt>
                <c:pt idx="3874">
                  <c:v>15.704333390301599</c:v>
                </c:pt>
                <c:pt idx="3875">
                  <c:v>15.711364124305501</c:v>
                </c:pt>
                <c:pt idx="3876">
                  <c:v>15.626436520902701</c:v>
                </c:pt>
                <c:pt idx="3877">
                  <c:v>15.5901463989793</c:v>
                </c:pt>
                <c:pt idx="3878">
                  <c:v>15.7021537534252</c:v>
                </c:pt>
                <c:pt idx="3879">
                  <c:v>15.624160534482399</c:v>
                </c:pt>
                <c:pt idx="3880">
                  <c:v>15.6400739119657</c:v>
                </c:pt>
                <c:pt idx="3881">
                  <c:v>15.667841478463499</c:v>
                </c:pt>
                <c:pt idx="3882">
                  <c:v>15.628410191583299</c:v>
                </c:pt>
                <c:pt idx="3883">
                  <c:v>15.6219186796342</c:v>
                </c:pt>
                <c:pt idx="3884">
                  <c:v>15.7003408370523</c:v>
                </c:pt>
                <c:pt idx="3885">
                  <c:v>15.6372163166597</c:v>
                </c:pt>
                <c:pt idx="3886">
                  <c:v>15.6946597412927</c:v>
                </c:pt>
                <c:pt idx="3887">
                  <c:v>15.7035291512406</c:v>
                </c:pt>
                <c:pt idx="3888">
                  <c:v>15.703915585429399</c:v>
                </c:pt>
                <c:pt idx="3889">
                  <c:v>15.686869692371101</c:v>
                </c:pt>
                <c:pt idx="3890">
                  <c:v>15.7536019295783</c:v>
                </c:pt>
                <c:pt idx="3891">
                  <c:v>15.6733413555003</c:v>
                </c:pt>
                <c:pt idx="3892">
                  <c:v>15.7939713898595</c:v>
                </c:pt>
                <c:pt idx="3893">
                  <c:v>15.6695194613723</c:v>
                </c:pt>
                <c:pt idx="3894">
                  <c:v>15.681743081539199</c:v>
                </c:pt>
                <c:pt idx="3895">
                  <c:v>15.6670377396186</c:v>
                </c:pt>
                <c:pt idx="3896">
                  <c:v>15.785730112227</c:v>
                </c:pt>
                <c:pt idx="3897">
                  <c:v>15.7277962216896</c:v>
                </c:pt>
                <c:pt idx="3898">
                  <c:v>15.541617022819199</c:v>
                </c:pt>
                <c:pt idx="3899">
                  <c:v>15.5770804129469</c:v>
                </c:pt>
                <c:pt idx="3900">
                  <c:v>15.6776064331378</c:v>
                </c:pt>
                <c:pt idx="3901">
                  <c:v>15.6408309496955</c:v>
                </c:pt>
                <c:pt idx="3902">
                  <c:v>15.7188960175276</c:v>
                </c:pt>
                <c:pt idx="3903">
                  <c:v>15.6686581864465</c:v>
                </c:pt>
                <c:pt idx="3904">
                  <c:v>15.639817913053299</c:v>
                </c:pt>
                <c:pt idx="3905">
                  <c:v>15.669823031085</c:v>
                </c:pt>
                <c:pt idx="3906">
                  <c:v>15.6229467522392</c:v>
                </c:pt>
                <c:pt idx="3907">
                  <c:v>15.6036847494087</c:v>
                </c:pt>
                <c:pt idx="3908">
                  <c:v>15.6339235201745</c:v>
                </c:pt>
                <c:pt idx="3909">
                  <c:v>15.6737466693637</c:v>
                </c:pt>
                <c:pt idx="3910">
                  <c:v>15.6964153943931</c:v>
                </c:pt>
                <c:pt idx="3911">
                  <c:v>15.6220125133308</c:v>
                </c:pt>
                <c:pt idx="3912">
                  <c:v>15.657545293670999</c:v>
                </c:pt>
                <c:pt idx="3913">
                  <c:v>15.648728838815099</c:v>
                </c:pt>
                <c:pt idx="3914">
                  <c:v>15.704460092045601</c:v>
                </c:pt>
                <c:pt idx="3915">
                  <c:v>15.6696769810014</c:v>
                </c:pt>
                <c:pt idx="3916">
                  <c:v>15.673267082761001</c:v>
                </c:pt>
                <c:pt idx="3917">
                  <c:v>15.591746375127199</c:v>
                </c:pt>
                <c:pt idx="3918">
                  <c:v>15.6280139973051</c:v>
                </c:pt>
                <c:pt idx="3919">
                  <c:v>15.619492940598301</c:v>
                </c:pt>
                <c:pt idx="3920">
                  <c:v>15.673512851678399</c:v>
                </c:pt>
                <c:pt idx="3921">
                  <c:v>15.6771105144436</c:v>
                </c:pt>
                <c:pt idx="3922">
                  <c:v>15.753498423457099</c:v>
                </c:pt>
                <c:pt idx="3923">
                  <c:v>15.7398225692259</c:v>
                </c:pt>
                <c:pt idx="3924">
                  <c:v>15.7144004046513</c:v>
                </c:pt>
                <c:pt idx="3925">
                  <c:v>15.7641313863445</c:v>
                </c:pt>
                <c:pt idx="3926">
                  <c:v>15.6012294896331</c:v>
                </c:pt>
                <c:pt idx="3927">
                  <c:v>15.619543286127501</c:v>
                </c:pt>
                <c:pt idx="3928">
                  <c:v>15.695301062964299</c:v>
                </c:pt>
                <c:pt idx="3929">
                  <c:v>15.6577600151063</c:v>
                </c:pt>
                <c:pt idx="3930">
                  <c:v>15.681032284548801</c:v>
                </c:pt>
                <c:pt idx="3931">
                  <c:v>15.6199967429373</c:v>
                </c:pt>
                <c:pt idx="3932">
                  <c:v>15.5334821885198</c:v>
                </c:pt>
                <c:pt idx="3933">
                  <c:v>15.6638407108537</c:v>
                </c:pt>
                <c:pt idx="3934">
                  <c:v>15.710947237464501</c:v>
                </c:pt>
                <c:pt idx="3935">
                  <c:v>15.618600534257601</c:v>
                </c:pt>
                <c:pt idx="3936">
                  <c:v>15.671027370909099</c:v>
                </c:pt>
                <c:pt idx="3937">
                  <c:v>15.683742300433</c:v>
                </c:pt>
                <c:pt idx="3938">
                  <c:v>15.683145447523501</c:v>
                </c:pt>
                <c:pt idx="3939">
                  <c:v>15.613834093095599</c:v>
                </c:pt>
                <c:pt idx="3940">
                  <c:v>15.655573596054399</c:v>
                </c:pt>
                <c:pt idx="3941">
                  <c:v>15.7211406315036</c:v>
                </c:pt>
                <c:pt idx="3942">
                  <c:v>15.771783933231401</c:v>
                </c:pt>
                <c:pt idx="3943">
                  <c:v>15.7827456884418</c:v>
                </c:pt>
                <c:pt idx="3944">
                  <c:v>15.7487281962522</c:v>
                </c:pt>
                <c:pt idx="3945">
                  <c:v>15.758187995382499</c:v>
                </c:pt>
                <c:pt idx="3946">
                  <c:v>15.730758314848</c:v>
                </c:pt>
                <c:pt idx="3947">
                  <c:v>15.5598397102329</c:v>
                </c:pt>
                <c:pt idx="3948">
                  <c:v>15.6299101535158</c:v>
                </c:pt>
                <c:pt idx="3949">
                  <c:v>15.6561509718509</c:v>
                </c:pt>
                <c:pt idx="3950">
                  <c:v>15.6621397588757</c:v>
                </c:pt>
                <c:pt idx="3951">
                  <c:v>15.6879073635443</c:v>
                </c:pt>
                <c:pt idx="3952">
                  <c:v>15.6468135339946</c:v>
                </c:pt>
                <c:pt idx="3953">
                  <c:v>15.663791921358699</c:v>
                </c:pt>
                <c:pt idx="3954">
                  <c:v>15.6723215937949</c:v>
                </c:pt>
                <c:pt idx="3955">
                  <c:v>15.6158091630651</c:v>
                </c:pt>
                <c:pt idx="3956">
                  <c:v>15.762988190336801</c:v>
                </c:pt>
                <c:pt idx="3957">
                  <c:v>15.682233819437901</c:v>
                </c:pt>
                <c:pt idx="3958">
                  <c:v>15.760330519902499</c:v>
                </c:pt>
                <c:pt idx="3959">
                  <c:v>15.722427028664599</c:v>
                </c:pt>
                <c:pt idx="3960">
                  <c:v>15.739856938494199</c:v>
                </c:pt>
                <c:pt idx="3961">
                  <c:v>15.777306293472099</c:v>
                </c:pt>
                <c:pt idx="3962">
                  <c:v>15.5957031604776</c:v>
                </c:pt>
                <c:pt idx="3963">
                  <c:v>15.6451521024399</c:v>
                </c:pt>
                <c:pt idx="3964">
                  <c:v>15.693280928851699</c:v>
                </c:pt>
                <c:pt idx="3965">
                  <c:v>15.650052377262</c:v>
                </c:pt>
                <c:pt idx="3966">
                  <c:v>15.726947646613</c:v>
                </c:pt>
                <c:pt idx="3967">
                  <c:v>15.750619957416299</c:v>
                </c:pt>
                <c:pt idx="3968">
                  <c:v>15.7505710055762</c:v>
                </c:pt>
                <c:pt idx="3969">
                  <c:v>15.708756733994999</c:v>
                </c:pt>
                <c:pt idx="3970">
                  <c:v>15.668452310823699</c:v>
                </c:pt>
                <c:pt idx="3971">
                  <c:v>15.7312048365936</c:v>
                </c:pt>
                <c:pt idx="3972">
                  <c:v>15.751868814572401</c:v>
                </c:pt>
                <c:pt idx="3973">
                  <c:v>15.758102689141801</c:v>
                </c:pt>
                <c:pt idx="3974">
                  <c:v>15.750548538065299</c:v>
                </c:pt>
                <c:pt idx="3975">
                  <c:v>15.7712379135198</c:v>
                </c:pt>
                <c:pt idx="3976">
                  <c:v>15.764202016788699</c:v>
                </c:pt>
                <c:pt idx="3977">
                  <c:v>15.6546642821848</c:v>
                </c:pt>
                <c:pt idx="3978">
                  <c:v>15.8753099906336</c:v>
                </c:pt>
                <c:pt idx="3979">
                  <c:v>15.830687226315399</c:v>
                </c:pt>
                <c:pt idx="3980">
                  <c:v>15.8688452487528</c:v>
                </c:pt>
                <c:pt idx="3981">
                  <c:v>15.847191590091899</c:v>
                </c:pt>
                <c:pt idx="3982">
                  <c:v>15.6318165269277</c:v>
                </c:pt>
                <c:pt idx="3983">
                  <c:v>15.700743150912601</c:v>
                </c:pt>
                <c:pt idx="3984">
                  <c:v>15.718780481797401</c:v>
                </c:pt>
                <c:pt idx="3985">
                  <c:v>15.681670780395599</c:v>
                </c:pt>
                <c:pt idx="3986">
                  <c:v>15.6798244602879</c:v>
                </c:pt>
                <c:pt idx="3987">
                  <c:v>15.705160490334499</c:v>
                </c:pt>
                <c:pt idx="3988">
                  <c:v>15.734122899515601</c:v>
                </c:pt>
                <c:pt idx="3989">
                  <c:v>15.7109281706574</c:v>
                </c:pt>
                <c:pt idx="3990">
                  <c:v>15.715381586726799</c:v>
                </c:pt>
                <c:pt idx="3991">
                  <c:v>15.740705471506001</c:v>
                </c:pt>
                <c:pt idx="3992">
                  <c:v>15.685829802560599</c:v>
                </c:pt>
                <c:pt idx="3993">
                  <c:v>15.734497672827599</c:v>
                </c:pt>
                <c:pt idx="3994">
                  <c:v>15.699012569423401</c:v>
                </c:pt>
                <c:pt idx="3995">
                  <c:v>15.7206627266692</c:v>
                </c:pt>
                <c:pt idx="3996">
                  <c:v>15.7459923998371</c:v>
                </c:pt>
                <c:pt idx="3997">
                  <c:v>15.7315634354194</c:v>
                </c:pt>
                <c:pt idx="3998">
                  <c:v>15.715826045605199</c:v>
                </c:pt>
                <c:pt idx="3999">
                  <c:v>15.7057734546398</c:v>
                </c:pt>
                <c:pt idx="4000">
                  <c:v>15.696062662298599</c:v>
                </c:pt>
                <c:pt idx="4001">
                  <c:v>15.722955749084299</c:v>
                </c:pt>
                <c:pt idx="4002">
                  <c:v>15.7691869252186</c:v>
                </c:pt>
                <c:pt idx="4003">
                  <c:v>15.7481149518535</c:v>
                </c:pt>
                <c:pt idx="4004">
                  <c:v>15.7362193990337</c:v>
                </c:pt>
                <c:pt idx="4005">
                  <c:v>15.770385721416099</c:v>
                </c:pt>
                <c:pt idx="4006">
                  <c:v>15.751562706505499</c:v>
                </c:pt>
                <c:pt idx="4007">
                  <c:v>15.7469811288078</c:v>
                </c:pt>
                <c:pt idx="4008">
                  <c:v>15.784262059601</c:v>
                </c:pt>
                <c:pt idx="4009">
                  <c:v>15.772851543208301</c:v>
                </c:pt>
                <c:pt idx="4010">
                  <c:v>15.681947403395499</c:v>
                </c:pt>
                <c:pt idx="4011">
                  <c:v>15.698835920124299</c:v>
                </c:pt>
                <c:pt idx="4012">
                  <c:v>15.6933640901171</c:v>
                </c:pt>
                <c:pt idx="4013">
                  <c:v>15.7112609873693</c:v>
                </c:pt>
                <c:pt idx="4014">
                  <c:v>15.758992836097599</c:v>
                </c:pt>
                <c:pt idx="4015">
                  <c:v>15.7482620856171</c:v>
                </c:pt>
                <c:pt idx="4016">
                  <c:v>15.7503828457282</c:v>
                </c:pt>
                <c:pt idx="4017">
                  <c:v>15.7390320674157</c:v>
                </c:pt>
                <c:pt idx="4018">
                  <c:v>15.751981818241701</c:v>
                </c:pt>
                <c:pt idx="4019">
                  <c:v>15.730672888096199</c:v>
                </c:pt>
                <c:pt idx="4020">
                  <c:v>15.7609495330631</c:v>
                </c:pt>
                <c:pt idx="4021">
                  <c:v>15.744311978411501</c:v>
                </c:pt>
                <c:pt idx="4022">
                  <c:v>15.7707832312023</c:v>
                </c:pt>
                <c:pt idx="4023">
                  <c:v>15.787971540631499</c:v>
                </c:pt>
                <c:pt idx="4024">
                  <c:v>15.747402385011499</c:v>
                </c:pt>
                <c:pt idx="4025">
                  <c:v>15.7375608040039</c:v>
                </c:pt>
                <c:pt idx="4026">
                  <c:v>15.823989338609101</c:v>
                </c:pt>
                <c:pt idx="4027">
                  <c:v>15.7926310969148</c:v>
                </c:pt>
                <c:pt idx="4028">
                  <c:v>15.7633310706684</c:v>
                </c:pt>
                <c:pt idx="4029">
                  <c:v>15.757416094056801</c:v>
                </c:pt>
                <c:pt idx="4030">
                  <c:v>15.7789787097838</c:v>
                </c:pt>
                <c:pt idx="4031">
                  <c:v>15.689240643083901</c:v>
                </c:pt>
                <c:pt idx="4032">
                  <c:v>15.779982463942799</c:v>
                </c:pt>
                <c:pt idx="4033">
                  <c:v>15.815590696283</c:v>
                </c:pt>
                <c:pt idx="4034">
                  <c:v>15.7339390353408</c:v>
                </c:pt>
                <c:pt idx="4035">
                  <c:v>15.757072210078301</c:v>
                </c:pt>
                <c:pt idx="4036">
                  <c:v>15.7845822993221</c:v>
                </c:pt>
                <c:pt idx="4037">
                  <c:v>15.7878564748169</c:v>
                </c:pt>
                <c:pt idx="4038">
                  <c:v>15.753566863948601</c:v>
                </c:pt>
                <c:pt idx="4039">
                  <c:v>15.781792197505499</c:v>
                </c:pt>
                <c:pt idx="4040">
                  <c:v>15.747466597160701</c:v>
                </c:pt>
                <c:pt idx="4041">
                  <c:v>15.7441787296654</c:v>
                </c:pt>
                <c:pt idx="4042">
                  <c:v>15.785848634228399</c:v>
                </c:pt>
                <c:pt idx="4043">
                  <c:v>15.821606621614601</c:v>
                </c:pt>
                <c:pt idx="4044">
                  <c:v>15.7854865517004</c:v>
                </c:pt>
                <c:pt idx="4045">
                  <c:v>15.8257221948181</c:v>
                </c:pt>
                <c:pt idx="4046">
                  <c:v>15.780202761555101</c:v>
                </c:pt>
                <c:pt idx="4047">
                  <c:v>15.738528466726001</c:v>
                </c:pt>
                <c:pt idx="4048">
                  <c:v>15.7409257455109</c:v>
                </c:pt>
                <c:pt idx="4049">
                  <c:v>15.767268775057399</c:v>
                </c:pt>
                <c:pt idx="4050">
                  <c:v>15.755263774753301</c:v>
                </c:pt>
                <c:pt idx="4051">
                  <c:v>15.7720434361919</c:v>
                </c:pt>
                <c:pt idx="4052">
                  <c:v>15.7562288141678</c:v>
                </c:pt>
                <c:pt idx="4053">
                  <c:v>15.8044596580404</c:v>
                </c:pt>
                <c:pt idx="4054">
                  <c:v>15.788416444188901</c:v>
                </c:pt>
                <c:pt idx="4055">
                  <c:v>15.7783444366382</c:v>
                </c:pt>
                <c:pt idx="4056">
                  <c:v>15.748775596364499</c:v>
                </c:pt>
                <c:pt idx="4057">
                  <c:v>15.762251037113</c:v>
                </c:pt>
                <c:pt idx="4058">
                  <c:v>15.7718756904895</c:v>
                </c:pt>
                <c:pt idx="4059">
                  <c:v>15.7913721061052</c:v>
                </c:pt>
                <c:pt idx="4060">
                  <c:v>15.807646561158201</c:v>
                </c:pt>
                <c:pt idx="4061">
                  <c:v>15.8247144271708</c:v>
                </c:pt>
                <c:pt idx="4062">
                  <c:v>15.816824738184399</c:v>
                </c:pt>
                <c:pt idx="4063">
                  <c:v>15.834399840524</c:v>
                </c:pt>
                <c:pt idx="4064">
                  <c:v>15.886397882453</c:v>
                </c:pt>
                <c:pt idx="4065">
                  <c:v>15.869429189966</c:v>
                </c:pt>
                <c:pt idx="4066">
                  <c:v>15.7306200081097</c:v>
                </c:pt>
                <c:pt idx="4067">
                  <c:v>15.723099636631501</c:v>
                </c:pt>
                <c:pt idx="4068">
                  <c:v>15.713484724075601</c:v>
                </c:pt>
                <c:pt idx="4069">
                  <c:v>15.727063519733299</c:v>
                </c:pt>
                <c:pt idx="4070">
                  <c:v>15.728913416077299</c:v>
                </c:pt>
                <c:pt idx="4071">
                  <c:v>15.7616926570674</c:v>
                </c:pt>
                <c:pt idx="4072">
                  <c:v>15.7095725532904</c:v>
                </c:pt>
                <c:pt idx="4073">
                  <c:v>15.7129430486522</c:v>
                </c:pt>
                <c:pt idx="4074">
                  <c:v>15.775528385626099</c:v>
                </c:pt>
                <c:pt idx="4075">
                  <c:v>15.7801486952988</c:v>
                </c:pt>
                <c:pt idx="4076">
                  <c:v>15.75723560258</c:v>
                </c:pt>
                <c:pt idx="4077">
                  <c:v>15.7904998460098</c:v>
                </c:pt>
                <c:pt idx="4078">
                  <c:v>15.725324451065701</c:v>
                </c:pt>
                <c:pt idx="4079">
                  <c:v>15.7852798136384</c:v>
                </c:pt>
                <c:pt idx="4080">
                  <c:v>15.7218242436723</c:v>
                </c:pt>
                <c:pt idx="4081">
                  <c:v>15.7570401689654</c:v>
                </c:pt>
                <c:pt idx="4082">
                  <c:v>15.7477379914362</c:v>
                </c:pt>
                <c:pt idx="4083">
                  <c:v>15.8353185017647</c:v>
                </c:pt>
                <c:pt idx="4084">
                  <c:v>15.787839789784099</c:v>
                </c:pt>
                <c:pt idx="4085">
                  <c:v>15.779550615746199</c:v>
                </c:pt>
                <c:pt idx="4086">
                  <c:v>15.7874164053177</c:v>
                </c:pt>
                <c:pt idx="4087">
                  <c:v>15.7379666399935</c:v>
                </c:pt>
                <c:pt idx="4088">
                  <c:v>15.732326651444</c:v>
                </c:pt>
                <c:pt idx="4089">
                  <c:v>15.7832612433102</c:v>
                </c:pt>
                <c:pt idx="4090">
                  <c:v>15.7932493976909</c:v>
                </c:pt>
                <c:pt idx="4091">
                  <c:v>15.7528811997209</c:v>
                </c:pt>
                <c:pt idx="4092">
                  <c:v>15.759678484733501</c:v>
                </c:pt>
                <c:pt idx="4093">
                  <c:v>15.7443754877788</c:v>
                </c:pt>
                <c:pt idx="4094">
                  <c:v>15.722945786377499</c:v>
                </c:pt>
                <c:pt idx="4095">
                  <c:v>15.688649749425201</c:v>
                </c:pt>
                <c:pt idx="4096">
                  <c:v>15.795202302952299</c:v>
                </c:pt>
                <c:pt idx="4097">
                  <c:v>15.761424386030001</c:v>
                </c:pt>
                <c:pt idx="4098">
                  <c:v>15.7816445070948</c:v>
                </c:pt>
                <c:pt idx="4099">
                  <c:v>15.7871797618496</c:v>
                </c:pt>
                <c:pt idx="4100">
                  <c:v>15.7781685930543</c:v>
                </c:pt>
                <c:pt idx="4101">
                  <c:v>15.778712908053899</c:v>
                </c:pt>
                <c:pt idx="4102">
                  <c:v>15.7528747792557</c:v>
                </c:pt>
                <c:pt idx="4103">
                  <c:v>15.701627524785099</c:v>
                </c:pt>
                <c:pt idx="4104">
                  <c:v>15.724191134096399</c:v>
                </c:pt>
                <c:pt idx="4105">
                  <c:v>15.715313064076801</c:v>
                </c:pt>
                <c:pt idx="4106">
                  <c:v>15.755207548224201</c:v>
                </c:pt>
                <c:pt idx="4107">
                  <c:v>15.7810372509065</c:v>
                </c:pt>
                <c:pt idx="4108">
                  <c:v>15.744032855864299</c:v>
                </c:pt>
                <c:pt idx="4109">
                  <c:v>15.7999220379279</c:v>
                </c:pt>
                <c:pt idx="4110">
                  <c:v>15.7815700925655</c:v>
                </c:pt>
                <c:pt idx="4111">
                  <c:v>15.806361794446</c:v>
                </c:pt>
                <c:pt idx="4112">
                  <c:v>15.785988028840899</c:v>
                </c:pt>
                <c:pt idx="4113">
                  <c:v>15.782870638056901</c:v>
                </c:pt>
                <c:pt idx="4114">
                  <c:v>15.787496798702101</c:v>
                </c:pt>
                <c:pt idx="4115">
                  <c:v>15.756592085282501</c:v>
                </c:pt>
                <c:pt idx="4116">
                  <c:v>15.748412449467599</c:v>
                </c:pt>
                <c:pt idx="4117">
                  <c:v>15.772868502647199</c:v>
                </c:pt>
                <c:pt idx="4118">
                  <c:v>15.782318203266801</c:v>
                </c:pt>
                <c:pt idx="4119">
                  <c:v>15.8147754939067</c:v>
                </c:pt>
                <c:pt idx="4120">
                  <c:v>15.8598065925389</c:v>
                </c:pt>
                <c:pt idx="4121">
                  <c:v>15.869364971524799</c:v>
                </c:pt>
                <c:pt idx="4122">
                  <c:v>15.6389123842551</c:v>
                </c:pt>
                <c:pt idx="4123">
                  <c:v>15.763857956801701</c:v>
                </c:pt>
                <c:pt idx="4124">
                  <c:v>15.7414192624018</c:v>
                </c:pt>
                <c:pt idx="4125">
                  <c:v>15.729433843704101</c:v>
                </c:pt>
                <c:pt idx="4126">
                  <c:v>15.7223038595574</c:v>
                </c:pt>
                <c:pt idx="4127">
                  <c:v>15.7487773941886</c:v>
                </c:pt>
                <c:pt idx="4128">
                  <c:v>15.727447209689799</c:v>
                </c:pt>
                <c:pt idx="4129">
                  <c:v>15.769656699111801</c:v>
                </c:pt>
                <c:pt idx="4130">
                  <c:v>15.6710920376599</c:v>
                </c:pt>
                <c:pt idx="4131">
                  <c:v>15.807317248963001</c:v>
                </c:pt>
                <c:pt idx="4132">
                  <c:v>15.7763004219431</c:v>
                </c:pt>
                <c:pt idx="4133">
                  <c:v>15.8021528576406</c:v>
                </c:pt>
                <c:pt idx="4134">
                  <c:v>15.7351485635096</c:v>
                </c:pt>
                <c:pt idx="4135">
                  <c:v>15.7619827331956</c:v>
                </c:pt>
                <c:pt idx="4136">
                  <c:v>15.7398439952486</c:v>
                </c:pt>
                <c:pt idx="4137">
                  <c:v>15.7286635562192</c:v>
                </c:pt>
                <c:pt idx="4138">
                  <c:v>15.749163200519</c:v>
                </c:pt>
                <c:pt idx="4139">
                  <c:v>15.7309736045765</c:v>
                </c:pt>
                <c:pt idx="4140">
                  <c:v>15.732026081321001</c:v>
                </c:pt>
                <c:pt idx="4141">
                  <c:v>15.780585574493299</c:v>
                </c:pt>
                <c:pt idx="4142">
                  <c:v>15.777874398235999</c:v>
                </c:pt>
                <c:pt idx="4143">
                  <c:v>15.753583383941701</c:v>
                </c:pt>
                <c:pt idx="4144">
                  <c:v>15.830456286732099</c:v>
                </c:pt>
                <c:pt idx="4145">
                  <c:v>15.780852612859499</c:v>
                </c:pt>
                <c:pt idx="4146">
                  <c:v>15.7654642565413</c:v>
                </c:pt>
                <c:pt idx="4147">
                  <c:v>15.806540669805701</c:v>
                </c:pt>
                <c:pt idx="4148">
                  <c:v>15.847065920155</c:v>
                </c:pt>
                <c:pt idx="4149">
                  <c:v>15.7981301754544</c:v>
                </c:pt>
                <c:pt idx="4150">
                  <c:v>15.839753166623799</c:v>
                </c:pt>
                <c:pt idx="4151">
                  <c:v>15.765699039273001</c:v>
                </c:pt>
                <c:pt idx="4152">
                  <c:v>15.727165994195399</c:v>
                </c:pt>
                <c:pt idx="4153">
                  <c:v>15.816642167992701</c:v>
                </c:pt>
                <c:pt idx="4154">
                  <c:v>15.796596027222799</c:v>
                </c:pt>
                <c:pt idx="4155">
                  <c:v>15.849379062441599</c:v>
                </c:pt>
                <c:pt idx="4156">
                  <c:v>15.808810163659199</c:v>
                </c:pt>
                <c:pt idx="4157">
                  <c:v>15.6898705367239</c:v>
                </c:pt>
                <c:pt idx="4158">
                  <c:v>15.676165472347099</c:v>
                </c:pt>
                <c:pt idx="4159">
                  <c:v>15.718551267293099</c:v>
                </c:pt>
                <c:pt idx="4160">
                  <c:v>15.681292319905999</c:v>
                </c:pt>
                <c:pt idx="4161">
                  <c:v>15.798418868882701</c:v>
                </c:pt>
                <c:pt idx="4162">
                  <c:v>15.773042154224999</c:v>
                </c:pt>
                <c:pt idx="4163">
                  <c:v>15.7489437238925</c:v>
                </c:pt>
                <c:pt idx="4164">
                  <c:v>15.741541434773</c:v>
                </c:pt>
                <c:pt idx="4165">
                  <c:v>15.7992607478373</c:v>
                </c:pt>
                <c:pt idx="4166">
                  <c:v>15.746433263012699</c:v>
                </c:pt>
                <c:pt idx="4167">
                  <c:v>15.7707793707756</c:v>
                </c:pt>
                <c:pt idx="4168">
                  <c:v>15.7907059727094</c:v>
                </c:pt>
                <c:pt idx="4169">
                  <c:v>15.780755447237</c:v>
                </c:pt>
                <c:pt idx="4170">
                  <c:v>15.7850567958311</c:v>
                </c:pt>
                <c:pt idx="4171">
                  <c:v>15.7463463427663</c:v>
                </c:pt>
                <c:pt idx="4172">
                  <c:v>15.745769795283</c:v>
                </c:pt>
                <c:pt idx="4173">
                  <c:v>15.883157693287901</c:v>
                </c:pt>
                <c:pt idx="4174">
                  <c:v>15.8476520320032</c:v>
                </c:pt>
                <c:pt idx="4175">
                  <c:v>15.8165331553248</c:v>
                </c:pt>
                <c:pt idx="4176">
                  <c:v>15.8811595227331</c:v>
                </c:pt>
                <c:pt idx="4177">
                  <c:v>15.8399158738852</c:v>
                </c:pt>
                <c:pt idx="4178">
                  <c:v>15.7708603274643</c:v>
                </c:pt>
                <c:pt idx="4179">
                  <c:v>15.7404456193572</c:v>
                </c:pt>
                <c:pt idx="4180">
                  <c:v>15.7743377902065</c:v>
                </c:pt>
                <c:pt idx="4181">
                  <c:v>15.7389800783639</c:v>
                </c:pt>
                <c:pt idx="4182">
                  <c:v>15.735955994177599</c:v>
                </c:pt>
                <c:pt idx="4183">
                  <c:v>15.869625221146901</c:v>
                </c:pt>
                <c:pt idx="4184">
                  <c:v>15.8053624260099</c:v>
                </c:pt>
                <c:pt idx="4185">
                  <c:v>15.9300974783479</c:v>
                </c:pt>
                <c:pt idx="4186">
                  <c:v>15.889047239309599</c:v>
                </c:pt>
                <c:pt idx="4187">
                  <c:v>15.8738511174504</c:v>
                </c:pt>
                <c:pt idx="4188">
                  <c:v>15.919537791965</c:v>
                </c:pt>
                <c:pt idx="4189">
                  <c:v>15.949053041331799</c:v>
                </c:pt>
                <c:pt idx="4190">
                  <c:v>15.932656982465099</c:v>
                </c:pt>
                <c:pt idx="4191">
                  <c:v>15.9485290014039</c:v>
                </c:pt>
                <c:pt idx="4192">
                  <c:v>15.9373699397928</c:v>
                </c:pt>
                <c:pt idx="4193">
                  <c:v>15.909148097634001</c:v>
                </c:pt>
                <c:pt idx="4194">
                  <c:v>15.9600144413255</c:v>
                </c:pt>
                <c:pt idx="4195">
                  <c:v>15.910917915646101</c:v>
                </c:pt>
                <c:pt idx="4196">
                  <c:v>16.035298238524401</c:v>
                </c:pt>
                <c:pt idx="4197">
                  <c:v>15.9595743183443</c:v>
                </c:pt>
                <c:pt idx="4198">
                  <c:v>15.3558715222504</c:v>
                </c:pt>
                <c:pt idx="4199">
                  <c:v>15.5302946930038</c:v>
                </c:pt>
                <c:pt idx="4200">
                  <c:v>15.567082205699499</c:v>
                </c:pt>
                <c:pt idx="4201">
                  <c:v>15.641031154897901</c:v>
                </c:pt>
                <c:pt idx="4202">
                  <c:v>15.4043935729407</c:v>
                </c:pt>
                <c:pt idx="4203">
                  <c:v>15.6876920412356</c:v>
                </c:pt>
                <c:pt idx="4204">
                  <c:v>15.762263295974799</c:v>
                </c:pt>
                <c:pt idx="4205">
                  <c:v>15.7599666831638</c:v>
                </c:pt>
                <c:pt idx="4206">
                  <c:v>15.748000506171801</c:v>
                </c:pt>
                <c:pt idx="4207">
                  <c:v>15.903444827952599</c:v>
                </c:pt>
                <c:pt idx="4208">
                  <c:v>15.8598137451893</c:v>
                </c:pt>
                <c:pt idx="4209">
                  <c:v>15.9220812998871</c:v>
                </c:pt>
                <c:pt idx="4210">
                  <c:v>15.9395586196836</c:v>
                </c:pt>
                <c:pt idx="4211">
                  <c:v>15.890991285740199</c:v>
                </c:pt>
                <c:pt idx="4212">
                  <c:v>15.8582325153694</c:v>
                </c:pt>
                <c:pt idx="4213">
                  <c:v>15.8603686515129</c:v>
                </c:pt>
                <c:pt idx="4214">
                  <c:v>15.892834170263001</c:v>
                </c:pt>
                <c:pt idx="4215">
                  <c:v>15.867779980047001</c:v>
                </c:pt>
              </c:numCache>
            </c:numRef>
          </c:val>
          <c:smooth val="0"/>
          <c:extLst>
            <c:ext xmlns:c16="http://schemas.microsoft.com/office/drawing/2014/chart" uri="{C3380CC4-5D6E-409C-BE32-E72D297353CC}">
              <c16:uniqueId val="{00000002-75C2-4CA2-8D28-10E2D2CF268E}"/>
            </c:ext>
          </c:extLst>
        </c:ser>
        <c:dLbls>
          <c:showLegendKey val="0"/>
          <c:showVal val="0"/>
          <c:showCatName val="0"/>
          <c:showSerName val="0"/>
          <c:showPercent val="0"/>
          <c:showBubbleSize val="0"/>
        </c:dLbls>
        <c:smooth val="0"/>
        <c:axId val="750385600"/>
        <c:axId val="750381664"/>
        <c:extLst>
          <c:ext xmlns:c15="http://schemas.microsoft.com/office/drawing/2012/chart" uri="{02D57815-91ED-43cb-92C2-25804820EDAC}">
            <c15:filteredLineSeries>
              <c15:ser>
                <c:idx val="3"/>
                <c:order val="3"/>
                <c:tx>
                  <c:v>40 MHz, 25.5 dB</c:v>
                </c:tx>
                <c:spPr>
                  <a:ln w="28575" cap="rnd">
                    <a:solidFill>
                      <a:schemeClr val="accent4"/>
                    </a:solidFill>
                    <a:round/>
                  </a:ln>
                  <a:effectLst/>
                </c:spPr>
                <c:marker>
                  <c:symbol val="none"/>
                </c:marker>
                <c:val>
                  <c:numRef>
                    <c:extLst>
                      <c:ext uri="{02D57815-91ED-43cb-92C2-25804820EDAC}">
                        <c15:formulaRef>
                          <c15:sqref>ACLR!$D$4:$D$8435</c15:sqref>
                        </c15:formulaRef>
                      </c:ext>
                    </c:extLst>
                    <c:numCache>
                      <c:formatCode>General</c:formatCode>
                      <c:ptCount val="8432"/>
                      <c:pt idx="0">
                        <c:v>17.667169762396998</c:v>
                      </c:pt>
                      <c:pt idx="1">
                        <c:v>18.011194006234401</c:v>
                      </c:pt>
                      <c:pt idx="2">
                        <c:v>17.624749531088298</c:v>
                      </c:pt>
                      <c:pt idx="3">
                        <c:v>17.830719781135901</c:v>
                      </c:pt>
                      <c:pt idx="4">
                        <c:v>18.233164404484501</c:v>
                      </c:pt>
                      <c:pt idx="5">
                        <c:v>17.651269390526998</c:v>
                      </c:pt>
                      <c:pt idx="6">
                        <c:v>17.6747354913647</c:v>
                      </c:pt>
                      <c:pt idx="7">
                        <c:v>18.003682652356499</c:v>
                      </c:pt>
                      <c:pt idx="8">
                        <c:v>17.879256592704799</c:v>
                      </c:pt>
                      <c:pt idx="9">
                        <c:v>17.711469061077601</c:v>
                      </c:pt>
                      <c:pt idx="10">
                        <c:v>17.819094149370301</c:v>
                      </c:pt>
                      <c:pt idx="11">
                        <c:v>17.908406690363901</c:v>
                      </c:pt>
                      <c:pt idx="12">
                        <c:v>17.836135281682999</c:v>
                      </c:pt>
                      <c:pt idx="13">
                        <c:v>18.2428686646439</c:v>
                      </c:pt>
                      <c:pt idx="14">
                        <c:v>17.784862736042601</c:v>
                      </c:pt>
                      <c:pt idx="15">
                        <c:v>17.777004868324401</c:v>
                      </c:pt>
                      <c:pt idx="16">
                        <c:v>17.6035056605627</c:v>
                      </c:pt>
                      <c:pt idx="17">
                        <c:v>17.666173236019102</c:v>
                      </c:pt>
                      <c:pt idx="18">
                        <c:v>17.741490353815799</c:v>
                      </c:pt>
                      <c:pt idx="19">
                        <c:v>17.8960212484787</c:v>
                      </c:pt>
                      <c:pt idx="20">
                        <c:v>17.728749374357999</c:v>
                      </c:pt>
                      <c:pt idx="21">
                        <c:v>17.8172346551201</c:v>
                      </c:pt>
                      <c:pt idx="22">
                        <c:v>17.742634582149101</c:v>
                      </c:pt>
                      <c:pt idx="23">
                        <c:v>17.827563669181199</c:v>
                      </c:pt>
                      <c:pt idx="24">
                        <c:v>17.7321790903205</c:v>
                      </c:pt>
                      <c:pt idx="25">
                        <c:v>17.680661988915201</c:v>
                      </c:pt>
                      <c:pt idx="26">
                        <c:v>17.8868547093901</c:v>
                      </c:pt>
                      <c:pt idx="27">
                        <c:v>17.737189133709499</c:v>
                      </c:pt>
                      <c:pt idx="28">
                        <c:v>17.677988967336599</c:v>
                      </c:pt>
                      <c:pt idx="29">
                        <c:v>17.655173172904099</c:v>
                      </c:pt>
                      <c:pt idx="30">
                        <c:v>17.8428017479979</c:v>
                      </c:pt>
                      <c:pt idx="31">
                        <c:v>17.626233217645499</c:v>
                      </c:pt>
                      <c:pt idx="32">
                        <c:v>17.724463594121101</c:v>
                      </c:pt>
                      <c:pt idx="33">
                        <c:v>17.8214380124593</c:v>
                      </c:pt>
                      <c:pt idx="34">
                        <c:v>17.825487764590299</c:v>
                      </c:pt>
                      <c:pt idx="35">
                        <c:v>17.8022603543345</c:v>
                      </c:pt>
                      <c:pt idx="36">
                        <c:v>17.5882678738982</c:v>
                      </c:pt>
                      <c:pt idx="37">
                        <c:v>18.048228322510202</c:v>
                      </c:pt>
                      <c:pt idx="38">
                        <c:v>17.679181950143299</c:v>
                      </c:pt>
                      <c:pt idx="39">
                        <c:v>17.9199835935602</c:v>
                      </c:pt>
                      <c:pt idx="40">
                        <c:v>17.702156501816301</c:v>
                      </c:pt>
                      <c:pt idx="41">
                        <c:v>17.736231911102699</c:v>
                      </c:pt>
                      <c:pt idx="42">
                        <c:v>17.912161075294399</c:v>
                      </c:pt>
                      <c:pt idx="43">
                        <c:v>17.702815840879602</c:v>
                      </c:pt>
                      <c:pt idx="44">
                        <c:v>18.030045391719302</c:v>
                      </c:pt>
                      <c:pt idx="45">
                        <c:v>17.761206344277898</c:v>
                      </c:pt>
                      <c:pt idx="46">
                        <c:v>18.019905185896398</c:v>
                      </c:pt>
                      <c:pt idx="47">
                        <c:v>17.672405698248401</c:v>
                      </c:pt>
                      <c:pt idx="48">
                        <c:v>17.626205081814</c:v>
                      </c:pt>
                      <c:pt idx="49">
                        <c:v>17.829731862510599</c:v>
                      </c:pt>
                      <c:pt idx="50">
                        <c:v>17.974042905885302</c:v>
                      </c:pt>
                      <c:pt idx="51">
                        <c:v>17.684264530990099</c:v>
                      </c:pt>
                      <c:pt idx="52">
                        <c:v>17.7137164485443</c:v>
                      </c:pt>
                      <c:pt idx="53">
                        <c:v>18.256297973419901</c:v>
                      </c:pt>
                      <c:pt idx="54">
                        <c:v>17.614651546644001</c:v>
                      </c:pt>
                      <c:pt idx="55">
                        <c:v>17.826836031210998</c:v>
                      </c:pt>
                      <c:pt idx="56">
                        <c:v>17.689903143474201</c:v>
                      </c:pt>
                      <c:pt idx="57">
                        <c:v>17.6112797069047</c:v>
                      </c:pt>
                      <c:pt idx="58">
                        <c:v>17.720010554287601</c:v>
                      </c:pt>
                      <c:pt idx="59">
                        <c:v>18.024693478708699</c:v>
                      </c:pt>
                      <c:pt idx="60">
                        <c:v>17.842813018093299</c:v>
                      </c:pt>
                      <c:pt idx="61">
                        <c:v>17.755687769679199</c:v>
                      </c:pt>
                      <c:pt idx="62">
                        <c:v>17.918219590540598</c:v>
                      </c:pt>
                      <c:pt idx="63">
                        <c:v>17.843238532976901</c:v>
                      </c:pt>
                      <c:pt idx="64">
                        <c:v>17.746039018982199</c:v>
                      </c:pt>
                      <c:pt idx="65">
                        <c:v>17.853654884026799</c:v>
                      </c:pt>
                      <c:pt idx="66">
                        <c:v>17.852688919333801</c:v>
                      </c:pt>
                      <c:pt idx="67">
                        <c:v>17.916779578904301</c:v>
                      </c:pt>
                      <c:pt idx="68">
                        <c:v>17.839715376632</c:v>
                      </c:pt>
                      <c:pt idx="69">
                        <c:v>18.244817436299201</c:v>
                      </c:pt>
                      <c:pt idx="70">
                        <c:v>18.223122439789702</c:v>
                      </c:pt>
                      <c:pt idx="71">
                        <c:v>17.792723741128398</c:v>
                      </c:pt>
                      <c:pt idx="72">
                        <c:v>17.806893637622998</c:v>
                      </c:pt>
                      <c:pt idx="73">
                        <c:v>17.963153404447102</c:v>
                      </c:pt>
                      <c:pt idx="74">
                        <c:v>17.811601387754202</c:v>
                      </c:pt>
                      <c:pt idx="75">
                        <c:v>17.822566190538101</c:v>
                      </c:pt>
                      <c:pt idx="76">
                        <c:v>17.9024094372399</c:v>
                      </c:pt>
                      <c:pt idx="77">
                        <c:v>17.708748814757101</c:v>
                      </c:pt>
                      <c:pt idx="78">
                        <c:v>17.664220613419602</c:v>
                      </c:pt>
                      <c:pt idx="79">
                        <c:v>17.652033125662001</c:v>
                      </c:pt>
                      <c:pt idx="80">
                        <c:v>17.832634619746901</c:v>
                      </c:pt>
                      <c:pt idx="81">
                        <c:v>17.9216222008904</c:v>
                      </c:pt>
                      <c:pt idx="82">
                        <c:v>17.703685832118801</c:v>
                      </c:pt>
                      <c:pt idx="83">
                        <c:v>18.041174115288001</c:v>
                      </c:pt>
                      <c:pt idx="84">
                        <c:v>17.618399201646699</c:v>
                      </c:pt>
                      <c:pt idx="85">
                        <c:v>18.2300612086181</c:v>
                      </c:pt>
                      <c:pt idx="86">
                        <c:v>17.6962317687804</c:v>
                      </c:pt>
                      <c:pt idx="87">
                        <c:v>17.6965193596623</c:v>
                      </c:pt>
                      <c:pt idx="88">
                        <c:v>17.9041050984004</c:v>
                      </c:pt>
                      <c:pt idx="89">
                        <c:v>17.715190560251799</c:v>
                      </c:pt>
                      <c:pt idx="90">
                        <c:v>17.920850811553599</c:v>
                      </c:pt>
                      <c:pt idx="91">
                        <c:v>17.828343314058401</c:v>
                      </c:pt>
                      <c:pt idx="92">
                        <c:v>17.788628111753201</c:v>
                      </c:pt>
                      <c:pt idx="93">
                        <c:v>17.6126695330118</c:v>
                      </c:pt>
                      <c:pt idx="94">
                        <c:v>17.705290615213499</c:v>
                      </c:pt>
                      <c:pt idx="95">
                        <c:v>17.725148601121798</c:v>
                      </c:pt>
                      <c:pt idx="96">
                        <c:v>17.701853938204302</c:v>
                      </c:pt>
                      <c:pt idx="97">
                        <c:v>17.8267444572496</c:v>
                      </c:pt>
                      <c:pt idx="98">
                        <c:v>17.7365925245524</c:v>
                      </c:pt>
                      <c:pt idx="99">
                        <c:v>17.8215231879371</c:v>
                      </c:pt>
                      <c:pt idx="100">
                        <c:v>17.709418542787301</c:v>
                      </c:pt>
                      <c:pt idx="101">
                        <c:v>17.903364252437001</c:v>
                      </c:pt>
                      <c:pt idx="102">
                        <c:v>17.761003651867</c:v>
                      </c:pt>
                      <c:pt idx="103">
                        <c:v>17.712851863394398</c:v>
                      </c:pt>
                      <c:pt idx="104">
                        <c:v>17.8436357293903</c:v>
                      </c:pt>
                      <c:pt idx="105">
                        <c:v>17.743208135639499</c:v>
                      </c:pt>
                      <c:pt idx="106">
                        <c:v>17.825109022007801</c:v>
                      </c:pt>
                      <c:pt idx="107">
                        <c:v>17.626930294585101</c:v>
                      </c:pt>
                      <c:pt idx="108">
                        <c:v>18.0618375412181</c:v>
                      </c:pt>
                      <c:pt idx="109">
                        <c:v>17.678112462918001</c:v>
                      </c:pt>
                      <c:pt idx="110">
                        <c:v>17.6738754576423</c:v>
                      </c:pt>
                      <c:pt idx="111">
                        <c:v>17.747650757332899</c:v>
                      </c:pt>
                      <c:pt idx="112">
                        <c:v>17.925483455172699</c:v>
                      </c:pt>
                      <c:pt idx="113">
                        <c:v>18.022764487143199</c:v>
                      </c:pt>
                      <c:pt idx="114">
                        <c:v>17.7658820197361</c:v>
                      </c:pt>
                      <c:pt idx="115">
                        <c:v>17.703619027866399</c:v>
                      </c:pt>
                      <c:pt idx="116">
                        <c:v>17.9942519570759</c:v>
                      </c:pt>
                      <c:pt idx="117">
                        <c:v>17.702155959692199</c:v>
                      </c:pt>
                      <c:pt idx="118">
                        <c:v>17.684110024695698</c:v>
                      </c:pt>
                      <c:pt idx="119">
                        <c:v>17.638120578475501</c:v>
                      </c:pt>
                      <c:pt idx="120">
                        <c:v>17.829181701632699</c:v>
                      </c:pt>
                      <c:pt idx="121">
                        <c:v>17.666688633528299</c:v>
                      </c:pt>
                      <c:pt idx="122">
                        <c:v>17.843593851567</c:v>
                      </c:pt>
                      <c:pt idx="123">
                        <c:v>17.760232484115999</c:v>
                      </c:pt>
                      <c:pt idx="124">
                        <c:v>17.865285318417602</c:v>
                      </c:pt>
                      <c:pt idx="125">
                        <c:v>17.849268423639899</c:v>
                      </c:pt>
                      <c:pt idx="126">
                        <c:v>18.2346588812762</c:v>
                      </c:pt>
                      <c:pt idx="127">
                        <c:v>17.844343829221799</c:v>
                      </c:pt>
                      <c:pt idx="128">
                        <c:v>17.8089711618941</c:v>
                      </c:pt>
                      <c:pt idx="129">
                        <c:v>18.0149271639403</c:v>
                      </c:pt>
                      <c:pt idx="130">
                        <c:v>17.823272014407301</c:v>
                      </c:pt>
                      <c:pt idx="131">
                        <c:v>17.904367251537501</c:v>
                      </c:pt>
                      <c:pt idx="132">
                        <c:v>17.725675263624598</c:v>
                      </c:pt>
                      <c:pt idx="133">
                        <c:v>17.700390553895801</c:v>
                      </c:pt>
                      <c:pt idx="134">
                        <c:v>17.612149234773099</c:v>
                      </c:pt>
                      <c:pt idx="135">
                        <c:v>17.906260324129398</c:v>
                      </c:pt>
                      <c:pt idx="136">
                        <c:v>17.688128578831599</c:v>
                      </c:pt>
                      <c:pt idx="137">
                        <c:v>18.029331769336899</c:v>
                      </c:pt>
                      <c:pt idx="138">
                        <c:v>18.217853131168798</c:v>
                      </c:pt>
                      <c:pt idx="139">
                        <c:v>17.695052829776198</c:v>
                      </c:pt>
                      <c:pt idx="140">
                        <c:v>17.929548830178799</c:v>
                      </c:pt>
                      <c:pt idx="141">
                        <c:v>17.807858170543899</c:v>
                      </c:pt>
                      <c:pt idx="142">
                        <c:v>17.846676001119299</c:v>
                      </c:pt>
                      <c:pt idx="143">
                        <c:v>17.647174070620402</c:v>
                      </c:pt>
                      <c:pt idx="144">
                        <c:v>17.723724219236399</c:v>
                      </c:pt>
                      <c:pt idx="145">
                        <c:v>17.772110063285599</c:v>
                      </c:pt>
                      <c:pt idx="146">
                        <c:v>17.847052449992798</c:v>
                      </c:pt>
                      <c:pt idx="147">
                        <c:v>17.756534960617898</c:v>
                      </c:pt>
                      <c:pt idx="148">
                        <c:v>17.700936931199699</c:v>
                      </c:pt>
                      <c:pt idx="149">
                        <c:v>17.9262963167923</c:v>
                      </c:pt>
                      <c:pt idx="150">
                        <c:v>17.714304516942601</c:v>
                      </c:pt>
                      <c:pt idx="151">
                        <c:v>17.835789215711198</c:v>
                      </c:pt>
                      <c:pt idx="152">
                        <c:v>17.652282203554201</c:v>
                      </c:pt>
                      <c:pt idx="153">
                        <c:v>18.052440576124301</c:v>
                      </c:pt>
                      <c:pt idx="154">
                        <c:v>17.727192078143698</c:v>
                      </c:pt>
                      <c:pt idx="155">
                        <c:v>17.731953957148001</c:v>
                      </c:pt>
                      <c:pt idx="156">
                        <c:v>18.0687090918168</c:v>
                      </c:pt>
                      <c:pt idx="157">
                        <c:v>18.044429381192099</c:v>
                      </c:pt>
                      <c:pt idx="158">
                        <c:v>17.707743186008599</c:v>
                      </c:pt>
                      <c:pt idx="159">
                        <c:v>17.644793450671301</c:v>
                      </c:pt>
                      <c:pt idx="160">
                        <c:v>17.860294127895401</c:v>
                      </c:pt>
                      <c:pt idx="161">
                        <c:v>18.247769618802302</c:v>
                      </c:pt>
                      <c:pt idx="162">
                        <c:v>17.841463508019299</c:v>
                      </c:pt>
                      <c:pt idx="163">
                        <c:v>17.846088040997799</c:v>
                      </c:pt>
                      <c:pt idx="164">
                        <c:v>18.0106356225036</c:v>
                      </c:pt>
                      <c:pt idx="165">
                        <c:v>17.944214988076901</c:v>
                      </c:pt>
                      <c:pt idx="166">
                        <c:v>17.768876291294301</c:v>
                      </c:pt>
                      <c:pt idx="167">
                        <c:v>17.713645635780502</c:v>
                      </c:pt>
                      <c:pt idx="168">
                        <c:v>17.931449219627901</c:v>
                      </c:pt>
                      <c:pt idx="169">
                        <c:v>17.701583065509499</c:v>
                      </c:pt>
                      <c:pt idx="170">
                        <c:v>18.258033070903299</c:v>
                      </c:pt>
                      <c:pt idx="171">
                        <c:v>17.851685360314701</c:v>
                      </c:pt>
                      <c:pt idx="172">
                        <c:v>17.847717488650101</c:v>
                      </c:pt>
                      <c:pt idx="173">
                        <c:v>17.634818788364701</c:v>
                      </c:pt>
                      <c:pt idx="174">
                        <c:v>17.7538525397601</c:v>
                      </c:pt>
                      <c:pt idx="175">
                        <c:v>17.8791361378521</c:v>
                      </c:pt>
                      <c:pt idx="176">
                        <c:v>17.7007667190558</c:v>
                      </c:pt>
                      <c:pt idx="177">
                        <c:v>17.851414306290199</c:v>
                      </c:pt>
                      <c:pt idx="178">
                        <c:v>17.676820930594499</c:v>
                      </c:pt>
                      <c:pt idx="179">
                        <c:v>17.718228938169499</c:v>
                      </c:pt>
                      <c:pt idx="180">
                        <c:v>18.036421478460401</c:v>
                      </c:pt>
                      <c:pt idx="181">
                        <c:v>18.270748576256398</c:v>
                      </c:pt>
                      <c:pt idx="182">
                        <c:v>17.848689206324899</c:v>
                      </c:pt>
                      <c:pt idx="183">
                        <c:v>17.858147536013401</c:v>
                      </c:pt>
                      <c:pt idx="184">
                        <c:v>17.973919866918099</c:v>
                      </c:pt>
                      <c:pt idx="185">
                        <c:v>17.763630593264502</c:v>
                      </c:pt>
                      <c:pt idx="186">
                        <c:v>17.967879666547599</c:v>
                      </c:pt>
                      <c:pt idx="187">
                        <c:v>17.883684962472302</c:v>
                      </c:pt>
                      <c:pt idx="188">
                        <c:v>17.8743736598271</c:v>
                      </c:pt>
                      <c:pt idx="189">
                        <c:v>17.779153116640899</c:v>
                      </c:pt>
                      <c:pt idx="190">
                        <c:v>17.868238924605102</c:v>
                      </c:pt>
                      <c:pt idx="191">
                        <c:v>18.276754182599401</c:v>
                      </c:pt>
                      <c:pt idx="192">
                        <c:v>17.893834956844302</c:v>
                      </c:pt>
                      <c:pt idx="193">
                        <c:v>17.954415238862801</c:v>
                      </c:pt>
                      <c:pt idx="194">
                        <c:v>17.8633709484284</c:v>
                      </c:pt>
                      <c:pt idx="195">
                        <c:v>18.293075268698502</c:v>
                      </c:pt>
                      <c:pt idx="196">
                        <c:v>18.2514275576439</c:v>
                      </c:pt>
                      <c:pt idx="197">
                        <c:v>17.845532641040101</c:v>
                      </c:pt>
                      <c:pt idx="198">
                        <c:v>17.867696718588601</c:v>
                      </c:pt>
                      <c:pt idx="199">
                        <c:v>17.877771097275101</c:v>
                      </c:pt>
                      <c:pt idx="200">
                        <c:v>17.878010941627799</c:v>
                      </c:pt>
                      <c:pt idx="201">
                        <c:v>18.2697391536502</c:v>
                      </c:pt>
                      <c:pt idx="202">
                        <c:v>17.8905204887424</c:v>
                      </c:pt>
                      <c:pt idx="203">
                        <c:v>17.689934906071901</c:v>
                      </c:pt>
                      <c:pt idx="204">
                        <c:v>17.689428410304298</c:v>
                      </c:pt>
                      <c:pt idx="205">
                        <c:v>17.813429443224301</c:v>
                      </c:pt>
                      <c:pt idx="206">
                        <c:v>17.8859913072281</c:v>
                      </c:pt>
                      <c:pt idx="207">
                        <c:v>17.891759286672499</c:v>
                      </c:pt>
                      <c:pt idx="208">
                        <c:v>17.795043154370099</c:v>
                      </c:pt>
                      <c:pt idx="209">
                        <c:v>17.698536019157501</c:v>
                      </c:pt>
                      <c:pt idx="210">
                        <c:v>17.113500987391099</c:v>
                      </c:pt>
                      <c:pt idx="211">
                        <c:v>17.1145803401667</c:v>
                      </c:pt>
                      <c:pt idx="212">
                        <c:v>17.122286048633502</c:v>
                      </c:pt>
                      <c:pt idx="213">
                        <c:v>17.126535329746599</c:v>
                      </c:pt>
                      <c:pt idx="214">
                        <c:v>17.209362839609</c:v>
                      </c:pt>
                      <c:pt idx="215">
                        <c:v>17.225547478139902</c:v>
                      </c:pt>
                      <c:pt idx="216">
                        <c:v>17.133954144237801</c:v>
                      </c:pt>
                      <c:pt idx="217">
                        <c:v>17.147847643098601</c:v>
                      </c:pt>
                      <c:pt idx="218">
                        <c:v>17.183859128980799</c:v>
                      </c:pt>
                      <c:pt idx="219">
                        <c:v>17.152123747330599</c:v>
                      </c:pt>
                      <c:pt idx="220">
                        <c:v>17.850149367643301</c:v>
                      </c:pt>
                      <c:pt idx="221">
                        <c:v>17.616501763374799</c:v>
                      </c:pt>
                      <c:pt idx="222">
                        <c:v>17.590828493148599</c:v>
                      </c:pt>
                      <c:pt idx="223">
                        <c:v>17.655484377318501</c:v>
                      </c:pt>
                      <c:pt idx="224">
                        <c:v>17.917813928673201</c:v>
                      </c:pt>
                      <c:pt idx="225">
                        <c:v>17.606130048665499</c:v>
                      </c:pt>
                      <c:pt idx="226">
                        <c:v>17.6151426810268</c:v>
                      </c:pt>
                      <c:pt idx="227">
                        <c:v>17.650869842327101</c:v>
                      </c:pt>
                      <c:pt idx="228">
                        <c:v>17.944757386484198</c:v>
                      </c:pt>
                      <c:pt idx="229">
                        <c:v>17.901065106283401</c:v>
                      </c:pt>
                      <c:pt idx="230">
                        <c:v>17.6212961493144</c:v>
                      </c:pt>
                      <c:pt idx="231">
                        <c:v>17.886200652796401</c:v>
                      </c:pt>
                      <c:pt idx="232">
                        <c:v>17.9142580875621</c:v>
                      </c:pt>
                      <c:pt idx="233">
                        <c:v>17.696540428609001</c:v>
                      </c:pt>
                      <c:pt idx="234">
                        <c:v>17.8872025673266</c:v>
                      </c:pt>
                      <c:pt idx="235">
                        <c:v>17.898731374457501</c:v>
                      </c:pt>
                      <c:pt idx="236">
                        <c:v>17.8891838853976</c:v>
                      </c:pt>
                      <c:pt idx="237">
                        <c:v>18.276664153156901</c:v>
                      </c:pt>
                      <c:pt idx="238">
                        <c:v>17.897296294537298</c:v>
                      </c:pt>
                      <c:pt idx="239">
                        <c:v>17.8468231112554</c:v>
                      </c:pt>
                      <c:pt idx="240">
                        <c:v>17.776954943211301</c:v>
                      </c:pt>
                      <c:pt idx="241">
                        <c:v>17.8449310317135</c:v>
                      </c:pt>
                      <c:pt idx="242">
                        <c:v>17.9212674961801</c:v>
                      </c:pt>
                      <c:pt idx="243">
                        <c:v>17.778687110842601</c:v>
                      </c:pt>
                      <c:pt idx="244">
                        <c:v>17.819648393989102</c:v>
                      </c:pt>
                      <c:pt idx="245">
                        <c:v>17.7999277548058</c:v>
                      </c:pt>
                      <c:pt idx="246">
                        <c:v>17.7194013439278</c:v>
                      </c:pt>
                      <c:pt idx="247">
                        <c:v>17.836783370492999</c:v>
                      </c:pt>
                      <c:pt idx="248">
                        <c:v>17.799687762296202</c:v>
                      </c:pt>
                      <c:pt idx="249">
                        <c:v>17.7061938474375</c:v>
                      </c:pt>
                      <c:pt idx="250">
                        <c:v>17.829969896808599</c:v>
                      </c:pt>
                      <c:pt idx="251">
                        <c:v>17.827079419795599</c:v>
                      </c:pt>
                      <c:pt idx="252">
                        <c:v>17.878717901922901</c:v>
                      </c:pt>
                      <c:pt idx="253">
                        <c:v>17.912051124351301</c:v>
                      </c:pt>
                      <c:pt idx="254">
                        <c:v>17.851041727597199</c:v>
                      </c:pt>
                      <c:pt idx="255">
                        <c:v>17.8497947368881</c:v>
                      </c:pt>
                      <c:pt idx="256">
                        <c:v>17.9056375284813</c:v>
                      </c:pt>
                      <c:pt idx="257">
                        <c:v>17.8488978335604</c:v>
                      </c:pt>
                      <c:pt idx="258">
                        <c:v>17.814209648726798</c:v>
                      </c:pt>
                      <c:pt idx="259">
                        <c:v>17.816108692402501</c:v>
                      </c:pt>
                      <c:pt idx="260">
                        <c:v>17.802619524220699</c:v>
                      </c:pt>
                      <c:pt idx="261">
                        <c:v>17.7120173688199</c:v>
                      </c:pt>
                      <c:pt idx="262">
                        <c:v>17.896167917017198</c:v>
                      </c:pt>
                      <c:pt idx="263">
                        <c:v>17.908786409227801</c:v>
                      </c:pt>
                      <c:pt idx="264">
                        <c:v>17.7955901364417</c:v>
                      </c:pt>
                      <c:pt idx="265">
                        <c:v>17.925851885843901</c:v>
                      </c:pt>
                      <c:pt idx="266">
                        <c:v>17.851712274133899</c:v>
                      </c:pt>
                      <c:pt idx="267">
                        <c:v>17.7121991111743</c:v>
                      </c:pt>
                      <c:pt idx="268">
                        <c:v>17.890171648505799</c:v>
                      </c:pt>
                      <c:pt idx="269">
                        <c:v>17.9324578748971</c:v>
                      </c:pt>
                      <c:pt idx="270">
                        <c:v>17.924596174479699</c:v>
                      </c:pt>
                      <c:pt idx="271">
                        <c:v>17.881736864775899</c:v>
                      </c:pt>
                      <c:pt idx="272">
                        <c:v>18.281490134215801</c:v>
                      </c:pt>
                      <c:pt idx="273">
                        <c:v>17.864597579991599</c:v>
                      </c:pt>
                      <c:pt idx="274">
                        <c:v>17.811981540204499</c:v>
                      </c:pt>
                      <c:pt idx="275">
                        <c:v>17.685405192332802</c:v>
                      </c:pt>
                      <c:pt idx="276">
                        <c:v>17.713483485844598</c:v>
                      </c:pt>
                      <c:pt idx="277">
                        <c:v>17.913237841272402</c:v>
                      </c:pt>
                      <c:pt idx="278">
                        <c:v>17.845847098851301</c:v>
                      </c:pt>
                      <c:pt idx="279">
                        <c:v>17.775983738403799</c:v>
                      </c:pt>
                      <c:pt idx="280">
                        <c:v>17.7929762764992</c:v>
                      </c:pt>
                      <c:pt idx="281">
                        <c:v>17.849894097060499</c:v>
                      </c:pt>
                      <c:pt idx="282">
                        <c:v>17.844721904211099</c:v>
                      </c:pt>
                      <c:pt idx="283">
                        <c:v>17.8215052742915</c:v>
                      </c:pt>
                      <c:pt idx="284">
                        <c:v>17.7996772066011</c:v>
                      </c:pt>
                      <c:pt idx="285">
                        <c:v>17.788811530934499</c:v>
                      </c:pt>
                      <c:pt idx="286">
                        <c:v>17.8631588354325</c:v>
                      </c:pt>
                      <c:pt idx="287">
                        <c:v>17.9322235737474</c:v>
                      </c:pt>
                      <c:pt idx="288">
                        <c:v>17.705683075063298</c:v>
                      </c:pt>
                      <c:pt idx="289">
                        <c:v>17.792197191223298</c:v>
                      </c:pt>
                      <c:pt idx="290">
                        <c:v>17.831837005851899</c:v>
                      </c:pt>
                      <c:pt idx="291">
                        <c:v>17.8023067934304</c:v>
                      </c:pt>
                      <c:pt idx="292">
                        <c:v>17.827068866230501</c:v>
                      </c:pt>
                      <c:pt idx="293">
                        <c:v>18.3008177212213</c:v>
                      </c:pt>
                      <c:pt idx="294">
                        <c:v>17.819513762078</c:v>
                      </c:pt>
                      <c:pt idx="295">
                        <c:v>17.860054924794198</c:v>
                      </c:pt>
                      <c:pt idx="296">
                        <c:v>17.798818378459199</c:v>
                      </c:pt>
                      <c:pt idx="297">
                        <c:v>17.7135773048125</c:v>
                      </c:pt>
                      <c:pt idx="298">
                        <c:v>17.8113014399866</c:v>
                      </c:pt>
                      <c:pt idx="299">
                        <c:v>17.811014220631399</c:v>
                      </c:pt>
                      <c:pt idx="300">
                        <c:v>17.8646832172012</c:v>
                      </c:pt>
                      <c:pt idx="301">
                        <c:v>17.800663463840401</c:v>
                      </c:pt>
                      <c:pt idx="302">
                        <c:v>17.794137138149701</c:v>
                      </c:pt>
                      <c:pt idx="303">
                        <c:v>17.714339041089701</c:v>
                      </c:pt>
                      <c:pt idx="304">
                        <c:v>17.7291858240058</c:v>
                      </c:pt>
                      <c:pt idx="305">
                        <c:v>17.883768607037101</c:v>
                      </c:pt>
                      <c:pt idx="306">
                        <c:v>17.849931958429099</c:v>
                      </c:pt>
                      <c:pt idx="307">
                        <c:v>17.920236612269999</c:v>
                      </c:pt>
                      <c:pt idx="308">
                        <c:v>17.8636695257944</c:v>
                      </c:pt>
                      <c:pt idx="309">
                        <c:v>17.694770034325099</c:v>
                      </c:pt>
                      <c:pt idx="310">
                        <c:v>17.820872900067101</c:v>
                      </c:pt>
                      <c:pt idx="311">
                        <c:v>17.916109355943</c:v>
                      </c:pt>
                      <c:pt idx="312">
                        <c:v>17.793448145463199</c:v>
                      </c:pt>
                      <c:pt idx="313">
                        <c:v>17.837224754919099</c:v>
                      </c:pt>
                      <c:pt idx="314">
                        <c:v>17.83693852215</c:v>
                      </c:pt>
                      <c:pt idx="315">
                        <c:v>17.851996590482401</c:v>
                      </c:pt>
                      <c:pt idx="316">
                        <c:v>17.872028679033601</c:v>
                      </c:pt>
                      <c:pt idx="317">
                        <c:v>17.913291023920099</c:v>
                      </c:pt>
                      <c:pt idx="318">
                        <c:v>17.692021054774902</c:v>
                      </c:pt>
                      <c:pt idx="319">
                        <c:v>17.800928501784199</c:v>
                      </c:pt>
                      <c:pt idx="320">
                        <c:v>17.835304774720498</c:v>
                      </c:pt>
                      <c:pt idx="321">
                        <c:v>17.7962785520604</c:v>
                      </c:pt>
                      <c:pt idx="322">
                        <c:v>17.833154839750399</c:v>
                      </c:pt>
                      <c:pt idx="323">
                        <c:v>17.802054823899201</c:v>
                      </c:pt>
                      <c:pt idx="324">
                        <c:v>17.721840672091101</c:v>
                      </c:pt>
                      <c:pt idx="325">
                        <c:v>17.8143733352989</c:v>
                      </c:pt>
                      <c:pt idx="326">
                        <c:v>17.710539529917</c:v>
                      </c:pt>
                      <c:pt idx="327">
                        <c:v>17.918106563618402</c:v>
                      </c:pt>
                      <c:pt idx="328">
                        <c:v>17.8811343477165</c:v>
                      </c:pt>
                      <c:pt idx="329">
                        <c:v>17.715746564461998</c:v>
                      </c:pt>
                      <c:pt idx="330">
                        <c:v>17.926941355210001</c:v>
                      </c:pt>
                      <c:pt idx="331">
                        <c:v>17.848583503213298</c:v>
                      </c:pt>
                      <c:pt idx="332">
                        <c:v>17.7791537957796</c:v>
                      </c:pt>
                      <c:pt idx="333">
                        <c:v>17.913787998656801</c:v>
                      </c:pt>
                      <c:pt idx="334">
                        <c:v>17.8343341952353</c:v>
                      </c:pt>
                      <c:pt idx="335">
                        <c:v>17.887217156808301</c:v>
                      </c:pt>
                      <c:pt idx="336">
                        <c:v>17.7300621071603</c:v>
                      </c:pt>
                      <c:pt idx="337">
                        <c:v>17.914931903587501</c:v>
                      </c:pt>
                      <c:pt idx="338">
                        <c:v>17.919415319445299</c:v>
                      </c:pt>
                      <c:pt idx="339">
                        <c:v>17.972558310429001</c:v>
                      </c:pt>
                      <c:pt idx="340">
                        <c:v>17.941915007694899</c:v>
                      </c:pt>
                      <c:pt idx="341">
                        <c:v>17.912962375593601</c:v>
                      </c:pt>
                      <c:pt idx="342">
                        <c:v>18.328618674915202</c:v>
                      </c:pt>
                      <c:pt idx="343">
                        <c:v>18.261471785955901</c:v>
                      </c:pt>
                      <c:pt idx="344">
                        <c:v>17.8716851688961</c:v>
                      </c:pt>
                      <c:pt idx="345">
                        <c:v>17.875777445799699</c:v>
                      </c:pt>
                      <c:pt idx="346">
                        <c:v>17.883039124190301</c:v>
                      </c:pt>
                      <c:pt idx="347">
                        <c:v>17.892721634064099</c:v>
                      </c:pt>
                      <c:pt idx="348">
                        <c:v>17.8981428971457</c:v>
                      </c:pt>
                      <c:pt idx="349">
                        <c:v>17.709324398534299</c:v>
                      </c:pt>
                      <c:pt idx="350">
                        <c:v>17.710332723825001</c:v>
                      </c:pt>
                      <c:pt idx="351">
                        <c:v>17.8227190481458</c:v>
                      </c:pt>
                      <c:pt idx="352">
                        <c:v>17.910863924584401</c:v>
                      </c:pt>
                      <c:pt idx="353">
                        <c:v>17.815547635277198</c:v>
                      </c:pt>
                      <c:pt idx="354">
                        <c:v>17.716374310266701</c:v>
                      </c:pt>
                      <c:pt idx="355">
                        <c:v>17.917376293669999</c:v>
                      </c:pt>
                      <c:pt idx="356">
                        <c:v>17.7009175892664</c:v>
                      </c:pt>
                      <c:pt idx="357">
                        <c:v>17.9163057988156</c:v>
                      </c:pt>
                      <c:pt idx="358">
                        <c:v>17.913206076055399</c:v>
                      </c:pt>
                      <c:pt idx="359">
                        <c:v>17.850372310693601</c:v>
                      </c:pt>
                      <c:pt idx="360">
                        <c:v>17.781617585955399</c:v>
                      </c:pt>
                      <c:pt idx="361">
                        <c:v>17.873354203577399</c:v>
                      </c:pt>
                      <c:pt idx="362">
                        <c:v>17.7826642315217</c:v>
                      </c:pt>
                      <c:pt idx="363">
                        <c:v>17.836804765204999</c:v>
                      </c:pt>
                      <c:pt idx="364">
                        <c:v>17.805776722062902</c:v>
                      </c:pt>
                      <c:pt idx="365">
                        <c:v>17.8476961895899</c:v>
                      </c:pt>
                      <c:pt idx="366">
                        <c:v>17.7994398885583</c:v>
                      </c:pt>
                      <c:pt idx="367">
                        <c:v>17.860333299003901</c:v>
                      </c:pt>
                      <c:pt idx="368">
                        <c:v>17.905353905258401</c:v>
                      </c:pt>
                      <c:pt idx="369">
                        <c:v>17.862461172553001</c:v>
                      </c:pt>
                      <c:pt idx="370">
                        <c:v>17.860215344964502</c:v>
                      </c:pt>
                      <c:pt idx="371">
                        <c:v>17.850587901283401</c:v>
                      </c:pt>
                      <c:pt idx="372">
                        <c:v>17.8357700303836</c:v>
                      </c:pt>
                      <c:pt idx="373">
                        <c:v>17.7947384637528</c:v>
                      </c:pt>
                      <c:pt idx="374">
                        <c:v>17.948443588488001</c:v>
                      </c:pt>
                      <c:pt idx="375">
                        <c:v>17.8238492953889</c:v>
                      </c:pt>
                      <c:pt idx="376">
                        <c:v>17.881932252939901</c:v>
                      </c:pt>
                      <c:pt idx="377">
                        <c:v>17.946750998448799</c:v>
                      </c:pt>
                      <c:pt idx="378">
                        <c:v>17.877090559382498</c:v>
                      </c:pt>
                      <c:pt idx="379">
                        <c:v>17.825442651379301</c:v>
                      </c:pt>
                      <c:pt idx="380">
                        <c:v>17.6947899278323</c:v>
                      </c:pt>
                      <c:pt idx="381">
                        <c:v>17.720409358841302</c:v>
                      </c:pt>
                      <c:pt idx="382">
                        <c:v>17.852221833383499</c:v>
                      </c:pt>
                      <c:pt idx="383">
                        <c:v>17.7831098794199</c:v>
                      </c:pt>
                      <c:pt idx="384">
                        <c:v>17.804238471897399</c:v>
                      </c:pt>
                      <c:pt idx="385">
                        <c:v>17.862642140931801</c:v>
                      </c:pt>
                      <c:pt idx="386">
                        <c:v>17.827581181043101</c:v>
                      </c:pt>
                      <c:pt idx="387">
                        <c:v>17.791123245011299</c:v>
                      </c:pt>
                      <c:pt idx="388">
                        <c:v>17.703875897565901</c:v>
                      </c:pt>
                      <c:pt idx="389">
                        <c:v>17.797683400093099</c:v>
                      </c:pt>
                      <c:pt idx="390">
                        <c:v>17.835945990092</c:v>
                      </c:pt>
                      <c:pt idx="391">
                        <c:v>17.852327550637401</c:v>
                      </c:pt>
                      <c:pt idx="392">
                        <c:v>18.2945499546672</c:v>
                      </c:pt>
                      <c:pt idx="393">
                        <c:v>17.833869225536802</c:v>
                      </c:pt>
                      <c:pt idx="394">
                        <c:v>17.8286343130925</c:v>
                      </c:pt>
                      <c:pt idx="395">
                        <c:v>17.862847799151702</c:v>
                      </c:pt>
                      <c:pt idx="396">
                        <c:v>17.820464556127799</c:v>
                      </c:pt>
                      <c:pt idx="397">
                        <c:v>17.7503272678393</c:v>
                      </c:pt>
                      <c:pt idx="398">
                        <c:v>17.884835244637401</c:v>
                      </c:pt>
                      <c:pt idx="399">
                        <c:v>17.7143168106914</c:v>
                      </c:pt>
                      <c:pt idx="400">
                        <c:v>17.817574757412299</c:v>
                      </c:pt>
                      <c:pt idx="401">
                        <c:v>17.794720782530199</c:v>
                      </c:pt>
                      <c:pt idx="402">
                        <c:v>17.816891863637501</c:v>
                      </c:pt>
                      <c:pt idx="403">
                        <c:v>17.835210180223999</c:v>
                      </c:pt>
                      <c:pt idx="404">
                        <c:v>17.733158177432799</c:v>
                      </c:pt>
                      <c:pt idx="405">
                        <c:v>17.824764064887599</c:v>
                      </c:pt>
                      <c:pt idx="406">
                        <c:v>17.814678089217001</c:v>
                      </c:pt>
                      <c:pt idx="407">
                        <c:v>17.736655333730301</c:v>
                      </c:pt>
                      <c:pt idx="408">
                        <c:v>17.9251188662179</c:v>
                      </c:pt>
                      <c:pt idx="409">
                        <c:v>17.730125994035301</c:v>
                      </c:pt>
                      <c:pt idx="410">
                        <c:v>17.891132930184899</c:v>
                      </c:pt>
                      <c:pt idx="411">
                        <c:v>17.8550341205998</c:v>
                      </c:pt>
                      <c:pt idx="412">
                        <c:v>17.921012064285101</c:v>
                      </c:pt>
                      <c:pt idx="413">
                        <c:v>18.292413442124701</c:v>
                      </c:pt>
                      <c:pt idx="414">
                        <c:v>17.907095545913499</c:v>
                      </c:pt>
                      <c:pt idx="415">
                        <c:v>17.905507525192601</c:v>
                      </c:pt>
                      <c:pt idx="416">
                        <c:v>17.902702590093099</c:v>
                      </c:pt>
                      <c:pt idx="417">
                        <c:v>17.9227926175185</c:v>
                      </c:pt>
                      <c:pt idx="418">
                        <c:v>17.702862135396501</c:v>
                      </c:pt>
                      <c:pt idx="419">
                        <c:v>17.716425754506801</c:v>
                      </c:pt>
                      <c:pt idx="420">
                        <c:v>17.920664221943699</c:v>
                      </c:pt>
                      <c:pt idx="421">
                        <c:v>17.830758720081199</c:v>
                      </c:pt>
                      <c:pt idx="422">
                        <c:v>17.912070031312201</c:v>
                      </c:pt>
                      <c:pt idx="423">
                        <c:v>17.9128460793487</c:v>
                      </c:pt>
                      <c:pt idx="424">
                        <c:v>17.847019532683799</c:v>
                      </c:pt>
                      <c:pt idx="425">
                        <c:v>17.7723540887099</c:v>
                      </c:pt>
                      <c:pt idx="426">
                        <c:v>17.8080803473636</c:v>
                      </c:pt>
                      <c:pt idx="427">
                        <c:v>17.838141372216999</c:v>
                      </c:pt>
                      <c:pt idx="428">
                        <c:v>17.8330545750994</c:v>
                      </c:pt>
                      <c:pt idx="429">
                        <c:v>17.930888277285501</c:v>
                      </c:pt>
                      <c:pt idx="430">
                        <c:v>17.891669029325602</c:v>
                      </c:pt>
                      <c:pt idx="431">
                        <c:v>17.872025472484701</c:v>
                      </c:pt>
                      <c:pt idx="432">
                        <c:v>17.961233417013698</c:v>
                      </c:pt>
                      <c:pt idx="433">
                        <c:v>17.882015193804001</c:v>
                      </c:pt>
                      <c:pt idx="434">
                        <c:v>17.817458650528199</c:v>
                      </c:pt>
                      <c:pt idx="435">
                        <c:v>17.7121047028783</c:v>
                      </c:pt>
                      <c:pt idx="436">
                        <c:v>17.849206048119999</c:v>
                      </c:pt>
                      <c:pt idx="437">
                        <c:v>17.790928649371502</c:v>
                      </c:pt>
                      <c:pt idx="438">
                        <c:v>17.8313832092749</c:v>
                      </c:pt>
                      <c:pt idx="439">
                        <c:v>17.7231341885626</c:v>
                      </c:pt>
                      <c:pt idx="440">
                        <c:v>17.830849549408999</c:v>
                      </c:pt>
                      <c:pt idx="441">
                        <c:v>17.654761626850501</c:v>
                      </c:pt>
                      <c:pt idx="442">
                        <c:v>17.6317679005356</c:v>
                      </c:pt>
                      <c:pt idx="443">
                        <c:v>17.921420397860299</c:v>
                      </c:pt>
                      <c:pt idx="444">
                        <c:v>17.6521666628887</c:v>
                      </c:pt>
                      <c:pt idx="445">
                        <c:v>17.661336242895</c:v>
                      </c:pt>
                      <c:pt idx="446">
                        <c:v>17.612999851392601</c:v>
                      </c:pt>
                      <c:pt idx="447">
                        <c:v>17.9309267430937</c:v>
                      </c:pt>
                      <c:pt idx="448">
                        <c:v>17.620269323890799</c:v>
                      </c:pt>
                      <c:pt idx="449">
                        <c:v>17.6588306166108</c:v>
                      </c:pt>
                      <c:pt idx="450">
                        <c:v>17.6540452133356</c:v>
                      </c:pt>
                      <c:pt idx="451">
                        <c:v>17.957863066123199</c:v>
                      </c:pt>
                      <c:pt idx="452">
                        <c:v>17.647371173779302</c:v>
                      </c:pt>
                      <c:pt idx="453">
                        <c:v>17.633720447807299</c:v>
                      </c:pt>
                      <c:pt idx="454">
                        <c:v>17.938203173056401</c:v>
                      </c:pt>
                      <c:pt idx="455">
                        <c:v>17.660836648061</c:v>
                      </c:pt>
                      <c:pt idx="456">
                        <c:v>17.6244996483424</c:v>
                      </c:pt>
                      <c:pt idx="457">
                        <c:v>17.667200275737098</c:v>
                      </c:pt>
                      <c:pt idx="458">
                        <c:v>17.988847894741198</c:v>
                      </c:pt>
                      <c:pt idx="459">
                        <c:v>17.634222469539399</c:v>
                      </c:pt>
                      <c:pt idx="460">
                        <c:v>18.008946999840699</c:v>
                      </c:pt>
                      <c:pt idx="461">
                        <c:v>17.660051119247999</c:v>
                      </c:pt>
                      <c:pt idx="462">
                        <c:v>17.863964789173799</c:v>
                      </c:pt>
                      <c:pt idx="463">
                        <c:v>17.849495961600599</c:v>
                      </c:pt>
                      <c:pt idx="464">
                        <c:v>17.925268070965</c:v>
                      </c:pt>
                      <c:pt idx="465">
                        <c:v>17.7667428544821</c:v>
                      </c:pt>
                      <c:pt idx="466">
                        <c:v>17.819422393382499</c:v>
                      </c:pt>
                      <c:pt idx="467">
                        <c:v>17.759993979237201</c:v>
                      </c:pt>
                      <c:pt idx="468">
                        <c:v>17.943621430800899</c:v>
                      </c:pt>
                      <c:pt idx="469">
                        <c:v>18.2537017219808</c:v>
                      </c:pt>
                      <c:pt idx="470">
                        <c:v>17.8802279915074</c:v>
                      </c:pt>
                      <c:pt idx="471">
                        <c:v>17.883769692347801</c:v>
                      </c:pt>
                      <c:pt idx="472">
                        <c:v>17.900384434869199</c:v>
                      </c:pt>
                      <c:pt idx="473">
                        <c:v>17.706605618960701</c:v>
                      </c:pt>
                      <c:pt idx="474">
                        <c:v>17.898515064157301</c:v>
                      </c:pt>
                      <c:pt idx="475">
                        <c:v>17.960630836810999</c:v>
                      </c:pt>
                      <c:pt idx="476">
                        <c:v>17.898942963868901</c:v>
                      </c:pt>
                      <c:pt idx="477">
                        <c:v>17.8327966502452</c:v>
                      </c:pt>
                      <c:pt idx="478">
                        <c:v>17.9601020241364</c:v>
                      </c:pt>
                      <c:pt idx="479">
                        <c:v>17.9360186783389</c:v>
                      </c:pt>
                      <c:pt idx="480">
                        <c:v>17.8496311102706</c:v>
                      </c:pt>
                      <c:pt idx="481">
                        <c:v>17.906815235405801</c:v>
                      </c:pt>
                      <c:pt idx="482">
                        <c:v>17.753912138052101</c:v>
                      </c:pt>
                      <c:pt idx="483">
                        <c:v>17.935072995787898</c:v>
                      </c:pt>
                      <c:pt idx="484">
                        <c:v>18.333952488724702</c:v>
                      </c:pt>
                      <c:pt idx="485">
                        <c:v>17.935726097351399</c:v>
                      </c:pt>
                      <c:pt idx="486">
                        <c:v>17.9794746524726</c:v>
                      </c:pt>
                      <c:pt idx="487">
                        <c:v>17.9708512123287</c:v>
                      </c:pt>
                      <c:pt idx="488">
                        <c:v>17.937387422070099</c:v>
                      </c:pt>
                      <c:pt idx="489">
                        <c:v>18.350896520282401</c:v>
                      </c:pt>
                      <c:pt idx="490">
                        <c:v>18.263630502843601</c:v>
                      </c:pt>
                      <c:pt idx="491">
                        <c:v>17.924605361003799</c:v>
                      </c:pt>
                      <c:pt idx="492">
                        <c:v>17.995303228136599</c:v>
                      </c:pt>
                      <c:pt idx="493">
                        <c:v>17.910750148607299</c:v>
                      </c:pt>
                      <c:pt idx="494">
                        <c:v>18.3010773377326</c:v>
                      </c:pt>
                      <c:pt idx="495">
                        <c:v>17.912012171254599</c:v>
                      </c:pt>
                      <c:pt idx="496">
                        <c:v>17.752708503131601</c:v>
                      </c:pt>
                      <c:pt idx="497">
                        <c:v>17.812327108152299</c:v>
                      </c:pt>
                      <c:pt idx="498">
                        <c:v>17.9410438535696</c:v>
                      </c:pt>
                      <c:pt idx="499">
                        <c:v>18.142819751988899</c:v>
                      </c:pt>
                      <c:pt idx="500">
                        <c:v>17.772356101986698</c:v>
                      </c:pt>
                      <c:pt idx="501">
                        <c:v>18.000219963358798</c:v>
                      </c:pt>
                      <c:pt idx="502">
                        <c:v>17.904363016146501</c:v>
                      </c:pt>
                      <c:pt idx="503">
                        <c:v>17.922541368199699</c:v>
                      </c:pt>
                      <c:pt idx="504">
                        <c:v>18.2996972935514</c:v>
                      </c:pt>
                      <c:pt idx="505">
                        <c:v>17.973722338357099</c:v>
                      </c:pt>
                      <c:pt idx="506">
                        <c:v>17.7964920394069</c:v>
                      </c:pt>
                      <c:pt idx="507">
                        <c:v>17.8808313005269</c:v>
                      </c:pt>
                      <c:pt idx="508">
                        <c:v>17.913737623829</c:v>
                      </c:pt>
                      <c:pt idx="509">
                        <c:v>17.899800659762398</c:v>
                      </c:pt>
                      <c:pt idx="510">
                        <c:v>17.878099651886899</c:v>
                      </c:pt>
                      <c:pt idx="511">
                        <c:v>17.769273836918899</c:v>
                      </c:pt>
                      <c:pt idx="512">
                        <c:v>17.8639233851681</c:v>
                      </c:pt>
                      <c:pt idx="513">
                        <c:v>17.831341043793</c:v>
                      </c:pt>
                      <c:pt idx="514">
                        <c:v>17.937023563812399</c:v>
                      </c:pt>
                      <c:pt idx="515">
                        <c:v>18.282135228279099</c:v>
                      </c:pt>
                      <c:pt idx="516">
                        <c:v>17.9009858842252</c:v>
                      </c:pt>
                      <c:pt idx="517">
                        <c:v>18.162772325048</c:v>
                      </c:pt>
                      <c:pt idx="518">
                        <c:v>17.836121887895199</c:v>
                      </c:pt>
                      <c:pt idx="519">
                        <c:v>17.778915318208899</c:v>
                      </c:pt>
                      <c:pt idx="520">
                        <c:v>18.0220661700622</c:v>
                      </c:pt>
                      <c:pt idx="521">
                        <c:v>17.9648154158618</c:v>
                      </c:pt>
                      <c:pt idx="522">
                        <c:v>17.9229614831414</c:v>
                      </c:pt>
                      <c:pt idx="523">
                        <c:v>17.944410111690399</c:v>
                      </c:pt>
                      <c:pt idx="524">
                        <c:v>18.315382679778001</c:v>
                      </c:pt>
                      <c:pt idx="525">
                        <c:v>17.899853375837999</c:v>
                      </c:pt>
                      <c:pt idx="526">
                        <c:v>17.873268761738601</c:v>
                      </c:pt>
                      <c:pt idx="527">
                        <c:v>17.827934322347801</c:v>
                      </c:pt>
                      <c:pt idx="528">
                        <c:v>17.976885922365899</c:v>
                      </c:pt>
                      <c:pt idx="529">
                        <c:v>17.931732683587001</c:v>
                      </c:pt>
                      <c:pt idx="530">
                        <c:v>18.0537531322713</c:v>
                      </c:pt>
                      <c:pt idx="531">
                        <c:v>17.830855462026399</c:v>
                      </c:pt>
                      <c:pt idx="532">
                        <c:v>17.940781007149099</c:v>
                      </c:pt>
                      <c:pt idx="533">
                        <c:v>17.875260456477001</c:v>
                      </c:pt>
                      <c:pt idx="534">
                        <c:v>17.931918483799802</c:v>
                      </c:pt>
                      <c:pt idx="535">
                        <c:v>17.900535242935302</c:v>
                      </c:pt>
                      <c:pt idx="536">
                        <c:v>18.146038330039801</c:v>
                      </c:pt>
                      <c:pt idx="537">
                        <c:v>17.915965026658899</c:v>
                      </c:pt>
                      <c:pt idx="538">
                        <c:v>18.044306087334299</c:v>
                      </c:pt>
                      <c:pt idx="539">
                        <c:v>17.901736617508</c:v>
                      </c:pt>
                      <c:pt idx="540">
                        <c:v>17.778116737371999</c:v>
                      </c:pt>
                      <c:pt idx="541">
                        <c:v>17.838273663821401</c:v>
                      </c:pt>
                      <c:pt idx="542">
                        <c:v>17.887707364024202</c:v>
                      </c:pt>
                      <c:pt idx="543">
                        <c:v>17.839060714051001</c:v>
                      </c:pt>
                      <c:pt idx="544">
                        <c:v>17.932844580518001</c:v>
                      </c:pt>
                      <c:pt idx="545">
                        <c:v>18.169740924027501</c:v>
                      </c:pt>
                      <c:pt idx="546">
                        <c:v>17.906525728013701</c:v>
                      </c:pt>
                      <c:pt idx="547">
                        <c:v>18.3004395085261</c:v>
                      </c:pt>
                      <c:pt idx="548">
                        <c:v>17.932996378594101</c:v>
                      </c:pt>
                      <c:pt idx="549">
                        <c:v>17.922219147453099</c:v>
                      </c:pt>
                      <c:pt idx="550">
                        <c:v>18.1522708319354</c:v>
                      </c:pt>
                      <c:pt idx="551">
                        <c:v>17.866571511274199</c:v>
                      </c:pt>
                      <c:pt idx="552">
                        <c:v>17.829320299089801</c:v>
                      </c:pt>
                      <c:pt idx="553">
                        <c:v>17.7935830183646</c:v>
                      </c:pt>
                      <c:pt idx="554">
                        <c:v>18.017298679894999</c:v>
                      </c:pt>
                      <c:pt idx="555">
                        <c:v>17.941414853935701</c:v>
                      </c:pt>
                      <c:pt idx="556">
                        <c:v>17.995267344379599</c:v>
                      </c:pt>
                      <c:pt idx="557">
                        <c:v>17.920286998368699</c:v>
                      </c:pt>
                      <c:pt idx="558">
                        <c:v>17.951712835914101</c:v>
                      </c:pt>
                      <c:pt idx="559">
                        <c:v>18.335202208263102</c:v>
                      </c:pt>
                      <c:pt idx="560">
                        <c:v>17.901966307939102</c:v>
                      </c:pt>
                      <c:pt idx="561">
                        <c:v>17.823924033306</c:v>
                      </c:pt>
                      <c:pt idx="562">
                        <c:v>17.756946649330501</c:v>
                      </c:pt>
                      <c:pt idx="563">
                        <c:v>17.905358847401502</c:v>
                      </c:pt>
                      <c:pt idx="564">
                        <c:v>17.8728731855219</c:v>
                      </c:pt>
                      <c:pt idx="565">
                        <c:v>17.882752352833698</c:v>
                      </c:pt>
                      <c:pt idx="566">
                        <c:v>17.891922910129001</c:v>
                      </c:pt>
                      <c:pt idx="567">
                        <c:v>17.902866291964202</c:v>
                      </c:pt>
                      <c:pt idx="568">
                        <c:v>17.846735212993899</c:v>
                      </c:pt>
                      <c:pt idx="569">
                        <c:v>17.969643229459699</c:v>
                      </c:pt>
                      <c:pt idx="570">
                        <c:v>17.852898433689798</c:v>
                      </c:pt>
                      <c:pt idx="571">
                        <c:v>18.0305617918549</c:v>
                      </c:pt>
                      <c:pt idx="572">
                        <c:v>17.935994832403299</c:v>
                      </c:pt>
                      <c:pt idx="573">
                        <c:v>18.146804665070999</c:v>
                      </c:pt>
                      <c:pt idx="574">
                        <c:v>18.065477388736799</c:v>
                      </c:pt>
                      <c:pt idx="575">
                        <c:v>17.815139040202698</c:v>
                      </c:pt>
                      <c:pt idx="576">
                        <c:v>17.9083353286909</c:v>
                      </c:pt>
                      <c:pt idx="577">
                        <c:v>17.930381921917601</c:v>
                      </c:pt>
                      <c:pt idx="578">
                        <c:v>17.868563631497299</c:v>
                      </c:pt>
                      <c:pt idx="579">
                        <c:v>17.935429814317501</c:v>
                      </c:pt>
                      <c:pt idx="580">
                        <c:v>17.779353250694399</c:v>
                      </c:pt>
                      <c:pt idx="581">
                        <c:v>17.900861200679199</c:v>
                      </c:pt>
                      <c:pt idx="582">
                        <c:v>17.904156254261199</c:v>
                      </c:pt>
                      <c:pt idx="583">
                        <c:v>18.044879244047099</c:v>
                      </c:pt>
                      <c:pt idx="584">
                        <c:v>18.178373207321901</c:v>
                      </c:pt>
                      <c:pt idx="585">
                        <c:v>17.922268914243201</c:v>
                      </c:pt>
                      <c:pt idx="586">
                        <c:v>17.903250219102301</c:v>
                      </c:pt>
                      <c:pt idx="587">
                        <c:v>18.0740883732913</c:v>
                      </c:pt>
                      <c:pt idx="588">
                        <c:v>17.914562738364602</c:v>
                      </c:pt>
                      <c:pt idx="589">
                        <c:v>17.819626189143001</c:v>
                      </c:pt>
                      <c:pt idx="590">
                        <c:v>17.769892915261501</c:v>
                      </c:pt>
                      <c:pt idx="591">
                        <c:v>17.8574392103822</c:v>
                      </c:pt>
                      <c:pt idx="592">
                        <c:v>17.872661691294802</c:v>
                      </c:pt>
                      <c:pt idx="593">
                        <c:v>17.839527369303799</c:v>
                      </c:pt>
                      <c:pt idx="594">
                        <c:v>17.9326331550281</c:v>
                      </c:pt>
                      <c:pt idx="595">
                        <c:v>18.022904227544501</c:v>
                      </c:pt>
                      <c:pt idx="596">
                        <c:v>17.758677849785201</c:v>
                      </c:pt>
                      <c:pt idx="597">
                        <c:v>18.1679085691522</c:v>
                      </c:pt>
                      <c:pt idx="598">
                        <c:v>17.823331451128698</c:v>
                      </c:pt>
                      <c:pt idx="599">
                        <c:v>17.9183928498088</c:v>
                      </c:pt>
                      <c:pt idx="600">
                        <c:v>18.3156212717596</c:v>
                      </c:pt>
                      <c:pt idx="601">
                        <c:v>17.8915629384705</c:v>
                      </c:pt>
                      <c:pt idx="602">
                        <c:v>17.939406721907702</c:v>
                      </c:pt>
                      <c:pt idx="603">
                        <c:v>17.914868815080801</c:v>
                      </c:pt>
                      <c:pt idx="604">
                        <c:v>18.168858062259101</c:v>
                      </c:pt>
                      <c:pt idx="605">
                        <c:v>17.823006943950801</c:v>
                      </c:pt>
                      <c:pt idx="606">
                        <c:v>17.884943254228698</c:v>
                      </c:pt>
                      <c:pt idx="607">
                        <c:v>17.834176947283801</c:v>
                      </c:pt>
                      <c:pt idx="608">
                        <c:v>17.814893842979998</c:v>
                      </c:pt>
                      <c:pt idx="609">
                        <c:v>18.018707245034101</c:v>
                      </c:pt>
                      <c:pt idx="610">
                        <c:v>17.946453088875899</c:v>
                      </c:pt>
                      <c:pt idx="611">
                        <c:v>17.9200270974105</c:v>
                      </c:pt>
                      <c:pt idx="612">
                        <c:v>18.0045975284098</c:v>
                      </c:pt>
                      <c:pt idx="613">
                        <c:v>17.937999871704399</c:v>
                      </c:pt>
                      <c:pt idx="614">
                        <c:v>17.9460459379879</c:v>
                      </c:pt>
                      <c:pt idx="615">
                        <c:v>18.317789384950601</c:v>
                      </c:pt>
                      <c:pt idx="616">
                        <c:v>18.314557085335601</c:v>
                      </c:pt>
                      <c:pt idx="617">
                        <c:v>17.912164086634199</c:v>
                      </c:pt>
                      <c:pt idx="618">
                        <c:v>18.027709687615001</c:v>
                      </c:pt>
                      <c:pt idx="619">
                        <c:v>17.9380357398773</c:v>
                      </c:pt>
                      <c:pt idx="620">
                        <c:v>17.910313452987101</c:v>
                      </c:pt>
                      <c:pt idx="621">
                        <c:v>17.766994390306699</c:v>
                      </c:pt>
                      <c:pt idx="622">
                        <c:v>17.852392851254798</c:v>
                      </c:pt>
                      <c:pt idx="623">
                        <c:v>18.1593265632239</c:v>
                      </c:pt>
                      <c:pt idx="624">
                        <c:v>17.7783209762671</c:v>
                      </c:pt>
                      <c:pt idx="625">
                        <c:v>17.917364179554401</c:v>
                      </c:pt>
                      <c:pt idx="626">
                        <c:v>17.974843422969801</c:v>
                      </c:pt>
                      <c:pt idx="627">
                        <c:v>17.852189305860101</c:v>
                      </c:pt>
                      <c:pt idx="628">
                        <c:v>17.876986132556599</c:v>
                      </c:pt>
                      <c:pt idx="629">
                        <c:v>17.939106124236101</c:v>
                      </c:pt>
                      <c:pt idx="630">
                        <c:v>17.905336255164102</c:v>
                      </c:pt>
                      <c:pt idx="631">
                        <c:v>17.8962369334802</c:v>
                      </c:pt>
                      <c:pt idx="632">
                        <c:v>18.2923260781869</c:v>
                      </c:pt>
                      <c:pt idx="633">
                        <c:v>17.939098484676101</c:v>
                      </c:pt>
                      <c:pt idx="634">
                        <c:v>17.841991166692601</c:v>
                      </c:pt>
                      <c:pt idx="635">
                        <c:v>17.978544799767299</c:v>
                      </c:pt>
                      <c:pt idx="636">
                        <c:v>17.9078729537685</c:v>
                      </c:pt>
                      <c:pt idx="637">
                        <c:v>17.9019137945944</c:v>
                      </c:pt>
                      <c:pt idx="638">
                        <c:v>17.815329601730301</c:v>
                      </c:pt>
                      <c:pt idx="639">
                        <c:v>17.972498201727099</c:v>
                      </c:pt>
                      <c:pt idx="640">
                        <c:v>18.058730078115602</c:v>
                      </c:pt>
                      <c:pt idx="641">
                        <c:v>17.961157925952801</c:v>
                      </c:pt>
                      <c:pt idx="642">
                        <c:v>17.917606743434501</c:v>
                      </c:pt>
                      <c:pt idx="643">
                        <c:v>18.162594172992801</c:v>
                      </c:pt>
                      <c:pt idx="644">
                        <c:v>18.0566557921283</c:v>
                      </c:pt>
                      <c:pt idx="645">
                        <c:v>17.829850736591599</c:v>
                      </c:pt>
                      <c:pt idx="646">
                        <c:v>18.181597119632698</c:v>
                      </c:pt>
                      <c:pt idx="647">
                        <c:v>17.9315098323565</c:v>
                      </c:pt>
                      <c:pt idx="648">
                        <c:v>17.958915192494601</c:v>
                      </c:pt>
                      <c:pt idx="649">
                        <c:v>17.893297591811201</c:v>
                      </c:pt>
                      <c:pt idx="650">
                        <c:v>17.945605751176601</c:v>
                      </c:pt>
                      <c:pt idx="651">
                        <c:v>17.926865301686501</c:v>
                      </c:pt>
                      <c:pt idx="652">
                        <c:v>17.8351998986967</c:v>
                      </c:pt>
                      <c:pt idx="653">
                        <c:v>17.782276896404898</c:v>
                      </c:pt>
                      <c:pt idx="654">
                        <c:v>17.892375319807901</c:v>
                      </c:pt>
                      <c:pt idx="655">
                        <c:v>17.901436160940001</c:v>
                      </c:pt>
                      <c:pt idx="656">
                        <c:v>17.925763326145301</c:v>
                      </c:pt>
                      <c:pt idx="657">
                        <c:v>17.8314721623873</c:v>
                      </c:pt>
                      <c:pt idx="658">
                        <c:v>18.082729537494501</c:v>
                      </c:pt>
                      <c:pt idx="659">
                        <c:v>18.155704971623798</c:v>
                      </c:pt>
                      <c:pt idx="660">
                        <c:v>17.929387915835399</c:v>
                      </c:pt>
                      <c:pt idx="661">
                        <c:v>17.791648867466701</c:v>
                      </c:pt>
                      <c:pt idx="662">
                        <c:v>17.899920395386001</c:v>
                      </c:pt>
                      <c:pt idx="663">
                        <c:v>18.063645593582599</c:v>
                      </c:pt>
                      <c:pt idx="664">
                        <c:v>17.934728159605999</c:v>
                      </c:pt>
                      <c:pt idx="665">
                        <c:v>17.7926213051263</c:v>
                      </c:pt>
                      <c:pt idx="666">
                        <c:v>18.020771539115099</c:v>
                      </c:pt>
                      <c:pt idx="667">
                        <c:v>17.7917596327487</c:v>
                      </c:pt>
                      <c:pt idx="668">
                        <c:v>17.861630756313399</c:v>
                      </c:pt>
                      <c:pt idx="669">
                        <c:v>17.908256969698702</c:v>
                      </c:pt>
                      <c:pt idx="670">
                        <c:v>17.844331144342199</c:v>
                      </c:pt>
                      <c:pt idx="671">
                        <c:v>17.939150022815799</c:v>
                      </c:pt>
                      <c:pt idx="672">
                        <c:v>17.693349742720599</c:v>
                      </c:pt>
                      <c:pt idx="673">
                        <c:v>17.662825849513499</c:v>
                      </c:pt>
                      <c:pt idx="674">
                        <c:v>17.988839697382002</c:v>
                      </c:pt>
                      <c:pt idx="675">
                        <c:v>18.0374267657049</c:v>
                      </c:pt>
                      <c:pt idx="676">
                        <c:v>17.694215483378098</c:v>
                      </c:pt>
                      <c:pt idx="677">
                        <c:v>17.6632179212029</c:v>
                      </c:pt>
                      <c:pt idx="678">
                        <c:v>17.698013398936698</c:v>
                      </c:pt>
                      <c:pt idx="679">
                        <c:v>17.996953290970001</c:v>
                      </c:pt>
                      <c:pt idx="680">
                        <c:v>17.6978704290919</c:v>
                      </c:pt>
                      <c:pt idx="681">
                        <c:v>17.6985908239824</c:v>
                      </c:pt>
                      <c:pt idx="682">
                        <c:v>18.030707673138799</c:v>
                      </c:pt>
                      <c:pt idx="683">
                        <c:v>17.689173222539001</c:v>
                      </c:pt>
                      <c:pt idx="684">
                        <c:v>18.0126026887568</c:v>
                      </c:pt>
                      <c:pt idx="685">
                        <c:v>18.055292679394899</c:v>
                      </c:pt>
                      <c:pt idx="686">
                        <c:v>17.727932662991499</c:v>
                      </c:pt>
                      <c:pt idx="687">
                        <c:v>17.748992194939099</c:v>
                      </c:pt>
                      <c:pt idx="688">
                        <c:v>17.743476986719301</c:v>
                      </c:pt>
                      <c:pt idx="689">
                        <c:v>17.7382309652685</c:v>
                      </c:pt>
                      <c:pt idx="690">
                        <c:v>17.7498844892243</c:v>
                      </c:pt>
                      <c:pt idx="691">
                        <c:v>17.7353271901159</c:v>
                      </c:pt>
                      <c:pt idx="692">
                        <c:v>18.139638977754299</c:v>
                      </c:pt>
                      <c:pt idx="693">
                        <c:v>18.315271372867102</c:v>
                      </c:pt>
                      <c:pt idx="694">
                        <c:v>17.946310538173801</c:v>
                      </c:pt>
                      <c:pt idx="695">
                        <c:v>18.029832568944698</c:v>
                      </c:pt>
                      <c:pt idx="696">
                        <c:v>17.946486894295699</c:v>
                      </c:pt>
                      <c:pt idx="697">
                        <c:v>17.781840788247202</c:v>
                      </c:pt>
                      <c:pt idx="698">
                        <c:v>18.1651346566283</c:v>
                      </c:pt>
                      <c:pt idx="699">
                        <c:v>17.988100321330901</c:v>
                      </c:pt>
                      <c:pt idx="700">
                        <c:v>17.857714218770202</c:v>
                      </c:pt>
                      <c:pt idx="701">
                        <c:v>17.9223483157365</c:v>
                      </c:pt>
                      <c:pt idx="702">
                        <c:v>18.329427210796698</c:v>
                      </c:pt>
                      <c:pt idx="703">
                        <c:v>17.937503401317901</c:v>
                      </c:pt>
                      <c:pt idx="704">
                        <c:v>17.872937208472401</c:v>
                      </c:pt>
                      <c:pt idx="705">
                        <c:v>17.959021491511201</c:v>
                      </c:pt>
                      <c:pt idx="706">
                        <c:v>17.9512589816567</c:v>
                      </c:pt>
                      <c:pt idx="707">
                        <c:v>18.1828328466306</c:v>
                      </c:pt>
                      <c:pt idx="708">
                        <c:v>17.9434714154416</c:v>
                      </c:pt>
                      <c:pt idx="709">
                        <c:v>17.850743484426498</c:v>
                      </c:pt>
                      <c:pt idx="710">
                        <c:v>17.889873274348901</c:v>
                      </c:pt>
                      <c:pt idx="711">
                        <c:v>17.862611807454801</c:v>
                      </c:pt>
                      <c:pt idx="712">
                        <c:v>17.798093914137599</c:v>
                      </c:pt>
                      <c:pt idx="713">
                        <c:v>18.031817039201499</c:v>
                      </c:pt>
                      <c:pt idx="714">
                        <c:v>18.330612774947799</c:v>
                      </c:pt>
                      <c:pt idx="715">
                        <c:v>17.958966743370102</c:v>
                      </c:pt>
                      <c:pt idx="716">
                        <c:v>17.931759713888901</c:v>
                      </c:pt>
                      <c:pt idx="717">
                        <c:v>17.997490277562399</c:v>
                      </c:pt>
                      <c:pt idx="718">
                        <c:v>17.937851391005001</c:v>
                      </c:pt>
                      <c:pt idx="719">
                        <c:v>17.946804361815801</c:v>
                      </c:pt>
                      <c:pt idx="720">
                        <c:v>18.2996402236972</c:v>
                      </c:pt>
                      <c:pt idx="721">
                        <c:v>18.313258652910701</c:v>
                      </c:pt>
                      <c:pt idx="722">
                        <c:v>17.965837399196602</c:v>
                      </c:pt>
                      <c:pt idx="723">
                        <c:v>17.950652728989901</c:v>
                      </c:pt>
                      <c:pt idx="724">
                        <c:v>18.308755037337701</c:v>
                      </c:pt>
                      <c:pt idx="725">
                        <c:v>17.9065819458947</c:v>
                      </c:pt>
                      <c:pt idx="726">
                        <c:v>17.849384576218299</c:v>
                      </c:pt>
                      <c:pt idx="727">
                        <c:v>17.964832074452001</c:v>
                      </c:pt>
                      <c:pt idx="728">
                        <c:v>17.881623612992399</c:v>
                      </c:pt>
                      <c:pt idx="729">
                        <c:v>17.950001399119</c:v>
                      </c:pt>
                      <c:pt idx="730">
                        <c:v>18.301912293800999</c:v>
                      </c:pt>
                      <c:pt idx="731">
                        <c:v>17.954774059878801</c:v>
                      </c:pt>
                      <c:pt idx="732">
                        <c:v>17.963038199803901</c:v>
                      </c:pt>
                      <c:pt idx="733">
                        <c:v>17.9009840741383</c:v>
                      </c:pt>
                      <c:pt idx="734">
                        <c:v>17.990361809636401</c:v>
                      </c:pt>
                      <c:pt idx="735">
                        <c:v>17.858608404277302</c:v>
                      </c:pt>
                      <c:pt idx="736">
                        <c:v>17.9716719607923</c:v>
                      </c:pt>
                      <c:pt idx="737">
                        <c:v>17.972329773924201</c:v>
                      </c:pt>
                      <c:pt idx="738">
                        <c:v>17.897079633704401</c:v>
                      </c:pt>
                      <c:pt idx="739">
                        <c:v>17.954396712872601</c:v>
                      </c:pt>
                      <c:pt idx="740">
                        <c:v>18.3252612420529</c:v>
                      </c:pt>
                      <c:pt idx="741">
                        <c:v>17.945354173680901</c:v>
                      </c:pt>
                      <c:pt idx="742">
                        <c:v>18.0546688112479</c:v>
                      </c:pt>
                      <c:pt idx="743">
                        <c:v>17.971802270522499</c:v>
                      </c:pt>
                      <c:pt idx="744">
                        <c:v>18.2276269894008</c:v>
                      </c:pt>
                      <c:pt idx="745">
                        <c:v>17.9628460939485</c:v>
                      </c:pt>
                      <c:pt idx="746">
                        <c:v>17.906709256032801</c:v>
                      </c:pt>
                      <c:pt idx="747">
                        <c:v>18.060483031651799</c:v>
                      </c:pt>
                      <c:pt idx="748">
                        <c:v>17.9443689946226</c:v>
                      </c:pt>
                      <c:pt idx="749">
                        <c:v>17.8488819773819</c:v>
                      </c:pt>
                      <c:pt idx="750">
                        <c:v>17.972709180408302</c:v>
                      </c:pt>
                      <c:pt idx="751">
                        <c:v>17.958600214744902</c:v>
                      </c:pt>
                      <c:pt idx="752">
                        <c:v>17.9716006812844</c:v>
                      </c:pt>
                      <c:pt idx="753">
                        <c:v>17.901913594108301</c:v>
                      </c:pt>
                      <c:pt idx="754">
                        <c:v>17.9891836527636</c:v>
                      </c:pt>
                      <c:pt idx="755">
                        <c:v>18.306841124377101</c:v>
                      </c:pt>
                      <c:pt idx="756">
                        <c:v>17.894032361648801</c:v>
                      </c:pt>
                      <c:pt idx="757">
                        <c:v>17.969203776838601</c:v>
                      </c:pt>
                      <c:pt idx="758">
                        <c:v>17.971273126628901</c:v>
                      </c:pt>
                      <c:pt idx="759">
                        <c:v>18.230864190934799</c:v>
                      </c:pt>
                      <c:pt idx="760">
                        <c:v>18.0710556231104</c:v>
                      </c:pt>
                      <c:pt idx="761">
                        <c:v>17.9790777014986</c:v>
                      </c:pt>
                      <c:pt idx="762">
                        <c:v>18.227156847026698</c:v>
                      </c:pt>
                      <c:pt idx="763">
                        <c:v>18.231136334112598</c:v>
                      </c:pt>
                      <c:pt idx="764">
                        <c:v>17.979981463572901</c:v>
                      </c:pt>
                      <c:pt idx="765">
                        <c:v>17.905621337292501</c:v>
                      </c:pt>
                      <c:pt idx="766">
                        <c:v>17.984466062093901</c:v>
                      </c:pt>
                      <c:pt idx="767">
                        <c:v>18.073795677555399</c:v>
                      </c:pt>
                      <c:pt idx="768">
                        <c:v>17.952182795767701</c:v>
                      </c:pt>
                      <c:pt idx="769">
                        <c:v>17.8603525176086</c:v>
                      </c:pt>
                      <c:pt idx="770">
                        <c:v>17.9429160880407</c:v>
                      </c:pt>
                      <c:pt idx="771">
                        <c:v>17.888289803775901</c:v>
                      </c:pt>
                      <c:pt idx="772">
                        <c:v>17.964335095149</c:v>
                      </c:pt>
                      <c:pt idx="773">
                        <c:v>17.963763417289101</c:v>
                      </c:pt>
                      <c:pt idx="774">
                        <c:v>17.911489428238198</c:v>
                      </c:pt>
                      <c:pt idx="775">
                        <c:v>17.9563805825508</c:v>
                      </c:pt>
                      <c:pt idx="776">
                        <c:v>18.320361567992201</c:v>
                      </c:pt>
                      <c:pt idx="777">
                        <c:v>17.941251917215201</c:v>
                      </c:pt>
                      <c:pt idx="778">
                        <c:v>17.845904482906299</c:v>
                      </c:pt>
                      <c:pt idx="779">
                        <c:v>17.897829807130901</c:v>
                      </c:pt>
                      <c:pt idx="780">
                        <c:v>17.963884977565499</c:v>
                      </c:pt>
                      <c:pt idx="781">
                        <c:v>17.9697395289651</c:v>
                      </c:pt>
                      <c:pt idx="782">
                        <c:v>17.988307568747601</c:v>
                      </c:pt>
                      <c:pt idx="783">
                        <c:v>18.0684668156984</c:v>
                      </c:pt>
                      <c:pt idx="784">
                        <c:v>18.225777954177499</c:v>
                      </c:pt>
                      <c:pt idx="785">
                        <c:v>18.0972818882253</c:v>
                      </c:pt>
                      <c:pt idx="786">
                        <c:v>17.972906395631</c:v>
                      </c:pt>
                      <c:pt idx="787">
                        <c:v>17.9815886304585</c:v>
                      </c:pt>
                      <c:pt idx="788">
                        <c:v>18.236261373090599</c:v>
                      </c:pt>
                      <c:pt idx="789">
                        <c:v>18.240847384850699</c:v>
                      </c:pt>
                      <c:pt idx="790">
                        <c:v>17.980797188196298</c:v>
                      </c:pt>
                      <c:pt idx="791">
                        <c:v>17.896717691030599</c:v>
                      </c:pt>
                      <c:pt idx="792">
                        <c:v>17.848566892539299</c:v>
                      </c:pt>
                      <c:pt idx="793">
                        <c:v>17.984358193369999</c:v>
                      </c:pt>
                      <c:pt idx="794">
                        <c:v>18.070808228052201</c:v>
                      </c:pt>
                      <c:pt idx="795">
                        <c:v>17.972836678198</c:v>
                      </c:pt>
                      <c:pt idx="796">
                        <c:v>17.865795231467299</c:v>
                      </c:pt>
                      <c:pt idx="797">
                        <c:v>17.952017094368301</c:v>
                      </c:pt>
                      <c:pt idx="798">
                        <c:v>17.955622044836801</c:v>
                      </c:pt>
                      <c:pt idx="799">
                        <c:v>17.897286168579601</c:v>
                      </c:pt>
                      <c:pt idx="800">
                        <c:v>17.9799074618535</c:v>
                      </c:pt>
                      <c:pt idx="801">
                        <c:v>17.972933006618302</c:v>
                      </c:pt>
                      <c:pt idx="802">
                        <c:v>17.900437401182099</c:v>
                      </c:pt>
                      <c:pt idx="803">
                        <c:v>17.959903723781199</c:v>
                      </c:pt>
                      <c:pt idx="804">
                        <c:v>18.3102756721646</c:v>
                      </c:pt>
                      <c:pt idx="805">
                        <c:v>18.314794338877501</c:v>
                      </c:pt>
                      <c:pt idx="806">
                        <c:v>17.963041410312599</c:v>
                      </c:pt>
                      <c:pt idx="807">
                        <c:v>17.973976740785702</c:v>
                      </c:pt>
                      <c:pt idx="808">
                        <c:v>17.904675356002802</c:v>
                      </c:pt>
                      <c:pt idx="809">
                        <c:v>17.8652611497245</c:v>
                      </c:pt>
                      <c:pt idx="810">
                        <c:v>17.9009082002143</c:v>
                      </c:pt>
                      <c:pt idx="811">
                        <c:v>17.954503856075402</c:v>
                      </c:pt>
                      <c:pt idx="812">
                        <c:v>17.946254010185498</c:v>
                      </c:pt>
                      <c:pt idx="813">
                        <c:v>17.9796689288255</c:v>
                      </c:pt>
                      <c:pt idx="814">
                        <c:v>17.9877901016261</c:v>
                      </c:pt>
                      <c:pt idx="815">
                        <c:v>17.9621026252447</c:v>
                      </c:pt>
                      <c:pt idx="816">
                        <c:v>18.082248888122699</c:v>
                      </c:pt>
                      <c:pt idx="817">
                        <c:v>18.251435580130199</c:v>
                      </c:pt>
                      <c:pt idx="818">
                        <c:v>18.077709595514499</c:v>
                      </c:pt>
                      <c:pt idx="819">
                        <c:v>17.993901741399</c:v>
                      </c:pt>
                      <c:pt idx="820">
                        <c:v>17.9017223138896</c:v>
                      </c:pt>
                      <c:pt idx="821">
                        <c:v>17.990485399407</c:v>
                      </c:pt>
                      <c:pt idx="822">
                        <c:v>18.240633418831798</c:v>
                      </c:pt>
                      <c:pt idx="823">
                        <c:v>18.238547353048901</c:v>
                      </c:pt>
                      <c:pt idx="824">
                        <c:v>17.991260640672401</c:v>
                      </c:pt>
                      <c:pt idx="825">
                        <c:v>17.881604045905501</c:v>
                      </c:pt>
                      <c:pt idx="826">
                        <c:v>17.962345584883501</c:v>
                      </c:pt>
                      <c:pt idx="827">
                        <c:v>17.869993057191</c:v>
                      </c:pt>
                      <c:pt idx="828">
                        <c:v>18.012560501863099</c:v>
                      </c:pt>
                      <c:pt idx="829">
                        <c:v>18.094241946468799</c:v>
                      </c:pt>
                      <c:pt idx="830">
                        <c:v>17.983552854079001</c:v>
                      </c:pt>
                      <c:pt idx="831">
                        <c:v>17.848661314872199</c:v>
                      </c:pt>
                      <c:pt idx="832">
                        <c:v>17.950610945060099</c:v>
                      </c:pt>
                      <c:pt idx="833">
                        <c:v>18.298411069835101</c:v>
                      </c:pt>
                      <c:pt idx="834">
                        <c:v>17.974756246161999</c:v>
                      </c:pt>
                      <c:pt idx="835">
                        <c:v>17.917774825583201</c:v>
                      </c:pt>
                      <c:pt idx="836">
                        <c:v>17.973081493418601</c:v>
                      </c:pt>
                      <c:pt idx="837">
                        <c:v>17.958980832614898</c:v>
                      </c:pt>
                      <c:pt idx="838">
                        <c:v>17.898093242447999</c:v>
                      </c:pt>
                      <c:pt idx="839">
                        <c:v>17.950969020882301</c:v>
                      </c:pt>
                      <c:pt idx="840">
                        <c:v>18.335927592843799</c:v>
                      </c:pt>
                      <c:pt idx="841">
                        <c:v>18.3290314008403</c:v>
                      </c:pt>
                      <c:pt idx="842">
                        <c:v>18.071470643458401</c:v>
                      </c:pt>
                      <c:pt idx="843">
                        <c:v>18.343875433585598</c:v>
                      </c:pt>
                      <c:pt idx="844">
                        <c:v>18.096695268024501</c:v>
                      </c:pt>
                      <c:pt idx="845">
                        <c:v>18.058572460017199</c:v>
                      </c:pt>
                      <c:pt idx="846">
                        <c:v>18.337302163750799</c:v>
                      </c:pt>
                      <c:pt idx="847">
                        <c:v>18.245971172935299</c:v>
                      </c:pt>
                      <c:pt idx="848">
                        <c:v>18.1008592906324</c:v>
                      </c:pt>
                      <c:pt idx="849">
                        <c:v>18.058895670069798</c:v>
                      </c:pt>
                      <c:pt idx="850">
                        <c:v>18.359550174343301</c:v>
                      </c:pt>
                      <c:pt idx="851">
                        <c:v>18.318377295903801</c:v>
                      </c:pt>
                      <c:pt idx="852">
                        <c:v>18.252782066949099</c:v>
                      </c:pt>
                      <c:pt idx="853">
                        <c:v>18.108214747372699</c:v>
                      </c:pt>
                      <c:pt idx="854">
                        <c:v>18.0710505348578</c:v>
                      </c:pt>
                      <c:pt idx="855">
                        <c:v>18.3579517158417</c:v>
                      </c:pt>
                      <c:pt idx="856">
                        <c:v>18.251703552340199</c:v>
                      </c:pt>
                      <c:pt idx="857">
                        <c:v>18.349213005394301</c:v>
                      </c:pt>
                      <c:pt idx="858">
                        <c:v>18.256720479431898</c:v>
                      </c:pt>
                      <c:pt idx="859">
                        <c:v>18.103947268001399</c:v>
                      </c:pt>
                      <c:pt idx="860">
                        <c:v>18.057862705291299</c:v>
                      </c:pt>
                      <c:pt idx="861">
                        <c:v>18.358741941520002</c:v>
                      </c:pt>
                      <c:pt idx="862">
                        <c:v>18.122544305735399</c:v>
                      </c:pt>
                      <c:pt idx="863">
                        <c:v>18.2614528049981</c:v>
                      </c:pt>
                      <c:pt idx="864">
                        <c:v>18.348209769578201</c:v>
                      </c:pt>
                      <c:pt idx="865">
                        <c:v>18.245345138660799</c:v>
                      </c:pt>
                      <c:pt idx="866">
                        <c:v>18.108605893610399</c:v>
                      </c:pt>
                      <c:pt idx="867">
                        <c:v>18.095923672062401</c:v>
                      </c:pt>
                      <c:pt idx="868">
                        <c:v>18.349026964146901</c:v>
                      </c:pt>
                      <c:pt idx="869">
                        <c:v>18.056222888448001</c:v>
                      </c:pt>
                      <c:pt idx="870">
                        <c:v>18.093162001396301</c:v>
                      </c:pt>
                      <c:pt idx="871">
                        <c:v>18.255245876843802</c:v>
                      </c:pt>
                      <c:pt idx="872">
                        <c:v>18.331438955535901</c:v>
                      </c:pt>
                      <c:pt idx="873">
                        <c:v>18.2519818810405</c:v>
                      </c:pt>
                      <c:pt idx="874">
                        <c:v>18.1248023097105</c:v>
                      </c:pt>
                      <c:pt idx="875">
                        <c:v>18.086468306935199</c:v>
                      </c:pt>
                      <c:pt idx="876">
                        <c:v>18.368770509221999</c:v>
                      </c:pt>
                      <c:pt idx="877">
                        <c:v>18.338679020167501</c:v>
                      </c:pt>
                      <c:pt idx="878">
                        <c:v>18.0825465003734</c:v>
                      </c:pt>
                      <c:pt idx="879">
                        <c:v>18.119707510164499</c:v>
                      </c:pt>
                      <c:pt idx="880">
                        <c:v>18.2585481970907</c:v>
                      </c:pt>
                      <c:pt idx="881">
                        <c:v>18.351053639661298</c:v>
                      </c:pt>
                      <c:pt idx="882">
                        <c:v>18.241140763155698</c:v>
                      </c:pt>
                      <c:pt idx="883">
                        <c:v>18.1116923565354</c:v>
                      </c:pt>
                      <c:pt idx="884">
                        <c:v>18.084163887715899</c:v>
                      </c:pt>
                      <c:pt idx="885">
                        <c:v>18.368522148105999</c:v>
                      </c:pt>
                      <c:pt idx="886">
                        <c:v>18.338523082668701</c:v>
                      </c:pt>
                      <c:pt idx="887">
                        <c:v>18.352407257533098</c:v>
                      </c:pt>
                      <c:pt idx="888">
                        <c:v>18.351264300829399</c:v>
                      </c:pt>
                      <c:pt idx="889">
                        <c:v>18.349565840613899</c:v>
                      </c:pt>
                      <c:pt idx="890">
                        <c:v>18.349983861786999</c:v>
                      </c:pt>
                      <c:pt idx="891">
                        <c:v>18.347452829144899</c:v>
                      </c:pt>
                      <c:pt idx="892">
                        <c:v>18.359431652764702</c:v>
                      </c:pt>
                      <c:pt idx="893">
                        <c:v>18.342494183914599</c:v>
                      </c:pt>
                      <c:pt idx="894">
                        <c:v>18.3609591525768</c:v>
                      </c:pt>
                      <c:pt idx="895">
                        <c:v>18.3572625202635</c:v>
                      </c:pt>
                      <c:pt idx="896">
                        <c:v>19.026844688697899</c:v>
                      </c:pt>
                      <c:pt idx="897">
                        <c:v>17.719167874024301</c:v>
                      </c:pt>
                      <c:pt idx="898">
                        <c:v>17.743297501068401</c:v>
                      </c:pt>
                      <c:pt idx="899">
                        <c:v>17.549853490800999</c:v>
                      </c:pt>
                      <c:pt idx="900">
                        <c:v>17.753555312527499</c:v>
                      </c:pt>
                      <c:pt idx="901">
                        <c:v>17.5542288957114</c:v>
                      </c:pt>
                      <c:pt idx="902">
                        <c:v>17.761356839068501</c:v>
                      </c:pt>
                      <c:pt idx="903">
                        <c:v>17.754746163916298</c:v>
                      </c:pt>
                      <c:pt idx="904">
                        <c:v>17.750422122633999</c:v>
                      </c:pt>
                      <c:pt idx="905">
                        <c:v>17.565897506548001</c:v>
                      </c:pt>
                      <c:pt idx="906">
                        <c:v>17.7319252720498</c:v>
                      </c:pt>
                      <c:pt idx="907">
                        <c:v>17.744668586332502</c:v>
                      </c:pt>
                      <c:pt idx="908">
                        <c:v>17.560248741839199</c:v>
                      </c:pt>
                      <c:pt idx="909">
                        <c:v>17.7653769496285</c:v>
                      </c:pt>
                      <c:pt idx="910">
                        <c:v>17.760423162057901</c:v>
                      </c:pt>
                      <c:pt idx="911">
                        <c:v>17.762754890725301</c:v>
                      </c:pt>
                      <c:pt idx="912">
                        <c:v>17.730868115660702</c:v>
                      </c:pt>
                      <c:pt idx="913">
                        <c:v>17.751208055182101</c:v>
                      </c:pt>
                      <c:pt idx="914">
                        <c:v>17.790128700753101</c:v>
                      </c:pt>
                      <c:pt idx="915">
                        <c:v>17.755312987869601</c:v>
                      </c:pt>
                      <c:pt idx="916">
                        <c:v>17.592259518947198</c:v>
                      </c:pt>
                      <c:pt idx="917">
                        <c:v>17.555188970452502</c:v>
                      </c:pt>
                      <c:pt idx="918">
                        <c:v>17.7924436850614</c:v>
                      </c:pt>
                      <c:pt idx="919">
                        <c:v>17.7546920076752</c:v>
                      </c:pt>
                      <c:pt idx="920">
                        <c:v>17.763342641022199</c:v>
                      </c:pt>
                      <c:pt idx="921">
                        <c:v>17.781486423478601</c:v>
                      </c:pt>
                      <c:pt idx="922">
                        <c:v>17.756035489073799</c:v>
                      </c:pt>
                      <c:pt idx="923">
                        <c:v>17.7913885804223</c:v>
                      </c:pt>
                      <c:pt idx="924">
                        <c:v>18.1623448568361</c:v>
                      </c:pt>
                      <c:pt idx="925">
                        <c:v>18.109292387483201</c:v>
                      </c:pt>
                      <c:pt idx="926">
                        <c:v>17.7584047685435</c:v>
                      </c:pt>
                      <c:pt idx="927">
                        <c:v>17.742869583865598</c:v>
                      </c:pt>
                      <c:pt idx="928">
                        <c:v>17.738919106091998</c:v>
                      </c:pt>
                      <c:pt idx="929">
                        <c:v>17.7547518874674</c:v>
                      </c:pt>
                      <c:pt idx="930">
                        <c:v>17.775657373487</c:v>
                      </c:pt>
                      <c:pt idx="931">
                        <c:v>17.7295496905321</c:v>
                      </c:pt>
                      <c:pt idx="932">
                        <c:v>17.752653428154201</c:v>
                      </c:pt>
                      <c:pt idx="933">
                        <c:v>17.734960679643599</c:v>
                      </c:pt>
                      <c:pt idx="934">
                        <c:v>17.5420081366236</c:v>
                      </c:pt>
                      <c:pt idx="935">
                        <c:v>17.752909676558001</c:v>
                      </c:pt>
                      <c:pt idx="936">
                        <c:v>17.543769754225099</c:v>
                      </c:pt>
                      <c:pt idx="937">
                        <c:v>17.778692638678098</c:v>
                      </c:pt>
                      <c:pt idx="938">
                        <c:v>17.766326234378699</c:v>
                      </c:pt>
                      <c:pt idx="939">
                        <c:v>17.5643326412753</c:v>
                      </c:pt>
                      <c:pt idx="940">
                        <c:v>17.7747821246891</c:v>
                      </c:pt>
                      <c:pt idx="941">
                        <c:v>17.774814240696799</c:v>
                      </c:pt>
                      <c:pt idx="942">
                        <c:v>17.589963441299801</c:v>
                      </c:pt>
                      <c:pt idx="943">
                        <c:v>17.764698379878102</c:v>
                      </c:pt>
                      <c:pt idx="944">
                        <c:v>17.780178557612</c:v>
                      </c:pt>
                      <c:pt idx="945">
                        <c:v>17.774145210152099</c:v>
                      </c:pt>
                      <c:pt idx="946">
                        <c:v>17.780324531916499</c:v>
                      </c:pt>
                      <c:pt idx="947">
                        <c:v>17.765046864851801</c:v>
                      </c:pt>
                      <c:pt idx="948">
                        <c:v>17.563765046638402</c:v>
                      </c:pt>
                      <c:pt idx="949">
                        <c:v>17.587552426921398</c:v>
                      </c:pt>
                      <c:pt idx="950">
                        <c:v>17.781607757363499</c:v>
                      </c:pt>
                      <c:pt idx="951">
                        <c:v>17.774720060969798</c:v>
                      </c:pt>
                      <c:pt idx="952">
                        <c:v>17.7630532958893</c:v>
                      </c:pt>
                      <c:pt idx="953">
                        <c:v>18.1415523894463</c:v>
                      </c:pt>
                      <c:pt idx="954">
                        <c:v>17.732829562547501</c:v>
                      </c:pt>
                      <c:pt idx="955">
                        <c:v>17.735202468238199</c:v>
                      </c:pt>
                      <c:pt idx="956">
                        <c:v>17.761043728255299</c:v>
                      </c:pt>
                      <c:pt idx="957">
                        <c:v>17.7497317185002</c:v>
                      </c:pt>
                      <c:pt idx="958">
                        <c:v>17.7731403324666</c:v>
                      </c:pt>
                      <c:pt idx="959">
                        <c:v>17.771077426155099</c:v>
                      </c:pt>
                      <c:pt idx="960">
                        <c:v>17.762916482526499</c:v>
                      </c:pt>
                      <c:pt idx="961">
                        <c:v>17.569568545473999</c:v>
                      </c:pt>
                      <c:pt idx="962">
                        <c:v>17.766661475776001</c:v>
                      </c:pt>
                      <c:pt idx="963">
                        <c:v>17.590991455522001</c:v>
                      </c:pt>
                      <c:pt idx="964">
                        <c:v>17.761120835121901</c:v>
                      </c:pt>
                      <c:pt idx="965">
                        <c:v>17.599055667380501</c:v>
                      </c:pt>
                      <c:pt idx="966">
                        <c:v>17.793819896994499</c:v>
                      </c:pt>
                      <c:pt idx="967">
                        <c:v>17.786741625941101</c:v>
                      </c:pt>
                      <c:pt idx="968">
                        <c:v>17.7742390293784</c:v>
                      </c:pt>
                      <c:pt idx="969">
                        <c:v>17.7598373552899</c:v>
                      </c:pt>
                      <c:pt idx="970">
                        <c:v>17.7550240164908</c:v>
                      </c:pt>
                      <c:pt idx="971">
                        <c:v>17.765557771643</c:v>
                      </c:pt>
                      <c:pt idx="972">
                        <c:v>17.600241541251499</c:v>
                      </c:pt>
                      <c:pt idx="973">
                        <c:v>17.762078484277399</c:v>
                      </c:pt>
                      <c:pt idx="974">
                        <c:v>18.178268314798199</c:v>
                      </c:pt>
                      <c:pt idx="975">
                        <c:v>17.7568209570851</c:v>
                      </c:pt>
                      <c:pt idx="976">
                        <c:v>17.7594090804178</c:v>
                      </c:pt>
                      <c:pt idx="977">
                        <c:v>17.7839404908039</c:v>
                      </c:pt>
                      <c:pt idx="978">
                        <c:v>17.772848103597799</c:v>
                      </c:pt>
                      <c:pt idx="979">
                        <c:v>17.794803686089601</c:v>
                      </c:pt>
                      <c:pt idx="980">
                        <c:v>17.7618933507798</c:v>
                      </c:pt>
                      <c:pt idx="981">
                        <c:v>17.607375560633098</c:v>
                      </c:pt>
                      <c:pt idx="982">
                        <c:v>17.777725085438799</c:v>
                      </c:pt>
                      <c:pt idx="983">
                        <c:v>17.7753910858155</c:v>
                      </c:pt>
                      <c:pt idx="984">
                        <c:v>17.581504670047799</c:v>
                      </c:pt>
                      <c:pt idx="985">
                        <c:v>17.7523272540435</c:v>
                      </c:pt>
                      <c:pt idx="986">
                        <c:v>17.789163907499599</c:v>
                      </c:pt>
                      <c:pt idx="987">
                        <c:v>17.7779320338324</c:v>
                      </c:pt>
                      <c:pt idx="988">
                        <c:v>17.767606204249201</c:v>
                      </c:pt>
                      <c:pt idx="989">
                        <c:v>18.1899622761728</c:v>
                      </c:pt>
                      <c:pt idx="990">
                        <c:v>17.789805154277399</c:v>
                      </c:pt>
                      <c:pt idx="991">
                        <c:v>17.787089749845901</c:v>
                      </c:pt>
                      <c:pt idx="992">
                        <c:v>17.7960381901337</c:v>
                      </c:pt>
                      <c:pt idx="993">
                        <c:v>17.794263151841601</c:v>
                      </c:pt>
                      <c:pt idx="994">
                        <c:v>17.773235991172299</c:v>
                      </c:pt>
                      <c:pt idx="995">
                        <c:v>17.583733702799801</c:v>
                      </c:pt>
                      <c:pt idx="996">
                        <c:v>17.7612839845672</c:v>
                      </c:pt>
                      <c:pt idx="997">
                        <c:v>17.5741088695931</c:v>
                      </c:pt>
                      <c:pt idx="998">
                        <c:v>17.751769256284302</c:v>
                      </c:pt>
                      <c:pt idx="999">
                        <c:v>18.1477789703106</c:v>
                      </c:pt>
                      <c:pt idx="1000">
                        <c:v>17.766561180425398</c:v>
                      </c:pt>
                      <c:pt idx="1001">
                        <c:v>17.780267617859799</c:v>
                      </c:pt>
                      <c:pt idx="1002">
                        <c:v>17.790074472233702</c:v>
                      </c:pt>
                      <c:pt idx="1003">
                        <c:v>17.773466635458298</c:v>
                      </c:pt>
                      <c:pt idx="1004">
                        <c:v>17.7702491268168</c:v>
                      </c:pt>
                      <c:pt idx="1005">
                        <c:v>18.168099307480301</c:v>
                      </c:pt>
                      <c:pt idx="1006">
                        <c:v>17.788955947468601</c:v>
                      </c:pt>
                      <c:pt idx="1007">
                        <c:v>17.798286074895401</c:v>
                      </c:pt>
                      <c:pt idx="1008">
                        <c:v>18.156012424239201</c:v>
                      </c:pt>
                      <c:pt idx="1009">
                        <c:v>18.197136274980799</c:v>
                      </c:pt>
                      <c:pt idx="1010">
                        <c:v>17.7927139266403</c:v>
                      </c:pt>
                      <c:pt idx="1011">
                        <c:v>17.805530198214999</c:v>
                      </c:pt>
                      <c:pt idx="1012">
                        <c:v>17.9636466817553</c:v>
                      </c:pt>
                      <c:pt idx="1013">
                        <c:v>17.8099226513873</c:v>
                      </c:pt>
                      <c:pt idx="1014">
                        <c:v>17.804268949370101</c:v>
                      </c:pt>
                      <c:pt idx="1015">
                        <c:v>18.210824323977398</c:v>
                      </c:pt>
                      <c:pt idx="1016">
                        <c:v>17.870202392963201</c:v>
                      </c:pt>
                      <c:pt idx="1017">
                        <c:v>17.690342899773299</c:v>
                      </c:pt>
                      <c:pt idx="1018">
                        <c:v>17.671744135117301</c:v>
                      </c:pt>
                      <c:pt idx="1019">
                        <c:v>17.603606407782902</c:v>
                      </c:pt>
                      <c:pt idx="1020">
                        <c:v>17.823339899705701</c:v>
                      </c:pt>
                      <c:pt idx="1021">
                        <c:v>17.822202703112499</c:v>
                      </c:pt>
                      <c:pt idx="1022">
                        <c:v>17.9111544921542</c:v>
                      </c:pt>
                      <c:pt idx="1023">
                        <c:v>16.968822047954902</c:v>
                      </c:pt>
                      <c:pt idx="1024">
                        <c:v>16.974630374489799</c:v>
                      </c:pt>
                      <c:pt idx="1025">
                        <c:v>17.009365064518299</c:v>
                      </c:pt>
                      <c:pt idx="1026">
                        <c:v>16.9811157088774</c:v>
                      </c:pt>
                      <c:pt idx="1027">
                        <c:v>17.0051741639837</c:v>
                      </c:pt>
                      <c:pt idx="1028">
                        <c:v>16.982768389425701</c:v>
                      </c:pt>
                      <c:pt idx="1029">
                        <c:v>16.9944981293864</c:v>
                      </c:pt>
                      <c:pt idx="1030">
                        <c:v>17.0038696022606</c:v>
                      </c:pt>
                      <c:pt idx="1031">
                        <c:v>16.993854165008798</c:v>
                      </c:pt>
                      <c:pt idx="1032">
                        <c:v>17.004843701531598</c:v>
                      </c:pt>
                      <c:pt idx="1033">
                        <c:v>17.0021492760632</c:v>
                      </c:pt>
                      <c:pt idx="1034">
                        <c:v>17.018612276531901</c:v>
                      </c:pt>
                      <c:pt idx="1035">
                        <c:v>17.001222861969101</c:v>
                      </c:pt>
                      <c:pt idx="1036">
                        <c:v>16.968924178118598</c:v>
                      </c:pt>
                      <c:pt idx="1037">
                        <c:v>16.985916923153201</c:v>
                      </c:pt>
                      <c:pt idx="1038">
                        <c:v>16.945708080308801</c:v>
                      </c:pt>
                      <c:pt idx="1039">
                        <c:v>16.9527458684802</c:v>
                      </c:pt>
                      <c:pt idx="1040">
                        <c:v>16.9811653024442</c:v>
                      </c:pt>
                      <c:pt idx="1041">
                        <c:v>17.009437181630499</c:v>
                      </c:pt>
                      <c:pt idx="1042">
                        <c:v>17.005852426440999</c:v>
                      </c:pt>
                      <c:pt idx="1043">
                        <c:v>16.953059994148202</c:v>
                      </c:pt>
                      <c:pt idx="1044">
                        <c:v>16.9802769199515</c:v>
                      </c:pt>
                      <c:pt idx="1045">
                        <c:v>16.975705807364498</c:v>
                      </c:pt>
                      <c:pt idx="1046">
                        <c:v>16.989772244341101</c:v>
                      </c:pt>
                      <c:pt idx="1047">
                        <c:v>16.996680527329499</c:v>
                      </c:pt>
                      <c:pt idx="1048">
                        <c:v>16.990345461147999</c:v>
                      </c:pt>
                      <c:pt idx="1049">
                        <c:v>16.982621590352402</c:v>
                      </c:pt>
                      <c:pt idx="1050">
                        <c:v>17.003675110823199</c:v>
                      </c:pt>
                      <c:pt idx="1051">
                        <c:v>16.989995069230599</c:v>
                      </c:pt>
                      <c:pt idx="1052">
                        <c:v>16.989939942751199</c:v>
                      </c:pt>
                      <c:pt idx="1053">
                        <c:v>17.009345649389399</c:v>
                      </c:pt>
                      <c:pt idx="1054">
                        <c:v>16.9998148451532</c:v>
                      </c:pt>
                      <c:pt idx="1055">
                        <c:v>17.016456352394101</c:v>
                      </c:pt>
                      <c:pt idx="1056">
                        <c:v>17.0128617032424</c:v>
                      </c:pt>
                      <c:pt idx="1057">
                        <c:v>16.990671869493301</c:v>
                      </c:pt>
                      <c:pt idx="1058">
                        <c:v>16.961888529664598</c:v>
                      </c:pt>
                      <c:pt idx="1059">
                        <c:v>16.995571720214699</c:v>
                      </c:pt>
                      <c:pt idx="1060">
                        <c:v>16.997326718550799</c:v>
                      </c:pt>
                      <c:pt idx="1061">
                        <c:v>17.017668709804202</c:v>
                      </c:pt>
                      <c:pt idx="1062">
                        <c:v>16.970809113194001</c:v>
                      </c:pt>
                      <c:pt idx="1063">
                        <c:v>16.979835153619199</c:v>
                      </c:pt>
                      <c:pt idx="1064">
                        <c:v>16.973133052011601</c:v>
                      </c:pt>
                      <c:pt idx="1065">
                        <c:v>16.984930954424598</c:v>
                      </c:pt>
                      <c:pt idx="1066">
                        <c:v>17.000460901013501</c:v>
                      </c:pt>
                      <c:pt idx="1067">
                        <c:v>16.994833636175201</c:v>
                      </c:pt>
                      <c:pt idx="1068">
                        <c:v>17.0028762548231</c:v>
                      </c:pt>
                      <c:pt idx="1069">
                        <c:v>17.0162162654347</c:v>
                      </c:pt>
                      <c:pt idx="1070">
                        <c:v>16.999952810742101</c:v>
                      </c:pt>
                      <c:pt idx="1071">
                        <c:v>17.005683112300201</c:v>
                      </c:pt>
                      <c:pt idx="1072">
                        <c:v>16.990630858017401</c:v>
                      </c:pt>
                      <c:pt idx="1073">
                        <c:v>17.0077795255607</c:v>
                      </c:pt>
                      <c:pt idx="1074">
                        <c:v>16.992421048964399</c:v>
                      </c:pt>
                      <c:pt idx="1075">
                        <c:v>16.991632556925101</c:v>
                      </c:pt>
                      <c:pt idx="1076">
                        <c:v>16.9433348864439</c:v>
                      </c:pt>
                      <c:pt idx="1077">
                        <c:v>16.9751467388718</c:v>
                      </c:pt>
                      <c:pt idx="1078">
                        <c:v>17.005850567598301</c:v>
                      </c:pt>
                      <c:pt idx="1079">
                        <c:v>17.0219758039899</c:v>
                      </c:pt>
                      <c:pt idx="1080">
                        <c:v>17.0141501219357</c:v>
                      </c:pt>
                      <c:pt idx="1081">
                        <c:v>17.010127324102498</c:v>
                      </c:pt>
                      <c:pt idx="1082">
                        <c:v>17.0228715895284</c:v>
                      </c:pt>
                      <c:pt idx="1083">
                        <c:v>17.0154147527162</c:v>
                      </c:pt>
                      <c:pt idx="1084">
                        <c:v>17.008381557437801</c:v>
                      </c:pt>
                      <c:pt idx="1085">
                        <c:v>17.013320307325799</c:v>
                      </c:pt>
                      <c:pt idx="1086">
                        <c:v>17.025792160927399</c:v>
                      </c:pt>
                      <c:pt idx="1087">
                        <c:v>17.029201588428698</c:v>
                      </c:pt>
                      <c:pt idx="1088">
                        <c:v>17.005373305089101</c:v>
                      </c:pt>
                      <c:pt idx="1089">
                        <c:v>17.014963641612798</c:v>
                      </c:pt>
                      <c:pt idx="1090">
                        <c:v>16.990560293142799</c:v>
                      </c:pt>
                      <c:pt idx="1091">
                        <c:v>17.0241440827043</c:v>
                      </c:pt>
                      <c:pt idx="1092">
                        <c:v>17.038993953056099</c:v>
                      </c:pt>
                      <c:pt idx="1093">
                        <c:v>16.961514043998399</c:v>
                      </c:pt>
                      <c:pt idx="1094">
                        <c:v>16.9627809583688</c:v>
                      </c:pt>
                      <c:pt idx="1095">
                        <c:v>16.975010662364799</c:v>
                      </c:pt>
                      <c:pt idx="1096">
                        <c:v>16.974251515218899</c:v>
                      </c:pt>
                      <c:pt idx="1097">
                        <c:v>16.999953355144001</c:v>
                      </c:pt>
                      <c:pt idx="1098">
                        <c:v>16.956878883618199</c:v>
                      </c:pt>
                      <c:pt idx="1099">
                        <c:v>16.994606805371198</c:v>
                      </c:pt>
                      <c:pt idx="1100">
                        <c:v>16.9711090585722</c:v>
                      </c:pt>
                      <c:pt idx="1101">
                        <c:v>17.002045474130401</c:v>
                      </c:pt>
                      <c:pt idx="1102">
                        <c:v>16.9953779413006</c:v>
                      </c:pt>
                      <c:pt idx="1103">
                        <c:v>16.991863943622899</c:v>
                      </c:pt>
                      <c:pt idx="1104">
                        <c:v>17.004578753218599</c:v>
                      </c:pt>
                      <c:pt idx="1105">
                        <c:v>16.9823693507849</c:v>
                      </c:pt>
                      <c:pt idx="1106">
                        <c:v>16.9806739339644</c:v>
                      </c:pt>
                      <c:pt idx="1107">
                        <c:v>16.992583928813701</c:v>
                      </c:pt>
                      <c:pt idx="1108">
                        <c:v>16.9906307792916</c:v>
                      </c:pt>
                      <c:pt idx="1109">
                        <c:v>17.028315179788201</c:v>
                      </c:pt>
                      <c:pt idx="1110">
                        <c:v>17.004769846037899</c:v>
                      </c:pt>
                      <c:pt idx="1111">
                        <c:v>16.9888953532434</c:v>
                      </c:pt>
                      <c:pt idx="1112">
                        <c:v>16.994827323649599</c:v>
                      </c:pt>
                      <c:pt idx="1113">
                        <c:v>17.007859583452699</c:v>
                      </c:pt>
                      <c:pt idx="1114">
                        <c:v>16.950083029994101</c:v>
                      </c:pt>
                      <c:pt idx="1115">
                        <c:v>16.969277287486499</c:v>
                      </c:pt>
                      <c:pt idx="1116">
                        <c:v>16.9939057224999</c:v>
                      </c:pt>
                      <c:pt idx="1117">
                        <c:v>16.949806797520601</c:v>
                      </c:pt>
                      <c:pt idx="1118">
                        <c:v>16.969851914215099</c:v>
                      </c:pt>
                      <c:pt idx="1119">
                        <c:v>16.9771776983359</c:v>
                      </c:pt>
                      <c:pt idx="1120">
                        <c:v>17.0051454424949</c:v>
                      </c:pt>
                      <c:pt idx="1121">
                        <c:v>16.972544241740302</c:v>
                      </c:pt>
                      <c:pt idx="1122">
                        <c:v>16.935387051955701</c:v>
                      </c:pt>
                      <c:pt idx="1123">
                        <c:v>16.995031948588998</c:v>
                      </c:pt>
                      <c:pt idx="1124">
                        <c:v>17.025802890207199</c:v>
                      </c:pt>
                      <c:pt idx="1125">
                        <c:v>16.995457821897499</c:v>
                      </c:pt>
                      <c:pt idx="1126">
                        <c:v>17.002547617038001</c:v>
                      </c:pt>
                      <c:pt idx="1127">
                        <c:v>16.991088901798499</c:v>
                      </c:pt>
                      <c:pt idx="1128">
                        <c:v>17.0189114969006</c:v>
                      </c:pt>
                      <c:pt idx="1129">
                        <c:v>16.985433677061302</c:v>
                      </c:pt>
                      <c:pt idx="1130">
                        <c:v>16.974092751197201</c:v>
                      </c:pt>
                      <c:pt idx="1131">
                        <c:v>16.9681857566896</c:v>
                      </c:pt>
                      <c:pt idx="1132">
                        <c:v>16.965857521194799</c:v>
                      </c:pt>
                      <c:pt idx="1133">
                        <c:v>17.0040292138568</c:v>
                      </c:pt>
                      <c:pt idx="1134">
                        <c:v>17.005391094974598</c:v>
                      </c:pt>
                      <c:pt idx="1135">
                        <c:v>17.0050810766806</c:v>
                      </c:pt>
                      <c:pt idx="1136">
                        <c:v>17.008579885736001</c:v>
                      </c:pt>
                      <c:pt idx="1137">
                        <c:v>17.012103755132099</c:v>
                      </c:pt>
                      <c:pt idx="1138">
                        <c:v>17.013224637078402</c:v>
                      </c:pt>
                      <c:pt idx="1139">
                        <c:v>16.989232474836101</c:v>
                      </c:pt>
                      <c:pt idx="1140">
                        <c:v>16.99627005991</c:v>
                      </c:pt>
                      <c:pt idx="1141">
                        <c:v>17.024733761081201</c:v>
                      </c:pt>
                      <c:pt idx="1142">
                        <c:v>17.008525008563499</c:v>
                      </c:pt>
                      <c:pt idx="1143">
                        <c:v>17.022198268661199</c:v>
                      </c:pt>
                      <c:pt idx="1144">
                        <c:v>16.991786806945701</c:v>
                      </c:pt>
                      <c:pt idx="1145">
                        <c:v>17.039192197441398</c:v>
                      </c:pt>
                      <c:pt idx="1146">
                        <c:v>17.013603764708598</c:v>
                      </c:pt>
                      <c:pt idx="1147">
                        <c:v>17.035089044960198</c:v>
                      </c:pt>
                      <c:pt idx="1148">
                        <c:v>17.0461284602993</c:v>
                      </c:pt>
                      <c:pt idx="1149">
                        <c:v>16.9097499887217</c:v>
                      </c:pt>
                      <c:pt idx="1150">
                        <c:v>16.974635684089499</c:v>
                      </c:pt>
                      <c:pt idx="1151">
                        <c:v>17.015308451565801</c:v>
                      </c:pt>
                      <c:pt idx="1152">
                        <c:v>16.981434353376901</c:v>
                      </c:pt>
                      <c:pt idx="1153">
                        <c:v>16.982857820856999</c:v>
                      </c:pt>
                      <c:pt idx="1154">
                        <c:v>16.9580243173531</c:v>
                      </c:pt>
                      <c:pt idx="1155">
                        <c:v>16.970751955561301</c:v>
                      </c:pt>
                      <c:pt idx="1156">
                        <c:v>16.991476719986601</c:v>
                      </c:pt>
                      <c:pt idx="1157">
                        <c:v>16.982675079503199</c:v>
                      </c:pt>
                      <c:pt idx="1158">
                        <c:v>16.994684739857799</c:v>
                      </c:pt>
                      <c:pt idx="1159">
                        <c:v>16.986146551266099</c:v>
                      </c:pt>
                      <c:pt idx="1160">
                        <c:v>16.982861014886598</c:v>
                      </c:pt>
                      <c:pt idx="1161">
                        <c:v>16.964545209576599</c:v>
                      </c:pt>
                      <c:pt idx="1162">
                        <c:v>17.0165709534967</c:v>
                      </c:pt>
                      <c:pt idx="1163">
                        <c:v>17.010126294666499</c:v>
                      </c:pt>
                      <c:pt idx="1164">
                        <c:v>16.9571396601179</c:v>
                      </c:pt>
                      <c:pt idx="1165">
                        <c:v>16.976790498144201</c:v>
                      </c:pt>
                      <c:pt idx="1166">
                        <c:v>16.991404901130299</c:v>
                      </c:pt>
                      <c:pt idx="1167">
                        <c:v>16.968172479046402</c:v>
                      </c:pt>
                      <c:pt idx="1168">
                        <c:v>17.009871732656901</c:v>
                      </c:pt>
                      <c:pt idx="1169">
                        <c:v>17.001592434995199</c:v>
                      </c:pt>
                      <c:pt idx="1170">
                        <c:v>17.0215609204181</c:v>
                      </c:pt>
                      <c:pt idx="1171">
                        <c:v>17.0302560600297</c:v>
                      </c:pt>
                      <c:pt idx="1172">
                        <c:v>17.003573417976799</c:v>
                      </c:pt>
                      <c:pt idx="1173">
                        <c:v>16.989359306516899</c:v>
                      </c:pt>
                      <c:pt idx="1174">
                        <c:v>17.004665386546801</c:v>
                      </c:pt>
                      <c:pt idx="1175">
                        <c:v>17.007333471665302</c:v>
                      </c:pt>
                      <c:pt idx="1176">
                        <c:v>16.995163952521398</c:v>
                      </c:pt>
                      <c:pt idx="1177">
                        <c:v>16.996722260182999</c:v>
                      </c:pt>
                      <c:pt idx="1178">
                        <c:v>17.004387632071701</c:v>
                      </c:pt>
                      <c:pt idx="1179">
                        <c:v>16.951860345492001</c:v>
                      </c:pt>
                      <c:pt idx="1180">
                        <c:v>17.033296486096798</c:v>
                      </c:pt>
                      <c:pt idx="1181">
                        <c:v>17.002010057841701</c:v>
                      </c:pt>
                      <c:pt idx="1182">
                        <c:v>17.015326248559699</c:v>
                      </c:pt>
                      <c:pt idx="1183">
                        <c:v>17.041370741023002</c:v>
                      </c:pt>
                      <c:pt idx="1184">
                        <c:v>16.9741919008694</c:v>
                      </c:pt>
                      <c:pt idx="1185">
                        <c:v>16.973210283509001</c:v>
                      </c:pt>
                      <c:pt idx="1186">
                        <c:v>16.981481599007701</c:v>
                      </c:pt>
                      <c:pt idx="1187">
                        <c:v>16.996453859002401</c:v>
                      </c:pt>
                      <c:pt idx="1188">
                        <c:v>17.0155574211439</c:v>
                      </c:pt>
                      <c:pt idx="1189">
                        <c:v>17.003576043839999</c:v>
                      </c:pt>
                      <c:pt idx="1190">
                        <c:v>16.9952940000572</c:v>
                      </c:pt>
                      <c:pt idx="1191">
                        <c:v>17.017148478906599</c:v>
                      </c:pt>
                      <c:pt idx="1192">
                        <c:v>17.005014366704501</c:v>
                      </c:pt>
                      <c:pt idx="1193">
                        <c:v>16.98588954409</c:v>
                      </c:pt>
                      <c:pt idx="1194">
                        <c:v>17.003608158149401</c:v>
                      </c:pt>
                      <c:pt idx="1195">
                        <c:v>17.008554264378699</c:v>
                      </c:pt>
                      <c:pt idx="1196">
                        <c:v>16.989559741521202</c:v>
                      </c:pt>
                      <c:pt idx="1197">
                        <c:v>16.984146102492598</c:v>
                      </c:pt>
                      <c:pt idx="1198">
                        <c:v>16.994743497441</c:v>
                      </c:pt>
                      <c:pt idx="1199">
                        <c:v>16.995700948812001</c:v>
                      </c:pt>
                      <c:pt idx="1200">
                        <c:v>17.033186778184199</c:v>
                      </c:pt>
                      <c:pt idx="1201">
                        <c:v>17.016893704748401</c:v>
                      </c:pt>
                      <c:pt idx="1202">
                        <c:v>17.0200953794429</c:v>
                      </c:pt>
                      <c:pt idx="1203">
                        <c:v>17.027236371735501</c:v>
                      </c:pt>
                      <c:pt idx="1204">
                        <c:v>16.9809215898612</c:v>
                      </c:pt>
                      <c:pt idx="1205">
                        <c:v>16.995905412465401</c:v>
                      </c:pt>
                      <c:pt idx="1206">
                        <c:v>17.000789848674401</c:v>
                      </c:pt>
                      <c:pt idx="1207">
                        <c:v>17.014798070504298</c:v>
                      </c:pt>
                      <c:pt idx="1208">
                        <c:v>17.0145993917256</c:v>
                      </c:pt>
                      <c:pt idx="1209">
                        <c:v>16.9782815398544</c:v>
                      </c:pt>
                      <c:pt idx="1210">
                        <c:v>17.030289262798998</c:v>
                      </c:pt>
                      <c:pt idx="1211">
                        <c:v>17.0297844197997</c:v>
                      </c:pt>
                      <c:pt idx="1212">
                        <c:v>17.004616182115999</c:v>
                      </c:pt>
                      <c:pt idx="1213">
                        <c:v>17.0514556542721</c:v>
                      </c:pt>
                      <c:pt idx="1214">
                        <c:v>17.021785606995401</c:v>
                      </c:pt>
                      <c:pt idx="1215">
                        <c:v>17.036890282952101</c:v>
                      </c:pt>
                      <c:pt idx="1216">
                        <c:v>17.012080234765499</c:v>
                      </c:pt>
                      <c:pt idx="1217">
                        <c:v>17.041589816350399</c:v>
                      </c:pt>
                      <c:pt idx="1218">
                        <c:v>17.078357516593801</c:v>
                      </c:pt>
                      <c:pt idx="1219">
                        <c:v>16.998402456444701</c:v>
                      </c:pt>
                      <c:pt idx="1220">
                        <c:v>17.001273386341499</c:v>
                      </c:pt>
                      <c:pt idx="1221">
                        <c:v>17.001115412778798</c:v>
                      </c:pt>
                      <c:pt idx="1222">
                        <c:v>17.028221323139299</c:v>
                      </c:pt>
                      <c:pt idx="1223">
                        <c:v>17.005670669639201</c:v>
                      </c:pt>
                      <c:pt idx="1224">
                        <c:v>17.0030163653919</c:v>
                      </c:pt>
                      <c:pt idx="1225">
                        <c:v>17.015481897860301</c:v>
                      </c:pt>
                      <c:pt idx="1226">
                        <c:v>17.028713358157098</c:v>
                      </c:pt>
                      <c:pt idx="1227">
                        <c:v>17.035180221960299</c:v>
                      </c:pt>
                      <c:pt idx="1228">
                        <c:v>17.025456094468201</c:v>
                      </c:pt>
                      <c:pt idx="1229">
                        <c:v>17.020586967341298</c:v>
                      </c:pt>
                      <c:pt idx="1230">
                        <c:v>17.0404403400664</c:v>
                      </c:pt>
                      <c:pt idx="1231">
                        <c:v>17.019698604252099</c:v>
                      </c:pt>
                      <c:pt idx="1232">
                        <c:v>17.0504848724973</c:v>
                      </c:pt>
                      <c:pt idx="1233">
                        <c:v>15.6539483704672</c:v>
                      </c:pt>
                      <c:pt idx="1234">
                        <c:v>15.6840138543789</c:v>
                      </c:pt>
                      <c:pt idx="1235">
                        <c:v>15.5500515398962</c:v>
                      </c:pt>
                      <c:pt idx="1236">
                        <c:v>15.651842325334</c:v>
                      </c:pt>
                      <c:pt idx="1237">
                        <c:v>15.672100304305101</c:v>
                      </c:pt>
                      <c:pt idx="1238">
                        <c:v>15.6190124124926</c:v>
                      </c:pt>
                      <c:pt idx="1239">
                        <c:v>15.6148815310034</c:v>
                      </c:pt>
                      <c:pt idx="1240">
                        <c:v>15.618853460109399</c:v>
                      </c:pt>
                      <c:pt idx="1241">
                        <c:v>15.6502924181534</c:v>
                      </c:pt>
                      <c:pt idx="1242">
                        <c:v>15.6881454886081</c:v>
                      </c:pt>
                      <c:pt idx="1243">
                        <c:v>16.581221130806298</c:v>
                      </c:pt>
                      <c:pt idx="1244">
                        <c:v>16.6205073621854</c:v>
                      </c:pt>
                      <c:pt idx="1245">
                        <c:v>16.578764619371398</c:v>
                      </c:pt>
                      <c:pt idx="1246">
                        <c:v>16.683120603000699</c:v>
                      </c:pt>
                      <c:pt idx="1247">
                        <c:v>16.6872142164544</c:v>
                      </c:pt>
                      <c:pt idx="1248">
                        <c:v>16.662396519650599</c:v>
                      </c:pt>
                      <c:pt idx="1249">
                        <c:v>16.644444632451201</c:v>
                      </c:pt>
                      <c:pt idx="1250">
                        <c:v>16.6352617811073</c:v>
                      </c:pt>
                      <c:pt idx="1251">
                        <c:v>16.627836590440801</c:v>
                      </c:pt>
                      <c:pt idx="1252">
                        <c:v>16.633359977512399</c:v>
                      </c:pt>
                      <c:pt idx="1253">
                        <c:v>16.601076165033401</c:v>
                      </c:pt>
                      <c:pt idx="1254">
                        <c:v>17.0420869412294</c:v>
                      </c:pt>
                      <c:pt idx="1255">
                        <c:v>17.0248575124706</c:v>
                      </c:pt>
                      <c:pt idx="1256">
                        <c:v>17.085727774189898</c:v>
                      </c:pt>
                      <c:pt idx="1257">
                        <c:v>17.023087685986599</c:v>
                      </c:pt>
                      <c:pt idx="1258">
                        <c:v>17.054066949328799</c:v>
                      </c:pt>
                      <c:pt idx="1259">
                        <c:v>17.048566720087901</c:v>
                      </c:pt>
                      <c:pt idx="1260">
                        <c:v>17.046681693756899</c:v>
                      </c:pt>
                      <c:pt idx="1261">
                        <c:v>17.027557957614398</c:v>
                      </c:pt>
                      <c:pt idx="1262">
                        <c:v>17.0469728118826</c:v>
                      </c:pt>
                      <c:pt idx="1263">
                        <c:v>17.0592448860681</c:v>
                      </c:pt>
                      <c:pt idx="1264">
                        <c:v>17.037882527729501</c:v>
                      </c:pt>
                      <c:pt idx="1265">
                        <c:v>17.007967067393501</c:v>
                      </c:pt>
                      <c:pt idx="1266">
                        <c:v>17.032664718499401</c:v>
                      </c:pt>
                      <c:pt idx="1267">
                        <c:v>17.040742663726</c:v>
                      </c:pt>
                      <c:pt idx="1268">
                        <c:v>17.040802722937698</c:v>
                      </c:pt>
                      <c:pt idx="1269">
                        <c:v>17.048167158500799</c:v>
                      </c:pt>
                      <c:pt idx="1270">
                        <c:v>17.029138305983899</c:v>
                      </c:pt>
                      <c:pt idx="1271">
                        <c:v>17.0450446615651</c:v>
                      </c:pt>
                      <c:pt idx="1272">
                        <c:v>17.043818476806202</c:v>
                      </c:pt>
                      <c:pt idx="1273">
                        <c:v>17.040531625590599</c:v>
                      </c:pt>
                      <c:pt idx="1274">
                        <c:v>17.059250912189398</c:v>
                      </c:pt>
                      <c:pt idx="1275">
                        <c:v>17.055203288067499</c:v>
                      </c:pt>
                      <c:pt idx="1276">
                        <c:v>17.048278383167801</c:v>
                      </c:pt>
                      <c:pt idx="1277">
                        <c:v>17.0510098456609</c:v>
                      </c:pt>
                      <c:pt idx="1278">
                        <c:v>17.036730223958301</c:v>
                      </c:pt>
                      <c:pt idx="1279">
                        <c:v>17.052707829781401</c:v>
                      </c:pt>
                      <c:pt idx="1280">
                        <c:v>17.043373517774501</c:v>
                      </c:pt>
                      <c:pt idx="1281">
                        <c:v>17.056056016860101</c:v>
                      </c:pt>
                      <c:pt idx="1282">
                        <c:v>17.0565431388832</c:v>
                      </c:pt>
                      <c:pt idx="1283">
                        <c:v>17.060078405043701</c:v>
                      </c:pt>
                      <c:pt idx="1284">
                        <c:v>17.065445831975701</c:v>
                      </c:pt>
                      <c:pt idx="1285">
                        <c:v>17.040085851865101</c:v>
                      </c:pt>
                      <c:pt idx="1286">
                        <c:v>17.062477360072101</c:v>
                      </c:pt>
                      <c:pt idx="1287">
                        <c:v>17.079242276000102</c:v>
                      </c:pt>
                      <c:pt idx="1288">
                        <c:v>17.063374055602601</c:v>
                      </c:pt>
                      <c:pt idx="1289">
                        <c:v>17.039039870292399</c:v>
                      </c:pt>
                      <c:pt idx="1290">
                        <c:v>17.075357366376899</c:v>
                      </c:pt>
                      <c:pt idx="1291">
                        <c:v>17.041330834786901</c:v>
                      </c:pt>
                      <c:pt idx="1292">
                        <c:v>17.071521264835901</c:v>
                      </c:pt>
                      <c:pt idx="1293">
                        <c:v>17.067024998007401</c:v>
                      </c:pt>
                      <c:pt idx="1294">
                        <c:v>17.0902840362217</c:v>
                      </c:pt>
                      <c:pt idx="1295">
                        <c:v>17.063355920031601</c:v>
                      </c:pt>
                      <c:pt idx="1296">
                        <c:v>17.013307057324901</c:v>
                      </c:pt>
                      <c:pt idx="1297">
                        <c:v>17.036146487964199</c:v>
                      </c:pt>
                      <c:pt idx="1298">
                        <c:v>17.064509014903901</c:v>
                      </c:pt>
                      <c:pt idx="1299">
                        <c:v>17.0434580252786</c:v>
                      </c:pt>
                      <c:pt idx="1300">
                        <c:v>17.056104391593198</c:v>
                      </c:pt>
                      <c:pt idx="1301">
                        <c:v>17.029011612002201</c:v>
                      </c:pt>
                      <c:pt idx="1302">
                        <c:v>17.030119710186899</c:v>
                      </c:pt>
                      <c:pt idx="1303">
                        <c:v>17.048552548627001</c:v>
                      </c:pt>
                      <c:pt idx="1304">
                        <c:v>17.022221287414901</c:v>
                      </c:pt>
                      <c:pt idx="1305">
                        <c:v>17.033948791246999</c:v>
                      </c:pt>
                      <c:pt idx="1306">
                        <c:v>17.054326023458099</c:v>
                      </c:pt>
                      <c:pt idx="1307">
                        <c:v>17.0259445318191</c:v>
                      </c:pt>
                      <c:pt idx="1308">
                        <c:v>17.0566675621332</c:v>
                      </c:pt>
                      <c:pt idx="1309">
                        <c:v>17.066501032742799</c:v>
                      </c:pt>
                      <c:pt idx="1310">
                        <c:v>17.0382253789973</c:v>
                      </c:pt>
                      <c:pt idx="1311">
                        <c:v>17.044257678084399</c:v>
                      </c:pt>
                      <c:pt idx="1312">
                        <c:v>17.032269420621599</c:v>
                      </c:pt>
                      <c:pt idx="1313">
                        <c:v>17.039459147733801</c:v>
                      </c:pt>
                      <c:pt idx="1314">
                        <c:v>17.0218024154149</c:v>
                      </c:pt>
                      <c:pt idx="1315">
                        <c:v>17.055971175903299</c:v>
                      </c:pt>
                      <c:pt idx="1316">
                        <c:v>17.066370995122998</c:v>
                      </c:pt>
                      <c:pt idx="1317">
                        <c:v>17.056047627298199</c:v>
                      </c:pt>
                      <c:pt idx="1318">
                        <c:v>17.063016710144101</c:v>
                      </c:pt>
                      <c:pt idx="1319">
                        <c:v>17.065011092347898</c:v>
                      </c:pt>
                      <c:pt idx="1320">
                        <c:v>17.062119775004899</c:v>
                      </c:pt>
                      <c:pt idx="1321">
                        <c:v>17.0697113155795</c:v>
                      </c:pt>
                      <c:pt idx="1322">
                        <c:v>17.074130274355401</c:v>
                      </c:pt>
                      <c:pt idx="1323">
                        <c:v>17.042913469823699</c:v>
                      </c:pt>
                      <c:pt idx="1324">
                        <c:v>17.0676379999666</c:v>
                      </c:pt>
                      <c:pt idx="1325">
                        <c:v>17.070898381930999</c:v>
                      </c:pt>
                      <c:pt idx="1326">
                        <c:v>17.076864534475799</c:v>
                      </c:pt>
                      <c:pt idx="1327">
                        <c:v>17.0540653562846</c:v>
                      </c:pt>
                      <c:pt idx="1328">
                        <c:v>17.064223227899099</c:v>
                      </c:pt>
                      <c:pt idx="1329">
                        <c:v>17.085537122332099</c:v>
                      </c:pt>
                      <c:pt idx="1330">
                        <c:v>17.0641831124729</c:v>
                      </c:pt>
                      <c:pt idx="1331">
                        <c:v>17.036580560587801</c:v>
                      </c:pt>
                      <c:pt idx="1332">
                        <c:v>17.0220676943438</c:v>
                      </c:pt>
                      <c:pt idx="1333">
                        <c:v>17.0235149521375</c:v>
                      </c:pt>
                      <c:pt idx="1334">
                        <c:v>17.0223856107194</c:v>
                      </c:pt>
                      <c:pt idx="1335">
                        <c:v>17.077554535944699</c:v>
                      </c:pt>
                      <c:pt idx="1336">
                        <c:v>17.0527798230173</c:v>
                      </c:pt>
                      <c:pt idx="1337">
                        <c:v>17.070992256833499</c:v>
                      </c:pt>
                      <c:pt idx="1338">
                        <c:v>17.0546830710046</c:v>
                      </c:pt>
                      <c:pt idx="1339">
                        <c:v>17.073441640530302</c:v>
                      </c:pt>
                      <c:pt idx="1340">
                        <c:v>17.069062851349599</c:v>
                      </c:pt>
                      <c:pt idx="1341">
                        <c:v>17.063224976880299</c:v>
                      </c:pt>
                      <c:pt idx="1342">
                        <c:v>17.080661079881601</c:v>
                      </c:pt>
                      <c:pt idx="1343">
                        <c:v>17.0650299777292</c:v>
                      </c:pt>
                      <c:pt idx="1344">
                        <c:v>17.032267943355102</c:v>
                      </c:pt>
                      <c:pt idx="1345">
                        <c:v>17.072924336558099</c:v>
                      </c:pt>
                      <c:pt idx="1346">
                        <c:v>17.0704117526254</c:v>
                      </c:pt>
                      <c:pt idx="1347">
                        <c:v>17.0777777489794</c:v>
                      </c:pt>
                      <c:pt idx="1348">
                        <c:v>17.066018211459198</c:v>
                      </c:pt>
                      <c:pt idx="1349">
                        <c:v>17.051762419417201</c:v>
                      </c:pt>
                      <c:pt idx="1350">
                        <c:v>17.077040953708501</c:v>
                      </c:pt>
                      <c:pt idx="1351">
                        <c:v>17.067716590560501</c:v>
                      </c:pt>
                      <c:pt idx="1352">
                        <c:v>17.065945130367901</c:v>
                      </c:pt>
                      <c:pt idx="1353">
                        <c:v>17.057554440895501</c:v>
                      </c:pt>
                      <c:pt idx="1354">
                        <c:v>17.055830316778</c:v>
                      </c:pt>
                      <c:pt idx="1355">
                        <c:v>17.06535451285</c:v>
                      </c:pt>
                      <c:pt idx="1356">
                        <c:v>17.037363497493601</c:v>
                      </c:pt>
                      <c:pt idx="1357">
                        <c:v>17.079111674423899</c:v>
                      </c:pt>
                      <c:pt idx="1358">
                        <c:v>17.091749562127301</c:v>
                      </c:pt>
                      <c:pt idx="1359">
                        <c:v>17.089281192077799</c:v>
                      </c:pt>
                      <c:pt idx="1360">
                        <c:v>17.079715442695601</c:v>
                      </c:pt>
                      <c:pt idx="1361">
                        <c:v>17.092684097390599</c:v>
                      </c:pt>
                      <c:pt idx="1362">
                        <c:v>17.068057603973099</c:v>
                      </c:pt>
                      <c:pt idx="1363">
                        <c:v>17.084048427804699</c:v>
                      </c:pt>
                      <c:pt idx="1364">
                        <c:v>17.070205210302401</c:v>
                      </c:pt>
                      <c:pt idx="1365">
                        <c:v>17.086440603674699</c:v>
                      </c:pt>
                      <c:pt idx="1366">
                        <c:v>17.001616592195699</c:v>
                      </c:pt>
                      <c:pt idx="1367">
                        <c:v>17.0208966114273</c:v>
                      </c:pt>
                      <c:pt idx="1368">
                        <c:v>17.0257970719301</c:v>
                      </c:pt>
                      <c:pt idx="1369">
                        <c:v>17.039313393606101</c:v>
                      </c:pt>
                      <c:pt idx="1370">
                        <c:v>17.038366263149801</c:v>
                      </c:pt>
                      <c:pt idx="1371">
                        <c:v>17.051929244461402</c:v>
                      </c:pt>
                      <c:pt idx="1372">
                        <c:v>17.0205805489868</c:v>
                      </c:pt>
                      <c:pt idx="1373">
                        <c:v>17.061932843493398</c:v>
                      </c:pt>
                      <c:pt idx="1374">
                        <c:v>17.036658486783502</c:v>
                      </c:pt>
                      <c:pt idx="1375">
                        <c:v>17.085812815746699</c:v>
                      </c:pt>
                      <c:pt idx="1376">
                        <c:v>17.034787265721501</c:v>
                      </c:pt>
                      <c:pt idx="1377">
                        <c:v>17.023736627296302</c:v>
                      </c:pt>
                      <c:pt idx="1378">
                        <c:v>17.081960083551099</c:v>
                      </c:pt>
                      <c:pt idx="1379">
                        <c:v>17.060015718108001</c:v>
                      </c:pt>
                      <c:pt idx="1380">
                        <c:v>17.063415863736701</c:v>
                      </c:pt>
                      <c:pt idx="1381">
                        <c:v>17.042241944746699</c:v>
                      </c:pt>
                      <c:pt idx="1382">
                        <c:v>17.054042511950801</c:v>
                      </c:pt>
                      <c:pt idx="1383">
                        <c:v>17.031677263542999</c:v>
                      </c:pt>
                      <c:pt idx="1384">
                        <c:v>17.045735895009798</c:v>
                      </c:pt>
                      <c:pt idx="1385">
                        <c:v>17.0407271822593</c:v>
                      </c:pt>
                      <c:pt idx="1386">
                        <c:v>17.066707361039001</c:v>
                      </c:pt>
                      <c:pt idx="1387">
                        <c:v>17.0552489373949</c:v>
                      </c:pt>
                      <c:pt idx="1388">
                        <c:v>17.065528244870801</c:v>
                      </c:pt>
                      <c:pt idx="1389">
                        <c:v>17.05720965622</c:v>
                      </c:pt>
                      <c:pt idx="1390">
                        <c:v>17.0615332594395</c:v>
                      </c:pt>
                      <c:pt idx="1391">
                        <c:v>17.065401044480399</c:v>
                      </c:pt>
                      <c:pt idx="1392">
                        <c:v>17.055017864832301</c:v>
                      </c:pt>
                      <c:pt idx="1393">
                        <c:v>17.059589183222599</c:v>
                      </c:pt>
                      <c:pt idx="1394">
                        <c:v>17.051740845317099</c:v>
                      </c:pt>
                      <c:pt idx="1395">
                        <c:v>17.055329100432001</c:v>
                      </c:pt>
                      <c:pt idx="1396">
                        <c:v>17.052444989809501</c:v>
                      </c:pt>
                      <c:pt idx="1397">
                        <c:v>17.086795208592701</c:v>
                      </c:pt>
                      <c:pt idx="1398">
                        <c:v>17.072552862404599</c:v>
                      </c:pt>
                      <c:pt idx="1399">
                        <c:v>17.0885791225198</c:v>
                      </c:pt>
                      <c:pt idx="1400">
                        <c:v>17.072548486876801</c:v>
                      </c:pt>
                      <c:pt idx="1401">
                        <c:v>17.030440155118999</c:v>
                      </c:pt>
                      <c:pt idx="1402">
                        <c:v>17.0537726665269</c:v>
                      </c:pt>
                      <c:pt idx="1403">
                        <c:v>17.035773069749901</c:v>
                      </c:pt>
                      <c:pt idx="1404">
                        <c:v>17.033259604833599</c:v>
                      </c:pt>
                      <c:pt idx="1405">
                        <c:v>17.104300902612</c:v>
                      </c:pt>
                      <c:pt idx="1406">
                        <c:v>17.049191760454701</c:v>
                      </c:pt>
                      <c:pt idx="1407">
                        <c:v>17.072966488371701</c:v>
                      </c:pt>
                      <c:pt idx="1408">
                        <c:v>17.047672748194</c:v>
                      </c:pt>
                      <c:pt idx="1409">
                        <c:v>17.043155319132499</c:v>
                      </c:pt>
                      <c:pt idx="1410">
                        <c:v>17.058812687056701</c:v>
                      </c:pt>
                      <c:pt idx="1411">
                        <c:v>17.0423981859945</c:v>
                      </c:pt>
                      <c:pt idx="1412">
                        <c:v>17.065823819513302</c:v>
                      </c:pt>
                      <c:pt idx="1413">
                        <c:v>17.075757061272899</c:v>
                      </c:pt>
                      <c:pt idx="1414">
                        <c:v>17.048196724666902</c:v>
                      </c:pt>
                      <c:pt idx="1415">
                        <c:v>17.053375513058</c:v>
                      </c:pt>
                      <c:pt idx="1416">
                        <c:v>17.045167272158899</c:v>
                      </c:pt>
                      <c:pt idx="1417">
                        <c:v>17.057917753897801</c:v>
                      </c:pt>
                      <c:pt idx="1418">
                        <c:v>17.055336326306499</c:v>
                      </c:pt>
                      <c:pt idx="1419">
                        <c:v>17.0791390239287</c:v>
                      </c:pt>
                      <c:pt idx="1420">
                        <c:v>17.091936212015298</c:v>
                      </c:pt>
                      <c:pt idx="1421">
                        <c:v>17.058454114132001</c:v>
                      </c:pt>
                      <c:pt idx="1422">
                        <c:v>17.058734385665399</c:v>
                      </c:pt>
                      <c:pt idx="1423">
                        <c:v>17.0654658889956</c:v>
                      </c:pt>
                      <c:pt idx="1424">
                        <c:v>17.065288039601</c:v>
                      </c:pt>
                      <c:pt idx="1425">
                        <c:v>17.051598155743399</c:v>
                      </c:pt>
                      <c:pt idx="1426">
                        <c:v>17.064349290265699</c:v>
                      </c:pt>
                      <c:pt idx="1427">
                        <c:v>17.068326352526402</c:v>
                      </c:pt>
                      <c:pt idx="1428">
                        <c:v>17.084212111634699</c:v>
                      </c:pt>
                      <c:pt idx="1429">
                        <c:v>17.0854804119829</c:v>
                      </c:pt>
                      <c:pt idx="1430">
                        <c:v>17.074529130098099</c:v>
                      </c:pt>
                      <c:pt idx="1431">
                        <c:v>17.060044342791699</c:v>
                      </c:pt>
                      <c:pt idx="1432">
                        <c:v>17.098914831385901</c:v>
                      </c:pt>
                      <c:pt idx="1433">
                        <c:v>17.052007676197601</c:v>
                      </c:pt>
                      <c:pt idx="1434">
                        <c:v>17.068808655508601</c:v>
                      </c:pt>
                      <c:pt idx="1435">
                        <c:v>17.082997445107999</c:v>
                      </c:pt>
                      <c:pt idx="1436">
                        <c:v>17.029317726393199</c:v>
                      </c:pt>
                      <c:pt idx="1437">
                        <c:v>17.016036252199399</c:v>
                      </c:pt>
                      <c:pt idx="1438">
                        <c:v>17.021129815430299</c:v>
                      </c:pt>
                      <c:pt idx="1439">
                        <c:v>17.026586317302399</c:v>
                      </c:pt>
                      <c:pt idx="1440">
                        <c:v>17.0656767003663</c:v>
                      </c:pt>
                      <c:pt idx="1441">
                        <c:v>17.0512496064506</c:v>
                      </c:pt>
                      <c:pt idx="1442">
                        <c:v>17.077381152937502</c:v>
                      </c:pt>
                      <c:pt idx="1443">
                        <c:v>17.075221752270402</c:v>
                      </c:pt>
                      <c:pt idx="1444">
                        <c:v>17.0684782871487</c:v>
                      </c:pt>
                      <c:pt idx="1445">
                        <c:v>17.053691834989099</c:v>
                      </c:pt>
                      <c:pt idx="1446">
                        <c:v>17.048008824826798</c:v>
                      </c:pt>
                      <c:pt idx="1447">
                        <c:v>17.064311489163</c:v>
                      </c:pt>
                      <c:pt idx="1448">
                        <c:v>17.057685286436399</c:v>
                      </c:pt>
                      <c:pt idx="1449">
                        <c:v>17.027519182098199</c:v>
                      </c:pt>
                      <c:pt idx="1450">
                        <c:v>17.0583769282437</c:v>
                      </c:pt>
                      <c:pt idx="1451">
                        <c:v>17.0534867162844</c:v>
                      </c:pt>
                      <c:pt idx="1452">
                        <c:v>17.074667630651199</c:v>
                      </c:pt>
                      <c:pt idx="1453">
                        <c:v>17.085616195570999</c:v>
                      </c:pt>
                      <c:pt idx="1454">
                        <c:v>17.0466857081448</c:v>
                      </c:pt>
                      <c:pt idx="1455">
                        <c:v>17.074854990511501</c:v>
                      </c:pt>
                      <c:pt idx="1456">
                        <c:v>17.063743602164799</c:v>
                      </c:pt>
                      <c:pt idx="1457">
                        <c:v>17.0345215897283</c:v>
                      </c:pt>
                      <c:pt idx="1458">
                        <c:v>17.066103833010899</c:v>
                      </c:pt>
                      <c:pt idx="1459">
                        <c:v>17.049413614359899</c:v>
                      </c:pt>
                      <c:pt idx="1460">
                        <c:v>17.045172257819399</c:v>
                      </c:pt>
                      <c:pt idx="1461">
                        <c:v>17.0378160664795</c:v>
                      </c:pt>
                      <c:pt idx="1462">
                        <c:v>17.093349717101201</c:v>
                      </c:pt>
                      <c:pt idx="1463">
                        <c:v>17.096183501708801</c:v>
                      </c:pt>
                      <c:pt idx="1464">
                        <c:v>16.654716782594299</c:v>
                      </c:pt>
                      <c:pt idx="1465">
                        <c:v>16.644181971860402</c:v>
                      </c:pt>
                      <c:pt idx="1466">
                        <c:v>16.605049189622001</c:v>
                      </c:pt>
                      <c:pt idx="1467">
                        <c:v>16.681154168234499</c:v>
                      </c:pt>
                      <c:pt idx="1468">
                        <c:v>16.675840276605101</c:v>
                      </c:pt>
                      <c:pt idx="1469">
                        <c:v>16.646886232717801</c:v>
                      </c:pt>
                      <c:pt idx="1470">
                        <c:v>16.6327271719998</c:v>
                      </c:pt>
                      <c:pt idx="1471">
                        <c:v>16.608648528417</c:v>
                      </c:pt>
                      <c:pt idx="1472">
                        <c:v>16.6339968363108</c:v>
                      </c:pt>
                      <c:pt idx="1473">
                        <c:v>16.633580692068499</c:v>
                      </c:pt>
                      <c:pt idx="1474">
                        <c:v>16.695686231956699</c:v>
                      </c:pt>
                      <c:pt idx="1475">
                        <c:v>16.674534939924001</c:v>
                      </c:pt>
                      <c:pt idx="1476">
                        <c:v>16.659859382682601</c:v>
                      </c:pt>
                      <c:pt idx="1477">
                        <c:v>16.583412432644799</c:v>
                      </c:pt>
                      <c:pt idx="1478">
                        <c:v>16.578724881875502</c:v>
                      </c:pt>
                      <c:pt idx="1479">
                        <c:v>16.674552119260198</c:v>
                      </c:pt>
                      <c:pt idx="1480">
                        <c:v>16.683535301882898</c:v>
                      </c:pt>
                      <c:pt idx="1481">
                        <c:v>16.684918718668701</c:v>
                      </c:pt>
                      <c:pt idx="1482">
                        <c:v>16.721131253055301</c:v>
                      </c:pt>
                      <c:pt idx="1483">
                        <c:v>16.574784651001401</c:v>
                      </c:pt>
                      <c:pt idx="1484">
                        <c:v>16.705763564630399</c:v>
                      </c:pt>
                      <c:pt idx="1485">
                        <c:v>17.090973355104001</c:v>
                      </c:pt>
                      <c:pt idx="1486">
                        <c:v>17.060911179134902</c:v>
                      </c:pt>
                      <c:pt idx="1487">
                        <c:v>17.0904257894192</c:v>
                      </c:pt>
                      <c:pt idx="1488">
                        <c:v>17.053460571162798</c:v>
                      </c:pt>
                      <c:pt idx="1489">
                        <c:v>17.072272117831101</c:v>
                      </c:pt>
                      <c:pt idx="1490">
                        <c:v>17.072836760579001</c:v>
                      </c:pt>
                      <c:pt idx="1491">
                        <c:v>17.096039637293401</c:v>
                      </c:pt>
                      <c:pt idx="1492">
                        <c:v>17.045366947859801</c:v>
                      </c:pt>
                      <c:pt idx="1493">
                        <c:v>17.051250161331801</c:v>
                      </c:pt>
                      <c:pt idx="1494">
                        <c:v>17.0358843614489</c:v>
                      </c:pt>
                      <c:pt idx="1495">
                        <c:v>17.031905063570601</c:v>
                      </c:pt>
                      <c:pt idx="1496">
                        <c:v>17.053942279241902</c:v>
                      </c:pt>
                      <c:pt idx="1497">
                        <c:v>17.041578913684699</c:v>
                      </c:pt>
                      <c:pt idx="1498">
                        <c:v>17.074634866968299</c:v>
                      </c:pt>
                      <c:pt idx="1499">
                        <c:v>17.102330967849401</c:v>
                      </c:pt>
                      <c:pt idx="1500">
                        <c:v>17.071493860039801</c:v>
                      </c:pt>
                      <c:pt idx="1501">
                        <c:v>17.059592427784299</c:v>
                      </c:pt>
                      <c:pt idx="1502">
                        <c:v>17.0691911598187</c:v>
                      </c:pt>
                      <c:pt idx="1503">
                        <c:v>17.084766279745701</c:v>
                      </c:pt>
                      <c:pt idx="1504">
                        <c:v>17.043777290814798</c:v>
                      </c:pt>
                      <c:pt idx="1505">
                        <c:v>17.0557978465608</c:v>
                      </c:pt>
                      <c:pt idx="1506">
                        <c:v>17.091123931312602</c:v>
                      </c:pt>
                      <c:pt idx="1507">
                        <c:v>17.089356225708201</c:v>
                      </c:pt>
                      <c:pt idx="1508">
                        <c:v>17.071523080901301</c:v>
                      </c:pt>
                      <c:pt idx="1509">
                        <c:v>17.061609286113299</c:v>
                      </c:pt>
                      <c:pt idx="1510">
                        <c:v>17.064839182185999</c:v>
                      </c:pt>
                      <c:pt idx="1511">
                        <c:v>17.104444628028801</c:v>
                      </c:pt>
                      <c:pt idx="1512">
                        <c:v>17.0940389840646</c:v>
                      </c:pt>
                      <c:pt idx="1513">
                        <c:v>17.0583714698727</c:v>
                      </c:pt>
                      <c:pt idx="1514">
                        <c:v>17.059024378049401</c:v>
                      </c:pt>
                      <c:pt idx="1515">
                        <c:v>17.079869895404499</c:v>
                      </c:pt>
                      <c:pt idx="1516">
                        <c:v>17.067564409847598</c:v>
                      </c:pt>
                      <c:pt idx="1517">
                        <c:v>17.0744220785216</c:v>
                      </c:pt>
                      <c:pt idx="1518">
                        <c:v>17.0644581424237</c:v>
                      </c:pt>
                      <c:pt idx="1519">
                        <c:v>17.081247804550699</c:v>
                      </c:pt>
                      <c:pt idx="1520">
                        <c:v>17.063845506523599</c:v>
                      </c:pt>
                      <c:pt idx="1521">
                        <c:v>17.0898471417031</c:v>
                      </c:pt>
                      <c:pt idx="1522">
                        <c:v>17.086778388530899</c:v>
                      </c:pt>
                      <c:pt idx="1523">
                        <c:v>17.068233869174001</c:v>
                      </c:pt>
                      <c:pt idx="1524">
                        <c:v>17.0919426391504</c:v>
                      </c:pt>
                      <c:pt idx="1525">
                        <c:v>17.0848317836892</c:v>
                      </c:pt>
                      <c:pt idx="1526">
                        <c:v>17.087724633712199</c:v>
                      </c:pt>
                      <c:pt idx="1527">
                        <c:v>17.089123826515198</c:v>
                      </c:pt>
                      <c:pt idx="1528">
                        <c:v>17.0791410257983</c:v>
                      </c:pt>
                      <c:pt idx="1529">
                        <c:v>17.060008459988499</c:v>
                      </c:pt>
                      <c:pt idx="1530">
                        <c:v>17.095707757196699</c:v>
                      </c:pt>
                      <c:pt idx="1531">
                        <c:v>17.0663550887705</c:v>
                      </c:pt>
                      <c:pt idx="1532">
                        <c:v>17.082689867952102</c:v>
                      </c:pt>
                      <c:pt idx="1533">
                        <c:v>17.093473062685</c:v>
                      </c:pt>
                      <c:pt idx="1534">
                        <c:v>17.085158505913</c:v>
                      </c:pt>
                      <c:pt idx="1535">
                        <c:v>17.077496735903001</c:v>
                      </c:pt>
                      <c:pt idx="1536">
                        <c:v>17.066613785709599</c:v>
                      </c:pt>
                      <c:pt idx="1537">
                        <c:v>17.063862686091099</c:v>
                      </c:pt>
                      <c:pt idx="1538">
                        <c:v>17.078176506420299</c:v>
                      </c:pt>
                      <c:pt idx="1539">
                        <c:v>17.086301200619399</c:v>
                      </c:pt>
                      <c:pt idx="1540">
                        <c:v>17.086149808173399</c:v>
                      </c:pt>
                      <c:pt idx="1541">
                        <c:v>17.069190708538098</c:v>
                      </c:pt>
                      <c:pt idx="1542">
                        <c:v>17.085116601583099</c:v>
                      </c:pt>
                      <c:pt idx="1543">
                        <c:v>17.088415751083499</c:v>
                      </c:pt>
                      <c:pt idx="1544">
                        <c:v>17.087479295913699</c:v>
                      </c:pt>
                      <c:pt idx="1545">
                        <c:v>17.0934895546173</c:v>
                      </c:pt>
                      <c:pt idx="1546">
                        <c:v>17.072648289601499</c:v>
                      </c:pt>
                      <c:pt idx="1547">
                        <c:v>17.097684598013799</c:v>
                      </c:pt>
                      <c:pt idx="1548">
                        <c:v>17.072855445731399</c:v>
                      </c:pt>
                      <c:pt idx="1549">
                        <c:v>17.058359430809102</c:v>
                      </c:pt>
                      <c:pt idx="1550">
                        <c:v>17.101915066671499</c:v>
                      </c:pt>
                      <c:pt idx="1551">
                        <c:v>17.101176072404002</c:v>
                      </c:pt>
                      <c:pt idx="1552">
                        <c:v>17.060632961753299</c:v>
                      </c:pt>
                      <c:pt idx="1553">
                        <c:v>17.089966124304102</c:v>
                      </c:pt>
                      <c:pt idx="1554">
                        <c:v>17.0939386523617</c:v>
                      </c:pt>
                      <c:pt idx="1555">
                        <c:v>17.096185009525001</c:v>
                      </c:pt>
                      <c:pt idx="1556">
                        <c:v>17.0980756718699</c:v>
                      </c:pt>
                      <c:pt idx="1557">
                        <c:v>17.0804139807884</c:v>
                      </c:pt>
                      <c:pt idx="1558">
                        <c:v>17.066514948558101</c:v>
                      </c:pt>
                      <c:pt idx="1559">
                        <c:v>17.083730323872899</c:v>
                      </c:pt>
                      <c:pt idx="1560">
                        <c:v>17.101822125527701</c:v>
                      </c:pt>
                      <c:pt idx="1561">
                        <c:v>17.0822464353081</c:v>
                      </c:pt>
                      <c:pt idx="1562">
                        <c:v>17.061948101026299</c:v>
                      </c:pt>
                      <c:pt idx="1563">
                        <c:v>17.0928175978963</c:v>
                      </c:pt>
                      <c:pt idx="1564">
                        <c:v>17.106971009326099</c:v>
                      </c:pt>
                      <c:pt idx="1565">
                        <c:v>17.071385983447801</c:v>
                      </c:pt>
                      <c:pt idx="1566">
                        <c:v>17.090482397456601</c:v>
                      </c:pt>
                      <c:pt idx="1567">
                        <c:v>17.108117822882701</c:v>
                      </c:pt>
                      <c:pt idx="1568">
                        <c:v>17.0890067840093</c:v>
                      </c:pt>
                      <c:pt idx="1569">
                        <c:v>17.095554330429199</c:v>
                      </c:pt>
                      <c:pt idx="1570">
                        <c:v>17.079499830886601</c:v>
                      </c:pt>
                      <c:pt idx="1571">
                        <c:v>17.109154090797102</c:v>
                      </c:pt>
                      <c:pt idx="1572">
                        <c:v>17.0845028009286</c:v>
                      </c:pt>
                      <c:pt idx="1573">
                        <c:v>17.113791824688299</c:v>
                      </c:pt>
                      <c:pt idx="1574">
                        <c:v>17.088021717810602</c:v>
                      </c:pt>
                      <c:pt idx="1575">
                        <c:v>17.075894735887601</c:v>
                      </c:pt>
                      <c:pt idx="1576">
                        <c:v>17.1102545677244</c:v>
                      </c:pt>
                      <c:pt idx="1577">
                        <c:v>17.089168385368801</c:v>
                      </c:pt>
                      <c:pt idx="1578">
                        <c:v>17.087282603377801</c:v>
                      </c:pt>
                      <c:pt idx="1579">
                        <c:v>17.098933685843999</c:v>
                      </c:pt>
                      <c:pt idx="1580">
                        <c:v>17.093091186759398</c:v>
                      </c:pt>
                      <c:pt idx="1581">
                        <c:v>17.085406492828501</c:v>
                      </c:pt>
                      <c:pt idx="1582">
                        <c:v>17.1037786402355</c:v>
                      </c:pt>
                      <c:pt idx="1583">
                        <c:v>17.070047992618701</c:v>
                      </c:pt>
                      <c:pt idx="1584">
                        <c:v>17.047934441065099</c:v>
                      </c:pt>
                      <c:pt idx="1585">
                        <c:v>17.068982066119599</c:v>
                      </c:pt>
                      <c:pt idx="1586">
                        <c:v>17.084571386133799</c:v>
                      </c:pt>
                      <c:pt idx="1587">
                        <c:v>17.095933476216</c:v>
                      </c:pt>
                      <c:pt idx="1588">
                        <c:v>17.087870502543801</c:v>
                      </c:pt>
                      <c:pt idx="1589">
                        <c:v>17.0797287594206</c:v>
                      </c:pt>
                      <c:pt idx="1590">
                        <c:v>17.089989388742001</c:v>
                      </c:pt>
                      <c:pt idx="1591">
                        <c:v>17.0656221638706</c:v>
                      </c:pt>
                      <c:pt idx="1592">
                        <c:v>17.097406470400401</c:v>
                      </c:pt>
                      <c:pt idx="1593">
                        <c:v>17.0864562138342</c:v>
                      </c:pt>
                      <c:pt idx="1594">
                        <c:v>17.112822477600599</c:v>
                      </c:pt>
                      <c:pt idx="1595">
                        <c:v>17.082877450544999</c:v>
                      </c:pt>
                      <c:pt idx="1596">
                        <c:v>17.077644485842399</c:v>
                      </c:pt>
                      <c:pt idx="1597">
                        <c:v>17.106029592072801</c:v>
                      </c:pt>
                      <c:pt idx="1598">
                        <c:v>17.094527697038799</c:v>
                      </c:pt>
                      <c:pt idx="1599">
                        <c:v>17.103211642662</c:v>
                      </c:pt>
                      <c:pt idx="1600">
                        <c:v>17.107630232187098</c:v>
                      </c:pt>
                      <c:pt idx="1601">
                        <c:v>17.116222325353899</c:v>
                      </c:pt>
                      <c:pt idx="1602">
                        <c:v>17.074711682061999</c:v>
                      </c:pt>
                      <c:pt idx="1603">
                        <c:v>17.118140545863199</c:v>
                      </c:pt>
                      <c:pt idx="1604">
                        <c:v>17.084715324887298</c:v>
                      </c:pt>
                      <c:pt idx="1605">
                        <c:v>17.104984961125002</c:v>
                      </c:pt>
                      <c:pt idx="1606">
                        <c:v>17.112385489626899</c:v>
                      </c:pt>
                      <c:pt idx="1607">
                        <c:v>17.091164792431801</c:v>
                      </c:pt>
                      <c:pt idx="1608">
                        <c:v>17.0923571629347</c:v>
                      </c:pt>
                      <c:pt idx="1609">
                        <c:v>17.1014396004426</c:v>
                      </c:pt>
                      <c:pt idx="1610">
                        <c:v>17.1225885947804</c:v>
                      </c:pt>
                      <c:pt idx="1611">
                        <c:v>17.112477427779599</c:v>
                      </c:pt>
                      <c:pt idx="1612">
                        <c:v>17.092500133317401</c:v>
                      </c:pt>
                      <c:pt idx="1613">
                        <c:v>17.111224843080901</c:v>
                      </c:pt>
                      <c:pt idx="1614">
                        <c:v>17.080674232372001</c:v>
                      </c:pt>
                      <c:pt idx="1615">
                        <c:v>17.105900436112599</c:v>
                      </c:pt>
                      <c:pt idx="1616">
                        <c:v>17.107663881391598</c:v>
                      </c:pt>
                      <c:pt idx="1617">
                        <c:v>17.136793878574601</c:v>
                      </c:pt>
                      <c:pt idx="1618">
                        <c:v>17.116935414039101</c:v>
                      </c:pt>
                      <c:pt idx="1619">
                        <c:v>17.077277405154501</c:v>
                      </c:pt>
                      <c:pt idx="1620">
                        <c:v>17.085932282697598</c:v>
                      </c:pt>
                      <c:pt idx="1621">
                        <c:v>17.1130675816372</c:v>
                      </c:pt>
                      <c:pt idx="1622">
                        <c:v>17.091633490831398</c:v>
                      </c:pt>
                      <c:pt idx="1623">
                        <c:v>17.0575940751011</c:v>
                      </c:pt>
                      <c:pt idx="1624">
                        <c:v>17.1086984771371</c:v>
                      </c:pt>
                      <c:pt idx="1625">
                        <c:v>17.1022494281669</c:v>
                      </c:pt>
                      <c:pt idx="1626">
                        <c:v>17.100317837229099</c:v>
                      </c:pt>
                      <c:pt idx="1627">
                        <c:v>17.106993147959301</c:v>
                      </c:pt>
                      <c:pt idx="1628">
                        <c:v>17.099775453577099</c:v>
                      </c:pt>
                      <c:pt idx="1629">
                        <c:v>17.106137425544201</c:v>
                      </c:pt>
                      <c:pt idx="1630">
                        <c:v>17.115676942204399</c:v>
                      </c:pt>
                      <c:pt idx="1631">
                        <c:v>17.098470927569998</c:v>
                      </c:pt>
                      <c:pt idx="1632">
                        <c:v>17.125824177505201</c:v>
                      </c:pt>
                      <c:pt idx="1633">
                        <c:v>17.109258295900499</c:v>
                      </c:pt>
                      <c:pt idx="1634">
                        <c:v>17.116607402221899</c:v>
                      </c:pt>
                      <c:pt idx="1635">
                        <c:v>17.113474472264599</c:v>
                      </c:pt>
                      <c:pt idx="1636">
                        <c:v>17.105446654317799</c:v>
                      </c:pt>
                      <c:pt idx="1637">
                        <c:v>17.1226442476597</c:v>
                      </c:pt>
                      <c:pt idx="1638">
                        <c:v>17.117484938334101</c:v>
                      </c:pt>
                      <c:pt idx="1639">
                        <c:v>17.089472780264298</c:v>
                      </c:pt>
                      <c:pt idx="1640">
                        <c:v>17.068575851768099</c:v>
                      </c:pt>
                      <c:pt idx="1641">
                        <c:v>17.079428509030301</c:v>
                      </c:pt>
                      <c:pt idx="1642">
                        <c:v>17.059608336496499</c:v>
                      </c:pt>
                      <c:pt idx="1643">
                        <c:v>17.097865232137</c:v>
                      </c:pt>
                      <c:pt idx="1644">
                        <c:v>17.0833224709265</c:v>
                      </c:pt>
                      <c:pt idx="1645">
                        <c:v>17.0822154016235</c:v>
                      </c:pt>
                      <c:pt idx="1646">
                        <c:v>17.066996073968301</c:v>
                      </c:pt>
                      <c:pt idx="1647">
                        <c:v>17.082150576227399</c:v>
                      </c:pt>
                      <c:pt idx="1648">
                        <c:v>17.1005863192843</c:v>
                      </c:pt>
                      <c:pt idx="1649">
                        <c:v>17.096299036046599</c:v>
                      </c:pt>
                      <c:pt idx="1650">
                        <c:v>17.098042286601601</c:v>
                      </c:pt>
                      <c:pt idx="1651">
                        <c:v>17.084907103464399</c:v>
                      </c:pt>
                      <c:pt idx="1652">
                        <c:v>17.080651403476502</c:v>
                      </c:pt>
                      <c:pt idx="1653">
                        <c:v>17.081158243467101</c:v>
                      </c:pt>
                      <c:pt idx="1654">
                        <c:v>17.0990490339635</c:v>
                      </c:pt>
                      <c:pt idx="1655">
                        <c:v>17.1142535881811</c:v>
                      </c:pt>
                      <c:pt idx="1656">
                        <c:v>17.120295356364998</c:v>
                      </c:pt>
                      <c:pt idx="1657">
                        <c:v>17.099273753824701</c:v>
                      </c:pt>
                      <c:pt idx="1658">
                        <c:v>17.082775029055899</c:v>
                      </c:pt>
                      <c:pt idx="1659">
                        <c:v>17.112950005559298</c:v>
                      </c:pt>
                      <c:pt idx="1660">
                        <c:v>17.099433121780802</c:v>
                      </c:pt>
                      <c:pt idx="1661">
                        <c:v>17.110163009431901</c:v>
                      </c:pt>
                      <c:pt idx="1662">
                        <c:v>17.094233574617501</c:v>
                      </c:pt>
                      <c:pt idx="1663">
                        <c:v>17.1176192108965</c:v>
                      </c:pt>
                      <c:pt idx="1664">
                        <c:v>17.0863868875958</c:v>
                      </c:pt>
                      <c:pt idx="1665">
                        <c:v>17.099746428592901</c:v>
                      </c:pt>
                      <c:pt idx="1666">
                        <c:v>17.1133764448428</c:v>
                      </c:pt>
                      <c:pt idx="1667">
                        <c:v>17.1009198062096</c:v>
                      </c:pt>
                      <c:pt idx="1668">
                        <c:v>17.131180433044001</c:v>
                      </c:pt>
                      <c:pt idx="1669">
                        <c:v>17.101264692364399</c:v>
                      </c:pt>
                      <c:pt idx="1670">
                        <c:v>17.099770307182698</c:v>
                      </c:pt>
                      <c:pt idx="1671">
                        <c:v>17.1020397888155</c:v>
                      </c:pt>
                      <c:pt idx="1672">
                        <c:v>17.100698669027299</c:v>
                      </c:pt>
                      <c:pt idx="1673">
                        <c:v>17.149190539507799</c:v>
                      </c:pt>
                      <c:pt idx="1674">
                        <c:v>17.087030622976101</c:v>
                      </c:pt>
                      <c:pt idx="1675">
                        <c:v>17.0737010358242</c:v>
                      </c:pt>
                      <c:pt idx="1676">
                        <c:v>17.107106022916302</c:v>
                      </c:pt>
                      <c:pt idx="1677">
                        <c:v>17.086088018196001</c:v>
                      </c:pt>
                      <c:pt idx="1678">
                        <c:v>17.1014106816401</c:v>
                      </c:pt>
                      <c:pt idx="1679">
                        <c:v>17.0679590132318</c:v>
                      </c:pt>
                      <c:pt idx="1680">
                        <c:v>17.115441026871999</c:v>
                      </c:pt>
                      <c:pt idx="1681">
                        <c:v>17.125106288641401</c:v>
                      </c:pt>
                      <c:pt idx="1682">
                        <c:v>17.119965206865899</c:v>
                      </c:pt>
                      <c:pt idx="1683">
                        <c:v>17.0979073509254</c:v>
                      </c:pt>
                      <c:pt idx="1684">
                        <c:v>17.098534008866899</c:v>
                      </c:pt>
                      <c:pt idx="1685">
                        <c:v>17.109956721576701</c:v>
                      </c:pt>
                      <c:pt idx="1686">
                        <c:v>17.073756573030298</c:v>
                      </c:pt>
                      <c:pt idx="1687">
                        <c:v>17.1152110126095</c:v>
                      </c:pt>
                      <c:pt idx="1688">
                        <c:v>17.106706414684101</c:v>
                      </c:pt>
                      <c:pt idx="1689">
                        <c:v>17.124622203240602</c:v>
                      </c:pt>
                      <c:pt idx="1690">
                        <c:v>17.104723661334202</c:v>
                      </c:pt>
                      <c:pt idx="1691">
                        <c:v>17.100611832761999</c:v>
                      </c:pt>
                      <c:pt idx="1692">
                        <c:v>17.106307440764901</c:v>
                      </c:pt>
                      <c:pt idx="1693">
                        <c:v>17.106521762388301</c:v>
                      </c:pt>
                      <c:pt idx="1694">
                        <c:v>17.123607306915801</c:v>
                      </c:pt>
                      <c:pt idx="1695">
                        <c:v>16.6985172634202</c:v>
                      </c:pt>
                      <c:pt idx="1696">
                        <c:v>16.664470563954499</c:v>
                      </c:pt>
                      <c:pt idx="1697">
                        <c:v>16.615643834764999</c:v>
                      </c:pt>
                      <c:pt idx="1698">
                        <c:v>16.6894870097703</c:v>
                      </c:pt>
                      <c:pt idx="1699">
                        <c:v>16.666567258127099</c:v>
                      </c:pt>
                      <c:pt idx="1700">
                        <c:v>16.628822157884201</c:v>
                      </c:pt>
                      <c:pt idx="1701">
                        <c:v>16.661378379256799</c:v>
                      </c:pt>
                      <c:pt idx="1702">
                        <c:v>16.751999776870001</c:v>
                      </c:pt>
                      <c:pt idx="1703">
                        <c:v>16.731251867420099</c:v>
                      </c:pt>
                      <c:pt idx="1704">
                        <c:v>16.713741254843299</c:v>
                      </c:pt>
                      <c:pt idx="1705">
                        <c:v>16.756712553799801</c:v>
                      </c:pt>
                      <c:pt idx="1706">
                        <c:v>16.732458465259899</c:v>
                      </c:pt>
                      <c:pt idx="1707">
                        <c:v>16.728493920573801</c:v>
                      </c:pt>
                      <c:pt idx="1708">
                        <c:v>16.841628487233798</c:v>
                      </c:pt>
                      <c:pt idx="1709">
                        <c:v>16.837178429599899</c:v>
                      </c:pt>
                      <c:pt idx="1710">
                        <c:v>16.8877656508241</c:v>
                      </c:pt>
                      <c:pt idx="1711">
                        <c:v>16.876481515875899</c:v>
                      </c:pt>
                      <c:pt idx="1712">
                        <c:v>16.8558564496518</c:v>
                      </c:pt>
                      <c:pt idx="1713">
                        <c:v>16.861304438385002</c:v>
                      </c:pt>
                      <c:pt idx="1714">
                        <c:v>16.874081307632501</c:v>
                      </c:pt>
                      <c:pt idx="1715">
                        <c:v>16.882647807344402</c:v>
                      </c:pt>
                      <c:pt idx="1716">
                        <c:v>17.0817671870381</c:v>
                      </c:pt>
                      <c:pt idx="1717">
                        <c:v>17.0562029635024</c:v>
                      </c:pt>
                      <c:pt idx="1718">
                        <c:v>17.1134611246185</c:v>
                      </c:pt>
                      <c:pt idx="1719">
                        <c:v>17.098969313345801</c:v>
                      </c:pt>
                      <c:pt idx="1720">
                        <c:v>17.1067186457079</c:v>
                      </c:pt>
                      <c:pt idx="1721">
                        <c:v>17.059492891993099</c:v>
                      </c:pt>
                      <c:pt idx="1722">
                        <c:v>17.1024072556067</c:v>
                      </c:pt>
                      <c:pt idx="1723">
                        <c:v>17.1237767542905</c:v>
                      </c:pt>
                      <c:pt idx="1724">
                        <c:v>17.093426307567</c:v>
                      </c:pt>
                      <c:pt idx="1725">
                        <c:v>17.085015786691699</c:v>
                      </c:pt>
                      <c:pt idx="1726">
                        <c:v>17.104392511060102</c:v>
                      </c:pt>
                      <c:pt idx="1727">
                        <c:v>17.099612653569999</c:v>
                      </c:pt>
                      <c:pt idx="1728">
                        <c:v>17.071091685131002</c:v>
                      </c:pt>
                      <c:pt idx="1729">
                        <c:v>17.104080112517</c:v>
                      </c:pt>
                      <c:pt idx="1730">
                        <c:v>17.102925895513199</c:v>
                      </c:pt>
                      <c:pt idx="1731">
                        <c:v>17.103954666819099</c:v>
                      </c:pt>
                      <c:pt idx="1732">
                        <c:v>17.1036670375555</c:v>
                      </c:pt>
                      <c:pt idx="1733">
                        <c:v>17.088471069111399</c:v>
                      </c:pt>
                      <c:pt idx="1734">
                        <c:v>17.0932774995537</c:v>
                      </c:pt>
                      <c:pt idx="1735">
                        <c:v>17.1189081533301</c:v>
                      </c:pt>
                      <c:pt idx="1736">
                        <c:v>17.1233638901485</c:v>
                      </c:pt>
                      <c:pt idx="1737">
                        <c:v>17.099071359889901</c:v>
                      </c:pt>
                      <c:pt idx="1738">
                        <c:v>17.0783164765907</c:v>
                      </c:pt>
                      <c:pt idx="1739">
                        <c:v>17.111759105445302</c:v>
                      </c:pt>
                      <c:pt idx="1740">
                        <c:v>17.093796946709698</c:v>
                      </c:pt>
                      <c:pt idx="1741">
                        <c:v>17.1405298206171</c:v>
                      </c:pt>
                      <c:pt idx="1742">
                        <c:v>17.1019732128877</c:v>
                      </c:pt>
                      <c:pt idx="1743">
                        <c:v>17.1153751256922</c:v>
                      </c:pt>
                      <c:pt idx="1744">
                        <c:v>17.112598911810601</c:v>
                      </c:pt>
                      <c:pt idx="1745">
                        <c:v>17.102799876421201</c:v>
                      </c:pt>
                      <c:pt idx="1746">
                        <c:v>17.1183373872591</c:v>
                      </c:pt>
                      <c:pt idx="1747">
                        <c:v>17.089874419900301</c:v>
                      </c:pt>
                      <c:pt idx="1748">
                        <c:v>17.071517289834599</c:v>
                      </c:pt>
                      <c:pt idx="1749">
                        <c:v>17.122051759310299</c:v>
                      </c:pt>
                      <c:pt idx="1750">
                        <c:v>17.111812329701401</c:v>
                      </c:pt>
                      <c:pt idx="1751">
                        <c:v>17.1124576836336</c:v>
                      </c:pt>
                      <c:pt idx="1752">
                        <c:v>17.090798296191199</c:v>
                      </c:pt>
                      <c:pt idx="1753">
                        <c:v>17.1296821511737</c:v>
                      </c:pt>
                      <c:pt idx="1754">
                        <c:v>17.131553834979002</c:v>
                      </c:pt>
                      <c:pt idx="1755">
                        <c:v>17.1139035321502</c:v>
                      </c:pt>
                      <c:pt idx="1756">
                        <c:v>17.105212273654701</c:v>
                      </c:pt>
                      <c:pt idx="1757">
                        <c:v>17.108360342314601</c:v>
                      </c:pt>
                      <c:pt idx="1758">
                        <c:v>17.112835001902699</c:v>
                      </c:pt>
                      <c:pt idx="1759">
                        <c:v>17.072318597474698</c:v>
                      </c:pt>
                      <c:pt idx="1760">
                        <c:v>17.1237738102161</c:v>
                      </c:pt>
                      <c:pt idx="1761">
                        <c:v>17.135327490022899</c:v>
                      </c:pt>
                      <c:pt idx="1762">
                        <c:v>17.1255323223921</c:v>
                      </c:pt>
                      <c:pt idx="1763">
                        <c:v>17.120252419954198</c:v>
                      </c:pt>
                      <c:pt idx="1764">
                        <c:v>17.100378637119501</c:v>
                      </c:pt>
                      <c:pt idx="1765">
                        <c:v>17.085327825768299</c:v>
                      </c:pt>
                      <c:pt idx="1766">
                        <c:v>17.106000763038001</c:v>
                      </c:pt>
                      <c:pt idx="1767">
                        <c:v>17.116456355508902</c:v>
                      </c:pt>
                      <c:pt idx="1768">
                        <c:v>17.134751582338598</c:v>
                      </c:pt>
                      <c:pt idx="1769">
                        <c:v>17.120873632654199</c:v>
                      </c:pt>
                      <c:pt idx="1770">
                        <c:v>17.123843807927202</c:v>
                      </c:pt>
                      <c:pt idx="1771">
                        <c:v>17.117778386187801</c:v>
                      </c:pt>
                      <c:pt idx="1772">
                        <c:v>17.126871266050301</c:v>
                      </c:pt>
                      <c:pt idx="1773">
                        <c:v>17.123026977815702</c:v>
                      </c:pt>
                      <c:pt idx="1774">
                        <c:v>17.127087751851398</c:v>
                      </c:pt>
                      <c:pt idx="1775">
                        <c:v>17.128249192680698</c:v>
                      </c:pt>
                      <c:pt idx="1776">
                        <c:v>17.125469505537701</c:v>
                      </c:pt>
                      <c:pt idx="1777">
                        <c:v>17.133161291219501</c:v>
                      </c:pt>
                      <c:pt idx="1778">
                        <c:v>17.119905041372299</c:v>
                      </c:pt>
                      <c:pt idx="1779">
                        <c:v>17.105749101403699</c:v>
                      </c:pt>
                      <c:pt idx="1780">
                        <c:v>17.0877609107208</c:v>
                      </c:pt>
                      <c:pt idx="1781">
                        <c:v>17.101491003750098</c:v>
                      </c:pt>
                      <c:pt idx="1782">
                        <c:v>17.115522443317399</c:v>
                      </c:pt>
                      <c:pt idx="1783">
                        <c:v>17.1016463399875</c:v>
                      </c:pt>
                      <c:pt idx="1784">
                        <c:v>17.1175811624374</c:v>
                      </c:pt>
                      <c:pt idx="1785">
                        <c:v>17.131128661726201</c:v>
                      </c:pt>
                      <c:pt idx="1786">
                        <c:v>17.121087295015101</c:v>
                      </c:pt>
                      <c:pt idx="1787">
                        <c:v>17.142034652519801</c:v>
                      </c:pt>
                      <c:pt idx="1788">
                        <c:v>17.114182393887301</c:v>
                      </c:pt>
                      <c:pt idx="1789">
                        <c:v>17.121653018187601</c:v>
                      </c:pt>
                      <c:pt idx="1790">
                        <c:v>17.131210234050201</c:v>
                      </c:pt>
                      <c:pt idx="1791">
                        <c:v>17.114537529071999</c:v>
                      </c:pt>
                      <c:pt idx="1792">
                        <c:v>17.130999816142999</c:v>
                      </c:pt>
                      <c:pt idx="1793">
                        <c:v>17.176683590389601</c:v>
                      </c:pt>
                      <c:pt idx="1794">
                        <c:v>17.132456257233098</c:v>
                      </c:pt>
                      <c:pt idx="1795">
                        <c:v>17.112168648395699</c:v>
                      </c:pt>
                      <c:pt idx="1796">
                        <c:v>17.123550176923899</c:v>
                      </c:pt>
                      <c:pt idx="1797">
                        <c:v>17.120743073326501</c:v>
                      </c:pt>
                      <c:pt idx="1798">
                        <c:v>17.131451782413301</c:v>
                      </c:pt>
                      <c:pt idx="1799">
                        <c:v>17.137771156777799</c:v>
                      </c:pt>
                      <c:pt idx="1800">
                        <c:v>17.115467940156901</c:v>
                      </c:pt>
                      <c:pt idx="1801">
                        <c:v>17.090653166724401</c:v>
                      </c:pt>
                      <c:pt idx="1802">
                        <c:v>17.109067892273298</c:v>
                      </c:pt>
                      <c:pt idx="1803">
                        <c:v>17.105726655085199</c:v>
                      </c:pt>
                      <c:pt idx="1804">
                        <c:v>17.101969405567601</c:v>
                      </c:pt>
                      <c:pt idx="1805">
                        <c:v>17.099240206382099</c:v>
                      </c:pt>
                      <c:pt idx="1806">
                        <c:v>17.124715437065301</c:v>
                      </c:pt>
                      <c:pt idx="1807">
                        <c:v>17.113107908995001</c:v>
                      </c:pt>
                      <c:pt idx="1808">
                        <c:v>17.144673416754099</c:v>
                      </c:pt>
                      <c:pt idx="1809">
                        <c:v>17.131860868400899</c:v>
                      </c:pt>
                      <c:pt idx="1810">
                        <c:v>17.119055564048601</c:v>
                      </c:pt>
                      <c:pt idx="1811">
                        <c:v>17.144210553776201</c:v>
                      </c:pt>
                      <c:pt idx="1812">
                        <c:v>17.127975422368898</c:v>
                      </c:pt>
                      <c:pt idx="1813">
                        <c:v>17.123632615400702</c:v>
                      </c:pt>
                      <c:pt idx="1814">
                        <c:v>17.165899375277199</c:v>
                      </c:pt>
                      <c:pt idx="1815">
                        <c:v>17.114831834373501</c:v>
                      </c:pt>
                      <c:pt idx="1816">
                        <c:v>17.121251477083899</c:v>
                      </c:pt>
                      <c:pt idx="1817">
                        <c:v>17.1192269296116</c:v>
                      </c:pt>
                      <c:pt idx="1818">
                        <c:v>17.120651192850801</c:v>
                      </c:pt>
                      <c:pt idx="1819">
                        <c:v>17.144948691102801</c:v>
                      </c:pt>
                      <c:pt idx="1820">
                        <c:v>17.138923944314602</c:v>
                      </c:pt>
                      <c:pt idx="1821">
                        <c:v>17.1292288041079</c:v>
                      </c:pt>
                      <c:pt idx="1822">
                        <c:v>17.1195031196761</c:v>
                      </c:pt>
                      <c:pt idx="1823">
                        <c:v>17.130338305976899</c:v>
                      </c:pt>
                      <c:pt idx="1824">
                        <c:v>17.139291276402201</c:v>
                      </c:pt>
                      <c:pt idx="1825">
                        <c:v>17.139331274614001</c:v>
                      </c:pt>
                      <c:pt idx="1826">
                        <c:v>17.1297179496231</c:v>
                      </c:pt>
                      <c:pt idx="1827">
                        <c:v>17.153062872734498</c:v>
                      </c:pt>
                      <c:pt idx="1828">
                        <c:v>17.1262035882947</c:v>
                      </c:pt>
                      <c:pt idx="1829">
                        <c:v>17.095116578272702</c:v>
                      </c:pt>
                      <c:pt idx="1830">
                        <c:v>17.116956061753701</c:v>
                      </c:pt>
                      <c:pt idx="1831">
                        <c:v>17.0951943836894</c:v>
                      </c:pt>
                      <c:pt idx="1832">
                        <c:v>17.1083458241201</c:v>
                      </c:pt>
                      <c:pt idx="1833">
                        <c:v>17.121054686582902</c:v>
                      </c:pt>
                      <c:pt idx="1834">
                        <c:v>17.125903637375998</c:v>
                      </c:pt>
                      <c:pt idx="1835">
                        <c:v>17.103126548972</c:v>
                      </c:pt>
                      <c:pt idx="1836">
                        <c:v>17.1443170265083</c:v>
                      </c:pt>
                      <c:pt idx="1837">
                        <c:v>17.143012052489201</c:v>
                      </c:pt>
                      <c:pt idx="1838">
                        <c:v>17.129725805893202</c:v>
                      </c:pt>
                      <c:pt idx="1839">
                        <c:v>17.1239405211657</c:v>
                      </c:pt>
                      <c:pt idx="1840">
                        <c:v>17.1400903274853</c:v>
                      </c:pt>
                      <c:pt idx="1841">
                        <c:v>17.118492272395901</c:v>
                      </c:pt>
                      <c:pt idx="1842">
                        <c:v>17.149946323842901</c:v>
                      </c:pt>
                      <c:pt idx="1843">
                        <c:v>17.112400085669499</c:v>
                      </c:pt>
                      <c:pt idx="1844">
                        <c:v>17.092630986867398</c:v>
                      </c:pt>
                      <c:pt idx="1845">
                        <c:v>17.1301104401436</c:v>
                      </c:pt>
                      <c:pt idx="1846">
                        <c:v>17.125515549448799</c:v>
                      </c:pt>
                      <c:pt idx="1847">
                        <c:v>17.112617671911199</c:v>
                      </c:pt>
                      <c:pt idx="1848">
                        <c:v>17.163097939047599</c:v>
                      </c:pt>
                      <c:pt idx="1849">
                        <c:v>17.098387163561299</c:v>
                      </c:pt>
                      <c:pt idx="1850">
                        <c:v>17.1214797592731</c:v>
                      </c:pt>
                      <c:pt idx="1851">
                        <c:v>17.1139703642684</c:v>
                      </c:pt>
                      <c:pt idx="1852">
                        <c:v>17.1068202699024</c:v>
                      </c:pt>
                      <c:pt idx="1853">
                        <c:v>17.138874092128798</c:v>
                      </c:pt>
                      <c:pt idx="1854">
                        <c:v>17.1327644907207</c:v>
                      </c:pt>
                      <c:pt idx="1855">
                        <c:v>17.1461928636039</c:v>
                      </c:pt>
                      <c:pt idx="1856">
                        <c:v>17.1184879285133</c:v>
                      </c:pt>
                      <c:pt idx="1857">
                        <c:v>17.125527274051599</c:v>
                      </c:pt>
                      <c:pt idx="1858">
                        <c:v>17.1055690256708</c:v>
                      </c:pt>
                      <c:pt idx="1859">
                        <c:v>17.108196915283099</c:v>
                      </c:pt>
                      <c:pt idx="1860">
                        <c:v>17.1250629978591</c:v>
                      </c:pt>
                      <c:pt idx="1861">
                        <c:v>17.150281520031701</c:v>
                      </c:pt>
                      <c:pt idx="1862">
                        <c:v>17.1164903854953</c:v>
                      </c:pt>
                      <c:pt idx="1863">
                        <c:v>17.161452631375798</c:v>
                      </c:pt>
                      <c:pt idx="1864">
                        <c:v>17.127800366438599</c:v>
                      </c:pt>
                      <c:pt idx="1865">
                        <c:v>17.129553064699099</c:v>
                      </c:pt>
                      <c:pt idx="1866">
                        <c:v>17.123513161102199</c:v>
                      </c:pt>
                      <c:pt idx="1867">
                        <c:v>17.154485107956798</c:v>
                      </c:pt>
                      <c:pt idx="1868">
                        <c:v>17.115332487181099</c:v>
                      </c:pt>
                      <c:pt idx="1869">
                        <c:v>17.120711042081901</c:v>
                      </c:pt>
                      <c:pt idx="1870">
                        <c:v>17.1409105871634</c:v>
                      </c:pt>
                      <c:pt idx="1871">
                        <c:v>17.140260513008599</c:v>
                      </c:pt>
                      <c:pt idx="1872">
                        <c:v>17.144692954705999</c:v>
                      </c:pt>
                      <c:pt idx="1873">
                        <c:v>17.128343014234002</c:v>
                      </c:pt>
                      <c:pt idx="1874">
                        <c:v>17.166399594445299</c:v>
                      </c:pt>
                      <c:pt idx="1875">
                        <c:v>17.150126641907601</c:v>
                      </c:pt>
                      <c:pt idx="1876">
                        <c:v>17.139970757209699</c:v>
                      </c:pt>
                      <c:pt idx="1877">
                        <c:v>17.141599163293101</c:v>
                      </c:pt>
                      <c:pt idx="1878">
                        <c:v>17.151563002565201</c:v>
                      </c:pt>
                      <c:pt idx="1879">
                        <c:v>17.149487259327699</c:v>
                      </c:pt>
                      <c:pt idx="1880">
                        <c:v>17.122125632662101</c:v>
                      </c:pt>
                      <c:pt idx="1881">
                        <c:v>17.142288302874199</c:v>
                      </c:pt>
                      <c:pt idx="1882">
                        <c:v>17.167780286680799</c:v>
                      </c:pt>
                      <c:pt idx="1883">
                        <c:v>17.161132924233801</c:v>
                      </c:pt>
                      <c:pt idx="1884">
                        <c:v>17.1513882784209</c:v>
                      </c:pt>
                      <c:pt idx="1885">
                        <c:v>17.165461384254201</c:v>
                      </c:pt>
                      <c:pt idx="1886">
                        <c:v>17.1516773276911</c:v>
                      </c:pt>
                      <c:pt idx="1887">
                        <c:v>17.1488232272471</c:v>
                      </c:pt>
                      <c:pt idx="1888">
                        <c:v>17.129605985634299</c:v>
                      </c:pt>
                      <c:pt idx="1889">
                        <c:v>17.137708335682898</c:v>
                      </c:pt>
                      <c:pt idx="1890">
                        <c:v>17.162861380165801</c:v>
                      </c:pt>
                      <c:pt idx="1891">
                        <c:v>17.177551354160499</c:v>
                      </c:pt>
                      <c:pt idx="1892">
                        <c:v>17.142790924081702</c:v>
                      </c:pt>
                      <c:pt idx="1893">
                        <c:v>17.162349207315501</c:v>
                      </c:pt>
                      <c:pt idx="1894">
                        <c:v>17.156088887284501</c:v>
                      </c:pt>
                      <c:pt idx="1895">
                        <c:v>17.145118035551</c:v>
                      </c:pt>
                      <c:pt idx="1896">
                        <c:v>17.151851536588602</c:v>
                      </c:pt>
                      <c:pt idx="1897">
                        <c:v>17.170820537665101</c:v>
                      </c:pt>
                      <c:pt idx="1898">
                        <c:v>17.171514177140999</c:v>
                      </c:pt>
                      <c:pt idx="1899">
                        <c:v>17.151459314499501</c:v>
                      </c:pt>
                      <c:pt idx="1900">
                        <c:v>17.125282793669001</c:v>
                      </c:pt>
                      <c:pt idx="1901">
                        <c:v>17.1468424996356</c:v>
                      </c:pt>
                      <c:pt idx="1902">
                        <c:v>17.164617291564301</c:v>
                      </c:pt>
                      <c:pt idx="1903">
                        <c:v>17.168597581391101</c:v>
                      </c:pt>
                      <c:pt idx="1904">
                        <c:v>17.146222598066899</c:v>
                      </c:pt>
                      <c:pt idx="1905">
                        <c:v>17.1493122682935</c:v>
                      </c:pt>
                      <c:pt idx="1906">
                        <c:v>17.1463295637027</c:v>
                      </c:pt>
                      <c:pt idx="1907">
                        <c:v>17.140313810108101</c:v>
                      </c:pt>
                      <c:pt idx="1908">
                        <c:v>17.143493915425701</c:v>
                      </c:pt>
                      <c:pt idx="1909">
                        <c:v>17.139703877047602</c:v>
                      </c:pt>
                      <c:pt idx="1910">
                        <c:v>17.140535382027199</c:v>
                      </c:pt>
                      <c:pt idx="1911">
                        <c:v>17.1424592083508</c:v>
                      </c:pt>
                      <c:pt idx="1912">
                        <c:v>17.171954952298101</c:v>
                      </c:pt>
                      <c:pt idx="1913">
                        <c:v>17.1681266231293</c:v>
                      </c:pt>
                      <c:pt idx="1914">
                        <c:v>17.1891364510127</c:v>
                      </c:pt>
                      <c:pt idx="1915">
                        <c:v>17.195875525288901</c:v>
                      </c:pt>
                      <c:pt idx="1916">
                        <c:v>17.1693349676531</c:v>
                      </c:pt>
                      <c:pt idx="1917">
                        <c:v>17.1838967906458</c:v>
                      </c:pt>
                      <c:pt idx="1918">
                        <c:v>17.183508613272299</c:v>
                      </c:pt>
                      <c:pt idx="1919">
                        <c:v>17.1768897520727</c:v>
                      </c:pt>
                      <c:pt idx="1920">
                        <c:v>16.833613867599698</c:v>
                      </c:pt>
                      <c:pt idx="1921">
                        <c:v>16.849945777381102</c:v>
                      </c:pt>
                      <c:pt idx="1922">
                        <c:v>16.882508912722599</c:v>
                      </c:pt>
                      <c:pt idx="1923">
                        <c:v>16.876638753335399</c:v>
                      </c:pt>
                      <c:pt idx="1924">
                        <c:v>16.870794310758601</c:v>
                      </c:pt>
                      <c:pt idx="1925">
                        <c:v>16.875852768796701</c:v>
                      </c:pt>
                      <c:pt idx="1926">
                        <c:v>16.836113085465101</c:v>
                      </c:pt>
                      <c:pt idx="1927">
                        <c:v>16.889285863441099</c:v>
                      </c:pt>
                      <c:pt idx="1928">
                        <c:v>16.843417281144401</c:v>
                      </c:pt>
                      <c:pt idx="1929">
                        <c:v>16.8914359828029</c:v>
                      </c:pt>
                      <c:pt idx="1930">
                        <c:v>16.866919218747402</c:v>
                      </c:pt>
                      <c:pt idx="1931">
                        <c:v>16.869780380343901</c:v>
                      </c:pt>
                      <c:pt idx="1932">
                        <c:v>16.849818240536599</c:v>
                      </c:pt>
                      <c:pt idx="1933">
                        <c:v>16.881069169255799</c:v>
                      </c:pt>
                      <c:pt idx="1934">
                        <c:v>16.905321026464801</c:v>
                      </c:pt>
                      <c:pt idx="1935">
                        <c:v>16.898318284180998</c:v>
                      </c:pt>
                      <c:pt idx="1936">
                        <c:v>16.891741884795199</c:v>
                      </c:pt>
                      <c:pt idx="1937">
                        <c:v>16.899786558490199</c:v>
                      </c:pt>
                      <c:pt idx="1938">
                        <c:v>16.889315229897498</c:v>
                      </c:pt>
                      <c:pt idx="1939">
                        <c:v>16.899915681945402</c:v>
                      </c:pt>
                      <c:pt idx="1940">
                        <c:v>16.889629354050001</c:v>
                      </c:pt>
                      <c:pt idx="1941">
                        <c:v>16.856869330373499</c:v>
                      </c:pt>
                      <c:pt idx="1942">
                        <c:v>16.905756931863301</c:v>
                      </c:pt>
                      <c:pt idx="1943">
                        <c:v>16.8841009279212</c:v>
                      </c:pt>
                      <c:pt idx="1944">
                        <c:v>16.8974916265696</c:v>
                      </c:pt>
                      <c:pt idx="1945">
                        <c:v>16.9156071996096</c:v>
                      </c:pt>
                      <c:pt idx="1946">
                        <c:v>16.9171137905732</c:v>
                      </c:pt>
                      <c:pt idx="1947">
                        <c:v>16.8913824638603</c:v>
                      </c:pt>
                      <c:pt idx="1948">
                        <c:v>16.829252109485399</c:v>
                      </c:pt>
                      <c:pt idx="1949">
                        <c:v>16.838287220425102</c:v>
                      </c:pt>
                      <c:pt idx="1950">
                        <c:v>16.858012517809399</c:v>
                      </c:pt>
                      <c:pt idx="1951">
                        <c:v>16.832872886879301</c:v>
                      </c:pt>
                      <c:pt idx="1952">
                        <c:v>16.873955621927099</c:v>
                      </c:pt>
                      <c:pt idx="1953">
                        <c:v>16.8858632843245</c:v>
                      </c:pt>
                      <c:pt idx="1954">
                        <c:v>16.876419209559302</c:v>
                      </c:pt>
                      <c:pt idx="1955">
                        <c:v>16.819914655260799</c:v>
                      </c:pt>
                      <c:pt idx="1956">
                        <c:v>16.8707522104873</c:v>
                      </c:pt>
                      <c:pt idx="1957">
                        <c:v>16.8464656868994</c:v>
                      </c:pt>
                      <c:pt idx="1958">
                        <c:v>16.8800656583822</c:v>
                      </c:pt>
                      <c:pt idx="1959">
                        <c:v>16.867893338998002</c:v>
                      </c:pt>
                      <c:pt idx="1960">
                        <c:v>16.880700106388101</c:v>
                      </c:pt>
                      <c:pt idx="1961">
                        <c:v>16.843678719359598</c:v>
                      </c:pt>
                      <c:pt idx="1962">
                        <c:v>16.874715900248699</c:v>
                      </c:pt>
                      <c:pt idx="1963">
                        <c:v>16.8824444812278</c:v>
                      </c:pt>
                      <c:pt idx="1964">
                        <c:v>16.9275016170104</c:v>
                      </c:pt>
                      <c:pt idx="1965">
                        <c:v>16.910441909666801</c:v>
                      </c:pt>
                      <c:pt idx="1966">
                        <c:v>16.901890503027101</c:v>
                      </c:pt>
                      <c:pt idx="1967">
                        <c:v>16.885896975106299</c:v>
                      </c:pt>
                      <c:pt idx="1968">
                        <c:v>16.8593881168084</c:v>
                      </c:pt>
                      <c:pt idx="1969">
                        <c:v>16.901164835343799</c:v>
                      </c:pt>
                      <c:pt idx="1970">
                        <c:v>16.882735965098199</c:v>
                      </c:pt>
                      <c:pt idx="1971">
                        <c:v>16.919202884214702</c:v>
                      </c:pt>
                      <c:pt idx="1972">
                        <c:v>16.9293721326612</c:v>
                      </c:pt>
                      <c:pt idx="1973">
                        <c:v>16.921007806688898</c:v>
                      </c:pt>
                      <c:pt idx="1974">
                        <c:v>16.926207157617799</c:v>
                      </c:pt>
                      <c:pt idx="1975">
                        <c:v>16.911844295799899</c:v>
                      </c:pt>
                      <c:pt idx="1976">
                        <c:v>16.812327664078701</c:v>
                      </c:pt>
                      <c:pt idx="1977">
                        <c:v>16.824204772071699</c:v>
                      </c:pt>
                      <c:pt idx="1978">
                        <c:v>16.854223290173199</c:v>
                      </c:pt>
                      <c:pt idx="1979">
                        <c:v>16.882479239853801</c:v>
                      </c:pt>
                      <c:pt idx="1980">
                        <c:v>16.842573270263401</c:v>
                      </c:pt>
                      <c:pt idx="1981">
                        <c:v>16.875142934830802</c:v>
                      </c:pt>
                      <c:pt idx="1982">
                        <c:v>16.852915334574298</c:v>
                      </c:pt>
                      <c:pt idx="1983">
                        <c:v>16.872537255423499</c:v>
                      </c:pt>
                      <c:pt idx="1984">
                        <c:v>16.875292577126</c:v>
                      </c:pt>
                      <c:pt idx="1985">
                        <c:v>16.893444130465198</c:v>
                      </c:pt>
                      <c:pt idx="1986">
                        <c:v>16.893585573977301</c:v>
                      </c:pt>
                      <c:pt idx="1987">
                        <c:v>16.8994920199254</c:v>
                      </c:pt>
                      <c:pt idx="1988">
                        <c:v>16.863140763662798</c:v>
                      </c:pt>
                      <c:pt idx="1989">
                        <c:v>16.860723123727801</c:v>
                      </c:pt>
                      <c:pt idx="1990">
                        <c:v>16.879063940896501</c:v>
                      </c:pt>
                      <c:pt idx="1991">
                        <c:v>16.883521998289801</c:v>
                      </c:pt>
                      <c:pt idx="1992">
                        <c:v>16.9104413682232</c:v>
                      </c:pt>
                      <c:pt idx="1993">
                        <c:v>16.928996325253799</c:v>
                      </c:pt>
                      <c:pt idx="1994">
                        <c:v>16.913888991930801</c:v>
                      </c:pt>
                      <c:pt idx="1995">
                        <c:v>16.927530909295999</c:v>
                      </c:pt>
                      <c:pt idx="1996">
                        <c:v>16.913699935310898</c:v>
                      </c:pt>
                      <c:pt idx="1997">
                        <c:v>16.7931979357442</c:v>
                      </c:pt>
                      <c:pt idx="1998">
                        <c:v>16.887296969228501</c:v>
                      </c:pt>
                      <c:pt idx="1999">
                        <c:v>16.8904502628199</c:v>
                      </c:pt>
                      <c:pt idx="2000">
                        <c:v>16.876599686566401</c:v>
                      </c:pt>
                      <c:pt idx="2001">
                        <c:v>16.867756356088002</c:v>
                      </c:pt>
                      <c:pt idx="2002">
                        <c:v>16.861645346321598</c:v>
                      </c:pt>
                      <c:pt idx="2003">
                        <c:v>16.8645985859505</c:v>
                      </c:pt>
                      <c:pt idx="2004">
                        <c:v>16.854273930873099</c:v>
                      </c:pt>
                      <c:pt idx="2005">
                        <c:v>16.8380424122597</c:v>
                      </c:pt>
                      <c:pt idx="2006">
                        <c:v>16.927631557436701</c:v>
                      </c:pt>
                      <c:pt idx="2007">
                        <c:v>16.905812630752099</c:v>
                      </c:pt>
                      <c:pt idx="2008">
                        <c:v>16.914557342884599</c:v>
                      </c:pt>
                      <c:pt idx="2009">
                        <c:v>16.905926498767698</c:v>
                      </c:pt>
                      <c:pt idx="2010">
                        <c:v>16.8836785099571</c:v>
                      </c:pt>
                      <c:pt idx="2011">
                        <c:v>16.906065159342901</c:v>
                      </c:pt>
                      <c:pt idx="2012">
                        <c:v>16.8541830493477</c:v>
                      </c:pt>
                      <c:pt idx="2013">
                        <c:v>16.831246655577701</c:v>
                      </c:pt>
                      <c:pt idx="2014">
                        <c:v>16.881851811287799</c:v>
                      </c:pt>
                      <c:pt idx="2015">
                        <c:v>16.861483356556501</c:v>
                      </c:pt>
                      <c:pt idx="2016">
                        <c:v>16.899118527505099</c:v>
                      </c:pt>
                      <c:pt idx="2017">
                        <c:v>16.934815672310499</c:v>
                      </c:pt>
                      <c:pt idx="2018">
                        <c:v>16.910218122243201</c:v>
                      </c:pt>
                      <c:pt idx="2019">
                        <c:v>16.898997363864598</c:v>
                      </c:pt>
                      <c:pt idx="2020">
                        <c:v>16.878111038633801</c:v>
                      </c:pt>
                      <c:pt idx="2021">
                        <c:v>16.902251452544501</c:v>
                      </c:pt>
                      <c:pt idx="2022">
                        <c:v>16.927554179829301</c:v>
                      </c:pt>
                      <c:pt idx="2023">
                        <c:v>16.895460479487699</c:v>
                      </c:pt>
                      <c:pt idx="2024">
                        <c:v>16.915650546719601</c:v>
                      </c:pt>
                      <c:pt idx="2025">
                        <c:v>16.907212321313899</c:v>
                      </c:pt>
                      <c:pt idx="2026">
                        <c:v>16.878883330160601</c:v>
                      </c:pt>
                      <c:pt idx="2027">
                        <c:v>16.922005238604001</c:v>
                      </c:pt>
                      <c:pt idx="2028">
                        <c:v>16.951259734975501</c:v>
                      </c:pt>
                      <c:pt idx="2029">
                        <c:v>16.951281894553901</c:v>
                      </c:pt>
                      <c:pt idx="2030">
                        <c:v>16.946553453446199</c:v>
                      </c:pt>
                      <c:pt idx="2031">
                        <c:v>16.957789453091699</c:v>
                      </c:pt>
                      <c:pt idx="2032">
                        <c:v>16.8920201860772</c:v>
                      </c:pt>
                      <c:pt idx="2033">
                        <c:v>16.955416093476099</c:v>
                      </c:pt>
                      <c:pt idx="2034">
                        <c:v>16.987930878638</c:v>
                      </c:pt>
                      <c:pt idx="2035">
                        <c:v>16.9568771182213</c:v>
                      </c:pt>
                      <c:pt idx="2036">
                        <c:v>16.937706997516599</c:v>
                      </c:pt>
                      <c:pt idx="2037">
                        <c:v>17.0054568559231</c:v>
                      </c:pt>
                      <c:pt idx="2038">
                        <c:v>16.967524665252601</c:v>
                      </c:pt>
                      <c:pt idx="2039">
                        <c:v>16.975745559693799</c:v>
                      </c:pt>
                      <c:pt idx="2040">
                        <c:v>16.997640622813499</c:v>
                      </c:pt>
                      <c:pt idx="2041">
                        <c:v>16.9632326152879</c:v>
                      </c:pt>
                      <c:pt idx="2042">
                        <c:v>16.9658733319283</c:v>
                      </c:pt>
                      <c:pt idx="2043">
                        <c:v>16.9935328106559</c:v>
                      </c:pt>
                      <c:pt idx="2044">
                        <c:v>16.963310047639599</c:v>
                      </c:pt>
                      <c:pt idx="2045">
                        <c:v>17.0071489091156</c:v>
                      </c:pt>
                      <c:pt idx="2046">
                        <c:v>17.932181151188399</c:v>
                      </c:pt>
                      <c:pt idx="2047">
                        <c:v>18.011130861173999</c:v>
                      </c:pt>
                      <c:pt idx="2048">
                        <c:v>17.995700786843699</c:v>
                      </c:pt>
                      <c:pt idx="2049">
                        <c:v>18.045092310200101</c:v>
                      </c:pt>
                      <c:pt idx="2050">
                        <c:v>18.001560544084001</c:v>
                      </c:pt>
                      <c:pt idx="2051">
                        <c:v>18.215672592865701</c:v>
                      </c:pt>
                      <c:pt idx="2052">
                        <c:v>17.9192048631697</c:v>
                      </c:pt>
                      <c:pt idx="2053">
                        <c:v>17.902796931366399</c:v>
                      </c:pt>
                      <c:pt idx="2054">
                        <c:v>18.242312219715</c:v>
                      </c:pt>
                      <c:pt idx="2055">
                        <c:v>18.241598321789802</c:v>
                      </c:pt>
                      <c:pt idx="2056">
                        <c:v>17.922940256071801</c:v>
                      </c:pt>
                      <c:pt idx="2057">
                        <c:v>17.949713859878699</c:v>
                      </c:pt>
                      <c:pt idx="2058">
                        <c:v>18.293598509408699</c:v>
                      </c:pt>
                      <c:pt idx="2059">
                        <c:v>17.969288712374102</c:v>
                      </c:pt>
                      <c:pt idx="2060">
                        <c:v>18.309992160188099</c:v>
                      </c:pt>
                      <c:pt idx="2061">
                        <c:v>18.332502510289199</c:v>
                      </c:pt>
                      <c:pt idx="2062">
                        <c:v>18.1752687268696</c:v>
                      </c:pt>
                      <c:pt idx="2063">
                        <c:v>18.345688006529301</c:v>
                      </c:pt>
                      <c:pt idx="2064">
                        <c:v>18.179727462595501</c:v>
                      </c:pt>
                      <c:pt idx="2065">
                        <c:v>18.172888188858401</c:v>
                      </c:pt>
                      <c:pt idx="2066">
                        <c:v>18.315118931131501</c:v>
                      </c:pt>
                      <c:pt idx="2067">
                        <c:v>18.308770506394801</c:v>
                      </c:pt>
                      <c:pt idx="2068">
                        <c:v>18.167316685748698</c:v>
                      </c:pt>
                      <c:pt idx="2069">
                        <c:v>18.176017173724802</c:v>
                      </c:pt>
                      <c:pt idx="2070">
                        <c:v>18.337403276821799</c:v>
                      </c:pt>
                      <c:pt idx="2071">
                        <c:v>18.355726745848699</c:v>
                      </c:pt>
                      <c:pt idx="2072">
                        <c:v>18.376152130565799</c:v>
                      </c:pt>
                      <c:pt idx="2073">
                        <c:v>18.376376628549998</c:v>
                      </c:pt>
                      <c:pt idx="2074">
                        <c:v>18.388176315410199</c:v>
                      </c:pt>
                      <c:pt idx="2075">
                        <c:v>18.392796617342398</c:v>
                      </c:pt>
                      <c:pt idx="2076">
                        <c:v>19.062083931910099</c:v>
                      </c:pt>
                      <c:pt idx="2077">
                        <c:v>16.631126835717399</c:v>
                      </c:pt>
                      <c:pt idx="2078">
                        <c:v>16.696490719600298</c:v>
                      </c:pt>
                      <c:pt idx="2079">
                        <c:v>16.778855325161999</c:v>
                      </c:pt>
                      <c:pt idx="2080">
                        <c:v>16.721246008315902</c:v>
                      </c:pt>
                      <c:pt idx="2081">
                        <c:v>16.757137367768699</c:v>
                      </c:pt>
                      <c:pt idx="2082">
                        <c:v>16.985475096816099</c:v>
                      </c:pt>
                      <c:pt idx="2083">
                        <c:v>17.032638842853</c:v>
                      </c:pt>
                      <c:pt idx="2084">
                        <c:v>17.0111708412011</c:v>
                      </c:pt>
                      <c:pt idx="2085">
                        <c:v>16.9945694460779</c:v>
                      </c:pt>
                      <c:pt idx="2086">
                        <c:v>17.042325175875799</c:v>
                      </c:pt>
                      <c:pt idx="2087">
                        <c:v>17.054721982302102</c:v>
                      </c:pt>
                      <c:pt idx="2088">
                        <c:v>17.059059989545698</c:v>
                      </c:pt>
                      <c:pt idx="2089">
                        <c:v>17.058420332579299</c:v>
                      </c:pt>
                      <c:pt idx="2090">
                        <c:v>17.022162654385902</c:v>
                      </c:pt>
                      <c:pt idx="2091">
                        <c:v>17.0439404379153</c:v>
                      </c:pt>
                      <c:pt idx="2092">
                        <c:v>17.085398025058801</c:v>
                      </c:pt>
                      <c:pt idx="2093">
                        <c:v>17.117142001985901</c:v>
                      </c:pt>
                      <c:pt idx="2094">
                        <c:v>17.122017632813002</c:v>
                      </c:pt>
                      <c:pt idx="2095">
                        <c:v>17.102957668626399</c:v>
                      </c:pt>
                      <c:pt idx="2096">
                        <c:v>17.143077799863299</c:v>
                      </c:pt>
                      <c:pt idx="2097">
                        <c:v>17.124927515837001</c:v>
                      </c:pt>
                      <c:pt idx="2098">
                        <c:v>17.117779697477101</c:v>
                      </c:pt>
                      <c:pt idx="2099">
                        <c:v>17.125177584702399</c:v>
                      </c:pt>
                      <c:pt idx="2100">
                        <c:v>17.147998347372599</c:v>
                      </c:pt>
                      <c:pt idx="2101">
                        <c:v>17.134000835813399</c:v>
                      </c:pt>
                      <c:pt idx="2102">
                        <c:v>17.164889904889598</c:v>
                      </c:pt>
                      <c:pt idx="2103">
                        <c:v>17.182798591771601</c:v>
                      </c:pt>
                      <c:pt idx="2104">
                        <c:v>17.174069596760599</c:v>
                      </c:pt>
                      <c:pt idx="2105">
                        <c:v>17.155601916769001</c:v>
                      </c:pt>
                      <c:pt idx="2106">
                        <c:v>17.207072555757399</c:v>
                      </c:pt>
                      <c:pt idx="2107">
                        <c:v>17.2127770386492</c:v>
                      </c:pt>
                      <c:pt idx="2108">
                        <c:v>17.4401167570451</c:v>
                      </c:pt>
                      <c:pt idx="2109">
                        <c:v>17.687659957006201</c:v>
                      </c:pt>
                      <c:pt idx="2110">
                        <c:v>17.417499152849299</c:v>
                      </c:pt>
                      <c:pt idx="2111">
                        <c:v>17.577757921851699</c:v>
                      </c:pt>
                      <c:pt idx="2112">
                        <c:v>17.832137766991501</c:v>
                      </c:pt>
                      <c:pt idx="2113">
                        <c:v>17.464155541485201</c:v>
                      </c:pt>
                      <c:pt idx="2114">
                        <c:v>17.456795677917501</c:v>
                      </c:pt>
                      <c:pt idx="2115">
                        <c:v>17.6816366356943</c:v>
                      </c:pt>
                      <c:pt idx="2116">
                        <c:v>17.6155359232561</c:v>
                      </c:pt>
                      <c:pt idx="2117">
                        <c:v>17.506496248044101</c:v>
                      </c:pt>
                      <c:pt idx="2118">
                        <c:v>17.561774407950299</c:v>
                      </c:pt>
                      <c:pt idx="2119">
                        <c:v>17.6175467371304</c:v>
                      </c:pt>
                      <c:pt idx="2120">
                        <c:v>17.567780398406299</c:v>
                      </c:pt>
                      <c:pt idx="2121">
                        <c:v>17.8155796638803</c:v>
                      </c:pt>
                      <c:pt idx="2122">
                        <c:v>17.5109578414697</c:v>
                      </c:pt>
                      <c:pt idx="2123">
                        <c:v>17.541096267217402</c:v>
                      </c:pt>
                      <c:pt idx="2124">
                        <c:v>17.4122424575963</c:v>
                      </c:pt>
                      <c:pt idx="2125">
                        <c:v>17.432688499201099</c:v>
                      </c:pt>
                      <c:pt idx="2126">
                        <c:v>17.509629869633098</c:v>
                      </c:pt>
                      <c:pt idx="2127">
                        <c:v>17.602675339982301</c:v>
                      </c:pt>
                      <c:pt idx="2128">
                        <c:v>17.4904867042459</c:v>
                      </c:pt>
                      <c:pt idx="2129">
                        <c:v>17.546805035291001</c:v>
                      </c:pt>
                      <c:pt idx="2130">
                        <c:v>17.5016737328774</c:v>
                      </c:pt>
                      <c:pt idx="2131">
                        <c:v>17.575125321908001</c:v>
                      </c:pt>
                      <c:pt idx="2132">
                        <c:v>17.495926767434</c:v>
                      </c:pt>
                      <c:pt idx="2133">
                        <c:v>17.485516047478001</c:v>
                      </c:pt>
                      <c:pt idx="2134">
                        <c:v>17.621013914174899</c:v>
                      </c:pt>
                      <c:pt idx="2135">
                        <c:v>17.524128184289498</c:v>
                      </c:pt>
                      <c:pt idx="2136">
                        <c:v>17.4799909276581</c:v>
                      </c:pt>
                      <c:pt idx="2137">
                        <c:v>17.4671235726003</c:v>
                      </c:pt>
                      <c:pt idx="2138">
                        <c:v>17.572262152731799</c:v>
                      </c:pt>
                      <c:pt idx="2139">
                        <c:v>17.426972578170702</c:v>
                      </c:pt>
                      <c:pt idx="2140">
                        <c:v>17.501235632678799</c:v>
                      </c:pt>
                      <c:pt idx="2141">
                        <c:v>17.560173296361501</c:v>
                      </c:pt>
                      <c:pt idx="2142">
                        <c:v>17.548820756823002</c:v>
                      </c:pt>
                      <c:pt idx="2143">
                        <c:v>17.527647455231801</c:v>
                      </c:pt>
                      <c:pt idx="2144">
                        <c:v>17.422012692591899</c:v>
                      </c:pt>
                      <c:pt idx="2145">
                        <c:v>17.709967931477198</c:v>
                      </c:pt>
                      <c:pt idx="2146">
                        <c:v>17.460121441687999</c:v>
                      </c:pt>
                      <c:pt idx="2147">
                        <c:v>17.647603691826902</c:v>
                      </c:pt>
                      <c:pt idx="2148">
                        <c:v>17.473907256964502</c:v>
                      </c:pt>
                      <c:pt idx="2149">
                        <c:v>17.513328260419399</c:v>
                      </c:pt>
                      <c:pt idx="2150">
                        <c:v>17.601157286013699</c:v>
                      </c:pt>
                      <c:pt idx="2151">
                        <c:v>17.4866929281146</c:v>
                      </c:pt>
                      <c:pt idx="2152">
                        <c:v>17.719015735186598</c:v>
                      </c:pt>
                      <c:pt idx="2153">
                        <c:v>17.5270080736579</c:v>
                      </c:pt>
                      <c:pt idx="2154">
                        <c:v>17.707907826532999</c:v>
                      </c:pt>
                      <c:pt idx="2155">
                        <c:v>17.476160100916101</c:v>
                      </c:pt>
                      <c:pt idx="2156">
                        <c:v>17.4303226477072</c:v>
                      </c:pt>
                      <c:pt idx="2157">
                        <c:v>17.588585563393799</c:v>
                      </c:pt>
                      <c:pt idx="2158">
                        <c:v>17.671781993198099</c:v>
                      </c:pt>
                      <c:pt idx="2159">
                        <c:v>17.4959483597552</c:v>
                      </c:pt>
                      <c:pt idx="2160">
                        <c:v>17.4830375834362</c:v>
                      </c:pt>
                      <c:pt idx="2161">
                        <c:v>17.860911721957901</c:v>
                      </c:pt>
                      <c:pt idx="2162">
                        <c:v>17.451540149774601</c:v>
                      </c:pt>
                      <c:pt idx="2163">
                        <c:v>17.5722897697921</c:v>
                      </c:pt>
                      <c:pt idx="2164">
                        <c:v>17.479580644502501</c:v>
                      </c:pt>
                      <c:pt idx="2165">
                        <c:v>17.442327672081099</c:v>
                      </c:pt>
                      <c:pt idx="2166">
                        <c:v>17.496932243821998</c:v>
                      </c:pt>
                      <c:pt idx="2167">
                        <c:v>17.682623457131399</c:v>
                      </c:pt>
                      <c:pt idx="2168">
                        <c:v>17.575962267322499</c:v>
                      </c:pt>
                      <c:pt idx="2169">
                        <c:v>17.514292325452999</c:v>
                      </c:pt>
                      <c:pt idx="2170">
                        <c:v>17.626789197843099</c:v>
                      </c:pt>
                      <c:pt idx="2171">
                        <c:v>17.566155044600901</c:v>
                      </c:pt>
                      <c:pt idx="2172">
                        <c:v>17.524575698443101</c:v>
                      </c:pt>
                      <c:pt idx="2173">
                        <c:v>17.603809133935499</c:v>
                      </c:pt>
                      <c:pt idx="2174">
                        <c:v>17.5998283143423</c:v>
                      </c:pt>
                      <c:pt idx="2175">
                        <c:v>17.658033973628399</c:v>
                      </c:pt>
                      <c:pt idx="2176">
                        <c:v>17.595082614748701</c:v>
                      </c:pt>
                      <c:pt idx="2177">
                        <c:v>17.851887153669502</c:v>
                      </c:pt>
                      <c:pt idx="2178">
                        <c:v>17.810553919676799</c:v>
                      </c:pt>
                      <c:pt idx="2179">
                        <c:v>17.544264198848499</c:v>
                      </c:pt>
                      <c:pt idx="2180">
                        <c:v>17.574772633567001</c:v>
                      </c:pt>
                      <c:pt idx="2181">
                        <c:v>17.662138314768399</c:v>
                      </c:pt>
                      <c:pt idx="2182">
                        <c:v>17.544651120408801</c:v>
                      </c:pt>
                      <c:pt idx="2183">
                        <c:v>17.566617177902799</c:v>
                      </c:pt>
                      <c:pt idx="2184">
                        <c:v>17.595025254456001</c:v>
                      </c:pt>
                      <c:pt idx="2185">
                        <c:v>17.465875484142</c:v>
                      </c:pt>
                      <c:pt idx="2186">
                        <c:v>17.443395909994699</c:v>
                      </c:pt>
                      <c:pt idx="2187">
                        <c:v>17.460946005341</c:v>
                      </c:pt>
                      <c:pt idx="2188">
                        <c:v>17.5553108275782</c:v>
                      </c:pt>
                      <c:pt idx="2189">
                        <c:v>17.614446540142101</c:v>
                      </c:pt>
                      <c:pt idx="2190">
                        <c:v>17.4616811195128</c:v>
                      </c:pt>
                      <c:pt idx="2191">
                        <c:v>17.694983596083699</c:v>
                      </c:pt>
                      <c:pt idx="2192">
                        <c:v>17.421259115657001</c:v>
                      </c:pt>
                      <c:pt idx="2193">
                        <c:v>17.8492487479975</c:v>
                      </c:pt>
                      <c:pt idx="2194">
                        <c:v>17.466921453214599</c:v>
                      </c:pt>
                      <c:pt idx="2195">
                        <c:v>17.485169152346</c:v>
                      </c:pt>
                      <c:pt idx="2196">
                        <c:v>17.627371394325301</c:v>
                      </c:pt>
                      <c:pt idx="2197">
                        <c:v>17.514874701282199</c:v>
                      </c:pt>
                      <c:pt idx="2198">
                        <c:v>17.627163606856399</c:v>
                      </c:pt>
                      <c:pt idx="2199">
                        <c:v>17.547486048014601</c:v>
                      </c:pt>
                      <c:pt idx="2200">
                        <c:v>17.5426608178613</c:v>
                      </c:pt>
                      <c:pt idx="2201">
                        <c:v>17.450436733484999</c:v>
                      </c:pt>
                      <c:pt idx="2202">
                        <c:v>17.476283055277101</c:v>
                      </c:pt>
                      <c:pt idx="2203">
                        <c:v>17.510075780089199</c:v>
                      </c:pt>
                      <c:pt idx="2204">
                        <c:v>17.509191437346299</c:v>
                      </c:pt>
                      <c:pt idx="2205">
                        <c:v>17.552852712133902</c:v>
                      </c:pt>
                      <c:pt idx="2206">
                        <c:v>17.5130712134894</c:v>
                      </c:pt>
                      <c:pt idx="2207">
                        <c:v>17.565590752657901</c:v>
                      </c:pt>
                      <c:pt idx="2208">
                        <c:v>17.493804705529001</c:v>
                      </c:pt>
                      <c:pt idx="2209">
                        <c:v>17.598567518441602</c:v>
                      </c:pt>
                      <c:pt idx="2210">
                        <c:v>17.531653037970599</c:v>
                      </c:pt>
                      <c:pt idx="2211">
                        <c:v>17.491034708269101</c:v>
                      </c:pt>
                      <c:pt idx="2212">
                        <c:v>17.595294046666101</c:v>
                      </c:pt>
                      <c:pt idx="2213">
                        <c:v>17.4954280552247</c:v>
                      </c:pt>
                      <c:pt idx="2214">
                        <c:v>17.5823131474165</c:v>
                      </c:pt>
                      <c:pt idx="2215">
                        <c:v>17.4847996279935</c:v>
                      </c:pt>
                      <c:pt idx="2216">
                        <c:v>17.7418227958192</c:v>
                      </c:pt>
                      <c:pt idx="2217">
                        <c:v>17.504879460963402</c:v>
                      </c:pt>
                      <c:pt idx="2218">
                        <c:v>17.480821400705</c:v>
                      </c:pt>
                      <c:pt idx="2219">
                        <c:v>17.531615080995302</c:v>
                      </c:pt>
                      <c:pt idx="2220">
                        <c:v>17.644746783254199</c:v>
                      </c:pt>
                      <c:pt idx="2221">
                        <c:v>17.717496440988999</c:v>
                      </c:pt>
                      <c:pt idx="2222">
                        <c:v>17.544761734004599</c:v>
                      </c:pt>
                      <c:pt idx="2223">
                        <c:v>17.486123650368199</c:v>
                      </c:pt>
                      <c:pt idx="2224">
                        <c:v>17.6894928291502</c:v>
                      </c:pt>
                      <c:pt idx="2225">
                        <c:v>17.5012494873341</c:v>
                      </c:pt>
                      <c:pt idx="2226">
                        <c:v>17.475813589277699</c:v>
                      </c:pt>
                      <c:pt idx="2227">
                        <c:v>17.4388862409367</c:v>
                      </c:pt>
                      <c:pt idx="2228">
                        <c:v>17.584042661336099</c:v>
                      </c:pt>
                      <c:pt idx="2229">
                        <c:v>17.475047275470398</c:v>
                      </c:pt>
                      <c:pt idx="2230">
                        <c:v>17.5812690987831</c:v>
                      </c:pt>
                      <c:pt idx="2231">
                        <c:v>17.5430023792475</c:v>
                      </c:pt>
                      <c:pt idx="2232">
                        <c:v>17.599006804988999</c:v>
                      </c:pt>
                      <c:pt idx="2233">
                        <c:v>17.591538483051998</c:v>
                      </c:pt>
                      <c:pt idx="2234">
                        <c:v>17.833840428282901</c:v>
                      </c:pt>
                      <c:pt idx="2235">
                        <c:v>17.577002095044101</c:v>
                      </c:pt>
                      <c:pt idx="2236">
                        <c:v>17.567584901621899</c:v>
                      </c:pt>
                      <c:pt idx="2237">
                        <c:v>17.7060878388471</c:v>
                      </c:pt>
                      <c:pt idx="2238">
                        <c:v>17.582486988084199</c:v>
                      </c:pt>
                      <c:pt idx="2239">
                        <c:v>17.621515734863699</c:v>
                      </c:pt>
                      <c:pt idx="2240">
                        <c:v>17.488330321387998</c:v>
                      </c:pt>
                      <c:pt idx="2241">
                        <c:v>17.487220776689401</c:v>
                      </c:pt>
                      <c:pt idx="2242">
                        <c:v>17.411431730136901</c:v>
                      </c:pt>
                      <c:pt idx="2243">
                        <c:v>17.632435900885898</c:v>
                      </c:pt>
                      <c:pt idx="2244">
                        <c:v>17.475320698515201</c:v>
                      </c:pt>
                      <c:pt idx="2245">
                        <c:v>17.7094282737506</c:v>
                      </c:pt>
                      <c:pt idx="2246">
                        <c:v>17.848941382007698</c:v>
                      </c:pt>
                      <c:pt idx="2247">
                        <c:v>17.492523177900502</c:v>
                      </c:pt>
                      <c:pt idx="2248">
                        <c:v>17.627136725156099</c:v>
                      </c:pt>
                      <c:pt idx="2249">
                        <c:v>17.572529608126001</c:v>
                      </c:pt>
                      <c:pt idx="2250">
                        <c:v>17.583669027782999</c:v>
                      </c:pt>
                      <c:pt idx="2251">
                        <c:v>17.432937605425298</c:v>
                      </c:pt>
                      <c:pt idx="2252">
                        <c:v>17.508622317925401</c:v>
                      </c:pt>
                      <c:pt idx="2253">
                        <c:v>17.5153909782168</c:v>
                      </c:pt>
                      <c:pt idx="2254">
                        <c:v>17.585142369313001</c:v>
                      </c:pt>
                      <c:pt idx="2255">
                        <c:v>17.5169914104813</c:v>
                      </c:pt>
                      <c:pt idx="2256">
                        <c:v>17.496167205533499</c:v>
                      </c:pt>
                      <c:pt idx="2257">
                        <c:v>17.6654379231245</c:v>
                      </c:pt>
                      <c:pt idx="2258">
                        <c:v>17.4982476162483</c:v>
                      </c:pt>
                      <c:pt idx="2259">
                        <c:v>17.591320155972301</c:v>
                      </c:pt>
                      <c:pt idx="2260">
                        <c:v>17.453155963597201</c:v>
                      </c:pt>
                      <c:pt idx="2261">
                        <c:v>17.739914358603599</c:v>
                      </c:pt>
                      <c:pt idx="2262">
                        <c:v>17.500302573086199</c:v>
                      </c:pt>
                      <c:pt idx="2263">
                        <c:v>17.534738882463099</c:v>
                      </c:pt>
                      <c:pt idx="2264">
                        <c:v>17.7341898818282</c:v>
                      </c:pt>
                      <c:pt idx="2265">
                        <c:v>17.699097080304099</c:v>
                      </c:pt>
                      <c:pt idx="2266">
                        <c:v>17.4971065696637</c:v>
                      </c:pt>
                      <c:pt idx="2267">
                        <c:v>17.4968301514409</c:v>
                      </c:pt>
                      <c:pt idx="2268">
                        <c:v>17.593406037875901</c:v>
                      </c:pt>
                      <c:pt idx="2269">
                        <c:v>17.830034764048701</c:v>
                      </c:pt>
                      <c:pt idx="2270">
                        <c:v>17.5719134639202</c:v>
                      </c:pt>
                      <c:pt idx="2271">
                        <c:v>17.6088595931006</c:v>
                      </c:pt>
                      <c:pt idx="2272">
                        <c:v>17.698038893625501</c:v>
                      </c:pt>
                      <c:pt idx="2273">
                        <c:v>17.635363556426899</c:v>
                      </c:pt>
                      <c:pt idx="2274">
                        <c:v>17.512431229758999</c:v>
                      </c:pt>
                      <c:pt idx="2275">
                        <c:v>17.497277801421198</c:v>
                      </c:pt>
                      <c:pt idx="2276">
                        <c:v>17.632861652560699</c:v>
                      </c:pt>
                      <c:pt idx="2277">
                        <c:v>17.5057089409013</c:v>
                      </c:pt>
                      <c:pt idx="2278">
                        <c:v>17.887227325222199</c:v>
                      </c:pt>
                      <c:pt idx="2279">
                        <c:v>17.5972056911674</c:v>
                      </c:pt>
                      <c:pt idx="2280">
                        <c:v>17.592406177852901</c:v>
                      </c:pt>
                      <c:pt idx="2281">
                        <c:v>17.461512877933501</c:v>
                      </c:pt>
                      <c:pt idx="2282">
                        <c:v>17.530198126506001</c:v>
                      </c:pt>
                      <c:pt idx="2283">
                        <c:v>17.596464595621502</c:v>
                      </c:pt>
                      <c:pt idx="2284">
                        <c:v>17.5012165054689</c:v>
                      </c:pt>
                      <c:pt idx="2285">
                        <c:v>17.607429845953199</c:v>
                      </c:pt>
                      <c:pt idx="2286">
                        <c:v>17.477166500700001</c:v>
                      </c:pt>
                      <c:pt idx="2287">
                        <c:v>17.5183382155152</c:v>
                      </c:pt>
                      <c:pt idx="2288">
                        <c:v>17.7548203894175</c:v>
                      </c:pt>
                      <c:pt idx="2289">
                        <c:v>17.876090542487901</c:v>
                      </c:pt>
                      <c:pt idx="2290">
                        <c:v>17.594562744372698</c:v>
                      </c:pt>
                      <c:pt idx="2291">
                        <c:v>17.602373383362501</c:v>
                      </c:pt>
                      <c:pt idx="2292">
                        <c:v>17.671337424523699</c:v>
                      </c:pt>
                      <c:pt idx="2293">
                        <c:v>17.5333872524652</c:v>
                      </c:pt>
                      <c:pt idx="2294">
                        <c:v>17.6624681298163</c:v>
                      </c:pt>
                      <c:pt idx="2295">
                        <c:v>17.618232064134101</c:v>
                      </c:pt>
                      <c:pt idx="2296">
                        <c:v>17.610106268841999</c:v>
                      </c:pt>
                      <c:pt idx="2297">
                        <c:v>17.533564547259001</c:v>
                      </c:pt>
                      <c:pt idx="2298">
                        <c:v>17.622640358654898</c:v>
                      </c:pt>
                      <c:pt idx="2299">
                        <c:v>17.898381723143299</c:v>
                      </c:pt>
                      <c:pt idx="2300">
                        <c:v>17.632690927162301</c:v>
                      </c:pt>
                      <c:pt idx="2301">
                        <c:v>17.674460971561398</c:v>
                      </c:pt>
                      <c:pt idx="2302">
                        <c:v>17.622023089573201</c:v>
                      </c:pt>
                      <c:pt idx="2303">
                        <c:v>17.887808297185501</c:v>
                      </c:pt>
                      <c:pt idx="2304">
                        <c:v>17.860920862509399</c:v>
                      </c:pt>
                      <c:pt idx="2305">
                        <c:v>17.6114539572261</c:v>
                      </c:pt>
                      <c:pt idx="2306">
                        <c:v>17.5924397829097</c:v>
                      </c:pt>
                      <c:pt idx="2307">
                        <c:v>17.6058826569591</c:v>
                      </c:pt>
                      <c:pt idx="2308">
                        <c:v>17.615204574660002</c:v>
                      </c:pt>
                      <c:pt idx="2309">
                        <c:v>17.8854185089792</c:v>
                      </c:pt>
                      <c:pt idx="2310">
                        <c:v>17.6147371514983</c:v>
                      </c:pt>
                      <c:pt idx="2311">
                        <c:v>17.4886495990058</c:v>
                      </c:pt>
                      <c:pt idx="2312">
                        <c:v>17.482262393948702</c:v>
                      </c:pt>
                      <c:pt idx="2313">
                        <c:v>17.564298945341601</c:v>
                      </c:pt>
                      <c:pt idx="2314">
                        <c:v>17.610708112019701</c:v>
                      </c:pt>
                      <c:pt idx="2315">
                        <c:v>17.609829152424599</c:v>
                      </c:pt>
                      <c:pt idx="2316">
                        <c:v>17.569502929315</c:v>
                      </c:pt>
                      <c:pt idx="2317">
                        <c:v>17.509926991331302</c:v>
                      </c:pt>
                      <c:pt idx="2318">
                        <c:v>16.636365320283002</c:v>
                      </c:pt>
                      <c:pt idx="2319">
                        <c:v>16.646341189920101</c:v>
                      </c:pt>
                      <c:pt idx="2320">
                        <c:v>16.712607848337399</c:v>
                      </c:pt>
                      <c:pt idx="2321">
                        <c:v>16.668676366972399</c:v>
                      </c:pt>
                      <c:pt idx="2322">
                        <c:v>16.813786458578601</c:v>
                      </c:pt>
                      <c:pt idx="2323">
                        <c:v>16.837145800540299</c:v>
                      </c:pt>
                      <c:pt idx="2324">
                        <c:v>16.705058783086599</c:v>
                      </c:pt>
                      <c:pt idx="2325">
                        <c:v>16.737876882702</c:v>
                      </c:pt>
                      <c:pt idx="2326">
                        <c:v>16.7142506784323</c:v>
                      </c:pt>
                      <c:pt idx="2327">
                        <c:v>16.698590484242999</c:v>
                      </c:pt>
                      <c:pt idx="2328">
                        <c:v>17.4669408881119</c:v>
                      </c:pt>
                      <c:pt idx="2329">
                        <c:v>17.262072644714799</c:v>
                      </c:pt>
                      <c:pt idx="2330">
                        <c:v>17.296246652515499</c:v>
                      </c:pt>
                      <c:pt idx="2331">
                        <c:v>17.309259827000901</c:v>
                      </c:pt>
                      <c:pt idx="2332">
                        <c:v>17.526582567651602</c:v>
                      </c:pt>
                      <c:pt idx="2333">
                        <c:v>17.299220247588</c:v>
                      </c:pt>
                      <c:pt idx="2334">
                        <c:v>17.275070766062498</c:v>
                      </c:pt>
                      <c:pt idx="2335">
                        <c:v>17.3045507524999</c:v>
                      </c:pt>
                      <c:pt idx="2336">
                        <c:v>17.528562708480599</c:v>
                      </c:pt>
                      <c:pt idx="2337">
                        <c:v>17.497301135815899</c:v>
                      </c:pt>
                      <c:pt idx="2338">
                        <c:v>17.269050571889</c:v>
                      </c:pt>
                      <c:pt idx="2339">
                        <c:v>17.616295438767999</c:v>
                      </c:pt>
                      <c:pt idx="2340">
                        <c:v>17.620066800509498</c:v>
                      </c:pt>
                      <c:pt idx="2341">
                        <c:v>17.495358665986299</c:v>
                      </c:pt>
                      <c:pt idx="2342">
                        <c:v>17.607213399370199</c:v>
                      </c:pt>
                      <c:pt idx="2343">
                        <c:v>17.629402666037901</c:v>
                      </c:pt>
                      <c:pt idx="2344">
                        <c:v>17.639668475727198</c:v>
                      </c:pt>
                      <c:pt idx="2345">
                        <c:v>17.882936232374401</c:v>
                      </c:pt>
                      <c:pt idx="2346">
                        <c:v>17.621587027285798</c:v>
                      </c:pt>
                      <c:pt idx="2347">
                        <c:v>17.5838507093396</c:v>
                      </c:pt>
                      <c:pt idx="2348">
                        <c:v>17.537464224660901</c:v>
                      </c:pt>
                      <c:pt idx="2349">
                        <c:v>17.586336736639399</c:v>
                      </c:pt>
                      <c:pt idx="2350">
                        <c:v>17.620609890673201</c:v>
                      </c:pt>
                      <c:pt idx="2351">
                        <c:v>17.5312451033451</c:v>
                      </c:pt>
                      <c:pt idx="2352">
                        <c:v>17.582157418298699</c:v>
                      </c:pt>
                      <c:pt idx="2353">
                        <c:v>17.578030091846401</c:v>
                      </c:pt>
                      <c:pt idx="2354">
                        <c:v>17.5070698916068</c:v>
                      </c:pt>
                      <c:pt idx="2355">
                        <c:v>17.5869592765678</c:v>
                      </c:pt>
                      <c:pt idx="2356">
                        <c:v>17.555267411718798</c:v>
                      </c:pt>
                      <c:pt idx="2357">
                        <c:v>17.513353325575501</c:v>
                      </c:pt>
                      <c:pt idx="2358">
                        <c:v>17.592396646602602</c:v>
                      </c:pt>
                      <c:pt idx="2359">
                        <c:v>17.5640756981187</c:v>
                      </c:pt>
                      <c:pt idx="2360">
                        <c:v>17.606532603013999</c:v>
                      </c:pt>
                      <c:pt idx="2361">
                        <c:v>17.617383424985</c:v>
                      </c:pt>
                      <c:pt idx="2362">
                        <c:v>17.597663637985601</c:v>
                      </c:pt>
                      <c:pt idx="2363">
                        <c:v>17.599014802139301</c:v>
                      </c:pt>
                      <c:pt idx="2364">
                        <c:v>17.6364897553999</c:v>
                      </c:pt>
                      <c:pt idx="2365">
                        <c:v>17.600425036516501</c:v>
                      </c:pt>
                      <c:pt idx="2366">
                        <c:v>17.582377101756901</c:v>
                      </c:pt>
                      <c:pt idx="2367">
                        <c:v>17.598050598506301</c:v>
                      </c:pt>
                      <c:pt idx="2368">
                        <c:v>17.549435289711401</c:v>
                      </c:pt>
                      <c:pt idx="2369">
                        <c:v>17.5061083626853</c:v>
                      </c:pt>
                      <c:pt idx="2370">
                        <c:v>17.622092998442501</c:v>
                      </c:pt>
                      <c:pt idx="2371">
                        <c:v>17.6197560523091</c:v>
                      </c:pt>
                      <c:pt idx="2372">
                        <c:v>17.555237266170799</c:v>
                      </c:pt>
                      <c:pt idx="2373">
                        <c:v>17.632768350363001</c:v>
                      </c:pt>
                      <c:pt idx="2374">
                        <c:v>17.611482701012001</c:v>
                      </c:pt>
                      <c:pt idx="2375">
                        <c:v>17.509048682533798</c:v>
                      </c:pt>
                      <c:pt idx="2376">
                        <c:v>17.622793776052099</c:v>
                      </c:pt>
                      <c:pt idx="2377">
                        <c:v>17.661819280790301</c:v>
                      </c:pt>
                      <c:pt idx="2378">
                        <c:v>17.6660770152072</c:v>
                      </c:pt>
                      <c:pt idx="2379">
                        <c:v>17.613359453723898</c:v>
                      </c:pt>
                      <c:pt idx="2380">
                        <c:v>17.8977190557179</c:v>
                      </c:pt>
                      <c:pt idx="2381">
                        <c:v>17.595049567137199</c:v>
                      </c:pt>
                      <c:pt idx="2382">
                        <c:v>17.561331810477899</c:v>
                      </c:pt>
                      <c:pt idx="2383">
                        <c:v>17.492284766998701</c:v>
                      </c:pt>
                      <c:pt idx="2384">
                        <c:v>17.501093046389101</c:v>
                      </c:pt>
                      <c:pt idx="2385">
                        <c:v>17.6063194434299</c:v>
                      </c:pt>
                      <c:pt idx="2386">
                        <c:v>17.5930319057993</c:v>
                      </c:pt>
                      <c:pt idx="2387">
                        <c:v>17.550020995644001</c:v>
                      </c:pt>
                      <c:pt idx="2388">
                        <c:v>17.5742209940754</c:v>
                      </c:pt>
                      <c:pt idx="2389">
                        <c:v>17.601025554840898</c:v>
                      </c:pt>
                      <c:pt idx="2390">
                        <c:v>17.605643107559299</c:v>
                      </c:pt>
                      <c:pt idx="2391">
                        <c:v>17.5926579432648</c:v>
                      </c:pt>
                      <c:pt idx="2392">
                        <c:v>17.5403796922858</c:v>
                      </c:pt>
                      <c:pt idx="2393">
                        <c:v>17.535248454203799</c:v>
                      </c:pt>
                      <c:pt idx="2394">
                        <c:v>17.617833700362599</c:v>
                      </c:pt>
                      <c:pt idx="2395">
                        <c:v>17.644119866996501</c:v>
                      </c:pt>
                      <c:pt idx="2396">
                        <c:v>17.499954899504498</c:v>
                      </c:pt>
                      <c:pt idx="2397">
                        <c:v>17.562182444024302</c:v>
                      </c:pt>
                      <c:pt idx="2398">
                        <c:v>17.578449412238299</c:v>
                      </c:pt>
                      <c:pt idx="2399">
                        <c:v>17.563374075519899</c:v>
                      </c:pt>
                      <c:pt idx="2400">
                        <c:v>17.597622312945099</c:v>
                      </c:pt>
                      <c:pt idx="2401">
                        <c:v>17.873768737565801</c:v>
                      </c:pt>
                      <c:pt idx="2402">
                        <c:v>17.590975174580901</c:v>
                      </c:pt>
                      <c:pt idx="2403">
                        <c:v>17.6066123915129</c:v>
                      </c:pt>
                      <c:pt idx="2404">
                        <c:v>17.5538810313559</c:v>
                      </c:pt>
                      <c:pt idx="2405">
                        <c:v>17.504690569351599</c:v>
                      </c:pt>
                      <c:pt idx="2406">
                        <c:v>17.553578614845499</c:v>
                      </c:pt>
                      <c:pt idx="2407">
                        <c:v>17.5947306811942</c:v>
                      </c:pt>
                      <c:pt idx="2408">
                        <c:v>17.583280233700201</c:v>
                      </c:pt>
                      <c:pt idx="2409">
                        <c:v>17.564937435851199</c:v>
                      </c:pt>
                      <c:pt idx="2410">
                        <c:v>17.574211567038098</c:v>
                      </c:pt>
                      <c:pt idx="2411">
                        <c:v>17.495158105363899</c:v>
                      </c:pt>
                      <c:pt idx="2412">
                        <c:v>17.509118626352102</c:v>
                      </c:pt>
                      <c:pt idx="2413">
                        <c:v>17.6141010097219</c:v>
                      </c:pt>
                      <c:pt idx="2414">
                        <c:v>17.603829634738901</c:v>
                      </c:pt>
                      <c:pt idx="2415">
                        <c:v>17.644878160301101</c:v>
                      </c:pt>
                      <c:pt idx="2416">
                        <c:v>17.604389802391001</c:v>
                      </c:pt>
                      <c:pt idx="2417">
                        <c:v>17.486439073614399</c:v>
                      </c:pt>
                      <c:pt idx="2418">
                        <c:v>17.557399475936698</c:v>
                      </c:pt>
                      <c:pt idx="2419">
                        <c:v>17.649654452134499</c:v>
                      </c:pt>
                      <c:pt idx="2420">
                        <c:v>17.567293482114099</c:v>
                      </c:pt>
                      <c:pt idx="2421">
                        <c:v>17.592317149044899</c:v>
                      </c:pt>
                      <c:pt idx="2422">
                        <c:v>17.608969351923001</c:v>
                      </c:pt>
                      <c:pt idx="2423">
                        <c:v>17.607575270032701</c:v>
                      </c:pt>
                      <c:pt idx="2424">
                        <c:v>17.613183943456299</c:v>
                      </c:pt>
                      <c:pt idx="2425">
                        <c:v>17.636612670928798</c:v>
                      </c:pt>
                      <c:pt idx="2426">
                        <c:v>17.494467262031701</c:v>
                      </c:pt>
                      <c:pt idx="2427">
                        <c:v>17.548130199476901</c:v>
                      </c:pt>
                      <c:pt idx="2428">
                        <c:v>17.610156247530501</c:v>
                      </c:pt>
                      <c:pt idx="2429">
                        <c:v>17.5592804650022</c:v>
                      </c:pt>
                      <c:pt idx="2430">
                        <c:v>17.611461586116999</c:v>
                      </c:pt>
                      <c:pt idx="2431">
                        <c:v>17.570251167772199</c:v>
                      </c:pt>
                      <c:pt idx="2432">
                        <c:v>17.519412115733601</c:v>
                      </c:pt>
                      <c:pt idx="2433">
                        <c:v>17.575380777909999</c:v>
                      </c:pt>
                      <c:pt idx="2434">
                        <c:v>17.530596336717199</c:v>
                      </c:pt>
                      <c:pt idx="2435">
                        <c:v>17.6531832971604</c:v>
                      </c:pt>
                      <c:pt idx="2436">
                        <c:v>17.6239464846171</c:v>
                      </c:pt>
                      <c:pt idx="2437">
                        <c:v>17.505708859715799</c:v>
                      </c:pt>
                      <c:pt idx="2438">
                        <c:v>17.646543161187299</c:v>
                      </c:pt>
                      <c:pt idx="2439">
                        <c:v>17.601097509289701</c:v>
                      </c:pt>
                      <c:pt idx="2440">
                        <c:v>17.555264016465198</c:v>
                      </c:pt>
                      <c:pt idx="2441">
                        <c:v>17.625901146611799</c:v>
                      </c:pt>
                      <c:pt idx="2442">
                        <c:v>17.591315990724102</c:v>
                      </c:pt>
                      <c:pt idx="2443">
                        <c:v>17.636120891211199</c:v>
                      </c:pt>
                      <c:pt idx="2444">
                        <c:v>17.5219890917834</c:v>
                      </c:pt>
                      <c:pt idx="2445">
                        <c:v>17.633047433237401</c:v>
                      </c:pt>
                      <c:pt idx="2446">
                        <c:v>17.6408930623016</c:v>
                      </c:pt>
                      <c:pt idx="2447">
                        <c:v>17.6676495270329</c:v>
                      </c:pt>
                      <c:pt idx="2448">
                        <c:v>17.657615235955401</c:v>
                      </c:pt>
                      <c:pt idx="2449">
                        <c:v>17.652531030887701</c:v>
                      </c:pt>
                      <c:pt idx="2450">
                        <c:v>17.917909984188299</c:v>
                      </c:pt>
                      <c:pt idx="2451">
                        <c:v>17.848705490444999</c:v>
                      </c:pt>
                      <c:pt idx="2452">
                        <c:v>17.603200497303899</c:v>
                      </c:pt>
                      <c:pt idx="2453">
                        <c:v>17.593759328091501</c:v>
                      </c:pt>
                      <c:pt idx="2454">
                        <c:v>17.625760575318498</c:v>
                      </c:pt>
                      <c:pt idx="2455">
                        <c:v>17.6198392579292</c:v>
                      </c:pt>
                      <c:pt idx="2456">
                        <c:v>17.617216929556399</c:v>
                      </c:pt>
                      <c:pt idx="2457">
                        <c:v>17.508619705217999</c:v>
                      </c:pt>
                      <c:pt idx="2458">
                        <c:v>17.512228624685001</c:v>
                      </c:pt>
                      <c:pt idx="2459">
                        <c:v>17.5769884446837</c:v>
                      </c:pt>
                      <c:pt idx="2460">
                        <c:v>17.622151075384</c:v>
                      </c:pt>
                      <c:pt idx="2461">
                        <c:v>17.559471781636798</c:v>
                      </c:pt>
                      <c:pt idx="2462">
                        <c:v>17.498729462164999</c:v>
                      </c:pt>
                      <c:pt idx="2463">
                        <c:v>17.634623891918501</c:v>
                      </c:pt>
                      <c:pt idx="2464">
                        <c:v>17.515011035003798</c:v>
                      </c:pt>
                      <c:pt idx="2465">
                        <c:v>17.643232998221801</c:v>
                      </c:pt>
                      <c:pt idx="2466">
                        <c:v>17.631625664369999</c:v>
                      </c:pt>
                      <c:pt idx="2467">
                        <c:v>17.607685535499598</c:v>
                      </c:pt>
                      <c:pt idx="2468">
                        <c:v>17.559021454833299</c:v>
                      </c:pt>
                      <c:pt idx="2469">
                        <c:v>17.598891886965699</c:v>
                      </c:pt>
                      <c:pt idx="2470">
                        <c:v>17.5545133332379</c:v>
                      </c:pt>
                      <c:pt idx="2471">
                        <c:v>17.587529694155101</c:v>
                      </c:pt>
                      <c:pt idx="2472">
                        <c:v>17.558370586134</c:v>
                      </c:pt>
                      <c:pt idx="2473">
                        <c:v>17.597249746219401</c:v>
                      </c:pt>
                      <c:pt idx="2474">
                        <c:v>17.5661034264606</c:v>
                      </c:pt>
                      <c:pt idx="2475">
                        <c:v>17.608400001053699</c:v>
                      </c:pt>
                      <c:pt idx="2476">
                        <c:v>17.6190186868971</c:v>
                      </c:pt>
                      <c:pt idx="2477">
                        <c:v>17.595913302090999</c:v>
                      </c:pt>
                      <c:pt idx="2478">
                        <c:v>17.595411113412599</c:v>
                      </c:pt>
                      <c:pt idx="2479">
                        <c:v>17.611686930992501</c:v>
                      </c:pt>
                      <c:pt idx="2480">
                        <c:v>17.591726661105199</c:v>
                      </c:pt>
                      <c:pt idx="2481">
                        <c:v>17.569658480396502</c:v>
                      </c:pt>
                      <c:pt idx="2482">
                        <c:v>17.6511749327499</c:v>
                      </c:pt>
                      <c:pt idx="2483">
                        <c:v>17.575109806987498</c:v>
                      </c:pt>
                      <c:pt idx="2484">
                        <c:v>17.6301706437335</c:v>
                      </c:pt>
                      <c:pt idx="2485">
                        <c:v>17.6788808455325</c:v>
                      </c:pt>
                      <c:pt idx="2486">
                        <c:v>17.612997757134799</c:v>
                      </c:pt>
                      <c:pt idx="2487">
                        <c:v>17.5742967248455</c:v>
                      </c:pt>
                      <c:pt idx="2488">
                        <c:v>17.503132763518799</c:v>
                      </c:pt>
                      <c:pt idx="2489">
                        <c:v>17.514732514603299</c:v>
                      </c:pt>
                      <c:pt idx="2490">
                        <c:v>17.6031907614822</c:v>
                      </c:pt>
                      <c:pt idx="2491">
                        <c:v>17.575877790187999</c:v>
                      </c:pt>
                      <c:pt idx="2492">
                        <c:v>17.579717644121899</c:v>
                      </c:pt>
                      <c:pt idx="2493">
                        <c:v>17.622266934055499</c:v>
                      </c:pt>
                      <c:pt idx="2494">
                        <c:v>17.594772667506199</c:v>
                      </c:pt>
                      <c:pt idx="2495">
                        <c:v>17.565895023414701</c:v>
                      </c:pt>
                      <c:pt idx="2496">
                        <c:v>17.507255990277901</c:v>
                      </c:pt>
                      <c:pt idx="2497">
                        <c:v>17.538739019995301</c:v>
                      </c:pt>
                      <c:pt idx="2498">
                        <c:v>17.594220588452799</c:v>
                      </c:pt>
                      <c:pt idx="2499">
                        <c:v>17.6088860160799</c:v>
                      </c:pt>
                      <c:pt idx="2500">
                        <c:v>17.889479937103498</c:v>
                      </c:pt>
                      <c:pt idx="2501">
                        <c:v>17.607059653799499</c:v>
                      </c:pt>
                      <c:pt idx="2502">
                        <c:v>17.606830667863299</c:v>
                      </c:pt>
                      <c:pt idx="2503">
                        <c:v>17.6035469881305</c:v>
                      </c:pt>
                      <c:pt idx="2504">
                        <c:v>17.606255143809001</c:v>
                      </c:pt>
                      <c:pt idx="2505">
                        <c:v>17.5434305358649</c:v>
                      </c:pt>
                      <c:pt idx="2506">
                        <c:v>17.6104078794435</c:v>
                      </c:pt>
                      <c:pt idx="2507">
                        <c:v>17.505287110048801</c:v>
                      </c:pt>
                      <c:pt idx="2508">
                        <c:v>17.581369428858999</c:v>
                      </c:pt>
                      <c:pt idx="2509">
                        <c:v>17.5584676228025</c:v>
                      </c:pt>
                      <c:pt idx="2510">
                        <c:v>17.5737088858709</c:v>
                      </c:pt>
                      <c:pt idx="2511">
                        <c:v>17.586775641607399</c:v>
                      </c:pt>
                      <c:pt idx="2512">
                        <c:v>17.534262558764802</c:v>
                      </c:pt>
                      <c:pt idx="2513">
                        <c:v>17.598159020026198</c:v>
                      </c:pt>
                      <c:pt idx="2514">
                        <c:v>17.613733316999699</c:v>
                      </c:pt>
                      <c:pt idx="2515">
                        <c:v>17.5137306698491</c:v>
                      </c:pt>
                      <c:pt idx="2516">
                        <c:v>17.654419387641699</c:v>
                      </c:pt>
                      <c:pt idx="2517">
                        <c:v>17.5220381491004</c:v>
                      </c:pt>
                      <c:pt idx="2518">
                        <c:v>17.628127725554702</c:v>
                      </c:pt>
                      <c:pt idx="2519">
                        <c:v>17.616142545890899</c:v>
                      </c:pt>
                      <c:pt idx="2520">
                        <c:v>17.669415716183298</c:v>
                      </c:pt>
                      <c:pt idx="2521">
                        <c:v>17.879663416865299</c:v>
                      </c:pt>
                      <c:pt idx="2522">
                        <c:v>17.6484823289662</c:v>
                      </c:pt>
                      <c:pt idx="2523">
                        <c:v>17.636041322363901</c:v>
                      </c:pt>
                      <c:pt idx="2524">
                        <c:v>17.637288370417501</c:v>
                      </c:pt>
                      <c:pt idx="2525">
                        <c:v>17.635344270315201</c:v>
                      </c:pt>
                      <c:pt idx="2526">
                        <c:v>17.483080655475</c:v>
                      </c:pt>
                      <c:pt idx="2527">
                        <c:v>17.5196240042829</c:v>
                      </c:pt>
                      <c:pt idx="2528">
                        <c:v>17.650849334901899</c:v>
                      </c:pt>
                      <c:pt idx="2529">
                        <c:v>17.5796164620224</c:v>
                      </c:pt>
                      <c:pt idx="2530">
                        <c:v>17.629169258956601</c:v>
                      </c:pt>
                      <c:pt idx="2531">
                        <c:v>17.621934817920501</c:v>
                      </c:pt>
                      <c:pt idx="2532">
                        <c:v>17.60215851181</c:v>
                      </c:pt>
                      <c:pt idx="2533">
                        <c:v>17.544941997321001</c:v>
                      </c:pt>
                      <c:pt idx="2534">
                        <c:v>17.551532284200601</c:v>
                      </c:pt>
                      <c:pt idx="2535">
                        <c:v>17.6074336549202</c:v>
                      </c:pt>
                      <c:pt idx="2536">
                        <c:v>17.598484554627898</c:v>
                      </c:pt>
                      <c:pt idx="2537">
                        <c:v>17.656829743724401</c:v>
                      </c:pt>
                      <c:pt idx="2538">
                        <c:v>17.624312354721599</c:v>
                      </c:pt>
                      <c:pt idx="2539">
                        <c:v>17.627739629044999</c:v>
                      </c:pt>
                      <c:pt idx="2540">
                        <c:v>17.6857659557019</c:v>
                      </c:pt>
                      <c:pt idx="2541">
                        <c:v>17.6146320627149</c:v>
                      </c:pt>
                      <c:pt idx="2542">
                        <c:v>17.559027904824699</c:v>
                      </c:pt>
                      <c:pt idx="2543">
                        <c:v>17.491623569849502</c:v>
                      </c:pt>
                      <c:pt idx="2544">
                        <c:v>17.604197195531899</c:v>
                      </c:pt>
                      <c:pt idx="2545">
                        <c:v>17.563609809701401</c:v>
                      </c:pt>
                      <c:pt idx="2546">
                        <c:v>17.5803463305012</c:v>
                      </c:pt>
                      <c:pt idx="2547">
                        <c:v>17.5288477685828</c:v>
                      </c:pt>
                      <c:pt idx="2548">
                        <c:v>17.623345151198102</c:v>
                      </c:pt>
                      <c:pt idx="2549">
                        <c:v>17.314820759803801</c:v>
                      </c:pt>
                      <c:pt idx="2550">
                        <c:v>17.3162015503089</c:v>
                      </c:pt>
                      <c:pt idx="2551">
                        <c:v>17.524062434095601</c:v>
                      </c:pt>
                      <c:pt idx="2552">
                        <c:v>17.281352172071099</c:v>
                      </c:pt>
                      <c:pt idx="2553">
                        <c:v>17.3385087034153</c:v>
                      </c:pt>
                      <c:pt idx="2554">
                        <c:v>17.303035993177598</c:v>
                      </c:pt>
                      <c:pt idx="2555">
                        <c:v>17.5095327000369</c:v>
                      </c:pt>
                      <c:pt idx="2556">
                        <c:v>17.318560259740899</c:v>
                      </c:pt>
                      <c:pt idx="2557">
                        <c:v>17.3420749257754</c:v>
                      </c:pt>
                      <c:pt idx="2558">
                        <c:v>17.279934458926899</c:v>
                      </c:pt>
                      <c:pt idx="2559">
                        <c:v>17.5303523705395</c:v>
                      </c:pt>
                      <c:pt idx="2560">
                        <c:v>17.343558035416802</c:v>
                      </c:pt>
                      <c:pt idx="2561">
                        <c:v>17.314545476875001</c:v>
                      </c:pt>
                      <c:pt idx="2562">
                        <c:v>17.590264258276299</c:v>
                      </c:pt>
                      <c:pt idx="2563">
                        <c:v>17.343670599288799</c:v>
                      </c:pt>
                      <c:pt idx="2564">
                        <c:v>17.327573484853499</c:v>
                      </c:pt>
                      <c:pt idx="2565">
                        <c:v>17.334700797070902</c:v>
                      </c:pt>
                      <c:pt idx="2566">
                        <c:v>17.5821290326097</c:v>
                      </c:pt>
                      <c:pt idx="2567">
                        <c:v>17.3383625017653</c:v>
                      </c:pt>
                      <c:pt idx="2568">
                        <c:v>17.5861303145841</c:v>
                      </c:pt>
                      <c:pt idx="2569">
                        <c:v>17.389323132014201</c:v>
                      </c:pt>
                      <c:pt idx="2570">
                        <c:v>17.645458007547401</c:v>
                      </c:pt>
                      <c:pt idx="2571">
                        <c:v>17.606868185525201</c:v>
                      </c:pt>
                      <c:pt idx="2572">
                        <c:v>17.646622357555401</c:v>
                      </c:pt>
                      <c:pt idx="2573">
                        <c:v>17.520195901879099</c:v>
                      </c:pt>
                      <c:pt idx="2574">
                        <c:v>17.587410986064999</c:v>
                      </c:pt>
                      <c:pt idx="2575">
                        <c:v>17.5593946833412</c:v>
                      </c:pt>
                      <c:pt idx="2576">
                        <c:v>17.670702417388501</c:v>
                      </c:pt>
                      <c:pt idx="2577">
                        <c:v>17.8491456481824</c:v>
                      </c:pt>
                      <c:pt idx="2578">
                        <c:v>17.617347031141598</c:v>
                      </c:pt>
                      <c:pt idx="2579">
                        <c:v>17.609811575357</c:v>
                      </c:pt>
                      <c:pt idx="2580">
                        <c:v>17.632779372093601</c:v>
                      </c:pt>
                      <c:pt idx="2581">
                        <c:v>17.488370572643301</c:v>
                      </c:pt>
                      <c:pt idx="2582">
                        <c:v>17.608989651164499</c:v>
                      </c:pt>
                      <c:pt idx="2583">
                        <c:v>17.695406916371599</c:v>
                      </c:pt>
                      <c:pt idx="2584">
                        <c:v>17.623363217770599</c:v>
                      </c:pt>
                      <c:pt idx="2585">
                        <c:v>17.592143046914799</c:v>
                      </c:pt>
                      <c:pt idx="2586">
                        <c:v>17.673991897993599</c:v>
                      </c:pt>
                      <c:pt idx="2587">
                        <c:v>17.6545551676464</c:v>
                      </c:pt>
                      <c:pt idx="2588">
                        <c:v>17.5957074958691</c:v>
                      </c:pt>
                      <c:pt idx="2589">
                        <c:v>17.623263970715399</c:v>
                      </c:pt>
                      <c:pt idx="2590">
                        <c:v>17.555544483261802</c:v>
                      </c:pt>
                      <c:pt idx="2591">
                        <c:v>17.668296023879702</c:v>
                      </c:pt>
                      <c:pt idx="2592">
                        <c:v>17.919487906964399</c:v>
                      </c:pt>
                      <c:pt idx="2593">
                        <c:v>17.663796564896099</c:v>
                      </c:pt>
                      <c:pt idx="2594">
                        <c:v>17.703280270704902</c:v>
                      </c:pt>
                      <c:pt idx="2595">
                        <c:v>17.666917293286801</c:v>
                      </c:pt>
                      <c:pt idx="2596">
                        <c:v>17.6708276524041</c:v>
                      </c:pt>
                      <c:pt idx="2597">
                        <c:v>17.958788192796298</c:v>
                      </c:pt>
                      <c:pt idx="2598">
                        <c:v>17.882920427648699</c:v>
                      </c:pt>
                      <c:pt idx="2599">
                        <c:v>17.638379893467</c:v>
                      </c:pt>
                      <c:pt idx="2600">
                        <c:v>17.7045593173019</c:v>
                      </c:pt>
                      <c:pt idx="2601">
                        <c:v>17.648366476412502</c:v>
                      </c:pt>
                      <c:pt idx="2602">
                        <c:v>17.901334613112901</c:v>
                      </c:pt>
                      <c:pt idx="2603">
                        <c:v>17.635264661096301</c:v>
                      </c:pt>
                      <c:pt idx="2604">
                        <c:v>17.543602600048001</c:v>
                      </c:pt>
                      <c:pt idx="2605">
                        <c:v>17.576787304451901</c:v>
                      </c:pt>
                      <c:pt idx="2606">
                        <c:v>17.6663856683797</c:v>
                      </c:pt>
                      <c:pt idx="2607">
                        <c:v>17.799106694734601</c:v>
                      </c:pt>
                      <c:pt idx="2608">
                        <c:v>17.552040789701898</c:v>
                      </c:pt>
                      <c:pt idx="2609">
                        <c:v>17.706961968300199</c:v>
                      </c:pt>
                      <c:pt idx="2610">
                        <c:v>17.649639246536299</c:v>
                      </c:pt>
                      <c:pt idx="2611">
                        <c:v>17.6695516235234</c:v>
                      </c:pt>
                      <c:pt idx="2612">
                        <c:v>17.911504146974899</c:v>
                      </c:pt>
                      <c:pt idx="2613">
                        <c:v>17.679988390937702</c:v>
                      </c:pt>
                      <c:pt idx="2614">
                        <c:v>17.584003559238202</c:v>
                      </c:pt>
                      <c:pt idx="2615">
                        <c:v>17.626371689470101</c:v>
                      </c:pt>
                      <c:pt idx="2616">
                        <c:v>17.6511084317263</c:v>
                      </c:pt>
                      <c:pt idx="2617">
                        <c:v>17.629710057416201</c:v>
                      </c:pt>
                      <c:pt idx="2618">
                        <c:v>17.634217740848101</c:v>
                      </c:pt>
                      <c:pt idx="2619">
                        <c:v>17.553592715621701</c:v>
                      </c:pt>
                      <c:pt idx="2620">
                        <c:v>17.619024481456201</c:v>
                      </c:pt>
                      <c:pt idx="2621">
                        <c:v>17.592814237268001</c:v>
                      </c:pt>
                      <c:pt idx="2622">
                        <c:v>17.657439727407201</c:v>
                      </c:pt>
                      <c:pt idx="2623">
                        <c:v>17.876584207432298</c:v>
                      </c:pt>
                      <c:pt idx="2624">
                        <c:v>17.649368420121402</c:v>
                      </c:pt>
                      <c:pt idx="2625">
                        <c:v>17.805595690729401</c:v>
                      </c:pt>
                      <c:pt idx="2626">
                        <c:v>17.574352092428001</c:v>
                      </c:pt>
                      <c:pt idx="2627">
                        <c:v>17.569172631886801</c:v>
                      </c:pt>
                      <c:pt idx="2628">
                        <c:v>17.740098185211</c:v>
                      </c:pt>
                      <c:pt idx="2629">
                        <c:v>17.689539647213898</c:v>
                      </c:pt>
                      <c:pt idx="2630">
                        <c:v>17.643316720786999</c:v>
                      </c:pt>
                      <c:pt idx="2631">
                        <c:v>17.651400109175398</c:v>
                      </c:pt>
                      <c:pt idx="2632">
                        <c:v>17.9132459730683</c:v>
                      </c:pt>
                      <c:pt idx="2633">
                        <c:v>17.6470365729351</c:v>
                      </c:pt>
                      <c:pt idx="2634">
                        <c:v>17.632293080261999</c:v>
                      </c:pt>
                      <c:pt idx="2635">
                        <c:v>17.594238154728899</c:v>
                      </c:pt>
                      <c:pt idx="2636">
                        <c:v>17.681243848192199</c:v>
                      </c:pt>
                      <c:pt idx="2637">
                        <c:v>17.672555740728701</c:v>
                      </c:pt>
                      <c:pt idx="2638">
                        <c:v>17.746122923741499</c:v>
                      </c:pt>
                      <c:pt idx="2639">
                        <c:v>17.611214261823399</c:v>
                      </c:pt>
                      <c:pt idx="2640">
                        <c:v>17.6620344713983</c:v>
                      </c:pt>
                      <c:pt idx="2641">
                        <c:v>17.622016270979401</c:v>
                      </c:pt>
                      <c:pt idx="2642">
                        <c:v>17.649653113933599</c:v>
                      </c:pt>
                      <c:pt idx="2643">
                        <c:v>17.644200061934999</c:v>
                      </c:pt>
                      <c:pt idx="2644">
                        <c:v>17.794609806880199</c:v>
                      </c:pt>
                      <c:pt idx="2645">
                        <c:v>17.654011054989599</c:v>
                      </c:pt>
                      <c:pt idx="2646">
                        <c:v>17.753408209098598</c:v>
                      </c:pt>
                      <c:pt idx="2647">
                        <c:v>17.622919234547499</c:v>
                      </c:pt>
                      <c:pt idx="2648">
                        <c:v>17.579145069381699</c:v>
                      </c:pt>
                      <c:pt idx="2649">
                        <c:v>17.6177359073451</c:v>
                      </c:pt>
                      <c:pt idx="2650">
                        <c:v>17.645797110588799</c:v>
                      </c:pt>
                      <c:pt idx="2651">
                        <c:v>17.587508768163399</c:v>
                      </c:pt>
                      <c:pt idx="2652">
                        <c:v>17.659879834740099</c:v>
                      </c:pt>
                      <c:pt idx="2653">
                        <c:v>17.83807728463</c:v>
                      </c:pt>
                      <c:pt idx="2654">
                        <c:v>17.668527477282101</c:v>
                      </c:pt>
                      <c:pt idx="2655">
                        <c:v>17.909693172261601</c:v>
                      </c:pt>
                      <c:pt idx="2656">
                        <c:v>17.684366461321702</c:v>
                      </c:pt>
                      <c:pt idx="2657">
                        <c:v>17.656802734738001</c:v>
                      </c:pt>
                      <c:pt idx="2658">
                        <c:v>17.830186800837701</c:v>
                      </c:pt>
                      <c:pt idx="2659">
                        <c:v>17.629953248753299</c:v>
                      </c:pt>
                      <c:pt idx="2660">
                        <c:v>17.622537213501001</c:v>
                      </c:pt>
                      <c:pt idx="2661">
                        <c:v>17.565558080778001</c:v>
                      </c:pt>
                      <c:pt idx="2662">
                        <c:v>17.724055145331601</c:v>
                      </c:pt>
                      <c:pt idx="2663">
                        <c:v>17.653172628728601</c:v>
                      </c:pt>
                      <c:pt idx="2664">
                        <c:v>17.702937781571599</c:v>
                      </c:pt>
                      <c:pt idx="2665">
                        <c:v>17.652522784015702</c:v>
                      </c:pt>
                      <c:pt idx="2666">
                        <c:v>17.685293522862501</c:v>
                      </c:pt>
                      <c:pt idx="2667">
                        <c:v>17.925286276722399</c:v>
                      </c:pt>
                      <c:pt idx="2668">
                        <c:v>17.640166582077999</c:v>
                      </c:pt>
                      <c:pt idx="2669">
                        <c:v>17.585020872492599</c:v>
                      </c:pt>
                      <c:pt idx="2670">
                        <c:v>17.575645600766599</c:v>
                      </c:pt>
                      <c:pt idx="2671">
                        <c:v>17.6440761602606</c:v>
                      </c:pt>
                      <c:pt idx="2672">
                        <c:v>17.605363288255099</c:v>
                      </c:pt>
                      <c:pt idx="2673">
                        <c:v>17.644752917083199</c:v>
                      </c:pt>
                      <c:pt idx="2674">
                        <c:v>17.627023368038198</c:v>
                      </c:pt>
                      <c:pt idx="2675">
                        <c:v>17.6262400274851</c:v>
                      </c:pt>
                      <c:pt idx="2676">
                        <c:v>17.6084132778794</c:v>
                      </c:pt>
                      <c:pt idx="2677">
                        <c:v>17.686532969669901</c:v>
                      </c:pt>
                      <c:pt idx="2678">
                        <c:v>17.609095013471698</c:v>
                      </c:pt>
                      <c:pt idx="2679">
                        <c:v>17.7488696318885</c:v>
                      </c:pt>
                      <c:pt idx="2680">
                        <c:v>17.685490575328899</c:v>
                      </c:pt>
                      <c:pt idx="2681">
                        <c:v>17.8231504597826</c:v>
                      </c:pt>
                      <c:pt idx="2682">
                        <c:v>17.756583475702101</c:v>
                      </c:pt>
                      <c:pt idx="2683">
                        <c:v>17.610590617979799</c:v>
                      </c:pt>
                      <c:pt idx="2684">
                        <c:v>17.652238085049099</c:v>
                      </c:pt>
                      <c:pt idx="2685">
                        <c:v>17.672799141051801</c:v>
                      </c:pt>
                      <c:pt idx="2686">
                        <c:v>17.632174829136599</c:v>
                      </c:pt>
                      <c:pt idx="2687">
                        <c:v>17.662038884023399</c:v>
                      </c:pt>
                      <c:pt idx="2688">
                        <c:v>17.5678337390626</c:v>
                      </c:pt>
                      <c:pt idx="2689">
                        <c:v>17.6533886268816</c:v>
                      </c:pt>
                      <c:pt idx="2690">
                        <c:v>17.645631307503798</c:v>
                      </c:pt>
                      <c:pt idx="2691">
                        <c:v>17.7620848879688</c:v>
                      </c:pt>
                      <c:pt idx="2692">
                        <c:v>17.8282730049919</c:v>
                      </c:pt>
                      <c:pt idx="2693">
                        <c:v>17.651900438792101</c:v>
                      </c:pt>
                      <c:pt idx="2694">
                        <c:v>17.644983242869898</c:v>
                      </c:pt>
                      <c:pt idx="2695">
                        <c:v>17.748628430038899</c:v>
                      </c:pt>
                      <c:pt idx="2696">
                        <c:v>17.663094794476599</c:v>
                      </c:pt>
                      <c:pt idx="2697">
                        <c:v>17.583991439024</c:v>
                      </c:pt>
                      <c:pt idx="2698">
                        <c:v>17.567308934253401</c:v>
                      </c:pt>
                      <c:pt idx="2699">
                        <c:v>17.604760539685799</c:v>
                      </c:pt>
                      <c:pt idx="2700">
                        <c:v>17.632406368061599</c:v>
                      </c:pt>
                      <c:pt idx="2701">
                        <c:v>17.610161932889099</c:v>
                      </c:pt>
                      <c:pt idx="2702">
                        <c:v>17.657554579277999</c:v>
                      </c:pt>
                      <c:pt idx="2703">
                        <c:v>17.743346234895601</c:v>
                      </c:pt>
                      <c:pt idx="2704">
                        <c:v>17.558345355436401</c:v>
                      </c:pt>
                      <c:pt idx="2705">
                        <c:v>17.815501264576099</c:v>
                      </c:pt>
                      <c:pt idx="2706">
                        <c:v>17.603461714191301</c:v>
                      </c:pt>
                      <c:pt idx="2707">
                        <c:v>17.666880318680601</c:v>
                      </c:pt>
                      <c:pt idx="2708">
                        <c:v>17.919320436049901</c:v>
                      </c:pt>
                      <c:pt idx="2709">
                        <c:v>17.623444240006599</c:v>
                      </c:pt>
                      <c:pt idx="2710">
                        <c:v>17.6670141959642</c:v>
                      </c:pt>
                      <c:pt idx="2711">
                        <c:v>17.665174907007401</c:v>
                      </c:pt>
                      <c:pt idx="2712">
                        <c:v>17.853998897078299</c:v>
                      </c:pt>
                      <c:pt idx="2713">
                        <c:v>17.581411384400301</c:v>
                      </c:pt>
                      <c:pt idx="2714">
                        <c:v>17.607118934051499</c:v>
                      </c:pt>
                      <c:pt idx="2715">
                        <c:v>17.610299855928002</c:v>
                      </c:pt>
                      <c:pt idx="2716">
                        <c:v>17.575865149507099</c:v>
                      </c:pt>
                      <c:pt idx="2717">
                        <c:v>17.7372886026812</c:v>
                      </c:pt>
                      <c:pt idx="2718">
                        <c:v>17.6671337035352</c:v>
                      </c:pt>
                      <c:pt idx="2719">
                        <c:v>17.668195231206301</c:v>
                      </c:pt>
                      <c:pt idx="2720">
                        <c:v>17.701830953200002</c:v>
                      </c:pt>
                      <c:pt idx="2721">
                        <c:v>17.667023015116399</c:v>
                      </c:pt>
                      <c:pt idx="2722">
                        <c:v>17.677434421641301</c:v>
                      </c:pt>
                      <c:pt idx="2723">
                        <c:v>17.9370075422868</c:v>
                      </c:pt>
                      <c:pt idx="2724">
                        <c:v>17.909995948689598</c:v>
                      </c:pt>
                      <c:pt idx="2725">
                        <c:v>17.641547400371302</c:v>
                      </c:pt>
                      <c:pt idx="2726">
                        <c:v>17.710047992009599</c:v>
                      </c:pt>
                      <c:pt idx="2727">
                        <c:v>17.648346508973201</c:v>
                      </c:pt>
                      <c:pt idx="2728">
                        <c:v>17.639920579745102</c:v>
                      </c:pt>
                      <c:pt idx="2729">
                        <c:v>17.559962989177201</c:v>
                      </c:pt>
                      <c:pt idx="2730">
                        <c:v>17.595707685372101</c:v>
                      </c:pt>
                      <c:pt idx="2731">
                        <c:v>17.806346531479999</c:v>
                      </c:pt>
                      <c:pt idx="2732">
                        <c:v>17.568964964308801</c:v>
                      </c:pt>
                      <c:pt idx="2733">
                        <c:v>17.669167193758501</c:v>
                      </c:pt>
                      <c:pt idx="2734">
                        <c:v>17.704555754881799</c:v>
                      </c:pt>
                      <c:pt idx="2735">
                        <c:v>17.598649211260501</c:v>
                      </c:pt>
                      <c:pt idx="2736">
                        <c:v>17.635478104765198</c:v>
                      </c:pt>
                      <c:pt idx="2737">
                        <c:v>17.665226438115699</c:v>
                      </c:pt>
                      <c:pt idx="2738">
                        <c:v>17.643409147940201</c:v>
                      </c:pt>
                      <c:pt idx="2739">
                        <c:v>17.659665029037001</c:v>
                      </c:pt>
                      <c:pt idx="2740">
                        <c:v>17.913921672481099</c:v>
                      </c:pt>
                      <c:pt idx="2741">
                        <c:v>17.665471449895001</c:v>
                      </c:pt>
                      <c:pt idx="2742">
                        <c:v>17.634211284909199</c:v>
                      </c:pt>
                      <c:pt idx="2743">
                        <c:v>17.7027043345594</c:v>
                      </c:pt>
                      <c:pt idx="2744">
                        <c:v>17.6678431119139</c:v>
                      </c:pt>
                      <c:pt idx="2745">
                        <c:v>17.6255340072438</c:v>
                      </c:pt>
                      <c:pt idx="2746">
                        <c:v>17.606087421702799</c:v>
                      </c:pt>
                      <c:pt idx="2747">
                        <c:v>17.687126956768701</c:v>
                      </c:pt>
                      <c:pt idx="2748">
                        <c:v>17.751063021076099</c:v>
                      </c:pt>
                      <c:pt idx="2749">
                        <c:v>17.679905033866099</c:v>
                      </c:pt>
                      <c:pt idx="2750">
                        <c:v>17.651268206406499</c:v>
                      </c:pt>
                      <c:pt idx="2751">
                        <c:v>17.825665582733698</c:v>
                      </c:pt>
                      <c:pt idx="2752">
                        <c:v>17.7442398966414</c:v>
                      </c:pt>
                      <c:pt idx="2753">
                        <c:v>17.610406333795801</c:v>
                      </c:pt>
                      <c:pt idx="2754">
                        <c:v>17.850847162513301</c:v>
                      </c:pt>
                      <c:pt idx="2755">
                        <c:v>17.670837911750802</c:v>
                      </c:pt>
                      <c:pt idx="2756">
                        <c:v>17.6705082157536</c:v>
                      </c:pt>
                      <c:pt idx="2757">
                        <c:v>17.641227396615399</c:v>
                      </c:pt>
                      <c:pt idx="2758">
                        <c:v>17.680031880627801</c:v>
                      </c:pt>
                      <c:pt idx="2759">
                        <c:v>17.653539787406199</c:v>
                      </c:pt>
                      <c:pt idx="2760">
                        <c:v>17.607388086672</c:v>
                      </c:pt>
                      <c:pt idx="2761">
                        <c:v>17.556569399584099</c:v>
                      </c:pt>
                      <c:pt idx="2762">
                        <c:v>17.639205748763001</c:v>
                      </c:pt>
                      <c:pt idx="2763">
                        <c:v>17.655216817393001</c:v>
                      </c:pt>
                      <c:pt idx="2764">
                        <c:v>17.658173387714999</c:v>
                      </c:pt>
                      <c:pt idx="2765">
                        <c:v>17.614863289085498</c:v>
                      </c:pt>
                      <c:pt idx="2766">
                        <c:v>17.777427721740601</c:v>
                      </c:pt>
                      <c:pt idx="2767">
                        <c:v>17.830223851990599</c:v>
                      </c:pt>
                      <c:pt idx="2768">
                        <c:v>17.6706285698687</c:v>
                      </c:pt>
                      <c:pt idx="2769">
                        <c:v>17.5646114337802</c:v>
                      </c:pt>
                      <c:pt idx="2770">
                        <c:v>17.657862178715</c:v>
                      </c:pt>
                      <c:pt idx="2771">
                        <c:v>17.7542216731506</c:v>
                      </c:pt>
                      <c:pt idx="2772">
                        <c:v>17.671762468293402</c:v>
                      </c:pt>
                      <c:pt idx="2773">
                        <c:v>17.567118743479501</c:v>
                      </c:pt>
                      <c:pt idx="2774">
                        <c:v>17.7299334106619</c:v>
                      </c:pt>
                      <c:pt idx="2775">
                        <c:v>17.599412249775</c:v>
                      </c:pt>
                      <c:pt idx="2776">
                        <c:v>17.615136824253401</c:v>
                      </c:pt>
                      <c:pt idx="2777">
                        <c:v>17.633333561626898</c:v>
                      </c:pt>
                      <c:pt idx="2778">
                        <c:v>17.621631856322299</c:v>
                      </c:pt>
                      <c:pt idx="2779">
                        <c:v>17.679780977256801</c:v>
                      </c:pt>
                      <c:pt idx="2780">
                        <c:v>17.368129667550999</c:v>
                      </c:pt>
                      <c:pt idx="2781">
                        <c:v>17.353519277614701</c:v>
                      </c:pt>
                      <c:pt idx="2782">
                        <c:v>17.593405451367399</c:v>
                      </c:pt>
                      <c:pt idx="2783">
                        <c:v>17.602369124937699</c:v>
                      </c:pt>
                      <c:pt idx="2784">
                        <c:v>17.374906862760799</c:v>
                      </c:pt>
                      <c:pt idx="2785">
                        <c:v>17.350628816585999</c:v>
                      </c:pt>
                      <c:pt idx="2786">
                        <c:v>17.387481606024899</c:v>
                      </c:pt>
                      <c:pt idx="2787">
                        <c:v>17.627052369865201</c:v>
                      </c:pt>
                      <c:pt idx="2788">
                        <c:v>17.388488865573802</c:v>
                      </c:pt>
                      <c:pt idx="2789">
                        <c:v>17.338834122292099</c:v>
                      </c:pt>
                      <c:pt idx="2790">
                        <c:v>17.6141687915662</c:v>
                      </c:pt>
                      <c:pt idx="2791">
                        <c:v>17.3922021116006</c:v>
                      </c:pt>
                      <c:pt idx="2792">
                        <c:v>17.617396911061199</c:v>
                      </c:pt>
                      <c:pt idx="2793">
                        <c:v>17.694533043857099</c:v>
                      </c:pt>
                      <c:pt idx="2794">
                        <c:v>17.453911856085899</c:v>
                      </c:pt>
                      <c:pt idx="2795">
                        <c:v>17.475990516862499</c:v>
                      </c:pt>
                      <c:pt idx="2796">
                        <c:v>17.4614787446747</c:v>
                      </c:pt>
                      <c:pt idx="2797">
                        <c:v>17.4812896853647</c:v>
                      </c:pt>
                      <c:pt idx="2798">
                        <c:v>17.4844101503157</c:v>
                      </c:pt>
                      <c:pt idx="2799">
                        <c:v>17.492474073605699</c:v>
                      </c:pt>
                      <c:pt idx="2800">
                        <c:v>17.762774034709398</c:v>
                      </c:pt>
                      <c:pt idx="2801">
                        <c:v>17.921635109584201</c:v>
                      </c:pt>
                      <c:pt idx="2802">
                        <c:v>17.6995832338235</c:v>
                      </c:pt>
                      <c:pt idx="2803">
                        <c:v>17.733789143524401</c:v>
                      </c:pt>
                      <c:pt idx="2804">
                        <c:v>17.663839057818102</c:v>
                      </c:pt>
                      <c:pt idx="2805">
                        <c:v>17.5911121629312</c:v>
                      </c:pt>
                      <c:pt idx="2806">
                        <c:v>17.834997668059</c:v>
                      </c:pt>
                      <c:pt idx="2807">
                        <c:v>17.718271055362202</c:v>
                      </c:pt>
                      <c:pt idx="2808">
                        <c:v>17.629552021773399</c:v>
                      </c:pt>
                      <c:pt idx="2809">
                        <c:v>17.675911559344598</c:v>
                      </c:pt>
                      <c:pt idx="2810">
                        <c:v>17.907054336710399</c:v>
                      </c:pt>
                      <c:pt idx="2811">
                        <c:v>17.664515558978199</c:v>
                      </c:pt>
                      <c:pt idx="2812">
                        <c:v>17.636373660235101</c:v>
                      </c:pt>
                      <c:pt idx="2813">
                        <c:v>17.693124237364199</c:v>
                      </c:pt>
                      <c:pt idx="2814">
                        <c:v>17.686350473616599</c:v>
                      </c:pt>
                      <c:pt idx="2815">
                        <c:v>17.822985570339899</c:v>
                      </c:pt>
                      <c:pt idx="2816">
                        <c:v>17.666855043129502</c:v>
                      </c:pt>
                      <c:pt idx="2817">
                        <c:v>17.6328789359372</c:v>
                      </c:pt>
                      <c:pt idx="2818">
                        <c:v>17.645156766552098</c:v>
                      </c:pt>
                      <c:pt idx="2819">
                        <c:v>17.605090273827901</c:v>
                      </c:pt>
                      <c:pt idx="2820">
                        <c:v>17.591927559629301</c:v>
                      </c:pt>
                      <c:pt idx="2821">
                        <c:v>17.734633349711501</c:v>
                      </c:pt>
                      <c:pt idx="2822">
                        <c:v>17.930966938692301</c:v>
                      </c:pt>
                      <c:pt idx="2823">
                        <c:v>17.7014368888027</c:v>
                      </c:pt>
                      <c:pt idx="2824">
                        <c:v>17.683524332577299</c:v>
                      </c:pt>
                      <c:pt idx="2825">
                        <c:v>17.712495926082699</c:v>
                      </c:pt>
                      <c:pt idx="2826">
                        <c:v>17.666714192155201</c:v>
                      </c:pt>
                      <c:pt idx="2827">
                        <c:v>17.668238544348299</c:v>
                      </c:pt>
                      <c:pt idx="2828">
                        <c:v>17.937929383523901</c:v>
                      </c:pt>
                      <c:pt idx="2829">
                        <c:v>17.931408735069802</c:v>
                      </c:pt>
                      <c:pt idx="2830">
                        <c:v>17.679001122021202</c:v>
                      </c:pt>
                      <c:pt idx="2831">
                        <c:v>17.666296273458698</c:v>
                      </c:pt>
                      <c:pt idx="2832">
                        <c:v>17.923653262026502</c:v>
                      </c:pt>
                      <c:pt idx="2833">
                        <c:v>17.6342435469764</c:v>
                      </c:pt>
                      <c:pt idx="2834">
                        <c:v>17.599448997394902</c:v>
                      </c:pt>
                      <c:pt idx="2835">
                        <c:v>17.680257447546499</c:v>
                      </c:pt>
                      <c:pt idx="2836">
                        <c:v>17.643070564189902</c:v>
                      </c:pt>
                      <c:pt idx="2837">
                        <c:v>17.6966205046363</c:v>
                      </c:pt>
                      <c:pt idx="2838">
                        <c:v>17.9097901685053</c:v>
                      </c:pt>
                      <c:pt idx="2839">
                        <c:v>17.683700034650101</c:v>
                      </c:pt>
                      <c:pt idx="2840">
                        <c:v>17.708393000116398</c:v>
                      </c:pt>
                      <c:pt idx="2841">
                        <c:v>17.632148465814499</c:v>
                      </c:pt>
                      <c:pt idx="2842">
                        <c:v>17.692545036849701</c:v>
                      </c:pt>
                      <c:pt idx="2843">
                        <c:v>17.6339633810225</c:v>
                      </c:pt>
                      <c:pt idx="2844">
                        <c:v>17.6854187424955</c:v>
                      </c:pt>
                      <c:pt idx="2845">
                        <c:v>17.684282971452301</c:v>
                      </c:pt>
                      <c:pt idx="2846">
                        <c:v>17.649913568771002</c:v>
                      </c:pt>
                      <c:pt idx="2847">
                        <c:v>17.699212489240601</c:v>
                      </c:pt>
                      <c:pt idx="2848">
                        <c:v>17.929164860405699</c:v>
                      </c:pt>
                      <c:pt idx="2849">
                        <c:v>17.667762868584699</c:v>
                      </c:pt>
                      <c:pt idx="2850">
                        <c:v>17.754379098299601</c:v>
                      </c:pt>
                      <c:pt idx="2851">
                        <c:v>17.698308522818699</c:v>
                      </c:pt>
                      <c:pt idx="2852">
                        <c:v>17.874823318121798</c:v>
                      </c:pt>
                      <c:pt idx="2853">
                        <c:v>17.689345067831201</c:v>
                      </c:pt>
                      <c:pt idx="2854">
                        <c:v>17.637891721479701</c:v>
                      </c:pt>
                      <c:pt idx="2855">
                        <c:v>17.753940884802699</c:v>
                      </c:pt>
                      <c:pt idx="2856">
                        <c:v>17.6885399387162</c:v>
                      </c:pt>
                      <c:pt idx="2857">
                        <c:v>17.618837532869801</c:v>
                      </c:pt>
                      <c:pt idx="2858">
                        <c:v>17.680922210244901</c:v>
                      </c:pt>
                      <c:pt idx="2859">
                        <c:v>17.688422830533</c:v>
                      </c:pt>
                      <c:pt idx="2860">
                        <c:v>17.697341676009</c:v>
                      </c:pt>
                      <c:pt idx="2861">
                        <c:v>17.654884969780799</c:v>
                      </c:pt>
                      <c:pt idx="2862">
                        <c:v>17.702891419494701</c:v>
                      </c:pt>
                      <c:pt idx="2863">
                        <c:v>17.922729153440699</c:v>
                      </c:pt>
                      <c:pt idx="2864">
                        <c:v>17.629845844313898</c:v>
                      </c:pt>
                      <c:pt idx="2865">
                        <c:v>17.707965179747699</c:v>
                      </c:pt>
                      <c:pt idx="2866">
                        <c:v>17.689020597139201</c:v>
                      </c:pt>
                      <c:pt idx="2867">
                        <c:v>17.871640511948399</c:v>
                      </c:pt>
                      <c:pt idx="2868">
                        <c:v>17.767031769561601</c:v>
                      </c:pt>
                      <c:pt idx="2869">
                        <c:v>17.712271326792202</c:v>
                      </c:pt>
                      <c:pt idx="2870">
                        <c:v>17.870833298198701</c:v>
                      </c:pt>
                      <c:pt idx="2871">
                        <c:v>17.8889834210099</c:v>
                      </c:pt>
                      <c:pt idx="2872">
                        <c:v>17.707966325486701</c:v>
                      </c:pt>
                      <c:pt idx="2873">
                        <c:v>17.652923912261901</c:v>
                      </c:pt>
                      <c:pt idx="2874">
                        <c:v>17.704125533455699</c:v>
                      </c:pt>
                      <c:pt idx="2875">
                        <c:v>17.765347279580801</c:v>
                      </c:pt>
                      <c:pt idx="2876">
                        <c:v>17.705710212208199</c:v>
                      </c:pt>
                      <c:pt idx="2877">
                        <c:v>17.624768833953301</c:v>
                      </c:pt>
                      <c:pt idx="2878">
                        <c:v>17.681041190051801</c:v>
                      </c:pt>
                      <c:pt idx="2879">
                        <c:v>17.6374173353346</c:v>
                      </c:pt>
                      <c:pt idx="2880">
                        <c:v>17.693542315145599</c:v>
                      </c:pt>
                      <c:pt idx="2881">
                        <c:v>17.7069172128632</c:v>
                      </c:pt>
                      <c:pt idx="2882">
                        <c:v>17.658105556217102</c:v>
                      </c:pt>
                      <c:pt idx="2883">
                        <c:v>17.694794806217299</c:v>
                      </c:pt>
                      <c:pt idx="2884">
                        <c:v>17.9253130425687</c:v>
                      </c:pt>
                      <c:pt idx="2885">
                        <c:v>17.654353555377899</c:v>
                      </c:pt>
                      <c:pt idx="2886">
                        <c:v>17.624985040077298</c:v>
                      </c:pt>
                      <c:pt idx="2887">
                        <c:v>17.633713426080099</c:v>
                      </c:pt>
                      <c:pt idx="2888">
                        <c:v>17.692142866204499</c:v>
                      </c:pt>
                      <c:pt idx="2889">
                        <c:v>17.714133250552599</c:v>
                      </c:pt>
                      <c:pt idx="2890">
                        <c:v>17.713166266843</c:v>
                      </c:pt>
                      <c:pt idx="2891">
                        <c:v>17.780262326395501</c:v>
                      </c:pt>
                      <c:pt idx="2892">
                        <c:v>17.889444234135599</c:v>
                      </c:pt>
                      <c:pt idx="2893">
                        <c:v>17.784487375458401</c:v>
                      </c:pt>
                      <c:pt idx="2894">
                        <c:v>17.705215654888899</c:v>
                      </c:pt>
                      <c:pt idx="2895">
                        <c:v>17.713079579466498</c:v>
                      </c:pt>
                      <c:pt idx="2896">
                        <c:v>17.872562335716999</c:v>
                      </c:pt>
                      <c:pt idx="2897">
                        <c:v>17.879581819761398</c:v>
                      </c:pt>
                      <c:pt idx="2898">
                        <c:v>17.721361812398499</c:v>
                      </c:pt>
                      <c:pt idx="2899">
                        <c:v>17.647296241148901</c:v>
                      </c:pt>
                      <c:pt idx="2900">
                        <c:v>17.606073857991898</c:v>
                      </c:pt>
                      <c:pt idx="2901">
                        <c:v>17.705708461244399</c:v>
                      </c:pt>
                      <c:pt idx="2902">
                        <c:v>17.7806293543198</c:v>
                      </c:pt>
                      <c:pt idx="2903">
                        <c:v>17.699027115421899</c:v>
                      </c:pt>
                      <c:pt idx="2904">
                        <c:v>17.635350837597699</c:v>
                      </c:pt>
                      <c:pt idx="2905">
                        <c:v>17.673035736754901</c:v>
                      </c:pt>
                      <c:pt idx="2906">
                        <c:v>17.670619582555201</c:v>
                      </c:pt>
                      <c:pt idx="2907">
                        <c:v>17.644146883645401</c:v>
                      </c:pt>
                      <c:pt idx="2908">
                        <c:v>17.711698671048602</c:v>
                      </c:pt>
                      <c:pt idx="2909">
                        <c:v>17.704561106962402</c:v>
                      </c:pt>
                      <c:pt idx="2910">
                        <c:v>17.656501783209301</c:v>
                      </c:pt>
                      <c:pt idx="2911">
                        <c:v>17.705605527115502</c:v>
                      </c:pt>
                      <c:pt idx="2912">
                        <c:v>17.931630831704702</c:v>
                      </c:pt>
                      <c:pt idx="2913">
                        <c:v>17.9231442911599</c:v>
                      </c:pt>
                      <c:pt idx="2914">
                        <c:v>17.6942099175937</c:v>
                      </c:pt>
                      <c:pt idx="2915">
                        <c:v>17.697484313879801</c:v>
                      </c:pt>
                      <c:pt idx="2916">
                        <c:v>17.6559285885197</c:v>
                      </c:pt>
                      <c:pt idx="2917">
                        <c:v>17.6216031506506</c:v>
                      </c:pt>
                      <c:pt idx="2918">
                        <c:v>17.6763970372362</c:v>
                      </c:pt>
                      <c:pt idx="2919">
                        <c:v>17.7078536092849</c:v>
                      </c:pt>
                      <c:pt idx="2920">
                        <c:v>17.685564315771899</c:v>
                      </c:pt>
                      <c:pt idx="2921">
                        <c:v>17.692453122357399</c:v>
                      </c:pt>
                      <c:pt idx="2922">
                        <c:v>17.689053715662599</c:v>
                      </c:pt>
                      <c:pt idx="2923">
                        <c:v>17.705778360573898</c:v>
                      </c:pt>
                      <c:pt idx="2924">
                        <c:v>17.767028909288499</c:v>
                      </c:pt>
                      <c:pt idx="2925">
                        <c:v>17.8858431274423</c:v>
                      </c:pt>
                      <c:pt idx="2926">
                        <c:v>17.775887749917501</c:v>
                      </c:pt>
                      <c:pt idx="2927">
                        <c:v>17.702853057709</c:v>
                      </c:pt>
                      <c:pt idx="2928">
                        <c:v>17.648123142240198</c:v>
                      </c:pt>
                      <c:pt idx="2929">
                        <c:v>17.712131365908299</c:v>
                      </c:pt>
                      <c:pt idx="2930">
                        <c:v>17.8805726328582</c:v>
                      </c:pt>
                      <c:pt idx="2931">
                        <c:v>17.887524182189502</c:v>
                      </c:pt>
                      <c:pt idx="2932">
                        <c:v>17.730749862617099</c:v>
                      </c:pt>
                      <c:pt idx="2933">
                        <c:v>17.643368644610401</c:v>
                      </c:pt>
                      <c:pt idx="2934">
                        <c:v>17.6934988164945</c:v>
                      </c:pt>
                      <c:pt idx="2935">
                        <c:v>17.619540206987001</c:v>
                      </c:pt>
                      <c:pt idx="2936">
                        <c:v>17.718360434946</c:v>
                      </c:pt>
                      <c:pt idx="2937">
                        <c:v>17.7904647297362</c:v>
                      </c:pt>
                      <c:pt idx="2938">
                        <c:v>17.706455970782901</c:v>
                      </c:pt>
                      <c:pt idx="2939">
                        <c:v>17.6461469760896</c:v>
                      </c:pt>
                      <c:pt idx="2940">
                        <c:v>17.6702517009074</c:v>
                      </c:pt>
                      <c:pt idx="2941">
                        <c:v>17.9269965601402</c:v>
                      </c:pt>
                      <c:pt idx="2942">
                        <c:v>17.690292598324099</c:v>
                      </c:pt>
                      <c:pt idx="2943">
                        <c:v>17.655810853237899</c:v>
                      </c:pt>
                      <c:pt idx="2944">
                        <c:v>17.716074508525502</c:v>
                      </c:pt>
                      <c:pt idx="2945">
                        <c:v>17.700045480042</c:v>
                      </c:pt>
                      <c:pt idx="2946">
                        <c:v>17.651060307086802</c:v>
                      </c:pt>
                      <c:pt idx="2947">
                        <c:v>17.685809499516498</c:v>
                      </c:pt>
                      <c:pt idx="2948">
                        <c:v>17.942262460316201</c:v>
                      </c:pt>
                      <c:pt idx="2949">
                        <c:v>17.921590428943301</c:v>
                      </c:pt>
                      <c:pt idx="2950">
                        <c:v>17.7485555067035</c:v>
                      </c:pt>
                      <c:pt idx="2951">
                        <c:v>17.9548101223474</c:v>
                      </c:pt>
                      <c:pt idx="2952">
                        <c:v>17.795145114448999</c:v>
                      </c:pt>
                      <c:pt idx="2953">
                        <c:v>17.766964226333801</c:v>
                      </c:pt>
                      <c:pt idx="2954">
                        <c:v>17.9694904363833</c:v>
                      </c:pt>
                      <c:pt idx="2955">
                        <c:v>17.880333969928699</c:v>
                      </c:pt>
                      <c:pt idx="2956">
                        <c:v>17.815151594050199</c:v>
                      </c:pt>
                      <c:pt idx="2957">
                        <c:v>17.7797735345072</c:v>
                      </c:pt>
                      <c:pt idx="2958">
                        <c:v>17.950062151711801</c:v>
                      </c:pt>
                      <c:pt idx="2959">
                        <c:v>17.933816492166802</c:v>
                      </c:pt>
                      <c:pt idx="2960">
                        <c:v>17.877273234547101</c:v>
                      </c:pt>
                      <c:pt idx="2961">
                        <c:v>17.804256503530201</c:v>
                      </c:pt>
                      <c:pt idx="2962">
                        <c:v>17.779788584427301</c:v>
                      </c:pt>
                      <c:pt idx="2963">
                        <c:v>17.959017262471701</c:v>
                      </c:pt>
                      <c:pt idx="2964">
                        <c:v>17.893671082563198</c:v>
                      </c:pt>
                      <c:pt idx="2965">
                        <c:v>17.954433113228099</c:v>
                      </c:pt>
                      <c:pt idx="2966">
                        <c:v>17.8971351968795</c:v>
                      </c:pt>
                      <c:pt idx="2967">
                        <c:v>17.798897808058999</c:v>
                      </c:pt>
                      <c:pt idx="2968">
                        <c:v>17.777437668009</c:v>
                      </c:pt>
                      <c:pt idx="2969">
                        <c:v>17.9455431835745</c:v>
                      </c:pt>
                      <c:pt idx="2970">
                        <c:v>17.794693533879698</c:v>
                      </c:pt>
                      <c:pt idx="2971">
                        <c:v>17.901430246362999</c:v>
                      </c:pt>
                      <c:pt idx="2972">
                        <c:v>17.956377252168402</c:v>
                      </c:pt>
                      <c:pt idx="2973">
                        <c:v>17.908434042869299</c:v>
                      </c:pt>
                      <c:pt idx="2974">
                        <c:v>17.788186538401501</c:v>
                      </c:pt>
                      <c:pt idx="2975">
                        <c:v>17.780020755205101</c:v>
                      </c:pt>
                      <c:pt idx="2976">
                        <c:v>17.965506865091299</c:v>
                      </c:pt>
                      <c:pt idx="2977">
                        <c:v>17.7698019138303</c:v>
                      </c:pt>
                      <c:pt idx="2978">
                        <c:v>17.812603343395399</c:v>
                      </c:pt>
                      <c:pt idx="2979">
                        <c:v>17.895233180197099</c:v>
                      </c:pt>
                      <c:pt idx="2980">
                        <c:v>17.953964434161701</c:v>
                      </c:pt>
                      <c:pt idx="2981">
                        <c:v>17.916680480319499</c:v>
                      </c:pt>
                      <c:pt idx="2982">
                        <c:v>17.813192216453999</c:v>
                      </c:pt>
                      <c:pt idx="2983">
                        <c:v>17.793926268138399</c:v>
                      </c:pt>
                      <c:pt idx="2984">
                        <c:v>17.963116363567401</c:v>
                      </c:pt>
                      <c:pt idx="2985">
                        <c:v>17.933128369401299</c:v>
                      </c:pt>
                      <c:pt idx="2986">
                        <c:v>17.794235552705501</c:v>
                      </c:pt>
                      <c:pt idx="2987">
                        <c:v>17.8172302531352</c:v>
                      </c:pt>
                      <c:pt idx="2988">
                        <c:v>17.911799883184099</c:v>
                      </c:pt>
                      <c:pt idx="2989">
                        <c:v>17.985487234521301</c:v>
                      </c:pt>
                      <c:pt idx="2990">
                        <c:v>17.8988235423246</c:v>
                      </c:pt>
                      <c:pt idx="2991">
                        <c:v>17.826477205652498</c:v>
                      </c:pt>
                      <c:pt idx="2992">
                        <c:v>17.7745215257887</c:v>
                      </c:pt>
                      <c:pt idx="2993">
                        <c:v>17.977003201480699</c:v>
                      </c:pt>
                      <c:pt idx="2994">
                        <c:v>17.947136239336199</c:v>
                      </c:pt>
                      <c:pt idx="2995">
                        <c:v>17.941674690788599</c:v>
                      </c:pt>
                      <c:pt idx="2996">
                        <c:v>17.9580201217859</c:v>
                      </c:pt>
                      <c:pt idx="2997">
                        <c:v>17.954004704062001</c:v>
                      </c:pt>
                      <c:pt idx="2998">
                        <c:v>17.9507641777634</c:v>
                      </c:pt>
                      <c:pt idx="2999">
                        <c:v>17.9611600327299</c:v>
                      </c:pt>
                      <c:pt idx="3000">
                        <c:v>17.9729041964376</c:v>
                      </c:pt>
                      <c:pt idx="3001">
                        <c:v>17.955447326244599</c:v>
                      </c:pt>
                      <c:pt idx="3002">
                        <c:v>17.968121511142101</c:v>
                      </c:pt>
                      <c:pt idx="3003">
                        <c:v>17.9646565882665</c:v>
                      </c:pt>
                      <c:pt idx="3004">
                        <c:v>18.419136167608698</c:v>
                      </c:pt>
                      <c:pt idx="3005">
                        <c:v>17.4351757240095</c:v>
                      </c:pt>
                      <c:pt idx="3006">
                        <c:v>17.467774188446398</c:v>
                      </c:pt>
                      <c:pt idx="3007">
                        <c:v>17.340804555330202</c:v>
                      </c:pt>
                      <c:pt idx="3008">
                        <c:v>17.4707202061199</c:v>
                      </c:pt>
                      <c:pt idx="3009">
                        <c:v>17.327145854018202</c:v>
                      </c:pt>
                      <c:pt idx="3010">
                        <c:v>17.461430391120199</c:v>
                      </c:pt>
                      <c:pt idx="3011">
                        <c:v>17.467686623263699</c:v>
                      </c:pt>
                      <c:pt idx="3012">
                        <c:v>17.467863475535001</c:v>
                      </c:pt>
                      <c:pt idx="3013">
                        <c:v>17.3454638143435</c:v>
                      </c:pt>
                      <c:pt idx="3014">
                        <c:v>17.489952832346798</c:v>
                      </c:pt>
                      <c:pt idx="3015">
                        <c:v>17.494429328749199</c:v>
                      </c:pt>
                      <c:pt idx="3016">
                        <c:v>17.344840348670701</c:v>
                      </c:pt>
                      <c:pt idx="3017">
                        <c:v>17.504802074253298</c:v>
                      </c:pt>
                      <c:pt idx="3018">
                        <c:v>17.494777438238</c:v>
                      </c:pt>
                      <c:pt idx="3019">
                        <c:v>17.469986681441501</c:v>
                      </c:pt>
                      <c:pt idx="3020">
                        <c:v>17.489322004186601</c:v>
                      </c:pt>
                      <c:pt idx="3021">
                        <c:v>17.484467980396701</c:v>
                      </c:pt>
                      <c:pt idx="3022">
                        <c:v>17.5256005615032</c:v>
                      </c:pt>
                      <c:pt idx="3023">
                        <c:v>17.478626480290099</c:v>
                      </c:pt>
                      <c:pt idx="3024">
                        <c:v>17.361086344453401</c:v>
                      </c:pt>
                      <c:pt idx="3025">
                        <c:v>17.368466216391798</c:v>
                      </c:pt>
                      <c:pt idx="3026">
                        <c:v>17.499788842900401</c:v>
                      </c:pt>
                      <c:pt idx="3027">
                        <c:v>17.500310315159702</c:v>
                      </c:pt>
                      <c:pt idx="3028">
                        <c:v>17.5061260028031</c:v>
                      </c:pt>
                      <c:pt idx="3029">
                        <c:v>17.505683118835901</c:v>
                      </c:pt>
                      <c:pt idx="3030">
                        <c:v>17.485418718463801</c:v>
                      </c:pt>
                      <c:pt idx="3031">
                        <c:v>17.487307830716201</c:v>
                      </c:pt>
                      <c:pt idx="3032">
                        <c:v>17.768008590860099</c:v>
                      </c:pt>
                      <c:pt idx="3033">
                        <c:v>17.702981346255999</c:v>
                      </c:pt>
                      <c:pt idx="3034">
                        <c:v>17.476459201373899</c:v>
                      </c:pt>
                      <c:pt idx="3035">
                        <c:v>17.487854470088099</c:v>
                      </c:pt>
                      <c:pt idx="3036">
                        <c:v>17.4736622839959</c:v>
                      </c:pt>
                      <c:pt idx="3037">
                        <c:v>17.4730946348398</c:v>
                      </c:pt>
                      <c:pt idx="3038">
                        <c:v>17.501104618626702</c:v>
                      </c:pt>
                      <c:pt idx="3039">
                        <c:v>17.478934587038001</c:v>
                      </c:pt>
                      <c:pt idx="3040">
                        <c:v>17.448157708732399</c:v>
                      </c:pt>
                      <c:pt idx="3041">
                        <c:v>17.440621295509601</c:v>
                      </c:pt>
                      <c:pt idx="3042">
                        <c:v>17.339917393718199</c:v>
                      </c:pt>
                      <c:pt idx="3043">
                        <c:v>17.487772274811501</c:v>
                      </c:pt>
                      <c:pt idx="3044">
                        <c:v>17.357724007621499</c:v>
                      </c:pt>
                      <c:pt idx="3045">
                        <c:v>17.4830661602508</c:v>
                      </c:pt>
                      <c:pt idx="3046">
                        <c:v>17.506113492557098</c:v>
                      </c:pt>
                      <c:pt idx="3047">
                        <c:v>17.346849397207901</c:v>
                      </c:pt>
                      <c:pt idx="3048">
                        <c:v>17.508125091643802</c:v>
                      </c:pt>
                      <c:pt idx="3049">
                        <c:v>17.511498437451099</c:v>
                      </c:pt>
                      <c:pt idx="3050">
                        <c:v>17.366647518817199</c:v>
                      </c:pt>
                      <c:pt idx="3051">
                        <c:v>17.472964598503498</c:v>
                      </c:pt>
                      <c:pt idx="3052">
                        <c:v>17.479681826156401</c:v>
                      </c:pt>
                      <c:pt idx="3053">
                        <c:v>17.5025905502124</c:v>
                      </c:pt>
                      <c:pt idx="3054">
                        <c:v>17.4876290390219</c:v>
                      </c:pt>
                      <c:pt idx="3055">
                        <c:v>17.473228017873701</c:v>
                      </c:pt>
                      <c:pt idx="3056">
                        <c:v>17.381188992228299</c:v>
                      </c:pt>
                      <c:pt idx="3057">
                        <c:v>17.3855890405781</c:v>
                      </c:pt>
                      <c:pt idx="3058">
                        <c:v>17.4933053535783</c:v>
                      </c:pt>
                      <c:pt idx="3059">
                        <c:v>17.505515422354399</c:v>
                      </c:pt>
                      <c:pt idx="3060">
                        <c:v>17.511095636031602</c:v>
                      </c:pt>
                      <c:pt idx="3061">
                        <c:v>17.722987253854299</c:v>
                      </c:pt>
                      <c:pt idx="3062">
                        <c:v>17.471355915522299</c:v>
                      </c:pt>
                      <c:pt idx="3063">
                        <c:v>17.499665559094801</c:v>
                      </c:pt>
                      <c:pt idx="3064">
                        <c:v>17.494420146746599</c:v>
                      </c:pt>
                      <c:pt idx="3065">
                        <c:v>17.4948537530877</c:v>
                      </c:pt>
                      <c:pt idx="3066">
                        <c:v>17.499912234850001</c:v>
                      </c:pt>
                      <c:pt idx="3067">
                        <c:v>17.515006151579001</c:v>
                      </c:pt>
                      <c:pt idx="3068">
                        <c:v>17.485455973880001</c:v>
                      </c:pt>
                      <c:pt idx="3069">
                        <c:v>17.363822381548498</c:v>
                      </c:pt>
                      <c:pt idx="3070">
                        <c:v>17.514561625519701</c:v>
                      </c:pt>
                      <c:pt idx="3071">
                        <c:v>17.365757315603101</c:v>
                      </c:pt>
                      <c:pt idx="3072">
                        <c:v>17.4833093817555</c:v>
                      </c:pt>
                      <c:pt idx="3073">
                        <c:v>17.347995309780899</c:v>
                      </c:pt>
                      <c:pt idx="3074">
                        <c:v>17.500640243772398</c:v>
                      </c:pt>
                      <c:pt idx="3075">
                        <c:v>17.517649510234399</c:v>
                      </c:pt>
                      <c:pt idx="3076">
                        <c:v>17.481720464202901</c:v>
                      </c:pt>
                      <c:pt idx="3077">
                        <c:v>17.507710916405699</c:v>
                      </c:pt>
                      <c:pt idx="3078">
                        <c:v>17.5080533935012</c:v>
                      </c:pt>
                      <c:pt idx="3079">
                        <c:v>17.484378771479399</c:v>
                      </c:pt>
                      <c:pt idx="3080">
                        <c:v>17.3776306191474</c:v>
                      </c:pt>
                      <c:pt idx="3081">
                        <c:v>17.5183509336428</c:v>
                      </c:pt>
                      <c:pt idx="3082">
                        <c:v>17.755488849865198</c:v>
                      </c:pt>
                      <c:pt idx="3083">
                        <c:v>17.4881887880411</c:v>
                      </c:pt>
                      <c:pt idx="3084">
                        <c:v>17.520668848228102</c:v>
                      </c:pt>
                      <c:pt idx="3085">
                        <c:v>17.521183336651401</c:v>
                      </c:pt>
                      <c:pt idx="3086">
                        <c:v>17.522489025475899</c:v>
                      </c:pt>
                      <c:pt idx="3087">
                        <c:v>17.5067830840065</c:v>
                      </c:pt>
                      <c:pt idx="3088">
                        <c:v>17.505795635278801</c:v>
                      </c:pt>
                      <c:pt idx="3089">
                        <c:v>17.373928452024799</c:v>
                      </c:pt>
                      <c:pt idx="3090">
                        <c:v>17.523578703769999</c:v>
                      </c:pt>
                      <c:pt idx="3091">
                        <c:v>17.5232368225107</c:v>
                      </c:pt>
                      <c:pt idx="3092">
                        <c:v>17.364962677972802</c:v>
                      </c:pt>
                      <c:pt idx="3093">
                        <c:v>17.491584652380499</c:v>
                      </c:pt>
                      <c:pt idx="3094">
                        <c:v>17.494716824241099</c:v>
                      </c:pt>
                      <c:pt idx="3095">
                        <c:v>17.496649026373198</c:v>
                      </c:pt>
                      <c:pt idx="3096">
                        <c:v>17.4925509200188</c:v>
                      </c:pt>
                      <c:pt idx="3097">
                        <c:v>17.769840452566999</c:v>
                      </c:pt>
                      <c:pt idx="3098">
                        <c:v>17.531178095072502</c:v>
                      </c:pt>
                      <c:pt idx="3099">
                        <c:v>17.535351423360598</c:v>
                      </c:pt>
                      <c:pt idx="3100">
                        <c:v>17.525967068596401</c:v>
                      </c:pt>
                      <c:pt idx="3101">
                        <c:v>17.4927627082612</c:v>
                      </c:pt>
                      <c:pt idx="3102">
                        <c:v>17.5161947363823</c:v>
                      </c:pt>
                      <c:pt idx="3103">
                        <c:v>17.357671310349598</c:v>
                      </c:pt>
                      <c:pt idx="3104">
                        <c:v>17.4877364644469</c:v>
                      </c:pt>
                      <c:pt idx="3105">
                        <c:v>17.3764960450684</c:v>
                      </c:pt>
                      <c:pt idx="3106">
                        <c:v>17.501998193262899</c:v>
                      </c:pt>
                      <c:pt idx="3107">
                        <c:v>17.758081349869801</c:v>
                      </c:pt>
                      <c:pt idx="3108">
                        <c:v>17.503974896189401</c:v>
                      </c:pt>
                      <c:pt idx="3109">
                        <c:v>17.524522672223799</c:v>
                      </c:pt>
                      <c:pt idx="3110">
                        <c:v>17.505946558090201</c:v>
                      </c:pt>
                      <c:pt idx="3111">
                        <c:v>17.498608666577098</c:v>
                      </c:pt>
                      <c:pt idx="3112">
                        <c:v>17.501776385645499</c:v>
                      </c:pt>
                      <c:pt idx="3113">
                        <c:v>17.788343424747399</c:v>
                      </c:pt>
                      <c:pt idx="3114">
                        <c:v>17.5021827599146</c:v>
                      </c:pt>
                      <c:pt idx="3115">
                        <c:v>17.551285161288099</c:v>
                      </c:pt>
                      <c:pt idx="3116">
                        <c:v>17.781398179957598</c:v>
                      </c:pt>
                      <c:pt idx="3117">
                        <c:v>17.8002747541784</c:v>
                      </c:pt>
                      <c:pt idx="3118">
                        <c:v>17.5385388602297</c:v>
                      </c:pt>
                      <c:pt idx="3119">
                        <c:v>17.558109174275799</c:v>
                      </c:pt>
                      <c:pt idx="3120">
                        <c:v>17.6540611047919</c:v>
                      </c:pt>
                      <c:pt idx="3121">
                        <c:v>17.5452698558131</c:v>
                      </c:pt>
                      <c:pt idx="3122">
                        <c:v>17.535737971575401</c:v>
                      </c:pt>
                      <c:pt idx="3123">
                        <c:v>17.819094130867601</c:v>
                      </c:pt>
                      <c:pt idx="3124">
                        <c:v>17.5847189324361</c:v>
                      </c:pt>
                      <c:pt idx="3125">
                        <c:v>17.464008289026101</c:v>
                      </c:pt>
                      <c:pt idx="3126">
                        <c:v>17.445183896817198</c:v>
                      </c:pt>
                      <c:pt idx="3127">
                        <c:v>17.389901744830201</c:v>
                      </c:pt>
                      <c:pt idx="3128">
                        <c:v>17.5555125371184</c:v>
                      </c:pt>
                      <c:pt idx="3129">
                        <c:v>17.555599353622501</c:v>
                      </c:pt>
                      <c:pt idx="3130">
                        <c:v>17.614987906492299</c:v>
                      </c:pt>
                      <c:pt idx="3131">
                        <c:v>16.954744272281001</c:v>
                      </c:pt>
                      <c:pt idx="3132">
                        <c:v>17.005580675863701</c:v>
                      </c:pt>
                      <c:pt idx="3133">
                        <c:v>17.000830420845801</c:v>
                      </c:pt>
                      <c:pt idx="3134">
                        <c:v>16.9904298504044</c:v>
                      </c:pt>
                      <c:pt idx="3135">
                        <c:v>16.967566824713199</c:v>
                      </c:pt>
                      <c:pt idx="3136">
                        <c:v>16.973000849725398</c:v>
                      </c:pt>
                      <c:pt idx="3137">
                        <c:v>16.9778387276506</c:v>
                      </c:pt>
                      <c:pt idx="3138">
                        <c:v>17.030875245859001</c:v>
                      </c:pt>
                      <c:pt idx="3139">
                        <c:v>16.9771600756408</c:v>
                      </c:pt>
                      <c:pt idx="3140">
                        <c:v>17.0029760387417</c:v>
                      </c:pt>
                      <c:pt idx="3141">
                        <c:v>16.998816929665701</c:v>
                      </c:pt>
                      <c:pt idx="3142">
                        <c:v>17.006528015160001</c:v>
                      </c:pt>
                      <c:pt idx="3143">
                        <c:v>16.987870228848401</c:v>
                      </c:pt>
                      <c:pt idx="3144">
                        <c:v>16.993146690006402</c:v>
                      </c:pt>
                      <c:pt idx="3145">
                        <c:v>16.985865366568</c:v>
                      </c:pt>
                      <c:pt idx="3146">
                        <c:v>16.992643848291301</c:v>
                      </c:pt>
                      <c:pt idx="3147">
                        <c:v>16.986719391239799</c:v>
                      </c:pt>
                      <c:pt idx="3148">
                        <c:v>16.955278202204699</c:v>
                      </c:pt>
                      <c:pt idx="3149">
                        <c:v>16.962899754771701</c:v>
                      </c:pt>
                      <c:pt idx="3150">
                        <c:v>17.004428327919101</c:v>
                      </c:pt>
                      <c:pt idx="3151">
                        <c:v>16.998844512060401</c:v>
                      </c:pt>
                      <c:pt idx="3152">
                        <c:v>16.9638490552455</c:v>
                      </c:pt>
                      <c:pt idx="3153">
                        <c:v>16.990546532245599</c:v>
                      </c:pt>
                      <c:pt idx="3154">
                        <c:v>17.004278081111899</c:v>
                      </c:pt>
                      <c:pt idx="3155">
                        <c:v>16.9952516304017</c:v>
                      </c:pt>
                      <c:pt idx="3156">
                        <c:v>16.970624351461399</c:v>
                      </c:pt>
                      <c:pt idx="3157">
                        <c:v>16.981928193497001</c:v>
                      </c:pt>
                      <c:pt idx="3158">
                        <c:v>16.975573253071101</c:v>
                      </c:pt>
                      <c:pt idx="3159">
                        <c:v>17.012060619723002</c:v>
                      </c:pt>
                      <c:pt idx="3160">
                        <c:v>16.982550356984401</c:v>
                      </c:pt>
                      <c:pt idx="3161">
                        <c:v>16.999151712226499</c:v>
                      </c:pt>
                      <c:pt idx="3162">
                        <c:v>16.9909102171945</c:v>
                      </c:pt>
                      <c:pt idx="3163">
                        <c:v>17.010200082540901</c:v>
                      </c:pt>
                      <c:pt idx="3164">
                        <c:v>17.007042995244898</c:v>
                      </c:pt>
                      <c:pt idx="3165">
                        <c:v>16.998261521148301</c:v>
                      </c:pt>
                      <c:pt idx="3166">
                        <c:v>16.9867063379732</c:v>
                      </c:pt>
                      <c:pt idx="3167">
                        <c:v>17.002453202915099</c:v>
                      </c:pt>
                      <c:pt idx="3168">
                        <c:v>16.977108897577001</c:v>
                      </c:pt>
                      <c:pt idx="3169">
                        <c:v>16.990108035261098</c:v>
                      </c:pt>
                      <c:pt idx="3170">
                        <c:v>16.996919812010798</c:v>
                      </c:pt>
                      <c:pt idx="3171">
                        <c:v>16.958792313966601</c:v>
                      </c:pt>
                      <c:pt idx="3172">
                        <c:v>16.982797904483601</c:v>
                      </c:pt>
                      <c:pt idx="3173">
                        <c:v>16.987436704933099</c:v>
                      </c:pt>
                      <c:pt idx="3174">
                        <c:v>16.995237859867999</c:v>
                      </c:pt>
                      <c:pt idx="3175">
                        <c:v>16.995678920774001</c:v>
                      </c:pt>
                      <c:pt idx="3176">
                        <c:v>16.985992007083599</c:v>
                      </c:pt>
                      <c:pt idx="3177">
                        <c:v>16.980218715467299</c:v>
                      </c:pt>
                      <c:pt idx="3178">
                        <c:v>16.993225022464799</c:v>
                      </c:pt>
                      <c:pt idx="3179">
                        <c:v>16.980188107460702</c:v>
                      </c:pt>
                      <c:pt idx="3180">
                        <c:v>17.031012197557001</c:v>
                      </c:pt>
                      <c:pt idx="3181">
                        <c:v>16.976814766996402</c:v>
                      </c:pt>
                      <c:pt idx="3182">
                        <c:v>17.008227550154601</c:v>
                      </c:pt>
                      <c:pt idx="3183">
                        <c:v>16.9813498351356</c:v>
                      </c:pt>
                      <c:pt idx="3184">
                        <c:v>17.003561023031899</c:v>
                      </c:pt>
                      <c:pt idx="3185">
                        <c:v>17.008828266801601</c:v>
                      </c:pt>
                      <c:pt idx="3186">
                        <c:v>17.040740531400701</c:v>
                      </c:pt>
                      <c:pt idx="3187">
                        <c:v>17.011861606263501</c:v>
                      </c:pt>
                      <c:pt idx="3188">
                        <c:v>17.017965121262499</c:v>
                      </c:pt>
                      <c:pt idx="3189">
                        <c:v>17.026152394477698</c:v>
                      </c:pt>
                      <c:pt idx="3190">
                        <c:v>17.0303303844933</c:v>
                      </c:pt>
                      <c:pt idx="3191">
                        <c:v>17.004604544096502</c:v>
                      </c:pt>
                      <c:pt idx="3192">
                        <c:v>17.024706138089002</c:v>
                      </c:pt>
                      <c:pt idx="3193">
                        <c:v>17.035570246793501</c:v>
                      </c:pt>
                      <c:pt idx="3194">
                        <c:v>17.016339251561501</c:v>
                      </c:pt>
                      <c:pt idx="3195">
                        <c:v>16.998355879846699</c:v>
                      </c:pt>
                      <c:pt idx="3196">
                        <c:v>16.983279980106101</c:v>
                      </c:pt>
                      <c:pt idx="3197">
                        <c:v>16.999416781333998</c:v>
                      </c:pt>
                      <c:pt idx="3198">
                        <c:v>17.014944542150999</c:v>
                      </c:pt>
                      <c:pt idx="3199">
                        <c:v>17.045278111590299</c:v>
                      </c:pt>
                      <c:pt idx="3200">
                        <c:v>17.032589568031</c:v>
                      </c:pt>
                      <c:pt idx="3201">
                        <c:v>16.993188150211399</c:v>
                      </c:pt>
                      <c:pt idx="3202">
                        <c:v>16.942671065576398</c:v>
                      </c:pt>
                      <c:pt idx="3203">
                        <c:v>16.9640326738105</c:v>
                      </c:pt>
                      <c:pt idx="3204">
                        <c:v>16.9797169412684</c:v>
                      </c:pt>
                      <c:pt idx="3205">
                        <c:v>16.984530468656999</c:v>
                      </c:pt>
                      <c:pt idx="3206">
                        <c:v>16.985490884621701</c:v>
                      </c:pt>
                      <c:pt idx="3207">
                        <c:v>16.957274271575699</c:v>
                      </c:pt>
                      <c:pt idx="3208">
                        <c:v>16.9775300467312</c:v>
                      </c:pt>
                      <c:pt idx="3209">
                        <c:v>16.987449023242899</c:v>
                      </c:pt>
                      <c:pt idx="3210">
                        <c:v>16.9921642716631</c:v>
                      </c:pt>
                      <c:pt idx="3211">
                        <c:v>16.958481256234101</c:v>
                      </c:pt>
                      <c:pt idx="3212">
                        <c:v>17.009336981080999</c:v>
                      </c:pt>
                      <c:pt idx="3213">
                        <c:v>16.972867316520801</c:v>
                      </c:pt>
                      <c:pt idx="3214">
                        <c:v>16.986969429262899</c:v>
                      </c:pt>
                      <c:pt idx="3215">
                        <c:v>16.980182144587001</c:v>
                      </c:pt>
                      <c:pt idx="3216">
                        <c:v>17.000759664487699</c:v>
                      </c:pt>
                      <c:pt idx="3217">
                        <c:v>16.9890421944868</c:v>
                      </c:pt>
                      <c:pt idx="3218">
                        <c:v>17.003956586993802</c:v>
                      </c:pt>
                      <c:pt idx="3219">
                        <c:v>17.026307788579199</c:v>
                      </c:pt>
                      <c:pt idx="3220">
                        <c:v>17.001524362892599</c:v>
                      </c:pt>
                      <c:pt idx="3221">
                        <c:v>16.992785559502</c:v>
                      </c:pt>
                      <c:pt idx="3222">
                        <c:v>16.953139224197301</c:v>
                      </c:pt>
                      <c:pt idx="3223">
                        <c:v>16.975377902967701</c:v>
                      </c:pt>
                      <c:pt idx="3224">
                        <c:v>16.959605538058899</c:v>
                      </c:pt>
                      <c:pt idx="3225">
                        <c:v>16.977919703152299</c:v>
                      </c:pt>
                      <c:pt idx="3226">
                        <c:v>16.993365516305101</c:v>
                      </c:pt>
                      <c:pt idx="3227">
                        <c:v>16.9701806993167</c:v>
                      </c:pt>
                      <c:pt idx="3228">
                        <c:v>17.014495485319401</c:v>
                      </c:pt>
                      <c:pt idx="3229">
                        <c:v>16.983251451135899</c:v>
                      </c:pt>
                      <c:pt idx="3230">
                        <c:v>17.019404818790399</c:v>
                      </c:pt>
                      <c:pt idx="3231">
                        <c:v>16.9980196565099</c:v>
                      </c:pt>
                      <c:pt idx="3232">
                        <c:v>16.9997025402545</c:v>
                      </c:pt>
                      <c:pt idx="3233">
                        <c:v>16.994877075931701</c:v>
                      </c:pt>
                      <c:pt idx="3234">
                        <c:v>16.992289472082</c:v>
                      </c:pt>
                      <c:pt idx="3235">
                        <c:v>17.005442520599299</c:v>
                      </c:pt>
                      <c:pt idx="3236">
                        <c:v>17.0076106896109</c:v>
                      </c:pt>
                      <c:pt idx="3237">
                        <c:v>16.982369148565901</c:v>
                      </c:pt>
                      <c:pt idx="3238">
                        <c:v>16.998798736209199</c:v>
                      </c:pt>
                      <c:pt idx="3239">
                        <c:v>16.971205761255899</c:v>
                      </c:pt>
                      <c:pt idx="3240">
                        <c:v>16.923545129885099</c:v>
                      </c:pt>
                      <c:pt idx="3241">
                        <c:v>17.0154534459598</c:v>
                      </c:pt>
                      <c:pt idx="3242">
                        <c:v>17.0230946862849</c:v>
                      </c:pt>
                      <c:pt idx="3243">
                        <c:v>17.031395452226</c:v>
                      </c:pt>
                      <c:pt idx="3244">
                        <c:v>17.0251372960617</c:v>
                      </c:pt>
                      <c:pt idx="3245">
                        <c:v>17.006004579787799</c:v>
                      </c:pt>
                      <c:pt idx="3246">
                        <c:v>16.986601437804399</c:v>
                      </c:pt>
                      <c:pt idx="3247">
                        <c:v>17.0138022327857</c:v>
                      </c:pt>
                      <c:pt idx="3248">
                        <c:v>16.996155961482501</c:v>
                      </c:pt>
                      <c:pt idx="3249">
                        <c:v>17.0103921033188</c:v>
                      </c:pt>
                      <c:pt idx="3250">
                        <c:v>16.9996446352276</c:v>
                      </c:pt>
                      <c:pt idx="3251">
                        <c:v>17.012641832303402</c:v>
                      </c:pt>
                      <c:pt idx="3252">
                        <c:v>17.018061650514401</c:v>
                      </c:pt>
                      <c:pt idx="3253">
                        <c:v>17.0237851937569</c:v>
                      </c:pt>
                      <c:pt idx="3254">
                        <c:v>17.0207523336747</c:v>
                      </c:pt>
                      <c:pt idx="3255">
                        <c:v>17.0422663362267</c:v>
                      </c:pt>
                      <c:pt idx="3256">
                        <c:v>17.0320826022568</c:v>
                      </c:pt>
                      <c:pt idx="3257">
                        <c:v>16.912264500365801</c:v>
                      </c:pt>
                      <c:pt idx="3258">
                        <c:v>16.968301069872499</c:v>
                      </c:pt>
                      <c:pt idx="3259">
                        <c:v>16.9762105749396</c:v>
                      </c:pt>
                      <c:pt idx="3260">
                        <c:v>16.972918700237699</c:v>
                      </c:pt>
                      <c:pt idx="3261">
                        <c:v>16.973005305497001</c:v>
                      </c:pt>
                      <c:pt idx="3262">
                        <c:v>17.0026747606369</c:v>
                      </c:pt>
                      <c:pt idx="3263">
                        <c:v>16.973735365845101</c:v>
                      </c:pt>
                      <c:pt idx="3264">
                        <c:v>16.9890348705779</c:v>
                      </c:pt>
                      <c:pt idx="3265">
                        <c:v>16.990481753022902</c:v>
                      </c:pt>
                      <c:pt idx="3266">
                        <c:v>16.999067132690001</c:v>
                      </c:pt>
                      <c:pt idx="3267">
                        <c:v>17.019399214430301</c:v>
                      </c:pt>
                      <c:pt idx="3268">
                        <c:v>16.992571504465701</c:v>
                      </c:pt>
                      <c:pt idx="3269">
                        <c:v>16.9998062307338</c:v>
                      </c:pt>
                      <c:pt idx="3270">
                        <c:v>17.010081432064698</c:v>
                      </c:pt>
                      <c:pt idx="3271">
                        <c:v>17.004150094461899</c:v>
                      </c:pt>
                      <c:pt idx="3272">
                        <c:v>17.0111707472227</c:v>
                      </c:pt>
                      <c:pt idx="3273">
                        <c:v>16.979924745304501</c:v>
                      </c:pt>
                      <c:pt idx="3274">
                        <c:v>16.9734988165396</c:v>
                      </c:pt>
                      <c:pt idx="3275">
                        <c:v>16.963717616718</c:v>
                      </c:pt>
                      <c:pt idx="3276">
                        <c:v>16.984382085697401</c:v>
                      </c:pt>
                      <c:pt idx="3277">
                        <c:v>17.025981772137602</c:v>
                      </c:pt>
                      <c:pt idx="3278">
                        <c:v>17.0110048145749</c:v>
                      </c:pt>
                      <c:pt idx="3279">
                        <c:v>17.009215896631499</c:v>
                      </c:pt>
                      <c:pt idx="3280">
                        <c:v>16.9954495408344</c:v>
                      </c:pt>
                      <c:pt idx="3281">
                        <c:v>17.001534415084102</c:v>
                      </c:pt>
                      <c:pt idx="3282">
                        <c:v>17.0010400762195</c:v>
                      </c:pt>
                      <c:pt idx="3283">
                        <c:v>16.984802256331101</c:v>
                      </c:pt>
                      <c:pt idx="3284">
                        <c:v>17.024566938528299</c:v>
                      </c:pt>
                      <c:pt idx="3285">
                        <c:v>17.008512732447102</c:v>
                      </c:pt>
                      <c:pt idx="3286">
                        <c:v>16.990288400454499</c:v>
                      </c:pt>
                      <c:pt idx="3287">
                        <c:v>16.988028844525601</c:v>
                      </c:pt>
                      <c:pt idx="3288">
                        <c:v>17.027629298448598</c:v>
                      </c:pt>
                      <c:pt idx="3289">
                        <c:v>17.019357813861401</c:v>
                      </c:pt>
                      <c:pt idx="3290">
                        <c:v>17.029474790209001</c:v>
                      </c:pt>
                      <c:pt idx="3291">
                        <c:v>17.042523538636502</c:v>
                      </c:pt>
                      <c:pt idx="3292">
                        <c:v>16.954458537752</c:v>
                      </c:pt>
                      <c:pt idx="3293">
                        <c:v>16.956188663653698</c:v>
                      </c:pt>
                      <c:pt idx="3294">
                        <c:v>16.9637976346256</c:v>
                      </c:pt>
                      <c:pt idx="3295">
                        <c:v>16.9499243412277</c:v>
                      </c:pt>
                      <c:pt idx="3296">
                        <c:v>17.000811063690598</c:v>
                      </c:pt>
                      <c:pt idx="3297">
                        <c:v>17.005597623436302</c:v>
                      </c:pt>
                      <c:pt idx="3298">
                        <c:v>17.009879372019299</c:v>
                      </c:pt>
                      <c:pt idx="3299">
                        <c:v>17.006799906001302</c:v>
                      </c:pt>
                      <c:pt idx="3300">
                        <c:v>17.015685353191198</c:v>
                      </c:pt>
                      <c:pt idx="3301">
                        <c:v>16.969666283350801</c:v>
                      </c:pt>
                      <c:pt idx="3302">
                        <c:v>17.007552748819201</c:v>
                      </c:pt>
                      <c:pt idx="3303">
                        <c:v>17.029039523139499</c:v>
                      </c:pt>
                      <c:pt idx="3304">
                        <c:v>16.9835763222796</c:v>
                      </c:pt>
                      <c:pt idx="3305">
                        <c:v>17.012730367247801</c:v>
                      </c:pt>
                      <c:pt idx="3306">
                        <c:v>17.006294011255999</c:v>
                      </c:pt>
                      <c:pt idx="3307">
                        <c:v>16.9720990148328</c:v>
                      </c:pt>
                      <c:pt idx="3308">
                        <c:v>17.042942681037498</c:v>
                      </c:pt>
                      <c:pt idx="3309">
                        <c:v>17.043374845220999</c:v>
                      </c:pt>
                      <c:pt idx="3310">
                        <c:v>17.018723064943799</c:v>
                      </c:pt>
                      <c:pt idx="3311">
                        <c:v>17.050358619346898</c:v>
                      </c:pt>
                      <c:pt idx="3312">
                        <c:v>16.9969093091558</c:v>
                      </c:pt>
                      <c:pt idx="3313">
                        <c:v>17.024857195220001</c:v>
                      </c:pt>
                      <c:pt idx="3314">
                        <c:v>17.011220903127601</c:v>
                      </c:pt>
                      <c:pt idx="3315">
                        <c:v>16.982733200438702</c:v>
                      </c:pt>
                      <c:pt idx="3316">
                        <c:v>17.000325146606201</c:v>
                      </c:pt>
                      <c:pt idx="3317">
                        <c:v>16.974155752723401</c:v>
                      </c:pt>
                      <c:pt idx="3318">
                        <c:v>17.065555463715299</c:v>
                      </c:pt>
                      <c:pt idx="3319">
                        <c:v>17.0281336117717</c:v>
                      </c:pt>
                      <c:pt idx="3320">
                        <c:v>17.036918385180901</c:v>
                      </c:pt>
                      <c:pt idx="3321">
                        <c:v>17.040911944313098</c:v>
                      </c:pt>
                      <c:pt idx="3322">
                        <c:v>17.031575999280001</c:v>
                      </c:pt>
                      <c:pt idx="3323">
                        <c:v>16.999813100894698</c:v>
                      </c:pt>
                      <c:pt idx="3324">
                        <c:v>17.0019771506723</c:v>
                      </c:pt>
                      <c:pt idx="3325">
                        <c:v>16.991065026306501</c:v>
                      </c:pt>
                      <c:pt idx="3326">
                        <c:v>17.058474172456101</c:v>
                      </c:pt>
                      <c:pt idx="3327">
                        <c:v>17.0030782443696</c:v>
                      </c:pt>
                      <c:pt idx="3328">
                        <c:v>17.0142730909458</c:v>
                      </c:pt>
                      <c:pt idx="3329">
                        <c:v>17.012437444718199</c:v>
                      </c:pt>
                      <c:pt idx="3330">
                        <c:v>17.042067336206099</c:v>
                      </c:pt>
                      <c:pt idx="3331">
                        <c:v>17.0028166849645</c:v>
                      </c:pt>
                      <c:pt idx="3332">
                        <c:v>17.0160327553088</c:v>
                      </c:pt>
                      <c:pt idx="3333">
                        <c:v>17.037189126866899</c:v>
                      </c:pt>
                      <c:pt idx="3334">
                        <c:v>17.034555436354601</c:v>
                      </c:pt>
                      <c:pt idx="3335">
                        <c:v>17.052970790653301</c:v>
                      </c:pt>
                      <c:pt idx="3336">
                        <c:v>17.045802864442699</c:v>
                      </c:pt>
                      <c:pt idx="3337">
                        <c:v>17.030872070849</c:v>
                      </c:pt>
                      <c:pt idx="3338">
                        <c:v>17.039000813472601</c:v>
                      </c:pt>
                      <c:pt idx="3339">
                        <c:v>17.055025179202399</c:v>
                      </c:pt>
                      <c:pt idx="3340">
                        <c:v>17.0494561980443</c:v>
                      </c:pt>
                      <c:pt idx="3341">
                        <c:v>15.6758082047097</c:v>
                      </c:pt>
                      <c:pt idx="3342">
                        <c:v>15.6980189140432</c:v>
                      </c:pt>
                      <c:pt idx="3343">
                        <c:v>15.5563971884136</c:v>
                      </c:pt>
                      <c:pt idx="3344">
                        <c:v>15.604211968498699</c:v>
                      </c:pt>
                      <c:pt idx="3345">
                        <c:v>15.633534211805401</c:v>
                      </c:pt>
                      <c:pt idx="3346">
                        <c:v>15.6220791101233</c:v>
                      </c:pt>
                      <c:pt idx="3347">
                        <c:v>15.7425708542702</c:v>
                      </c:pt>
                      <c:pt idx="3348">
                        <c:v>15.5655003355785</c:v>
                      </c:pt>
                      <c:pt idx="3349">
                        <c:v>15.675322590475799</c:v>
                      </c:pt>
                      <c:pt idx="3350">
                        <c:v>15.6349246936906</c:v>
                      </c:pt>
                      <c:pt idx="3351">
                        <c:v>16.586781538389101</c:v>
                      </c:pt>
                      <c:pt idx="3352">
                        <c:v>16.635511624412601</c:v>
                      </c:pt>
                      <c:pt idx="3353">
                        <c:v>16.594535461310802</c:v>
                      </c:pt>
                      <c:pt idx="3354">
                        <c:v>16.662501942804202</c:v>
                      </c:pt>
                      <c:pt idx="3355">
                        <c:v>16.707370913478101</c:v>
                      </c:pt>
                      <c:pt idx="3356">
                        <c:v>16.617832503268001</c:v>
                      </c:pt>
                      <c:pt idx="3357">
                        <c:v>16.7090301305922</c:v>
                      </c:pt>
                      <c:pt idx="3358">
                        <c:v>16.6593104555885</c:v>
                      </c:pt>
                      <c:pt idx="3359">
                        <c:v>16.671641222861801</c:v>
                      </c:pt>
                      <c:pt idx="3360">
                        <c:v>16.616978859170398</c:v>
                      </c:pt>
                      <c:pt idx="3361">
                        <c:v>16.6100180412867</c:v>
                      </c:pt>
                      <c:pt idx="3362">
                        <c:v>17.049541260260501</c:v>
                      </c:pt>
                      <c:pt idx="3363">
                        <c:v>17.0354149489043</c:v>
                      </c:pt>
                      <c:pt idx="3364">
                        <c:v>17.0427711435551</c:v>
                      </c:pt>
                      <c:pt idx="3365">
                        <c:v>17.046948900619299</c:v>
                      </c:pt>
                      <c:pt idx="3366">
                        <c:v>17.035059176391801</c:v>
                      </c:pt>
                      <c:pt idx="3367">
                        <c:v>17.0128617238278</c:v>
                      </c:pt>
                      <c:pt idx="3368">
                        <c:v>17.043798835337199</c:v>
                      </c:pt>
                      <c:pt idx="3369">
                        <c:v>17.025404333975398</c:v>
                      </c:pt>
                      <c:pt idx="3370">
                        <c:v>17.023651526327701</c:v>
                      </c:pt>
                      <c:pt idx="3371">
                        <c:v>17.0385472003078</c:v>
                      </c:pt>
                      <c:pt idx="3372">
                        <c:v>17.029627347478101</c:v>
                      </c:pt>
                      <c:pt idx="3373">
                        <c:v>17.034137858615999</c:v>
                      </c:pt>
                      <c:pt idx="3374">
                        <c:v>17.056810277435702</c:v>
                      </c:pt>
                      <c:pt idx="3375">
                        <c:v>17.0240818589977</c:v>
                      </c:pt>
                      <c:pt idx="3376">
                        <c:v>17.0501870719824</c:v>
                      </c:pt>
                      <c:pt idx="3377">
                        <c:v>17.055989246353199</c:v>
                      </c:pt>
                      <c:pt idx="3378">
                        <c:v>17.041357814531601</c:v>
                      </c:pt>
                      <c:pt idx="3379">
                        <c:v>17.0542664988096</c:v>
                      </c:pt>
                      <c:pt idx="3380">
                        <c:v>17.0596878335577</c:v>
                      </c:pt>
                      <c:pt idx="3381">
                        <c:v>17.029232218437301</c:v>
                      </c:pt>
                      <c:pt idx="3382">
                        <c:v>17.071897080593502</c:v>
                      </c:pt>
                      <c:pt idx="3383">
                        <c:v>17.030317413331399</c:v>
                      </c:pt>
                      <c:pt idx="3384">
                        <c:v>17.0337067608226</c:v>
                      </c:pt>
                      <c:pt idx="3385">
                        <c:v>17.036059619378701</c:v>
                      </c:pt>
                      <c:pt idx="3386">
                        <c:v>17.0492979998549</c:v>
                      </c:pt>
                      <c:pt idx="3387">
                        <c:v>17.038629011972098</c:v>
                      </c:pt>
                      <c:pt idx="3388">
                        <c:v>17.065636629804199</c:v>
                      </c:pt>
                      <c:pt idx="3389">
                        <c:v>17.049084551869601</c:v>
                      </c:pt>
                      <c:pt idx="3390">
                        <c:v>17.061855531598699</c:v>
                      </c:pt>
                      <c:pt idx="3391">
                        <c:v>17.052408229085</c:v>
                      </c:pt>
                      <c:pt idx="3392">
                        <c:v>17.0542397633685</c:v>
                      </c:pt>
                      <c:pt idx="3393">
                        <c:v>17.086986562695401</c:v>
                      </c:pt>
                      <c:pt idx="3394">
                        <c:v>17.071451322774699</c:v>
                      </c:pt>
                      <c:pt idx="3395">
                        <c:v>17.0554655067677</c:v>
                      </c:pt>
                      <c:pt idx="3396">
                        <c:v>17.0898089923706</c:v>
                      </c:pt>
                      <c:pt idx="3397">
                        <c:v>17.062032847694301</c:v>
                      </c:pt>
                      <c:pt idx="3398">
                        <c:v>17.078801950456299</c:v>
                      </c:pt>
                      <c:pt idx="3399">
                        <c:v>17.076539936347601</c:v>
                      </c:pt>
                      <c:pt idx="3400">
                        <c:v>17.057291499067901</c:v>
                      </c:pt>
                      <c:pt idx="3401">
                        <c:v>17.0597227561964</c:v>
                      </c:pt>
                      <c:pt idx="3402">
                        <c:v>17.065500953056201</c:v>
                      </c:pt>
                      <c:pt idx="3403">
                        <c:v>17.059947602581001</c:v>
                      </c:pt>
                      <c:pt idx="3404">
                        <c:v>17.011693969771201</c:v>
                      </c:pt>
                      <c:pt idx="3405">
                        <c:v>17.041116868019198</c:v>
                      </c:pt>
                      <c:pt idx="3406">
                        <c:v>17.0386755412521</c:v>
                      </c:pt>
                      <c:pt idx="3407">
                        <c:v>17.029997727620898</c:v>
                      </c:pt>
                      <c:pt idx="3408">
                        <c:v>17.052478864376798</c:v>
                      </c:pt>
                      <c:pt idx="3409">
                        <c:v>17.042869545692</c:v>
                      </c:pt>
                      <c:pt idx="3410">
                        <c:v>17.023071554225901</c:v>
                      </c:pt>
                      <c:pt idx="3411">
                        <c:v>17.047695598731799</c:v>
                      </c:pt>
                      <c:pt idx="3412">
                        <c:v>17.053332282584801</c:v>
                      </c:pt>
                      <c:pt idx="3413">
                        <c:v>17.045411294135299</c:v>
                      </c:pt>
                      <c:pt idx="3414">
                        <c:v>17.0494852252484</c:v>
                      </c:pt>
                      <c:pt idx="3415">
                        <c:v>17.0448666530575</c:v>
                      </c:pt>
                      <c:pt idx="3416">
                        <c:v>17.059598965147899</c:v>
                      </c:pt>
                      <c:pt idx="3417">
                        <c:v>17.052507076862</c:v>
                      </c:pt>
                      <c:pt idx="3418">
                        <c:v>17.072149265089799</c:v>
                      </c:pt>
                      <c:pt idx="3419">
                        <c:v>17.049918590989101</c:v>
                      </c:pt>
                      <c:pt idx="3420">
                        <c:v>17.0569049551966</c:v>
                      </c:pt>
                      <c:pt idx="3421">
                        <c:v>17.0289165708746</c:v>
                      </c:pt>
                      <c:pt idx="3422">
                        <c:v>17.033617569917901</c:v>
                      </c:pt>
                      <c:pt idx="3423">
                        <c:v>17.068501222438599</c:v>
                      </c:pt>
                      <c:pt idx="3424">
                        <c:v>17.066122853319499</c:v>
                      </c:pt>
                      <c:pt idx="3425">
                        <c:v>17.043966449104499</c:v>
                      </c:pt>
                      <c:pt idx="3426">
                        <c:v>17.067968421063501</c:v>
                      </c:pt>
                      <c:pt idx="3427">
                        <c:v>17.0659270513267</c:v>
                      </c:pt>
                      <c:pt idx="3428">
                        <c:v>17.046988281684499</c:v>
                      </c:pt>
                      <c:pt idx="3429">
                        <c:v>17.0461273749114</c:v>
                      </c:pt>
                      <c:pt idx="3430">
                        <c:v>17.068424845062999</c:v>
                      </c:pt>
                      <c:pt idx="3431">
                        <c:v>17.056131309369999</c:v>
                      </c:pt>
                      <c:pt idx="3432">
                        <c:v>17.0726878098464</c:v>
                      </c:pt>
                      <c:pt idx="3433">
                        <c:v>17.063540555274098</c:v>
                      </c:pt>
                      <c:pt idx="3434">
                        <c:v>17.076316087639299</c:v>
                      </c:pt>
                      <c:pt idx="3435">
                        <c:v>17.0901315079578</c:v>
                      </c:pt>
                      <c:pt idx="3436">
                        <c:v>17.075946423160701</c:v>
                      </c:pt>
                      <c:pt idx="3437">
                        <c:v>17.053616268107699</c:v>
                      </c:pt>
                      <c:pt idx="3438">
                        <c:v>17.082791415975301</c:v>
                      </c:pt>
                      <c:pt idx="3439">
                        <c:v>17.025125954306102</c:v>
                      </c:pt>
                      <c:pt idx="3440">
                        <c:v>17.056017079705899</c:v>
                      </c:pt>
                      <c:pt idx="3441">
                        <c:v>17.0171572238166</c:v>
                      </c:pt>
                      <c:pt idx="3442">
                        <c:v>17.060309575794001</c:v>
                      </c:pt>
                      <c:pt idx="3443">
                        <c:v>17.0760589634993</c:v>
                      </c:pt>
                      <c:pt idx="3444">
                        <c:v>17.067085706576002</c:v>
                      </c:pt>
                      <c:pt idx="3445">
                        <c:v>17.063679782047</c:v>
                      </c:pt>
                      <c:pt idx="3446">
                        <c:v>17.050247337005601</c:v>
                      </c:pt>
                      <c:pt idx="3447">
                        <c:v>17.068314825423599</c:v>
                      </c:pt>
                      <c:pt idx="3448">
                        <c:v>17.069835309863802</c:v>
                      </c:pt>
                      <c:pt idx="3449">
                        <c:v>17.034658510454101</c:v>
                      </c:pt>
                      <c:pt idx="3450">
                        <c:v>17.062650992595401</c:v>
                      </c:pt>
                      <c:pt idx="3451">
                        <c:v>17.066587099448999</c:v>
                      </c:pt>
                      <c:pt idx="3452">
                        <c:v>17.0543511260374</c:v>
                      </c:pt>
                      <c:pt idx="3453">
                        <c:v>17.0638321924839</c:v>
                      </c:pt>
                      <c:pt idx="3454">
                        <c:v>17.052866388319</c:v>
                      </c:pt>
                      <c:pt idx="3455">
                        <c:v>17.078786627519101</c:v>
                      </c:pt>
                      <c:pt idx="3456">
                        <c:v>17.0584954487299</c:v>
                      </c:pt>
                      <c:pt idx="3457">
                        <c:v>17.071240115703102</c:v>
                      </c:pt>
                      <c:pt idx="3458">
                        <c:v>17.091711775544699</c:v>
                      </c:pt>
                      <c:pt idx="3459">
                        <c:v>17.081333685441098</c:v>
                      </c:pt>
                      <c:pt idx="3460">
                        <c:v>17.077698048780899</c:v>
                      </c:pt>
                      <c:pt idx="3461">
                        <c:v>17.075790383949801</c:v>
                      </c:pt>
                      <c:pt idx="3462">
                        <c:v>17.071575765094199</c:v>
                      </c:pt>
                      <c:pt idx="3463">
                        <c:v>17.075606100928699</c:v>
                      </c:pt>
                      <c:pt idx="3464">
                        <c:v>17.046017418882101</c:v>
                      </c:pt>
                      <c:pt idx="3465">
                        <c:v>17.083707217844999</c:v>
                      </c:pt>
                      <c:pt idx="3466">
                        <c:v>17.0978421855813</c:v>
                      </c:pt>
                      <c:pt idx="3467">
                        <c:v>17.084740180508401</c:v>
                      </c:pt>
                      <c:pt idx="3468">
                        <c:v>17.0971312827917</c:v>
                      </c:pt>
                      <c:pt idx="3469">
                        <c:v>17.082102833011302</c:v>
                      </c:pt>
                      <c:pt idx="3470">
                        <c:v>17.082315130066</c:v>
                      </c:pt>
                      <c:pt idx="3471">
                        <c:v>17.1006560977176</c:v>
                      </c:pt>
                      <c:pt idx="3472">
                        <c:v>17.096328549399299</c:v>
                      </c:pt>
                      <c:pt idx="3473">
                        <c:v>17.102504925959799</c:v>
                      </c:pt>
                      <c:pt idx="3474">
                        <c:v>17.027835944293798</c:v>
                      </c:pt>
                      <c:pt idx="3475">
                        <c:v>17.0410291836677</c:v>
                      </c:pt>
                      <c:pt idx="3476">
                        <c:v>17.034595596502101</c:v>
                      </c:pt>
                      <c:pt idx="3477">
                        <c:v>17.030508197940499</c:v>
                      </c:pt>
                      <c:pt idx="3478">
                        <c:v>17.0347943472499</c:v>
                      </c:pt>
                      <c:pt idx="3479">
                        <c:v>17.0263011023996</c:v>
                      </c:pt>
                      <c:pt idx="3480">
                        <c:v>17.0375653777065</c:v>
                      </c:pt>
                      <c:pt idx="3481">
                        <c:v>17.0499584932301</c:v>
                      </c:pt>
                      <c:pt idx="3482">
                        <c:v>17.050570928236599</c:v>
                      </c:pt>
                      <c:pt idx="3483">
                        <c:v>17.067768989889501</c:v>
                      </c:pt>
                      <c:pt idx="3484">
                        <c:v>17.041264622933401</c:v>
                      </c:pt>
                      <c:pt idx="3485">
                        <c:v>17.036860632237001</c:v>
                      </c:pt>
                      <c:pt idx="3486">
                        <c:v>17.068979353740001</c:v>
                      </c:pt>
                      <c:pt idx="3487">
                        <c:v>17.076704977970799</c:v>
                      </c:pt>
                      <c:pt idx="3488">
                        <c:v>17.0474559558136</c:v>
                      </c:pt>
                      <c:pt idx="3489">
                        <c:v>17.048556885604299</c:v>
                      </c:pt>
                      <c:pt idx="3490">
                        <c:v>17.043874999513299</c:v>
                      </c:pt>
                      <c:pt idx="3491">
                        <c:v>17.044053075138901</c:v>
                      </c:pt>
                      <c:pt idx="3492">
                        <c:v>17.025962271382301</c:v>
                      </c:pt>
                      <c:pt idx="3493">
                        <c:v>17.061867973604699</c:v>
                      </c:pt>
                      <c:pt idx="3494">
                        <c:v>17.048631740424302</c:v>
                      </c:pt>
                      <c:pt idx="3495">
                        <c:v>17.072624590716998</c:v>
                      </c:pt>
                      <c:pt idx="3496">
                        <c:v>17.045615571426001</c:v>
                      </c:pt>
                      <c:pt idx="3497">
                        <c:v>17.055398459956201</c:v>
                      </c:pt>
                      <c:pt idx="3498">
                        <c:v>17.085977555492398</c:v>
                      </c:pt>
                      <c:pt idx="3499">
                        <c:v>17.0676351039134</c:v>
                      </c:pt>
                      <c:pt idx="3500">
                        <c:v>17.063768272815398</c:v>
                      </c:pt>
                      <c:pt idx="3501">
                        <c:v>17.0755689909059</c:v>
                      </c:pt>
                      <c:pt idx="3502">
                        <c:v>17.049472892189801</c:v>
                      </c:pt>
                      <c:pt idx="3503">
                        <c:v>17.078035086560899</c:v>
                      </c:pt>
                      <c:pt idx="3504">
                        <c:v>17.0682188624486</c:v>
                      </c:pt>
                      <c:pt idx="3505">
                        <c:v>17.065736689012098</c:v>
                      </c:pt>
                      <c:pt idx="3506">
                        <c:v>17.081159418210898</c:v>
                      </c:pt>
                      <c:pt idx="3507">
                        <c:v>17.075022395527899</c:v>
                      </c:pt>
                      <c:pt idx="3508">
                        <c:v>17.067025810695799</c:v>
                      </c:pt>
                      <c:pt idx="3509">
                        <c:v>17.049540402194001</c:v>
                      </c:pt>
                      <c:pt idx="3510">
                        <c:v>17.042385704932499</c:v>
                      </c:pt>
                      <c:pt idx="3511">
                        <c:v>17.013189562767099</c:v>
                      </c:pt>
                      <c:pt idx="3512">
                        <c:v>17.009078005850899</c:v>
                      </c:pt>
                      <c:pt idx="3513">
                        <c:v>17.065460227151799</c:v>
                      </c:pt>
                      <c:pt idx="3514">
                        <c:v>17.0528428928525</c:v>
                      </c:pt>
                      <c:pt idx="3515">
                        <c:v>17.040754274996399</c:v>
                      </c:pt>
                      <c:pt idx="3516">
                        <c:v>17.0808376492508</c:v>
                      </c:pt>
                      <c:pt idx="3517">
                        <c:v>17.037209218748199</c:v>
                      </c:pt>
                      <c:pt idx="3518">
                        <c:v>17.063199546599101</c:v>
                      </c:pt>
                      <c:pt idx="3519">
                        <c:v>17.069094772054399</c:v>
                      </c:pt>
                      <c:pt idx="3520">
                        <c:v>17.070944664545099</c:v>
                      </c:pt>
                      <c:pt idx="3521">
                        <c:v>17.060518478912201</c:v>
                      </c:pt>
                      <c:pt idx="3522">
                        <c:v>17.0558842944743</c:v>
                      </c:pt>
                      <c:pt idx="3523">
                        <c:v>17.056571593986099</c:v>
                      </c:pt>
                      <c:pt idx="3524">
                        <c:v>17.059982603316101</c:v>
                      </c:pt>
                      <c:pt idx="3525">
                        <c:v>17.083510281509799</c:v>
                      </c:pt>
                      <c:pt idx="3526">
                        <c:v>17.0756441074079</c:v>
                      </c:pt>
                      <c:pt idx="3527">
                        <c:v>17.048850277116198</c:v>
                      </c:pt>
                      <c:pt idx="3528">
                        <c:v>17.058961286825198</c:v>
                      </c:pt>
                      <c:pt idx="3529">
                        <c:v>17.0555832329011</c:v>
                      </c:pt>
                      <c:pt idx="3530">
                        <c:v>17.030175956971298</c:v>
                      </c:pt>
                      <c:pt idx="3531">
                        <c:v>17.071236005988499</c:v>
                      </c:pt>
                      <c:pt idx="3532">
                        <c:v>17.0715042303869</c:v>
                      </c:pt>
                      <c:pt idx="3533">
                        <c:v>17.0749804578093</c:v>
                      </c:pt>
                      <c:pt idx="3534">
                        <c:v>17.0534224731724</c:v>
                      </c:pt>
                      <c:pt idx="3535">
                        <c:v>17.095046377044898</c:v>
                      </c:pt>
                      <c:pt idx="3536">
                        <c:v>17.076934021938701</c:v>
                      </c:pt>
                      <c:pt idx="3537">
                        <c:v>17.0800923268026</c:v>
                      </c:pt>
                      <c:pt idx="3538">
                        <c:v>17.0682265154128</c:v>
                      </c:pt>
                      <c:pt idx="3539">
                        <c:v>17.074717451610599</c:v>
                      </c:pt>
                      <c:pt idx="3540">
                        <c:v>17.095140708761399</c:v>
                      </c:pt>
                      <c:pt idx="3541">
                        <c:v>17.091319616330502</c:v>
                      </c:pt>
                      <c:pt idx="3542">
                        <c:v>17.095764374041099</c:v>
                      </c:pt>
                      <c:pt idx="3543">
                        <c:v>17.0999120811768</c:v>
                      </c:pt>
                      <c:pt idx="3544">
                        <c:v>17.039881317428499</c:v>
                      </c:pt>
                      <c:pt idx="3545">
                        <c:v>17.028681320657199</c:v>
                      </c:pt>
                      <c:pt idx="3546">
                        <c:v>17.0481031310437</c:v>
                      </c:pt>
                      <c:pt idx="3547">
                        <c:v>17.013806328848499</c:v>
                      </c:pt>
                      <c:pt idx="3548">
                        <c:v>17.0778367417008</c:v>
                      </c:pt>
                      <c:pt idx="3549">
                        <c:v>17.057094549160102</c:v>
                      </c:pt>
                      <c:pt idx="3550">
                        <c:v>17.064821485109899</c:v>
                      </c:pt>
                      <c:pt idx="3551">
                        <c:v>17.050144555528998</c:v>
                      </c:pt>
                      <c:pt idx="3552">
                        <c:v>17.072256013812101</c:v>
                      </c:pt>
                      <c:pt idx="3553">
                        <c:v>17.050991123472201</c:v>
                      </c:pt>
                      <c:pt idx="3554">
                        <c:v>17.045862293015901</c:v>
                      </c:pt>
                      <c:pt idx="3555">
                        <c:v>17.061005454527599</c:v>
                      </c:pt>
                      <c:pt idx="3556">
                        <c:v>17.0806970155367</c:v>
                      </c:pt>
                      <c:pt idx="3557">
                        <c:v>17.039750498171301</c:v>
                      </c:pt>
                      <c:pt idx="3558">
                        <c:v>17.048816521840202</c:v>
                      </c:pt>
                      <c:pt idx="3559">
                        <c:v>17.053695321275999</c:v>
                      </c:pt>
                      <c:pt idx="3560">
                        <c:v>17.089247875725601</c:v>
                      </c:pt>
                      <c:pt idx="3561">
                        <c:v>17.071393664990499</c:v>
                      </c:pt>
                      <c:pt idx="3562">
                        <c:v>17.0565144872003</c:v>
                      </c:pt>
                      <c:pt idx="3563">
                        <c:v>17.079255613584301</c:v>
                      </c:pt>
                      <c:pt idx="3564">
                        <c:v>17.074209212016399</c:v>
                      </c:pt>
                      <c:pt idx="3565">
                        <c:v>17.0501449765753</c:v>
                      </c:pt>
                      <c:pt idx="3566">
                        <c:v>17.070616638762498</c:v>
                      </c:pt>
                      <c:pt idx="3567">
                        <c:v>17.054516015889</c:v>
                      </c:pt>
                      <c:pt idx="3568">
                        <c:v>17.063689266846001</c:v>
                      </c:pt>
                      <c:pt idx="3569">
                        <c:v>17.031695082147401</c:v>
                      </c:pt>
                      <c:pt idx="3570">
                        <c:v>17.072057555564101</c:v>
                      </c:pt>
                      <c:pt idx="3571">
                        <c:v>17.0983540166906</c:v>
                      </c:pt>
                      <c:pt idx="3572">
                        <c:v>16.705486223789801</c:v>
                      </c:pt>
                      <c:pt idx="3573">
                        <c:v>16.666695986795901</c:v>
                      </c:pt>
                      <c:pt idx="3574">
                        <c:v>16.67059186122</c:v>
                      </c:pt>
                      <c:pt idx="3575">
                        <c:v>16.673440559639001</c:v>
                      </c:pt>
                      <c:pt idx="3576">
                        <c:v>16.688029373119399</c:v>
                      </c:pt>
                      <c:pt idx="3577">
                        <c:v>16.655853322473401</c:v>
                      </c:pt>
                      <c:pt idx="3578">
                        <c:v>16.606266511901602</c:v>
                      </c:pt>
                      <c:pt idx="3579">
                        <c:v>16.634796138074702</c:v>
                      </c:pt>
                      <c:pt idx="3580">
                        <c:v>16.663101705753501</c:v>
                      </c:pt>
                      <c:pt idx="3581">
                        <c:v>16.594148273761999</c:v>
                      </c:pt>
                      <c:pt idx="3582">
                        <c:v>16.650508141345799</c:v>
                      </c:pt>
                      <c:pt idx="3583">
                        <c:v>16.691064604685401</c:v>
                      </c:pt>
                      <c:pt idx="3584">
                        <c:v>16.721189116482702</c:v>
                      </c:pt>
                      <c:pt idx="3585">
                        <c:v>16.5656800571697</c:v>
                      </c:pt>
                      <c:pt idx="3586">
                        <c:v>16.632845397977899</c:v>
                      </c:pt>
                      <c:pt idx="3587">
                        <c:v>16.680514476595</c:v>
                      </c:pt>
                      <c:pt idx="3588">
                        <c:v>16.713410744297398</c:v>
                      </c:pt>
                      <c:pt idx="3589">
                        <c:v>16.689854307075201</c:v>
                      </c:pt>
                      <c:pt idx="3590">
                        <c:v>16.6651291104153</c:v>
                      </c:pt>
                      <c:pt idx="3591">
                        <c:v>16.598021427780999</c:v>
                      </c:pt>
                      <c:pt idx="3592">
                        <c:v>16.6605227295329</c:v>
                      </c:pt>
                      <c:pt idx="3593">
                        <c:v>17.079127486925099</c:v>
                      </c:pt>
                      <c:pt idx="3594">
                        <c:v>17.086842472266</c:v>
                      </c:pt>
                      <c:pt idx="3595">
                        <c:v>17.079011989395099</c:v>
                      </c:pt>
                      <c:pt idx="3596">
                        <c:v>17.084067214775299</c:v>
                      </c:pt>
                      <c:pt idx="3597">
                        <c:v>17.0882723727787</c:v>
                      </c:pt>
                      <c:pt idx="3598">
                        <c:v>17.081084872196701</c:v>
                      </c:pt>
                      <c:pt idx="3599">
                        <c:v>17.110582450836301</c:v>
                      </c:pt>
                      <c:pt idx="3600">
                        <c:v>17.0380138039325</c:v>
                      </c:pt>
                      <c:pt idx="3601">
                        <c:v>17.032768030927102</c:v>
                      </c:pt>
                      <c:pt idx="3602">
                        <c:v>17.0475279675472</c:v>
                      </c:pt>
                      <c:pt idx="3603">
                        <c:v>17.059846100258198</c:v>
                      </c:pt>
                      <c:pt idx="3604">
                        <c:v>17.058265071959401</c:v>
                      </c:pt>
                      <c:pt idx="3605">
                        <c:v>17.0515978391776</c:v>
                      </c:pt>
                      <c:pt idx="3606">
                        <c:v>17.094473854925301</c:v>
                      </c:pt>
                      <c:pt idx="3607">
                        <c:v>17.074053176259</c:v>
                      </c:pt>
                      <c:pt idx="3608">
                        <c:v>17.079290212342599</c:v>
                      </c:pt>
                      <c:pt idx="3609">
                        <c:v>17.0949008856077</c:v>
                      </c:pt>
                      <c:pt idx="3610">
                        <c:v>17.100232295634399</c:v>
                      </c:pt>
                      <c:pt idx="3611">
                        <c:v>17.062856381160501</c:v>
                      </c:pt>
                      <c:pt idx="3612">
                        <c:v>17.065669132236199</c:v>
                      </c:pt>
                      <c:pt idx="3613">
                        <c:v>17.0568154698963</c:v>
                      </c:pt>
                      <c:pt idx="3614">
                        <c:v>17.101452544343001</c:v>
                      </c:pt>
                      <c:pt idx="3615">
                        <c:v>17.073145010530599</c:v>
                      </c:pt>
                      <c:pt idx="3616">
                        <c:v>17.0831988069808</c:v>
                      </c:pt>
                      <c:pt idx="3617">
                        <c:v>17.0433956854055</c:v>
                      </c:pt>
                      <c:pt idx="3618">
                        <c:v>17.0548139535105</c:v>
                      </c:pt>
                      <c:pt idx="3619">
                        <c:v>17.104616788430999</c:v>
                      </c:pt>
                      <c:pt idx="3620">
                        <c:v>17.084671833476701</c:v>
                      </c:pt>
                      <c:pt idx="3621">
                        <c:v>17.054743311824598</c:v>
                      </c:pt>
                      <c:pt idx="3622">
                        <c:v>17.0562794909792</c:v>
                      </c:pt>
                      <c:pt idx="3623">
                        <c:v>17.048918570618302</c:v>
                      </c:pt>
                      <c:pt idx="3624">
                        <c:v>17.0835517903969</c:v>
                      </c:pt>
                      <c:pt idx="3625">
                        <c:v>17.078708218106701</c:v>
                      </c:pt>
                      <c:pt idx="3626">
                        <c:v>17.057380658685901</c:v>
                      </c:pt>
                      <c:pt idx="3627">
                        <c:v>17.0865637866765</c:v>
                      </c:pt>
                      <c:pt idx="3628">
                        <c:v>17.068741839044399</c:v>
                      </c:pt>
                      <c:pt idx="3629">
                        <c:v>17.059488642443998</c:v>
                      </c:pt>
                      <c:pt idx="3630">
                        <c:v>17.068927261561999</c:v>
                      </c:pt>
                      <c:pt idx="3631">
                        <c:v>17.066272609169701</c:v>
                      </c:pt>
                      <c:pt idx="3632">
                        <c:v>17.074920753533998</c:v>
                      </c:pt>
                      <c:pt idx="3633">
                        <c:v>17.079379254590101</c:v>
                      </c:pt>
                      <c:pt idx="3634">
                        <c:v>17.089476950304899</c:v>
                      </c:pt>
                      <c:pt idx="3635">
                        <c:v>17.094045386351102</c:v>
                      </c:pt>
                      <c:pt idx="3636">
                        <c:v>17.1025331407211</c:v>
                      </c:pt>
                      <c:pt idx="3637">
                        <c:v>17.0753673826007</c:v>
                      </c:pt>
                      <c:pt idx="3638">
                        <c:v>17.086180691580701</c:v>
                      </c:pt>
                      <c:pt idx="3639">
                        <c:v>17.066082049194701</c:v>
                      </c:pt>
                      <c:pt idx="3640">
                        <c:v>17.085250748834</c:v>
                      </c:pt>
                      <c:pt idx="3641">
                        <c:v>17.083866010874601</c:v>
                      </c:pt>
                      <c:pt idx="3642">
                        <c:v>17.0807922855359</c:v>
                      </c:pt>
                      <c:pt idx="3643">
                        <c:v>17.0990256877799</c:v>
                      </c:pt>
                      <c:pt idx="3644">
                        <c:v>17.085995113642401</c:v>
                      </c:pt>
                      <c:pt idx="3645">
                        <c:v>17.089082863041099</c:v>
                      </c:pt>
                      <c:pt idx="3646">
                        <c:v>17.097850731156701</c:v>
                      </c:pt>
                      <c:pt idx="3647">
                        <c:v>17.0757279548125</c:v>
                      </c:pt>
                      <c:pt idx="3648">
                        <c:v>17.067181846932002</c:v>
                      </c:pt>
                      <c:pt idx="3649">
                        <c:v>17.072246484257501</c:v>
                      </c:pt>
                      <c:pt idx="3650">
                        <c:v>17.094383517525301</c:v>
                      </c:pt>
                      <c:pt idx="3651">
                        <c:v>17.0876737947838</c:v>
                      </c:pt>
                      <c:pt idx="3652">
                        <c:v>17.078664055906501</c:v>
                      </c:pt>
                      <c:pt idx="3653">
                        <c:v>17.0824247530363</c:v>
                      </c:pt>
                      <c:pt idx="3654">
                        <c:v>17.0673938850307</c:v>
                      </c:pt>
                      <c:pt idx="3655">
                        <c:v>17.1029637018651</c:v>
                      </c:pt>
                      <c:pt idx="3656">
                        <c:v>17.0683180453468</c:v>
                      </c:pt>
                      <c:pt idx="3657">
                        <c:v>17.062488070949701</c:v>
                      </c:pt>
                      <c:pt idx="3658">
                        <c:v>17.0953121593618</c:v>
                      </c:pt>
                      <c:pt idx="3659">
                        <c:v>17.093975001585001</c:v>
                      </c:pt>
                      <c:pt idx="3660">
                        <c:v>17.089992365547701</c:v>
                      </c:pt>
                      <c:pt idx="3661">
                        <c:v>17.079042183777599</c:v>
                      </c:pt>
                      <c:pt idx="3662">
                        <c:v>17.087178592366101</c:v>
                      </c:pt>
                      <c:pt idx="3663">
                        <c:v>17.110896068810799</c:v>
                      </c:pt>
                      <c:pt idx="3664">
                        <c:v>17.092158975521802</c:v>
                      </c:pt>
                      <c:pt idx="3665">
                        <c:v>17.087577350731099</c:v>
                      </c:pt>
                      <c:pt idx="3666">
                        <c:v>17.106799775829</c:v>
                      </c:pt>
                      <c:pt idx="3667">
                        <c:v>17.0874384946482</c:v>
                      </c:pt>
                      <c:pt idx="3668">
                        <c:v>17.0856449357934</c:v>
                      </c:pt>
                      <c:pt idx="3669">
                        <c:v>17.0771931910053</c:v>
                      </c:pt>
                      <c:pt idx="3670">
                        <c:v>17.0807396382239</c:v>
                      </c:pt>
                      <c:pt idx="3671">
                        <c:v>17.082528709903599</c:v>
                      </c:pt>
                      <c:pt idx="3672">
                        <c:v>17.118971557543599</c:v>
                      </c:pt>
                      <c:pt idx="3673">
                        <c:v>17.075647697491299</c:v>
                      </c:pt>
                      <c:pt idx="3674">
                        <c:v>17.0987244963226</c:v>
                      </c:pt>
                      <c:pt idx="3675">
                        <c:v>17.093000456953</c:v>
                      </c:pt>
                      <c:pt idx="3676">
                        <c:v>17.095343710521899</c:v>
                      </c:pt>
                      <c:pt idx="3677">
                        <c:v>17.096023878733799</c:v>
                      </c:pt>
                      <c:pt idx="3678">
                        <c:v>17.110716849276901</c:v>
                      </c:pt>
                      <c:pt idx="3679">
                        <c:v>17.074175617959401</c:v>
                      </c:pt>
                      <c:pt idx="3680">
                        <c:v>17.087222680567201</c:v>
                      </c:pt>
                      <c:pt idx="3681">
                        <c:v>17.1045293141621</c:v>
                      </c:pt>
                      <c:pt idx="3682">
                        <c:v>17.106369186155899</c:v>
                      </c:pt>
                      <c:pt idx="3683">
                        <c:v>17.077562264215601</c:v>
                      </c:pt>
                      <c:pt idx="3684">
                        <c:v>17.121408716042101</c:v>
                      </c:pt>
                      <c:pt idx="3685">
                        <c:v>17.116227486058602</c:v>
                      </c:pt>
                      <c:pt idx="3686">
                        <c:v>17.077448279988101</c:v>
                      </c:pt>
                      <c:pt idx="3687">
                        <c:v>17.099194935204999</c:v>
                      </c:pt>
                      <c:pt idx="3688">
                        <c:v>17.085910410599201</c:v>
                      </c:pt>
                      <c:pt idx="3689">
                        <c:v>17.1066576318618</c:v>
                      </c:pt>
                      <c:pt idx="3690">
                        <c:v>17.092693403774501</c:v>
                      </c:pt>
                      <c:pt idx="3691">
                        <c:v>17.089305495895601</c:v>
                      </c:pt>
                      <c:pt idx="3692">
                        <c:v>17.0831425906694</c:v>
                      </c:pt>
                      <c:pt idx="3693">
                        <c:v>17.080144364488302</c:v>
                      </c:pt>
                      <c:pt idx="3694">
                        <c:v>17.110644452299901</c:v>
                      </c:pt>
                      <c:pt idx="3695">
                        <c:v>17.0840969497212</c:v>
                      </c:pt>
                      <c:pt idx="3696">
                        <c:v>17.085178887069599</c:v>
                      </c:pt>
                      <c:pt idx="3697">
                        <c:v>17.0799310434634</c:v>
                      </c:pt>
                      <c:pt idx="3698">
                        <c:v>17.111420347101799</c:v>
                      </c:pt>
                      <c:pt idx="3699">
                        <c:v>17.075075164030402</c:v>
                      </c:pt>
                      <c:pt idx="3700">
                        <c:v>17.081659736249499</c:v>
                      </c:pt>
                      <c:pt idx="3701">
                        <c:v>17.0668874775169</c:v>
                      </c:pt>
                      <c:pt idx="3702">
                        <c:v>17.1123170687551</c:v>
                      </c:pt>
                      <c:pt idx="3703">
                        <c:v>17.0885748578904</c:v>
                      </c:pt>
                      <c:pt idx="3704">
                        <c:v>17.099558714881901</c:v>
                      </c:pt>
                      <c:pt idx="3705">
                        <c:v>17.110751887047599</c:v>
                      </c:pt>
                      <c:pt idx="3706">
                        <c:v>17.084890088972401</c:v>
                      </c:pt>
                      <c:pt idx="3707">
                        <c:v>17.079313328405799</c:v>
                      </c:pt>
                      <c:pt idx="3708">
                        <c:v>17.098079969759201</c:v>
                      </c:pt>
                      <c:pt idx="3709">
                        <c:v>17.107721455183199</c:v>
                      </c:pt>
                      <c:pt idx="3710">
                        <c:v>17.089269393245001</c:v>
                      </c:pt>
                      <c:pt idx="3711">
                        <c:v>17.093625140719499</c:v>
                      </c:pt>
                      <c:pt idx="3712">
                        <c:v>17.091472626271099</c:v>
                      </c:pt>
                      <c:pt idx="3713">
                        <c:v>17.105821914524999</c:v>
                      </c:pt>
                      <c:pt idx="3714">
                        <c:v>17.107906478030799</c:v>
                      </c:pt>
                      <c:pt idx="3715">
                        <c:v>17.098823372061801</c:v>
                      </c:pt>
                      <c:pt idx="3716">
                        <c:v>17.1056965991698</c:v>
                      </c:pt>
                      <c:pt idx="3717">
                        <c:v>17.0778723649588</c:v>
                      </c:pt>
                      <c:pt idx="3718">
                        <c:v>17.124705995309601</c:v>
                      </c:pt>
                      <c:pt idx="3719">
                        <c:v>17.1202349912542</c:v>
                      </c:pt>
                      <c:pt idx="3720">
                        <c:v>17.1083353072463</c:v>
                      </c:pt>
                      <c:pt idx="3721">
                        <c:v>17.095206911923899</c:v>
                      </c:pt>
                      <c:pt idx="3722">
                        <c:v>17.102651603040002</c:v>
                      </c:pt>
                      <c:pt idx="3723">
                        <c:v>17.125537177916598</c:v>
                      </c:pt>
                      <c:pt idx="3724">
                        <c:v>17.093143608674801</c:v>
                      </c:pt>
                      <c:pt idx="3725">
                        <c:v>17.1062706619716</c:v>
                      </c:pt>
                      <c:pt idx="3726">
                        <c:v>17.105351978217001</c:v>
                      </c:pt>
                      <c:pt idx="3727">
                        <c:v>17.083817030554702</c:v>
                      </c:pt>
                      <c:pt idx="3728">
                        <c:v>17.088443272951299</c:v>
                      </c:pt>
                      <c:pt idx="3729">
                        <c:v>17.085899559161099</c:v>
                      </c:pt>
                      <c:pt idx="3730">
                        <c:v>17.089919997860999</c:v>
                      </c:pt>
                      <c:pt idx="3731">
                        <c:v>17.097923462469701</c:v>
                      </c:pt>
                      <c:pt idx="3732">
                        <c:v>17.118128043877402</c:v>
                      </c:pt>
                      <c:pt idx="3733">
                        <c:v>17.080711295798999</c:v>
                      </c:pt>
                      <c:pt idx="3734">
                        <c:v>17.101479995048098</c:v>
                      </c:pt>
                      <c:pt idx="3735">
                        <c:v>17.115905734273198</c:v>
                      </c:pt>
                      <c:pt idx="3736">
                        <c:v>17.0970665036971</c:v>
                      </c:pt>
                      <c:pt idx="3737">
                        <c:v>17.1069033761528</c:v>
                      </c:pt>
                      <c:pt idx="3738">
                        <c:v>17.0986823214071</c:v>
                      </c:pt>
                      <c:pt idx="3739">
                        <c:v>17.112836122114999</c:v>
                      </c:pt>
                      <c:pt idx="3740">
                        <c:v>17.111250902162801</c:v>
                      </c:pt>
                      <c:pt idx="3741">
                        <c:v>17.109321043290901</c:v>
                      </c:pt>
                      <c:pt idx="3742">
                        <c:v>17.087387194678499</c:v>
                      </c:pt>
                      <c:pt idx="3743">
                        <c:v>17.1130098137298</c:v>
                      </c:pt>
                      <c:pt idx="3744">
                        <c:v>17.110571376075999</c:v>
                      </c:pt>
                      <c:pt idx="3745">
                        <c:v>17.1022003696722</c:v>
                      </c:pt>
                      <c:pt idx="3746">
                        <c:v>17.1153015485555</c:v>
                      </c:pt>
                      <c:pt idx="3747">
                        <c:v>17.095001114585099</c:v>
                      </c:pt>
                      <c:pt idx="3748">
                        <c:v>17.070509489196301</c:v>
                      </c:pt>
                      <c:pt idx="3749">
                        <c:v>17.055611580153599</c:v>
                      </c:pt>
                      <c:pt idx="3750">
                        <c:v>17.066990382953598</c:v>
                      </c:pt>
                      <c:pt idx="3751">
                        <c:v>17.092286565410799</c:v>
                      </c:pt>
                      <c:pt idx="3752">
                        <c:v>17.089666081127302</c:v>
                      </c:pt>
                      <c:pt idx="3753">
                        <c:v>17.101506613651001</c:v>
                      </c:pt>
                      <c:pt idx="3754">
                        <c:v>17.086793795833</c:v>
                      </c:pt>
                      <c:pt idx="3755">
                        <c:v>17.098677402048899</c:v>
                      </c:pt>
                      <c:pt idx="3756">
                        <c:v>17.093760386778701</c:v>
                      </c:pt>
                      <c:pt idx="3757">
                        <c:v>17.079350210548601</c:v>
                      </c:pt>
                      <c:pt idx="3758">
                        <c:v>17.099814317816499</c:v>
                      </c:pt>
                      <c:pt idx="3759">
                        <c:v>17.0981153786371</c:v>
                      </c:pt>
                      <c:pt idx="3760">
                        <c:v>17.0924270325471</c:v>
                      </c:pt>
                      <c:pt idx="3761">
                        <c:v>17.097845906662801</c:v>
                      </c:pt>
                      <c:pt idx="3762">
                        <c:v>17.079670771147502</c:v>
                      </c:pt>
                      <c:pt idx="3763">
                        <c:v>17.088834734228101</c:v>
                      </c:pt>
                      <c:pt idx="3764">
                        <c:v>17.1313371876982</c:v>
                      </c:pt>
                      <c:pt idx="3765">
                        <c:v>17.077472687181402</c:v>
                      </c:pt>
                      <c:pt idx="3766">
                        <c:v>17.1090583194385</c:v>
                      </c:pt>
                      <c:pt idx="3767">
                        <c:v>17.1014558876176</c:v>
                      </c:pt>
                      <c:pt idx="3768">
                        <c:v>17.075767846668299</c:v>
                      </c:pt>
                      <c:pt idx="3769">
                        <c:v>17.093629389803599</c:v>
                      </c:pt>
                      <c:pt idx="3770">
                        <c:v>17.100974592727798</c:v>
                      </c:pt>
                      <c:pt idx="3771">
                        <c:v>17.107787348845001</c:v>
                      </c:pt>
                      <c:pt idx="3772">
                        <c:v>17.087503322398899</c:v>
                      </c:pt>
                      <c:pt idx="3773">
                        <c:v>17.099463753732799</c:v>
                      </c:pt>
                      <c:pt idx="3774">
                        <c:v>17.109961702656999</c:v>
                      </c:pt>
                      <c:pt idx="3775">
                        <c:v>17.1228483151523</c:v>
                      </c:pt>
                      <c:pt idx="3776">
                        <c:v>17.105552272393101</c:v>
                      </c:pt>
                      <c:pt idx="3777">
                        <c:v>17.0881150092663</c:v>
                      </c:pt>
                      <c:pt idx="3778">
                        <c:v>17.1106245419106</c:v>
                      </c:pt>
                      <c:pt idx="3779">
                        <c:v>17.117282441204502</c:v>
                      </c:pt>
                      <c:pt idx="3780">
                        <c:v>17.094636273589799</c:v>
                      </c:pt>
                      <c:pt idx="3781">
                        <c:v>17.138916374451899</c:v>
                      </c:pt>
                      <c:pt idx="3782">
                        <c:v>17.095718538484899</c:v>
                      </c:pt>
                      <c:pt idx="3783">
                        <c:v>17.0930647583804</c:v>
                      </c:pt>
                      <c:pt idx="3784">
                        <c:v>17.078990414195101</c:v>
                      </c:pt>
                      <c:pt idx="3785">
                        <c:v>17.0938009161259</c:v>
                      </c:pt>
                      <c:pt idx="3786">
                        <c:v>17.091077226325599</c:v>
                      </c:pt>
                      <c:pt idx="3787">
                        <c:v>17.064151996527201</c:v>
                      </c:pt>
                      <c:pt idx="3788">
                        <c:v>17.0962673836421</c:v>
                      </c:pt>
                      <c:pt idx="3789">
                        <c:v>17.113096011561101</c:v>
                      </c:pt>
                      <c:pt idx="3790">
                        <c:v>17.112401857468999</c:v>
                      </c:pt>
                      <c:pt idx="3791">
                        <c:v>17.097759659753301</c:v>
                      </c:pt>
                      <c:pt idx="3792">
                        <c:v>17.1126120724802</c:v>
                      </c:pt>
                      <c:pt idx="3793">
                        <c:v>17.115066908874098</c:v>
                      </c:pt>
                      <c:pt idx="3794">
                        <c:v>17.1105323113763</c:v>
                      </c:pt>
                      <c:pt idx="3795">
                        <c:v>17.080285457763601</c:v>
                      </c:pt>
                      <c:pt idx="3796">
                        <c:v>17.0981333770482</c:v>
                      </c:pt>
                      <c:pt idx="3797">
                        <c:v>17.105866353685101</c:v>
                      </c:pt>
                      <c:pt idx="3798">
                        <c:v>17.1201387755989</c:v>
                      </c:pt>
                      <c:pt idx="3799">
                        <c:v>17.108823243680199</c:v>
                      </c:pt>
                      <c:pt idx="3800">
                        <c:v>17.122994325819398</c:v>
                      </c:pt>
                      <c:pt idx="3801">
                        <c:v>17.106422297479401</c:v>
                      </c:pt>
                      <c:pt idx="3802">
                        <c:v>17.1274342446224</c:v>
                      </c:pt>
                      <c:pt idx="3803">
                        <c:v>16.633860353642302</c:v>
                      </c:pt>
                      <c:pt idx="3804">
                        <c:v>16.672541832070301</c:v>
                      </c:pt>
                      <c:pt idx="3805">
                        <c:v>16.662297984619201</c:v>
                      </c:pt>
                      <c:pt idx="3806">
                        <c:v>16.627955867095</c:v>
                      </c:pt>
                      <c:pt idx="3807">
                        <c:v>16.610648939388</c:v>
                      </c:pt>
                      <c:pt idx="3808">
                        <c:v>16.625854330427298</c:v>
                      </c:pt>
                      <c:pt idx="3809">
                        <c:v>16.649429881259401</c:v>
                      </c:pt>
                      <c:pt idx="3810">
                        <c:v>16.753868062851598</c:v>
                      </c:pt>
                      <c:pt idx="3811">
                        <c:v>16.778302818716899</c:v>
                      </c:pt>
                      <c:pt idx="3812">
                        <c:v>16.7169394210379</c:v>
                      </c:pt>
                      <c:pt idx="3813">
                        <c:v>16.761753517296999</c:v>
                      </c:pt>
                      <c:pt idx="3814">
                        <c:v>16.741445573515499</c:v>
                      </c:pt>
                      <c:pt idx="3815">
                        <c:v>16.729974183143799</c:v>
                      </c:pt>
                      <c:pt idx="3816">
                        <c:v>16.828624394910602</c:v>
                      </c:pt>
                      <c:pt idx="3817">
                        <c:v>16.815766822478398</c:v>
                      </c:pt>
                      <c:pt idx="3818">
                        <c:v>16.836630467992901</c:v>
                      </c:pt>
                      <c:pt idx="3819">
                        <c:v>16.856955218928899</c:v>
                      </c:pt>
                      <c:pt idx="3820">
                        <c:v>16.8606990114029</c:v>
                      </c:pt>
                      <c:pt idx="3821">
                        <c:v>16.897842157237601</c:v>
                      </c:pt>
                      <c:pt idx="3822">
                        <c:v>16.866876413629299</c:v>
                      </c:pt>
                      <c:pt idx="3823">
                        <c:v>16.844814089315499</c:v>
                      </c:pt>
                      <c:pt idx="3824">
                        <c:v>17.099751409604998</c:v>
                      </c:pt>
                      <c:pt idx="3825">
                        <c:v>17.0898647690328</c:v>
                      </c:pt>
                      <c:pt idx="3826">
                        <c:v>17.086040491860199</c:v>
                      </c:pt>
                      <c:pt idx="3827">
                        <c:v>17.093697942975599</c:v>
                      </c:pt>
                      <c:pt idx="3828">
                        <c:v>17.074175378711502</c:v>
                      </c:pt>
                      <c:pt idx="3829">
                        <c:v>17.058205413745601</c:v>
                      </c:pt>
                      <c:pt idx="3830">
                        <c:v>17.094370515974301</c:v>
                      </c:pt>
                      <c:pt idx="3831">
                        <c:v>17.1166938350683</c:v>
                      </c:pt>
                      <c:pt idx="3832">
                        <c:v>17.117027899591399</c:v>
                      </c:pt>
                      <c:pt idx="3833">
                        <c:v>17.087546030032001</c:v>
                      </c:pt>
                      <c:pt idx="3834">
                        <c:v>17.100311954003502</c:v>
                      </c:pt>
                      <c:pt idx="3835">
                        <c:v>17.1121936555007</c:v>
                      </c:pt>
                      <c:pt idx="3836">
                        <c:v>17.1056000140048</c:v>
                      </c:pt>
                      <c:pt idx="3837">
                        <c:v>17.073430424929501</c:v>
                      </c:pt>
                      <c:pt idx="3838">
                        <c:v>17.101856227123999</c:v>
                      </c:pt>
                      <c:pt idx="3839">
                        <c:v>17.098177465068201</c:v>
                      </c:pt>
                      <c:pt idx="3840">
                        <c:v>17.1179655087908</c:v>
                      </c:pt>
                      <c:pt idx="3841">
                        <c:v>17.110330972732299</c:v>
                      </c:pt>
                      <c:pt idx="3842">
                        <c:v>17.099710221920699</c:v>
                      </c:pt>
                      <c:pt idx="3843">
                        <c:v>17.119084374943299</c:v>
                      </c:pt>
                      <c:pt idx="3844">
                        <c:v>17.137285409772499</c:v>
                      </c:pt>
                      <c:pt idx="3845">
                        <c:v>17.103873013429201</c:v>
                      </c:pt>
                      <c:pt idx="3846">
                        <c:v>17.099978550621799</c:v>
                      </c:pt>
                      <c:pt idx="3847">
                        <c:v>17.093739261219199</c:v>
                      </c:pt>
                      <c:pt idx="3848">
                        <c:v>17.0905427444475</c:v>
                      </c:pt>
                      <c:pt idx="3849">
                        <c:v>17.122679569779802</c:v>
                      </c:pt>
                      <c:pt idx="3850">
                        <c:v>17.0946523466265</c:v>
                      </c:pt>
                      <c:pt idx="3851">
                        <c:v>17.108676459903201</c:v>
                      </c:pt>
                      <c:pt idx="3852">
                        <c:v>17.125019084876101</c:v>
                      </c:pt>
                      <c:pt idx="3853">
                        <c:v>17.098467472513601</c:v>
                      </c:pt>
                      <c:pt idx="3854">
                        <c:v>17.1094728350262</c:v>
                      </c:pt>
                      <c:pt idx="3855">
                        <c:v>17.096880212051399</c:v>
                      </c:pt>
                      <c:pt idx="3856">
                        <c:v>17.096963872843901</c:v>
                      </c:pt>
                      <c:pt idx="3857">
                        <c:v>17.099730172580099</c:v>
                      </c:pt>
                      <c:pt idx="3858">
                        <c:v>17.105928718908999</c:v>
                      </c:pt>
                      <c:pt idx="3859">
                        <c:v>17.125068986615801</c:v>
                      </c:pt>
                      <c:pt idx="3860">
                        <c:v>17.0988929644042</c:v>
                      </c:pt>
                      <c:pt idx="3861">
                        <c:v>17.107101613686599</c:v>
                      </c:pt>
                      <c:pt idx="3862">
                        <c:v>17.114502129541801</c:v>
                      </c:pt>
                      <c:pt idx="3863">
                        <c:v>17.100968199840199</c:v>
                      </c:pt>
                      <c:pt idx="3864">
                        <c:v>17.109752367619102</c:v>
                      </c:pt>
                      <c:pt idx="3865">
                        <c:v>17.1262681154242</c:v>
                      </c:pt>
                      <c:pt idx="3866">
                        <c:v>17.113601839091501</c:v>
                      </c:pt>
                      <c:pt idx="3867">
                        <c:v>17.111291024446501</c:v>
                      </c:pt>
                      <c:pt idx="3868">
                        <c:v>17.0917293438192</c:v>
                      </c:pt>
                      <c:pt idx="3869">
                        <c:v>17.1069257371845</c:v>
                      </c:pt>
                      <c:pt idx="3870">
                        <c:v>17.146544129779301</c:v>
                      </c:pt>
                      <c:pt idx="3871">
                        <c:v>17.1163395767535</c:v>
                      </c:pt>
                      <c:pt idx="3872">
                        <c:v>17.115120679899398</c:v>
                      </c:pt>
                      <c:pt idx="3873">
                        <c:v>17.123761661386499</c:v>
                      </c:pt>
                      <c:pt idx="3874">
                        <c:v>17.098962352825399</c:v>
                      </c:pt>
                      <c:pt idx="3875">
                        <c:v>17.115044887294701</c:v>
                      </c:pt>
                      <c:pt idx="3876">
                        <c:v>17.097276441463499</c:v>
                      </c:pt>
                      <c:pt idx="3877">
                        <c:v>17.124807858125099</c:v>
                      </c:pt>
                      <c:pt idx="3878">
                        <c:v>17.1374463522843</c:v>
                      </c:pt>
                      <c:pt idx="3879">
                        <c:v>17.1074883835748</c:v>
                      </c:pt>
                      <c:pt idx="3880">
                        <c:v>17.110273852827099</c:v>
                      </c:pt>
                      <c:pt idx="3881">
                        <c:v>17.116993966722202</c:v>
                      </c:pt>
                      <c:pt idx="3882">
                        <c:v>17.1102193193761</c:v>
                      </c:pt>
                      <c:pt idx="3883">
                        <c:v>17.123847790037001</c:v>
                      </c:pt>
                      <c:pt idx="3884">
                        <c:v>17.1294346524022</c:v>
                      </c:pt>
                      <c:pt idx="3885">
                        <c:v>17.1332754571789</c:v>
                      </c:pt>
                      <c:pt idx="3886">
                        <c:v>17.1151363536042</c:v>
                      </c:pt>
                      <c:pt idx="3887">
                        <c:v>17.1211781568432</c:v>
                      </c:pt>
                      <c:pt idx="3888">
                        <c:v>17.0988980713994</c:v>
                      </c:pt>
                      <c:pt idx="3889">
                        <c:v>17.0962515936614</c:v>
                      </c:pt>
                      <c:pt idx="3890">
                        <c:v>17.1121709364993</c:v>
                      </c:pt>
                      <c:pt idx="3891">
                        <c:v>17.1013604634445</c:v>
                      </c:pt>
                      <c:pt idx="3892">
                        <c:v>17.120083679967099</c:v>
                      </c:pt>
                      <c:pt idx="3893">
                        <c:v>17.093147135222502</c:v>
                      </c:pt>
                      <c:pt idx="3894">
                        <c:v>17.131734413533898</c:v>
                      </c:pt>
                      <c:pt idx="3895">
                        <c:v>17.122291718188102</c:v>
                      </c:pt>
                      <c:pt idx="3896">
                        <c:v>17.109638843951998</c:v>
                      </c:pt>
                      <c:pt idx="3897">
                        <c:v>17.103607903379899</c:v>
                      </c:pt>
                      <c:pt idx="3898">
                        <c:v>17.140250711390699</c:v>
                      </c:pt>
                      <c:pt idx="3899">
                        <c:v>17.109968502654301</c:v>
                      </c:pt>
                      <c:pt idx="3900">
                        <c:v>17.1265918421004</c:v>
                      </c:pt>
                      <c:pt idx="3901">
                        <c:v>17.1244331630798</c:v>
                      </c:pt>
                      <c:pt idx="3902">
                        <c:v>17.1297967833877</c:v>
                      </c:pt>
                      <c:pt idx="3903">
                        <c:v>17.1341583663542</c:v>
                      </c:pt>
                      <c:pt idx="3904">
                        <c:v>17.1400203944238</c:v>
                      </c:pt>
                      <c:pt idx="3905">
                        <c:v>17.12272976002</c:v>
                      </c:pt>
                      <c:pt idx="3906">
                        <c:v>17.1119229679082</c:v>
                      </c:pt>
                      <c:pt idx="3907">
                        <c:v>17.140296480387899</c:v>
                      </c:pt>
                      <c:pt idx="3908">
                        <c:v>17.135323665239401</c:v>
                      </c:pt>
                      <c:pt idx="3909">
                        <c:v>17.121479962214501</c:v>
                      </c:pt>
                      <c:pt idx="3910">
                        <c:v>17.105752961838899</c:v>
                      </c:pt>
                      <c:pt idx="3911">
                        <c:v>17.109949359044201</c:v>
                      </c:pt>
                      <c:pt idx="3912">
                        <c:v>17.114116052987601</c:v>
                      </c:pt>
                      <c:pt idx="3913">
                        <c:v>17.127569990634701</c:v>
                      </c:pt>
                      <c:pt idx="3914">
                        <c:v>17.101851825940599</c:v>
                      </c:pt>
                      <c:pt idx="3915">
                        <c:v>17.126380980480398</c:v>
                      </c:pt>
                      <c:pt idx="3916">
                        <c:v>17.133864160042101</c:v>
                      </c:pt>
                      <c:pt idx="3917">
                        <c:v>17.1206970121255</c:v>
                      </c:pt>
                      <c:pt idx="3918">
                        <c:v>17.116672879358301</c:v>
                      </c:pt>
                      <c:pt idx="3919">
                        <c:v>17.143928383002802</c:v>
                      </c:pt>
                      <c:pt idx="3920">
                        <c:v>17.1092397251862</c:v>
                      </c:pt>
                      <c:pt idx="3921">
                        <c:v>17.122433576954599</c:v>
                      </c:pt>
                      <c:pt idx="3922">
                        <c:v>17.112567897165</c:v>
                      </c:pt>
                      <c:pt idx="3923">
                        <c:v>17.118727446628998</c:v>
                      </c:pt>
                      <c:pt idx="3924">
                        <c:v>17.1390456216735</c:v>
                      </c:pt>
                      <c:pt idx="3925">
                        <c:v>17.129246841916501</c:v>
                      </c:pt>
                      <c:pt idx="3926">
                        <c:v>17.132064373791302</c:v>
                      </c:pt>
                      <c:pt idx="3927">
                        <c:v>17.115784876461099</c:v>
                      </c:pt>
                      <c:pt idx="3928">
                        <c:v>17.141779177254701</c:v>
                      </c:pt>
                      <c:pt idx="3929">
                        <c:v>17.1411210151077</c:v>
                      </c:pt>
                      <c:pt idx="3930">
                        <c:v>17.136074055605999</c:v>
                      </c:pt>
                      <c:pt idx="3931">
                        <c:v>17.1336453134846</c:v>
                      </c:pt>
                      <c:pt idx="3932">
                        <c:v>17.117161780834898</c:v>
                      </c:pt>
                      <c:pt idx="3933">
                        <c:v>17.140930143466001</c:v>
                      </c:pt>
                      <c:pt idx="3934">
                        <c:v>17.124438221027798</c:v>
                      </c:pt>
                      <c:pt idx="3935">
                        <c:v>17.155328561507801</c:v>
                      </c:pt>
                      <c:pt idx="3936">
                        <c:v>17.143541368044598</c:v>
                      </c:pt>
                      <c:pt idx="3937">
                        <c:v>17.1340469394721</c:v>
                      </c:pt>
                      <c:pt idx="3938">
                        <c:v>17.1134985012492</c:v>
                      </c:pt>
                      <c:pt idx="3939">
                        <c:v>17.115368036129901</c:v>
                      </c:pt>
                      <c:pt idx="3940">
                        <c:v>17.119248526140701</c:v>
                      </c:pt>
                      <c:pt idx="3941">
                        <c:v>17.110051819898899</c:v>
                      </c:pt>
                      <c:pt idx="3942">
                        <c:v>17.105283206423</c:v>
                      </c:pt>
                      <c:pt idx="3943">
                        <c:v>17.105603471814501</c:v>
                      </c:pt>
                      <c:pt idx="3944">
                        <c:v>17.1273050026841</c:v>
                      </c:pt>
                      <c:pt idx="3945">
                        <c:v>17.152795642628799</c:v>
                      </c:pt>
                      <c:pt idx="3946">
                        <c:v>17.102812558902599</c:v>
                      </c:pt>
                      <c:pt idx="3947">
                        <c:v>17.137504047669498</c:v>
                      </c:pt>
                      <c:pt idx="3948">
                        <c:v>17.1460818800632</c:v>
                      </c:pt>
                      <c:pt idx="3949">
                        <c:v>17.1305662377675</c:v>
                      </c:pt>
                      <c:pt idx="3950">
                        <c:v>17.155857854794601</c:v>
                      </c:pt>
                      <c:pt idx="3951">
                        <c:v>17.147642700905699</c:v>
                      </c:pt>
                      <c:pt idx="3952">
                        <c:v>17.1228075335661</c:v>
                      </c:pt>
                      <c:pt idx="3953">
                        <c:v>17.122819485509599</c:v>
                      </c:pt>
                      <c:pt idx="3954">
                        <c:v>17.103271402912</c:v>
                      </c:pt>
                      <c:pt idx="3955">
                        <c:v>17.125855963749299</c:v>
                      </c:pt>
                      <c:pt idx="3956">
                        <c:v>17.1464514609765</c:v>
                      </c:pt>
                      <c:pt idx="3957">
                        <c:v>17.119255964484701</c:v>
                      </c:pt>
                      <c:pt idx="3958">
                        <c:v>17.148165084270499</c:v>
                      </c:pt>
                      <c:pt idx="3959">
                        <c:v>17.119098167722001</c:v>
                      </c:pt>
                      <c:pt idx="3960">
                        <c:v>17.129709467559099</c:v>
                      </c:pt>
                      <c:pt idx="3961">
                        <c:v>17.162204232888602</c:v>
                      </c:pt>
                      <c:pt idx="3962">
                        <c:v>17.135216970686901</c:v>
                      </c:pt>
                      <c:pt idx="3963">
                        <c:v>17.122877345371201</c:v>
                      </c:pt>
                      <c:pt idx="3964">
                        <c:v>17.1222783752096</c:v>
                      </c:pt>
                      <c:pt idx="3965">
                        <c:v>17.119317862776001</c:v>
                      </c:pt>
                      <c:pt idx="3966">
                        <c:v>17.1373809468726</c:v>
                      </c:pt>
                      <c:pt idx="3967">
                        <c:v>17.1283647935612</c:v>
                      </c:pt>
                      <c:pt idx="3968">
                        <c:v>17.152722528759899</c:v>
                      </c:pt>
                      <c:pt idx="3969">
                        <c:v>17.130170422209002</c:v>
                      </c:pt>
                      <c:pt idx="3970">
                        <c:v>17.132441336934601</c:v>
                      </c:pt>
                      <c:pt idx="3971">
                        <c:v>17.144203024184701</c:v>
                      </c:pt>
                      <c:pt idx="3972">
                        <c:v>17.1189127438866</c:v>
                      </c:pt>
                      <c:pt idx="3973">
                        <c:v>17.1289077908609</c:v>
                      </c:pt>
                      <c:pt idx="3974">
                        <c:v>17.151780577948099</c:v>
                      </c:pt>
                      <c:pt idx="3975">
                        <c:v>17.148287160343401</c:v>
                      </c:pt>
                      <c:pt idx="3976">
                        <c:v>17.128707414418599</c:v>
                      </c:pt>
                      <c:pt idx="3977">
                        <c:v>17.142563317052801</c:v>
                      </c:pt>
                      <c:pt idx="3978">
                        <c:v>17.136085345245402</c:v>
                      </c:pt>
                      <c:pt idx="3979">
                        <c:v>17.125076857739199</c:v>
                      </c:pt>
                      <c:pt idx="3980">
                        <c:v>17.1309964379275</c:v>
                      </c:pt>
                      <c:pt idx="3981">
                        <c:v>17.133585164332199</c:v>
                      </c:pt>
                      <c:pt idx="3982">
                        <c:v>17.156075819571299</c:v>
                      </c:pt>
                      <c:pt idx="3983">
                        <c:v>17.162331247141498</c:v>
                      </c:pt>
                      <c:pt idx="3984">
                        <c:v>17.119872919047101</c:v>
                      </c:pt>
                      <c:pt idx="3985">
                        <c:v>17.1389443673025</c:v>
                      </c:pt>
                      <c:pt idx="3986">
                        <c:v>17.166780851528401</c:v>
                      </c:pt>
                      <c:pt idx="3987">
                        <c:v>17.152012639540398</c:v>
                      </c:pt>
                      <c:pt idx="3988">
                        <c:v>17.1391539690492</c:v>
                      </c:pt>
                      <c:pt idx="3989">
                        <c:v>17.127732850545701</c:v>
                      </c:pt>
                      <c:pt idx="3990">
                        <c:v>17.1402694447263</c:v>
                      </c:pt>
                      <c:pt idx="3991">
                        <c:v>17.168725526656399</c:v>
                      </c:pt>
                      <c:pt idx="3992">
                        <c:v>17.157865666054501</c:v>
                      </c:pt>
                      <c:pt idx="3993">
                        <c:v>17.1713389813875</c:v>
                      </c:pt>
                      <c:pt idx="3994">
                        <c:v>17.1408044809715</c:v>
                      </c:pt>
                      <c:pt idx="3995">
                        <c:v>17.1590914544011</c:v>
                      </c:pt>
                      <c:pt idx="3996">
                        <c:v>17.149887135940901</c:v>
                      </c:pt>
                      <c:pt idx="3997">
                        <c:v>17.1811218372135</c:v>
                      </c:pt>
                      <c:pt idx="3998">
                        <c:v>17.163709600351101</c:v>
                      </c:pt>
                      <c:pt idx="3999">
                        <c:v>17.1636750127836</c:v>
                      </c:pt>
                      <c:pt idx="4000">
                        <c:v>17.142175071240001</c:v>
                      </c:pt>
                      <c:pt idx="4001">
                        <c:v>17.132154585224502</c:v>
                      </c:pt>
                      <c:pt idx="4002">
                        <c:v>17.1434596702214</c:v>
                      </c:pt>
                      <c:pt idx="4003">
                        <c:v>17.148178769286201</c:v>
                      </c:pt>
                      <c:pt idx="4004">
                        <c:v>17.138299560034898</c:v>
                      </c:pt>
                      <c:pt idx="4005">
                        <c:v>17.138995454801101</c:v>
                      </c:pt>
                      <c:pt idx="4006">
                        <c:v>17.165431849904301</c:v>
                      </c:pt>
                      <c:pt idx="4007">
                        <c:v>17.136575671319498</c:v>
                      </c:pt>
                      <c:pt idx="4008">
                        <c:v>17.144575558548301</c:v>
                      </c:pt>
                      <c:pt idx="4009">
                        <c:v>17.1691792051612</c:v>
                      </c:pt>
                      <c:pt idx="4010">
                        <c:v>17.1293866548945</c:v>
                      </c:pt>
                      <c:pt idx="4011">
                        <c:v>17.139642702792599</c:v>
                      </c:pt>
                      <c:pt idx="4012">
                        <c:v>17.155781454988698</c:v>
                      </c:pt>
                      <c:pt idx="4013">
                        <c:v>17.169936137401201</c:v>
                      </c:pt>
                      <c:pt idx="4014">
                        <c:v>17.1656094166424</c:v>
                      </c:pt>
                      <c:pt idx="4015">
                        <c:v>17.165129948267001</c:v>
                      </c:pt>
                      <c:pt idx="4016">
                        <c:v>17.140161267258101</c:v>
                      </c:pt>
                      <c:pt idx="4017">
                        <c:v>17.1441667219949</c:v>
                      </c:pt>
                      <c:pt idx="4018">
                        <c:v>17.147804654930798</c:v>
                      </c:pt>
                      <c:pt idx="4019">
                        <c:v>17.159851433610999</c:v>
                      </c:pt>
                      <c:pt idx="4020">
                        <c:v>17.1578641992127</c:v>
                      </c:pt>
                      <c:pt idx="4021">
                        <c:v>17.1713844384672</c:v>
                      </c:pt>
                      <c:pt idx="4022">
                        <c:v>17.168573780762799</c:v>
                      </c:pt>
                      <c:pt idx="4023">
                        <c:v>17.171424765746899</c:v>
                      </c:pt>
                      <c:pt idx="4024">
                        <c:v>17.192794843365</c:v>
                      </c:pt>
                      <c:pt idx="4025">
                        <c:v>17.211457015459299</c:v>
                      </c:pt>
                      <c:pt idx="4026">
                        <c:v>17.1499504341662</c:v>
                      </c:pt>
                      <c:pt idx="4027">
                        <c:v>17.170761670894201</c:v>
                      </c:pt>
                      <c:pt idx="4028">
                        <c:v>16.8310226457703</c:v>
                      </c:pt>
                      <c:pt idx="4029">
                        <c:v>16.8388483677214</c:v>
                      </c:pt>
                      <c:pt idx="4030">
                        <c:v>16.854131211950602</c:v>
                      </c:pt>
                      <c:pt idx="4031">
                        <c:v>16.8464402353442</c:v>
                      </c:pt>
                      <c:pt idx="4032">
                        <c:v>16.859776121891901</c:v>
                      </c:pt>
                      <c:pt idx="4033">
                        <c:v>16.891057696125099</c:v>
                      </c:pt>
                      <c:pt idx="4034">
                        <c:v>16.860169624134201</c:v>
                      </c:pt>
                      <c:pt idx="4035">
                        <c:v>16.871624681152198</c:v>
                      </c:pt>
                      <c:pt idx="4036">
                        <c:v>16.846020615103999</c:v>
                      </c:pt>
                      <c:pt idx="4037">
                        <c:v>16.8766295357606</c:v>
                      </c:pt>
                      <c:pt idx="4038">
                        <c:v>16.858841704900399</c:v>
                      </c:pt>
                      <c:pt idx="4039">
                        <c:v>16.8725535114088</c:v>
                      </c:pt>
                      <c:pt idx="4040">
                        <c:v>16.8544468021868</c:v>
                      </c:pt>
                      <c:pt idx="4041">
                        <c:v>16.8599895379411</c:v>
                      </c:pt>
                      <c:pt idx="4042">
                        <c:v>16.863597119307201</c:v>
                      </c:pt>
                      <c:pt idx="4043">
                        <c:v>16.896179913151101</c:v>
                      </c:pt>
                      <c:pt idx="4044">
                        <c:v>16.897976716913</c:v>
                      </c:pt>
                      <c:pt idx="4045">
                        <c:v>16.915941657782</c:v>
                      </c:pt>
                      <c:pt idx="4046">
                        <c:v>16.900342310220399</c:v>
                      </c:pt>
                      <c:pt idx="4047">
                        <c:v>16.896541521138001</c:v>
                      </c:pt>
                      <c:pt idx="4048">
                        <c:v>16.8821110262421</c:v>
                      </c:pt>
                      <c:pt idx="4049">
                        <c:v>16.9043921770464</c:v>
                      </c:pt>
                      <c:pt idx="4050">
                        <c:v>16.923949755312599</c:v>
                      </c:pt>
                      <c:pt idx="4051">
                        <c:v>16.906001354786401</c:v>
                      </c:pt>
                      <c:pt idx="4052">
                        <c:v>16.898933956437901</c:v>
                      </c:pt>
                      <c:pt idx="4053">
                        <c:v>16.924996730444199</c:v>
                      </c:pt>
                      <c:pt idx="4054">
                        <c:v>16.9347520314757</c:v>
                      </c:pt>
                      <c:pt idx="4055">
                        <c:v>16.900968961730602</c:v>
                      </c:pt>
                      <c:pt idx="4056">
                        <c:v>16.824311727497101</c:v>
                      </c:pt>
                      <c:pt idx="4057">
                        <c:v>16.873623226789402</c:v>
                      </c:pt>
                      <c:pt idx="4058">
                        <c:v>16.884745504889999</c:v>
                      </c:pt>
                      <c:pt idx="4059">
                        <c:v>16.848431926236302</c:v>
                      </c:pt>
                      <c:pt idx="4060">
                        <c:v>16.894060655800001</c:v>
                      </c:pt>
                      <c:pt idx="4061">
                        <c:v>16.867968665444199</c:v>
                      </c:pt>
                      <c:pt idx="4062">
                        <c:v>16.861374991213999</c:v>
                      </c:pt>
                      <c:pt idx="4063">
                        <c:v>16.868784259356001</c:v>
                      </c:pt>
                      <c:pt idx="4064">
                        <c:v>16.869609421355101</c:v>
                      </c:pt>
                      <c:pt idx="4065">
                        <c:v>16.889857913140499</c:v>
                      </c:pt>
                      <c:pt idx="4066">
                        <c:v>16.902090585384201</c:v>
                      </c:pt>
                      <c:pt idx="4067">
                        <c:v>16.8827398254668</c:v>
                      </c:pt>
                      <c:pt idx="4068">
                        <c:v>16.914255507686299</c:v>
                      </c:pt>
                      <c:pt idx="4069">
                        <c:v>16.849315804497301</c:v>
                      </c:pt>
                      <c:pt idx="4070">
                        <c:v>16.903034234955602</c:v>
                      </c:pt>
                      <c:pt idx="4071">
                        <c:v>16.9167075058315</c:v>
                      </c:pt>
                      <c:pt idx="4072">
                        <c:v>16.916815542341201</c:v>
                      </c:pt>
                      <c:pt idx="4073">
                        <c:v>16.9022668907139</c:v>
                      </c:pt>
                      <c:pt idx="4074">
                        <c:v>16.915767267524501</c:v>
                      </c:pt>
                      <c:pt idx="4075">
                        <c:v>16.905262945115702</c:v>
                      </c:pt>
                      <c:pt idx="4076">
                        <c:v>16.892561907617502</c:v>
                      </c:pt>
                      <c:pt idx="4077">
                        <c:v>16.874848377182101</c:v>
                      </c:pt>
                      <c:pt idx="4078">
                        <c:v>16.8822424240619</c:v>
                      </c:pt>
                      <c:pt idx="4079">
                        <c:v>16.927520198718899</c:v>
                      </c:pt>
                      <c:pt idx="4080">
                        <c:v>16.910915594712598</c:v>
                      </c:pt>
                      <c:pt idx="4081">
                        <c:v>16.911735716438098</c:v>
                      </c:pt>
                      <c:pt idx="4082">
                        <c:v>16.921243934128199</c:v>
                      </c:pt>
                      <c:pt idx="4083">
                        <c:v>16.903652113826201</c:v>
                      </c:pt>
                      <c:pt idx="4084">
                        <c:v>16.797470314810599</c:v>
                      </c:pt>
                      <c:pt idx="4085">
                        <c:v>16.852944280385501</c:v>
                      </c:pt>
                      <c:pt idx="4086">
                        <c:v>16.865386549403802</c:v>
                      </c:pt>
                      <c:pt idx="4087">
                        <c:v>16.892547149142899</c:v>
                      </c:pt>
                      <c:pt idx="4088">
                        <c:v>16.884536722430401</c:v>
                      </c:pt>
                      <c:pt idx="4089">
                        <c:v>16.8908950612735</c:v>
                      </c:pt>
                      <c:pt idx="4090">
                        <c:v>16.827326392581401</c:v>
                      </c:pt>
                      <c:pt idx="4091">
                        <c:v>16.897156650168998</c:v>
                      </c:pt>
                      <c:pt idx="4092">
                        <c:v>16.8972680252026</c:v>
                      </c:pt>
                      <c:pt idx="4093">
                        <c:v>16.901794746738801</c:v>
                      </c:pt>
                      <c:pt idx="4094">
                        <c:v>16.884902786559</c:v>
                      </c:pt>
                      <c:pt idx="4095">
                        <c:v>16.917598209938301</c:v>
                      </c:pt>
                      <c:pt idx="4096">
                        <c:v>16.883012544386499</c:v>
                      </c:pt>
                      <c:pt idx="4097">
                        <c:v>16.846214843529999</c:v>
                      </c:pt>
                      <c:pt idx="4098">
                        <c:v>16.857815122291498</c:v>
                      </c:pt>
                      <c:pt idx="4099">
                        <c:v>16.883277692351101</c:v>
                      </c:pt>
                      <c:pt idx="4100">
                        <c:v>16.919780213595999</c:v>
                      </c:pt>
                      <c:pt idx="4101">
                        <c:v>16.8979326953237</c:v>
                      </c:pt>
                      <c:pt idx="4102">
                        <c:v>16.9129814668525</c:v>
                      </c:pt>
                      <c:pt idx="4103">
                        <c:v>16.932102955473201</c:v>
                      </c:pt>
                      <c:pt idx="4104">
                        <c:v>16.901234347587501</c:v>
                      </c:pt>
                      <c:pt idx="4105">
                        <c:v>16.791289939785798</c:v>
                      </c:pt>
                      <c:pt idx="4106">
                        <c:v>16.868038551224299</c:v>
                      </c:pt>
                      <c:pt idx="4107">
                        <c:v>16.896140539104898</c:v>
                      </c:pt>
                      <c:pt idx="4108">
                        <c:v>16.880212437470298</c:v>
                      </c:pt>
                      <c:pt idx="4109">
                        <c:v>16.863888615413099</c:v>
                      </c:pt>
                      <c:pt idx="4110">
                        <c:v>16.831053563144401</c:v>
                      </c:pt>
                      <c:pt idx="4111">
                        <c:v>16.852463667238101</c:v>
                      </c:pt>
                      <c:pt idx="4112">
                        <c:v>16.872974993125698</c:v>
                      </c:pt>
                      <c:pt idx="4113">
                        <c:v>16.873087050456199</c:v>
                      </c:pt>
                      <c:pt idx="4114">
                        <c:v>16.955482916294901</c:v>
                      </c:pt>
                      <c:pt idx="4115">
                        <c:v>16.891215292731999</c:v>
                      </c:pt>
                      <c:pt idx="4116">
                        <c:v>16.939820242588802</c:v>
                      </c:pt>
                      <c:pt idx="4117">
                        <c:v>16.904770495723699</c:v>
                      </c:pt>
                      <c:pt idx="4118">
                        <c:v>16.9262597110089</c:v>
                      </c:pt>
                      <c:pt idx="4119">
                        <c:v>16.906733588160002</c:v>
                      </c:pt>
                      <c:pt idx="4120">
                        <c:v>16.8720616849936</c:v>
                      </c:pt>
                      <c:pt idx="4121">
                        <c:v>16.871077927597401</c:v>
                      </c:pt>
                      <c:pt idx="4122">
                        <c:v>16.883299161875801</c:v>
                      </c:pt>
                      <c:pt idx="4123">
                        <c:v>16.841677353841099</c:v>
                      </c:pt>
                      <c:pt idx="4124">
                        <c:v>16.9264576996299</c:v>
                      </c:pt>
                      <c:pt idx="4125">
                        <c:v>16.911212632829699</c:v>
                      </c:pt>
                      <c:pt idx="4126">
                        <c:v>16.900266975851501</c:v>
                      </c:pt>
                      <c:pt idx="4127">
                        <c:v>16.9373813726131</c:v>
                      </c:pt>
                      <c:pt idx="4128">
                        <c:v>16.900333490691501</c:v>
                      </c:pt>
                      <c:pt idx="4129">
                        <c:v>16.924417145776498</c:v>
                      </c:pt>
                      <c:pt idx="4130">
                        <c:v>16.940755346879399</c:v>
                      </c:pt>
                      <c:pt idx="4131">
                        <c:v>16.8970451046774</c:v>
                      </c:pt>
                      <c:pt idx="4132">
                        <c:v>16.8880075637692</c:v>
                      </c:pt>
                      <c:pt idx="4133">
                        <c:v>16.927261497283599</c:v>
                      </c:pt>
                      <c:pt idx="4134">
                        <c:v>16.880834149164201</c:v>
                      </c:pt>
                      <c:pt idx="4135">
                        <c:v>16.9186269089696</c:v>
                      </c:pt>
                      <c:pt idx="4136">
                        <c:v>16.9646416666838</c:v>
                      </c:pt>
                      <c:pt idx="4137">
                        <c:v>16.980126500458699</c:v>
                      </c:pt>
                      <c:pt idx="4138">
                        <c:v>16.946224706307</c:v>
                      </c:pt>
                      <c:pt idx="4139">
                        <c:v>16.9383179852288</c:v>
                      </c:pt>
                      <c:pt idx="4140">
                        <c:v>16.9400405416064</c:v>
                      </c:pt>
                      <c:pt idx="4141">
                        <c:v>16.959852642083</c:v>
                      </c:pt>
                      <c:pt idx="4142">
                        <c:v>16.936352332051101</c:v>
                      </c:pt>
                      <c:pt idx="4143">
                        <c:v>16.941474914807699</c:v>
                      </c:pt>
                      <c:pt idx="4144">
                        <c:v>16.9681311235972</c:v>
                      </c:pt>
                      <c:pt idx="4145">
                        <c:v>16.9545337887334</c:v>
                      </c:pt>
                      <c:pt idx="4146">
                        <c:v>16.953527375346599</c:v>
                      </c:pt>
                      <c:pt idx="4147">
                        <c:v>16.931355610827701</c:v>
                      </c:pt>
                      <c:pt idx="4148">
                        <c:v>16.961155930941899</c:v>
                      </c:pt>
                      <c:pt idx="4149">
                        <c:v>16.966443561478201</c:v>
                      </c:pt>
                      <c:pt idx="4150">
                        <c:v>16.956014694432302</c:v>
                      </c:pt>
                      <c:pt idx="4151">
                        <c:v>16.954771863523</c:v>
                      </c:pt>
                      <c:pt idx="4152">
                        <c:v>16.9622294947395</c:v>
                      </c:pt>
                      <c:pt idx="4153">
                        <c:v>16.989877530326702</c:v>
                      </c:pt>
                      <c:pt idx="4154">
                        <c:v>17.525133357389802</c:v>
                      </c:pt>
                      <c:pt idx="4155">
                        <c:v>17.5925415849537</c:v>
                      </c:pt>
                      <c:pt idx="4156">
                        <c:v>17.6081384768239</c:v>
                      </c:pt>
                      <c:pt idx="4157">
                        <c:v>17.592815187268499</c:v>
                      </c:pt>
                      <c:pt idx="4158">
                        <c:v>17.639854686741501</c:v>
                      </c:pt>
                      <c:pt idx="4159">
                        <c:v>17.807742028039399</c:v>
                      </c:pt>
                      <c:pt idx="4160">
                        <c:v>17.6183773453171</c:v>
                      </c:pt>
                      <c:pt idx="4161">
                        <c:v>17.644065319591299</c:v>
                      </c:pt>
                      <c:pt idx="4162">
                        <c:v>17.8462910996573</c:v>
                      </c:pt>
                      <c:pt idx="4163">
                        <c:v>17.841804344879701</c:v>
                      </c:pt>
                      <c:pt idx="4164">
                        <c:v>17.6201116472519</c:v>
                      </c:pt>
                      <c:pt idx="4165">
                        <c:v>17.6534138901125</c:v>
                      </c:pt>
                      <c:pt idx="4166">
                        <c:v>17.894770848593001</c:v>
                      </c:pt>
                      <c:pt idx="4167">
                        <c:v>17.707585248780902</c:v>
                      </c:pt>
                      <c:pt idx="4168">
                        <c:v>17.895754278408301</c:v>
                      </c:pt>
                      <c:pt idx="4169">
                        <c:v>17.914092616650201</c:v>
                      </c:pt>
                      <c:pt idx="4170">
                        <c:v>17.844785506384898</c:v>
                      </c:pt>
                      <c:pt idx="4171">
                        <c:v>17.941708007684301</c:v>
                      </c:pt>
                      <c:pt idx="4172">
                        <c:v>17.831901931035802</c:v>
                      </c:pt>
                      <c:pt idx="4173">
                        <c:v>17.8383487827933</c:v>
                      </c:pt>
                      <c:pt idx="4174">
                        <c:v>17.9187364782278</c:v>
                      </c:pt>
                      <c:pt idx="4175">
                        <c:v>17.909742109540499</c:v>
                      </c:pt>
                      <c:pt idx="4176">
                        <c:v>17.853059349381699</c:v>
                      </c:pt>
                      <c:pt idx="4177">
                        <c:v>17.836265543572999</c:v>
                      </c:pt>
                      <c:pt idx="4178">
                        <c:v>17.939146327494498</c:v>
                      </c:pt>
                      <c:pt idx="4179">
                        <c:v>17.967237779534599</c:v>
                      </c:pt>
                      <c:pt idx="4180">
                        <c:v>17.990358124278799</c:v>
                      </c:pt>
                      <c:pt idx="4181">
                        <c:v>17.983544596782799</c:v>
                      </c:pt>
                      <c:pt idx="4182">
                        <c:v>17.9871447292991</c:v>
                      </c:pt>
                      <c:pt idx="4183">
                        <c:v>18.000384728316401</c:v>
                      </c:pt>
                      <c:pt idx="4184">
                        <c:v>18.465049635836898</c:v>
                      </c:pt>
                      <c:pt idx="4185">
                        <c:v>16.628079840121</c:v>
                      </c:pt>
                      <c:pt idx="4186">
                        <c:v>16.7413844654473</c:v>
                      </c:pt>
                      <c:pt idx="4187">
                        <c:v>16.733610279023701</c:v>
                      </c:pt>
                      <c:pt idx="4188">
                        <c:v>16.738703137786601</c:v>
                      </c:pt>
                      <c:pt idx="4189">
                        <c:v>16.710962027888499</c:v>
                      </c:pt>
                      <c:pt idx="4190">
                        <c:v>16.958929174075799</c:v>
                      </c:pt>
                      <c:pt idx="4191">
                        <c:v>17.0252300409811</c:v>
                      </c:pt>
                      <c:pt idx="4192">
                        <c:v>17.018841071198299</c:v>
                      </c:pt>
                      <c:pt idx="4193">
                        <c:v>16.989657735908899</c:v>
                      </c:pt>
                      <c:pt idx="4194">
                        <c:v>17.069053665195199</c:v>
                      </c:pt>
                      <c:pt idx="4195">
                        <c:v>17.016179195582701</c:v>
                      </c:pt>
                      <c:pt idx="4196">
                        <c:v>17.048797064793501</c:v>
                      </c:pt>
                      <c:pt idx="4197">
                        <c:v>17.1063499350477</c:v>
                      </c:pt>
                      <c:pt idx="4198">
                        <c:v>17.073157231399499</c:v>
                      </c:pt>
                      <c:pt idx="4199">
                        <c:v>17.024567952029901</c:v>
                      </c:pt>
                      <c:pt idx="4200">
                        <c:v>17.1463040057107</c:v>
                      </c:pt>
                      <c:pt idx="4201">
                        <c:v>17.1466496739185</c:v>
                      </c:pt>
                      <c:pt idx="4202">
                        <c:v>17.126407111518599</c:v>
                      </c:pt>
                      <c:pt idx="4203">
                        <c:v>17.101400553970901</c:v>
                      </c:pt>
                      <c:pt idx="4204">
                        <c:v>17.135991948363699</c:v>
                      </c:pt>
                      <c:pt idx="4205">
                        <c:v>17.119879577424499</c:v>
                      </c:pt>
                      <c:pt idx="4206">
                        <c:v>17.164536102632599</c:v>
                      </c:pt>
                      <c:pt idx="4207">
                        <c:v>17.155462728955801</c:v>
                      </c:pt>
                      <c:pt idx="4208">
                        <c:v>17.144615124302799</c:v>
                      </c:pt>
                      <c:pt idx="4209">
                        <c:v>17.1231323459149</c:v>
                      </c:pt>
                      <c:pt idx="4210">
                        <c:v>17.175433699865199</c:v>
                      </c:pt>
                      <c:pt idx="4211">
                        <c:v>17.1825989855069</c:v>
                      </c:pt>
                      <c:pt idx="4212">
                        <c:v>17.152135426288101</c:v>
                      </c:pt>
                      <c:pt idx="4213">
                        <c:v>17.156851423895301</c:v>
                      </c:pt>
                      <c:pt idx="4214">
                        <c:v>17.2031336482809</c:v>
                      </c:pt>
                      <c:pt idx="4215">
                        <c:v>17.181408128162602</c:v>
                      </c:pt>
                      <c:pt idx="4216">
                        <c:v>17.410375160786401</c:v>
                      </c:pt>
                      <c:pt idx="4217">
                        <c:v>17.620496072113699</c:v>
                      </c:pt>
                      <c:pt idx="4218">
                        <c:v>17.372761139862799</c:v>
                      </c:pt>
                      <c:pt idx="4219">
                        <c:v>17.527853599582201</c:v>
                      </c:pt>
                      <c:pt idx="4220">
                        <c:v>17.750609304039902</c:v>
                      </c:pt>
                      <c:pt idx="4221">
                        <c:v>17.422973524206899</c:v>
                      </c:pt>
                      <c:pt idx="4222">
                        <c:v>17.4159854372936</c:v>
                      </c:pt>
                      <c:pt idx="4223">
                        <c:v>17.635520400925198</c:v>
                      </c:pt>
                      <c:pt idx="4224">
                        <c:v>17.5669744031084</c:v>
                      </c:pt>
                      <c:pt idx="4225">
                        <c:v>17.458592404906401</c:v>
                      </c:pt>
                      <c:pt idx="4226">
                        <c:v>17.502866341588899</c:v>
                      </c:pt>
                      <c:pt idx="4227">
                        <c:v>17.553406754539999</c:v>
                      </c:pt>
                      <c:pt idx="4228">
                        <c:v>17.518106194341001</c:v>
                      </c:pt>
                      <c:pt idx="4229">
                        <c:v>17.767852665145401</c:v>
                      </c:pt>
                      <c:pt idx="4230">
                        <c:v>17.466039352433199</c:v>
                      </c:pt>
                      <c:pt idx="4231">
                        <c:v>17.485516615769999</c:v>
                      </c:pt>
                      <c:pt idx="4232">
                        <c:v>17.363900026684401</c:v>
                      </c:pt>
                      <c:pt idx="4233">
                        <c:v>17.4093415494143</c:v>
                      </c:pt>
                      <c:pt idx="4234">
                        <c:v>17.452216876014599</c:v>
                      </c:pt>
                      <c:pt idx="4235">
                        <c:v>17.544849278196601</c:v>
                      </c:pt>
                      <c:pt idx="4236">
                        <c:v>17.438003489436198</c:v>
                      </c:pt>
                      <c:pt idx="4237">
                        <c:v>17.506476507684201</c:v>
                      </c:pt>
                      <c:pt idx="4238">
                        <c:v>17.463457274760799</c:v>
                      </c:pt>
                      <c:pt idx="4239">
                        <c:v>17.524579761608098</c:v>
                      </c:pt>
                      <c:pt idx="4240">
                        <c:v>17.464466443558798</c:v>
                      </c:pt>
                      <c:pt idx="4241">
                        <c:v>17.437534579885899</c:v>
                      </c:pt>
                      <c:pt idx="4242">
                        <c:v>17.570721477136601</c:v>
                      </c:pt>
                      <c:pt idx="4243">
                        <c:v>17.470789110512101</c:v>
                      </c:pt>
                      <c:pt idx="4244">
                        <c:v>17.442288111562402</c:v>
                      </c:pt>
                      <c:pt idx="4245">
                        <c:v>17.4203140683824</c:v>
                      </c:pt>
                      <c:pt idx="4246">
                        <c:v>17.531432537346799</c:v>
                      </c:pt>
                      <c:pt idx="4247">
                        <c:v>17.381059897230099</c:v>
                      </c:pt>
                      <c:pt idx="4248">
                        <c:v>17.457400959399699</c:v>
                      </c:pt>
                      <c:pt idx="4249">
                        <c:v>17.514805286356498</c:v>
                      </c:pt>
                      <c:pt idx="4250">
                        <c:v>17.5261082655637</c:v>
                      </c:pt>
                      <c:pt idx="4251">
                        <c:v>17.496767506139701</c:v>
                      </c:pt>
                      <c:pt idx="4252">
                        <c:v>17.3718814232165</c:v>
                      </c:pt>
                      <c:pt idx="4253">
                        <c:v>17.639469787451699</c:v>
                      </c:pt>
                      <c:pt idx="4254">
                        <c:v>17.4329352602096</c:v>
                      </c:pt>
                      <c:pt idx="4255">
                        <c:v>17.591964925891499</c:v>
                      </c:pt>
                      <c:pt idx="4256">
                        <c:v>17.4528208106885</c:v>
                      </c:pt>
                      <c:pt idx="4257">
                        <c:v>17.468764030240301</c:v>
                      </c:pt>
                      <c:pt idx="4258">
                        <c:v>17.5640993879829</c:v>
                      </c:pt>
                      <c:pt idx="4259">
                        <c:v>17.4496194532251</c:v>
                      </c:pt>
                      <c:pt idx="4260">
                        <c:v>17.640080463220901</c:v>
                      </c:pt>
                      <c:pt idx="4261">
                        <c:v>17.476362747410999</c:v>
                      </c:pt>
                      <c:pt idx="4262">
                        <c:v>17.6407436292825</c:v>
                      </c:pt>
                      <c:pt idx="4263">
                        <c:v>17.4425968260466</c:v>
                      </c:pt>
                      <c:pt idx="4264">
                        <c:v>17.400184191784899</c:v>
                      </c:pt>
                      <c:pt idx="4265">
                        <c:v>17.5310486399217</c:v>
                      </c:pt>
                      <c:pt idx="4266">
                        <c:v>17.622389181787</c:v>
                      </c:pt>
                      <c:pt idx="4267">
                        <c:v>17.455311313443001</c:v>
                      </c:pt>
                      <c:pt idx="4268">
                        <c:v>17.434273494437701</c:v>
                      </c:pt>
                      <c:pt idx="4269">
                        <c:v>17.792107839749999</c:v>
                      </c:pt>
                      <c:pt idx="4270">
                        <c:v>17.400239883565</c:v>
                      </c:pt>
                      <c:pt idx="4271">
                        <c:v>17.5260767929386</c:v>
                      </c:pt>
                      <c:pt idx="4272">
                        <c:v>17.424407369873698</c:v>
                      </c:pt>
                      <c:pt idx="4273">
                        <c:v>17.388658679192599</c:v>
                      </c:pt>
                      <c:pt idx="4274">
                        <c:v>17.452835162398902</c:v>
                      </c:pt>
                      <c:pt idx="4275">
                        <c:v>17.637583050158199</c:v>
                      </c:pt>
                      <c:pt idx="4276">
                        <c:v>17.538849910497198</c:v>
                      </c:pt>
                      <c:pt idx="4277">
                        <c:v>17.4792145781934</c:v>
                      </c:pt>
                      <c:pt idx="4278">
                        <c:v>17.568041166285202</c:v>
                      </c:pt>
                      <c:pt idx="4279">
                        <c:v>17.5292643957564</c:v>
                      </c:pt>
                      <c:pt idx="4280">
                        <c:v>17.483209246808201</c:v>
                      </c:pt>
                      <c:pt idx="4281">
                        <c:v>17.5400017044004</c:v>
                      </c:pt>
                      <c:pt idx="4282">
                        <c:v>17.554866258113801</c:v>
                      </c:pt>
                      <c:pt idx="4283">
                        <c:v>17.596553790496401</c:v>
                      </c:pt>
                      <c:pt idx="4284">
                        <c:v>17.543612917291401</c:v>
                      </c:pt>
                      <c:pt idx="4285">
                        <c:v>17.810751793460099</c:v>
                      </c:pt>
                      <c:pt idx="4286">
                        <c:v>17.7379602797097</c:v>
                      </c:pt>
                      <c:pt idx="4287">
                        <c:v>17.4870692006021</c:v>
                      </c:pt>
                      <c:pt idx="4288">
                        <c:v>17.521472146181601</c:v>
                      </c:pt>
                      <c:pt idx="4289">
                        <c:v>17.610173173278799</c:v>
                      </c:pt>
                      <c:pt idx="4290">
                        <c:v>17.512152129411501</c:v>
                      </c:pt>
                      <c:pt idx="4291">
                        <c:v>17.5097342203841</c:v>
                      </c:pt>
                      <c:pt idx="4292">
                        <c:v>17.554660140124302</c:v>
                      </c:pt>
                      <c:pt idx="4293">
                        <c:v>17.431946753054401</c:v>
                      </c:pt>
                      <c:pt idx="4294">
                        <c:v>17.416686999653201</c:v>
                      </c:pt>
                      <c:pt idx="4295">
                        <c:v>17.384419745940399</c:v>
                      </c:pt>
                      <c:pt idx="4296">
                        <c:v>17.5103418672287</c:v>
                      </c:pt>
                      <c:pt idx="4297">
                        <c:v>17.5740726480037</c:v>
                      </c:pt>
                      <c:pt idx="4298">
                        <c:v>17.424074849050601</c:v>
                      </c:pt>
                      <c:pt idx="4299">
                        <c:v>17.6255161275642</c:v>
                      </c:pt>
                      <c:pt idx="4300">
                        <c:v>17.394116197310399</c:v>
                      </c:pt>
                      <c:pt idx="4301">
                        <c:v>17.753052600635499</c:v>
                      </c:pt>
                      <c:pt idx="4302">
                        <c:v>17.419420204380099</c:v>
                      </c:pt>
                      <c:pt idx="4303">
                        <c:v>17.4412880247082</c:v>
                      </c:pt>
                      <c:pt idx="4304">
                        <c:v>17.5614085369379</c:v>
                      </c:pt>
                      <c:pt idx="4305">
                        <c:v>17.4793865803404</c:v>
                      </c:pt>
                      <c:pt idx="4306">
                        <c:v>17.573872747607599</c:v>
                      </c:pt>
                      <c:pt idx="4307">
                        <c:v>17.506541803653601</c:v>
                      </c:pt>
                      <c:pt idx="4308">
                        <c:v>17.496297092295901</c:v>
                      </c:pt>
                      <c:pt idx="4309">
                        <c:v>17.413488653819201</c:v>
                      </c:pt>
                      <c:pt idx="4310">
                        <c:v>17.430444339899498</c:v>
                      </c:pt>
                      <c:pt idx="4311">
                        <c:v>17.462477145220799</c:v>
                      </c:pt>
                      <c:pt idx="4312">
                        <c:v>17.448908700287799</c:v>
                      </c:pt>
                      <c:pt idx="4313">
                        <c:v>17.510534841744899</c:v>
                      </c:pt>
                      <c:pt idx="4314">
                        <c:v>17.4669992849397</c:v>
                      </c:pt>
                      <c:pt idx="4315">
                        <c:v>17.530804960945499</c:v>
                      </c:pt>
                      <c:pt idx="4316">
                        <c:v>17.438281711510601</c:v>
                      </c:pt>
                      <c:pt idx="4317">
                        <c:v>17.563624384203202</c:v>
                      </c:pt>
                      <c:pt idx="4318">
                        <c:v>17.474771676445499</c:v>
                      </c:pt>
                      <c:pt idx="4319">
                        <c:v>17.4486101695591</c:v>
                      </c:pt>
                      <c:pt idx="4320">
                        <c:v>17.533575485531699</c:v>
                      </c:pt>
                      <c:pt idx="4321">
                        <c:v>17.477069839532302</c:v>
                      </c:pt>
                      <c:pt idx="4322">
                        <c:v>17.532833746516101</c:v>
                      </c:pt>
                      <c:pt idx="4323">
                        <c:v>17.403904199237701</c:v>
                      </c:pt>
                      <c:pt idx="4324">
                        <c:v>17.661522159664099</c:v>
                      </c:pt>
                      <c:pt idx="4325">
                        <c:v>17.4439124065849</c:v>
                      </c:pt>
                      <c:pt idx="4326">
                        <c:v>17.450944175810999</c:v>
                      </c:pt>
                      <c:pt idx="4327">
                        <c:v>17.482675676731802</c:v>
                      </c:pt>
                      <c:pt idx="4328">
                        <c:v>17.583591517892501</c:v>
                      </c:pt>
                      <c:pt idx="4329">
                        <c:v>17.6684782051402</c:v>
                      </c:pt>
                      <c:pt idx="4330">
                        <c:v>17.499715692287701</c:v>
                      </c:pt>
                      <c:pt idx="4331">
                        <c:v>17.444719682705699</c:v>
                      </c:pt>
                      <c:pt idx="4332">
                        <c:v>17.646743022625799</c:v>
                      </c:pt>
                      <c:pt idx="4333">
                        <c:v>17.444175461355201</c:v>
                      </c:pt>
                      <c:pt idx="4334">
                        <c:v>17.453047604887999</c:v>
                      </c:pt>
                      <c:pt idx="4335">
                        <c:v>17.402169680499</c:v>
                      </c:pt>
                      <c:pt idx="4336">
                        <c:v>17.545879073054198</c:v>
                      </c:pt>
                      <c:pt idx="4337">
                        <c:v>17.4026796113329</c:v>
                      </c:pt>
                      <c:pt idx="4338">
                        <c:v>17.533961666253902</c:v>
                      </c:pt>
                      <c:pt idx="4339">
                        <c:v>17.493875277996299</c:v>
                      </c:pt>
                      <c:pt idx="4340">
                        <c:v>17.552645960175301</c:v>
                      </c:pt>
                      <c:pt idx="4341">
                        <c:v>17.538520858319899</c:v>
                      </c:pt>
                      <c:pt idx="4342">
                        <c:v>17.7766956830637</c:v>
                      </c:pt>
                      <c:pt idx="4343">
                        <c:v>17.5071003271024</c:v>
                      </c:pt>
                      <c:pt idx="4344">
                        <c:v>17.4986929604134</c:v>
                      </c:pt>
                      <c:pt idx="4345">
                        <c:v>17.6400168411027</c:v>
                      </c:pt>
                      <c:pt idx="4346">
                        <c:v>17.531523409990101</c:v>
                      </c:pt>
                      <c:pt idx="4347">
                        <c:v>17.576952837592302</c:v>
                      </c:pt>
                      <c:pt idx="4348">
                        <c:v>17.460700752755098</c:v>
                      </c:pt>
                      <c:pt idx="4349">
                        <c:v>17.459854969496199</c:v>
                      </c:pt>
                      <c:pt idx="4350">
                        <c:v>17.4017096308371</c:v>
                      </c:pt>
                      <c:pt idx="4351">
                        <c:v>17.5907445954191</c:v>
                      </c:pt>
                      <c:pt idx="4352">
                        <c:v>17.4319567067141</c:v>
                      </c:pt>
                      <c:pt idx="4353">
                        <c:v>17.665216762704201</c:v>
                      </c:pt>
                      <c:pt idx="4354">
                        <c:v>17.7738165316029</c:v>
                      </c:pt>
                      <c:pt idx="4355">
                        <c:v>17.441263104604399</c:v>
                      </c:pt>
                      <c:pt idx="4356">
                        <c:v>17.574981536108599</c:v>
                      </c:pt>
                      <c:pt idx="4357">
                        <c:v>17.510236656816001</c:v>
                      </c:pt>
                      <c:pt idx="4358">
                        <c:v>17.518255422498001</c:v>
                      </c:pt>
                      <c:pt idx="4359">
                        <c:v>17.416421665072299</c:v>
                      </c:pt>
                      <c:pt idx="4360">
                        <c:v>17.458272568512299</c:v>
                      </c:pt>
                      <c:pt idx="4361">
                        <c:v>17.4841867495747</c:v>
                      </c:pt>
                      <c:pt idx="4362">
                        <c:v>17.531629798692901</c:v>
                      </c:pt>
                      <c:pt idx="4363">
                        <c:v>17.489145230162201</c:v>
                      </c:pt>
                      <c:pt idx="4364">
                        <c:v>17.473473050861799</c:v>
                      </c:pt>
                      <c:pt idx="4365">
                        <c:v>17.5937930385711</c:v>
                      </c:pt>
                      <c:pt idx="4366">
                        <c:v>17.472865682631099</c:v>
                      </c:pt>
                      <c:pt idx="4367">
                        <c:v>17.537639673735299</c:v>
                      </c:pt>
                      <c:pt idx="4368">
                        <c:v>17.428695850641699</c:v>
                      </c:pt>
                      <c:pt idx="4369">
                        <c:v>17.674325719637299</c:v>
                      </c:pt>
                      <c:pt idx="4370">
                        <c:v>17.455295167235199</c:v>
                      </c:pt>
                      <c:pt idx="4371">
                        <c:v>17.4906117866161</c:v>
                      </c:pt>
                      <c:pt idx="4372">
                        <c:v>17.689922644166501</c:v>
                      </c:pt>
                      <c:pt idx="4373">
                        <c:v>17.644974282402799</c:v>
                      </c:pt>
                      <c:pt idx="4374">
                        <c:v>17.472462317688301</c:v>
                      </c:pt>
                      <c:pt idx="4375">
                        <c:v>17.4363367759954</c:v>
                      </c:pt>
                      <c:pt idx="4376">
                        <c:v>17.547215795378602</c:v>
                      </c:pt>
                      <c:pt idx="4377">
                        <c:v>17.778016726189598</c:v>
                      </c:pt>
                      <c:pt idx="4378">
                        <c:v>17.538519906078399</c:v>
                      </c:pt>
                      <c:pt idx="4379">
                        <c:v>17.525554032327701</c:v>
                      </c:pt>
                      <c:pt idx="4380">
                        <c:v>17.650841590940502</c:v>
                      </c:pt>
                      <c:pt idx="4381">
                        <c:v>17.605318998810901</c:v>
                      </c:pt>
                      <c:pt idx="4382">
                        <c:v>17.481452470613601</c:v>
                      </c:pt>
                      <c:pt idx="4383">
                        <c:v>17.450736888232001</c:v>
                      </c:pt>
                      <c:pt idx="4384">
                        <c:v>17.597914937815101</c:v>
                      </c:pt>
                      <c:pt idx="4385">
                        <c:v>17.463754523493002</c:v>
                      </c:pt>
                      <c:pt idx="4386">
                        <c:v>17.791829665172401</c:v>
                      </c:pt>
                      <c:pt idx="4387">
                        <c:v>17.560721359173801</c:v>
                      </c:pt>
                      <c:pt idx="4388">
                        <c:v>17.534321894642801</c:v>
                      </c:pt>
                      <c:pt idx="4389">
                        <c:v>17.420616408614698</c:v>
                      </c:pt>
                      <c:pt idx="4390">
                        <c:v>17.486425477008801</c:v>
                      </c:pt>
                      <c:pt idx="4391">
                        <c:v>17.553585379120001</c:v>
                      </c:pt>
                      <c:pt idx="4392">
                        <c:v>17.476257111245602</c:v>
                      </c:pt>
                      <c:pt idx="4393">
                        <c:v>17.559669026423499</c:v>
                      </c:pt>
                      <c:pt idx="4394">
                        <c:v>17.433792439991901</c:v>
                      </c:pt>
                      <c:pt idx="4395">
                        <c:v>17.492307459152201</c:v>
                      </c:pt>
                      <c:pt idx="4396">
                        <c:v>17.670096006505901</c:v>
                      </c:pt>
                      <c:pt idx="4397">
                        <c:v>17.803427185497402</c:v>
                      </c:pt>
                      <c:pt idx="4398">
                        <c:v>17.553858443819401</c:v>
                      </c:pt>
                      <c:pt idx="4399">
                        <c:v>17.561654780752502</c:v>
                      </c:pt>
                      <c:pt idx="4400">
                        <c:v>17.587357930047901</c:v>
                      </c:pt>
                      <c:pt idx="4401">
                        <c:v>17.499660164925501</c:v>
                      </c:pt>
                      <c:pt idx="4402">
                        <c:v>17.627772909838299</c:v>
                      </c:pt>
                      <c:pt idx="4403">
                        <c:v>17.5834049085353</c:v>
                      </c:pt>
                      <c:pt idx="4404">
                        <c:v>17.5583613012409</c:v>
                      </c:pt>
                      <c:pt idx="4405">
                        <c:v>17.498760983815199</c:v>
                      </c:pt>
                      <c:pt idx="4406">
                        <c:v>17.568151177092702</c:v>
                      </c:pt>
                      <c:pt idx="4407">
                        <c:v>17.8066724425038</c:v>
                      </c:pt>
                      <c:pt idx="4408">
                        <c:v>17.571458469104801</c:v>
                      </c:pt>
                      <c:pt idx="4409">
                        <c:v>17.613134578869602</c:v>
                      </c:pt>
                      <c:pt idx="4410">
                        <c:v>17.582088318906901</c:v>
                      </c:pt>
                      <c:pt idx="4411">
                        <c:v>17.820071421132099</c:v>
                      </c:pt>
                      <c:pt idx="4412">
                        <c:v>17.763325510545599</c:v>
                      </c:pt>
                      <c:pt idx="4413">
                        <c:v>17.543978764438901</c:v>
                      </c:pt>
                      <c:pt idx="4414">
                        <c:v>17.532106120276399</c:v>
                      </c:pt>
                      <c:pt idx="4415">
                        <c:v>17.544811793053501</c:v>
                      </c:pt>
                      <c:pt idx="4416">
                        <c:v>17.554603979276202</c:v>
                      </c:pt>
                      <c:pt idx="4417">
                        <c:v>17.798148510237102</c:v>
                      </c:pt>
                      <c:pt idx="4418">
                        <c:v>17.569461935166501</c:v>
                      </c:pt>
                      <c:pt idx="4419">
                        <c:v>17.460912818767401</c:v>
                      </c:pt>
                      <c:pt idx="4420">
                        <c:v>17.426493712050199</c:v>
                      </c:pt>
                      <c:pt idx="4421">
                        <c:v>17.517241455391702</c:v>
                      </c:pt>
                      <c:pt idx="4422">
                        <c:v>17.5572840307997</c:v>
                      </c:pt>
                      <c:pt idx="4423">
                        <c:v>17.5697578101061</c:v>
                      </c:pt>
                      <c:pt idx="4424">
                        <c:v>17.5124715216289</c:v>
                      </c:pt>
                      <c:pt idx="4425">
                        <c:v>17.452149055437001</c:v>
                      </c:pt>
                      <c:pt idx="4426">
                        <c:v>16.535575165536098</c:v>
                      </c:pt>
                      <c:pt idx="4427">
                        <c:v>16.5444261107119</c:v>
                      </c:pt>
                      <c:pt idx="4428">
                        <c:v>16.595039124682199</c:v>
                      </c:pt>
                      <c:pt idx="4429">
                        <c:v>16.576879427161</c:v>
                      </c:pt>
                      <c:pt idx="4430">
                        <c:v>16.656058949274499</c:v>
                      </c:pt>
                      <c:pt idx="4431">
                        <c:v>16.638966759942399</c:v>
                      </c:pt>
                      <c:pt idx="4432">
                        <c:v>16.546648653416799</c:v>
                      </c:pt>
                      <c:pt idx="4433">
                        <c:v>16.632601772336798</c:v>
                      </c:pt>
                      <c:pt idx="4434">
                        <c:v>16.624121642560901</c:v>
                      </c:pt>
                      <c:pt idx="4435">
                        <c:v>16.637372292028001</c:v>
                      </c:pt>
                      <c:pt idx="4436">
                        <c:v>17.383268685616901</c:v>
                      </c:pt>
                      <c:pt idx="4437">
                        <c:v>17.224418221610598</c:v>
                      </c:pt>
                      <c:pt idx="4438">
                        <c:v>17.221171148126199</c:v>
                      </c:pt>
                      <c:pt idx="4439">
                        <c:v>17.2403173788381</c:v>
                      </c:pt>
                      <c:pt idx="4440">
                        <c:v>17.420828363352999</c:v>
                      </c:pt>
                      <c:pt idx="4441">
                        <c:v>17.241985502998801</c:v>
                      </c:pt>
                      <c:pt idx="4442">
                        <c:v>17.2165891997114</c:v>
                      </c:pt>
                      <c:pt idx="4443">
                        <c:v>17.251255599786202</c:v>
                      </c:pt>
                      <c:pt idx="4444">
                        <c:v>17.447079348135599</c:v>
                      </c:pt>
                      <c:pt idx="4445">
                        <c:v>17.382686048010399</c:v>
                      </c:pt>
                      <c:pt idx="4446">
                        <c:v>17.220415604798301</c:v>
                      </c:pt>
                      <c:pt idx="4447">
                        <c:v>17.554198249527801</c:v>
                      </c:pt>
                      <c:pt idx="4448">
                        <c:v>17.561899524762399</c:v>
                      </c:pt>
                      <c:pt idx="4449">
                        <c:v>17.4450183830836</c:v>
                      </c:pt>
                      <c:pt idx="4450">
                        <c:v>17.570511863912099</c:v>
                      </c:pt>
                      <c:pt idx="4451">
                        <c:v>17.562254643693901</c:v>
                      </c:pt>
                      <c:pt idx="4452">
                        <c:v>17.5489408001961</c:v>
                      </c:pt>
                      <c:pt idx="4453">
                        <c:v>17.795132192222301</c:v>
                      </c:pt>
                      <c:pt idx="4454">
                        <c:v>17.558012217063801</c:v>
                      </c:pt>
                      <c:pt idx="4455">
                        <c:v>17.537355466123099</c:v>
                      </c:pt>
                      <c:pt idx="4456">
                        <c:v>17.488335681800301</c:v>
                      </c:pt>
                      <c:pt idx="4457">
                        <c:v>17.536989828834699</c:v>
                      </c:pt>
                      <c:pt idx="4458">
                        <c:v>17.580717125517499</c:v>
                      </c:pt>
                      <c:pt idx="4459">
                        <c:v>17.5201702729651</c:v>
                      </c:pt>
                      <c:pt idx="4460">
                        <c:v>17.5269321240552</c:v>
                      </c:pt>
                      <c:pt idx="4461">
                        <c:v>17.518092131745298</c:v>
                      </c:pt>
                      <c:pt idx="4462">
                        <c:v>17.4597818833779</c:v>
                      </c:pt>
                      <c:pt idx="4463">
                        <c:v>17.545837361809699</c:v>
                      </c:pt>
                      <c:pt idx="4464">
                        <c:v>17.516375087691401</c:v>
                      </c:pt>
                      <c:pt idx="4465">
                        <c:v>17.461682814928999</c:v>
                      </c:pt>
                      <c:pt idx="4466">
                        <c:v>17.516451457429401</c:v>
                      </c:pt>
                      <c:pt idx="4467">
                        <c:v>17.529373528963198</c:v>
                      </c:pt>
                      <c:pt idx="4468">
                        <c:v>17.545586035934601</c:v>
                      </c:pt>
                      <c:pt idx="4469">
                        <c:v>17.556773296641602</c:v>
                      </c:pt>
                      <c:pt idx="4470">
                        <c:v>17.542392205899599</c:v>
                      </c:pt>
                      <c:pt idx="4471">
                        <c:v>17.556229054512901</c:v>
                      </c:pt>
                      <c:pt idx="4472">
                        <c:v>17.592170276475802</c:v>
                      </c:pt>
                      <c:pt idx="4473">
                        <c:v>17.545244972096999</c:v>
                      </c:pt>
                      <c:pt idx="4474">
                        <c:v>17.534225471881701</c:v>
                      </c:pt>
                      <c:pt idx="4475">
                        <c:v>17.5229329620913</c:v>
                      </c:pt>
                      <c:pt idx="4476">
                        <c:v>17.522890502357601</c:v>
                      </c:pt>
                      <c:pt idx="4477">
                        <c:v>17.4704291404746</c:v>
                      </c:pt>
                      <c:pt idx="4478">
                        <c:v>17.565956742186899</c:v>
                      </c:pt>
                      <c:pt idx="4479">
                        <c:v>17.578534641596899</c:v>
                      </c:pt>
                      <c:pt idx="4480">
                        <c:v>17.513551693522398</c:v>
                      </c:pt>
                      <c:pt idx="4481">
                        <c:v>17.587778067367701</c:v>
                      </c:pt>
                      <c:pt idx="4482">
                        <c:v>17.555605036949999</c:v>
                      </c:pt>
                      <c:pt idx="4483">
                        <c:v>17.483691179800001</c:v>
                      </c:pt>
                      <c:pt idx="4484">
                        <c:v>17.5749751285712</c:v>
                      </c:pt>
                      <c:pt idx="4485">
                        <c:v>17.5879242232126</c:v>
                      </c:pt>
                      <c:pt idx="4486">
                        <c:v>17.592344016012198</c:v>
                      </c:pt>
                      <c:pt idx="4487">
                        <c:v>17.5604660540554</c:v>
                      </c:pt>
                      <c:pt idx="4488">
                        <c:v>17.822485175507701</c:v>
                      </c:pt>
                      <c:pt idx="4489">
                        <c:v>17.5425107869887</c:v>
                      </c:pt>
                      <c:pt idx="4490">
                        <c:v>17.505384952696499</c:v>
                      </c:pt>
                      <c:pt idx="4491">
                        <c:v>17.4488186668653</c:v>
                      </c:pt>
                      <c:pt idx="4492">
                        <c:v>17.477178197508</c:v>
                      </c:pt>
                      <c:pt idx="4493">
                        <c:v>17.569600622943199</c:v>
                      </c:pt>
                      <c:pt idx="4494">
                        <c:v>17.532980642986299</c:v>
                      </c:pt>
                      <c:pt idx="4495">
                        <c:v>17.500583108799901</c:v>
                      </c:pt>
                      <c:pt idx="4496">
                        <c:v>17.517783013300701</c:v>
                      </c:pt>
                      <c:pt idx="4497">
                        <c:v>17.541781171949999</c:v>
                      </c:pt>
                      <c:pt idx="4498">
                        <c:v>17.534079024234899</c:v>
                      </c:pt>
                      <c:pt idx="4499">
                        <c:v>17.523266625200598</c:v>
                      </c:pt>
                      <c:pt idx="4500">
                        <c:v>17.510375115852099</c:v>
                      </c:pt>
                      <c:pt idx="4501">
                        <c:v>17.521588119619999</c:v>
                      </c:pt>
                      <c:pt idx="4502">
                        <c:v>17.5547384608507</c:v>
                      </c:pt>
                      <c:pt idx="4503">
                        <c:v>17.582698446499801</c:v>
                      </c:pt>
                      <c:pt idx="4504">
                        <c:v>17.4501255684442</c:v>
                      </c:pt>
                      <c:pt idx="4505">
                        <c:v>17.519068504663601</c:v>
                      </c:pt>
                      <c:pt idx="4506">
                        <c:v>17.5435541154805</c:v>
                      </c:pt>
                      <c:pt idx="4507">
                        <c:v>17.5207520938567</c:v>
                      </c:pt>
                      <c:pt idx="4508">
                        <c:v>17.5243803441052</c:v>
                      </c:pt>
                      <c:pt idx="4509">
                        <c:v>17.815540074566101</c:v>
                      </c:pt>
                      <c:pt idx="4510">
                        <c:v>17.544725997475901</c:v>
                      </c:pt>
                      <c:pt idx="4511">
                        <c:v>17.547565396294001</c:v>
                      </c:pt>
                      <c:pt idx="4512">
                        <c:v>17.519702537278398</c:v>
                      </c:pt>
                      <c:pt idx="4513">
                        <c:v>17.4830339675872</c:v>
                      </c:pt>
                      <c:pt idx="4514">
                        <c:v>17.510078227163699</c:v>
                      </c:pt>
                      <c:pt idx="4515">
                        <c:v>17.5499263793774</c:v>
                      </c:pt>
                      <c:pt idx="4516">
                        <c:v>17.539836884898001</c:v>
                      </c:pt>
                      <c:pt idx="4517">
                        <c:v>17.515548171992201</c:v>
                      </c:pt>
                      <c:pt idx="4518">
                        <c:v>17.5145909566785</c:v>
                      </c:pt>
                      <c:pt idx="4519">
                        <c:v>17.445403294236598</c:v>
                      </c:pt>
                      <c:pt idx="4520">
                        <c:v>17.4645465205672</c:v>
                      </c:pt>
                      <c:pt idx="4521">
                        <c:v>17.572901884891401</c:v>
                      </c:pt>
                      <c:pt idx="4522">
                        <c:v>17.5423791078791</c:v>
                      </c:pt>
                      <c:pt idx="4523">
                        <c:v>17.5838679360917</c:v>
                      </c:pt>
                      <c:pt idx="4524">
                        <c:v>17.546370851052401</c:v>
                      </c:pt>
                      <c:pt idx="4525">
                        <c:v>17.447059441300699</c:v>
                      </c:pt>
                      <c:pt idx="4526">
                        <c:v>17.504913398609201</c:v>
                      </c:pt>
                      <c:pt idx="4527">
                        <c:v>17.596292025987101</c:v>
                      </c:pt>
                      <c:pt idx="4528">
                        <c:v>17.515724636275301</c:v>
                      </c:pt>
                      <c:pt idx="4529">
                        <c:v>17.529394610076299</c:v>
                      </c:pt>
                      <c:pt idx="4530">
                        <c:v>17.5410846008864</c:v>
                      </c:pt>
                      <c:pt idx="4531">
                        <c:v>17.545417215699398</c:v>
                      </c:pt>
                      <c:pt idx="4532">
                        <c:v>17.560526727816899</c:v>
                      </c:pt>
                      <c:pt idx="4533">
                        <c:v>17.567260554208602</c:v>
                      </c:pt>
                      <c:pt idx="4534">
                        <c:v>17.477080180946398</c:v>
                      </c:pt>
                      <c:pt idx="4535">
                        <c:v>17.516421801266201</c:v>
                      </c:pt>
                      <c:pt idx="4536">
                        <c:v>17.5509667223529</c:v>
                      </c:pt>
                      <c:pt idx="4537">
                        <c:v>17.518035515402101</c:v>
                      </c:pt>
                      <c:pt idx="4538">
                        <c:v>17.5597656644692</c:v>
                      </c:pt>
                      <c:pt idx="4539">
                        <c:v>17.511691967531402</c:v>
                      </c:pt>
                      <c:pt idx="4540">
                        <c:v>17.487606581144501</c:v>
                      </c:pt>
                      <c:pt idx="4541">
                        <c:v>17.545464155838001</c:v>
                      </c:pt>
                      <c:pt idx="4542">
                        <c:v>17.489620304740999</c:v>
                      </c:pt>
                      <c:pt idx="4543">
                        <c:v>17.582867481155201</c:v>
                      </c:pt>
                      <c:pt idx="4544">
                        <c:v>17.567981442730002</c:v>
                      </c:pt>
                      <c:pt idx="4545">
                        <c:v>17.458713293997501</c:v>
                      </c:pt>
                      <c:pt idx="4546">
                        <c:v>17.585668288150401</c:v>
                      </c:pt>
                      <c:pt idx="4547">
                        <c:v>17.548016720915498</c:v>
                      </c:pt>
                      <c:pt idx="4548">
                        <c:v>17.512063675883201</c:v>
                      </c:pt>
                      <c:pt idx="4549">
                        <c:v>17.577143012570701</c:v>
                      </c:pt>
                      <c:pt idx="4550">
                        <c:v>17.5360035629874</c:v>
                      </c:pt>
                      <c:pt idx="4551">
                        <c:v>17.587450093911102</c:v>
                      </c:pt>
                      <c:pt idx="4552">
                        <c:v>17.4868377198191</c:v>
                      </c:pt>
                      <c:pt idx="4553">
                        <c:v>17.585769765503201</c:v>
                      </c:pt>
                      <c:pt idx="4554">
                        <c:v>17.590629182611298</c:v>
                      </c:pt>
                      <c:pt idx="4555">
                        <c:v>17.617146074862401</c:v>
                      </c:pt>
                      <c:pt idx="4556">
                        <c:v>17.618800316167501</c:v>
                      </c:pt>
                      <c:pt idx="4557">
                        <c:v>17.585192918954899</c:v>
                      </c:pt>
                      <c:pt idx="4558">
                        <c:v>17.8351919703526</c:v>
                      </c:pt>
                      <c:pt idx="4559">
                        <c:v>17.775264931109302</c:v>
                      </c:pt>
                      <c:pt idx="4560">
                        <c:v>17.5616209914865</c:v>
                      </c:pt>
                      <c:pt idx="4561">
                        <c:v>17.560643197110998</c:v>
                      </c:pt>
                      <c:pt idx="4562">
                        <c:v>17.5658655188344</c:v>
                      </c:pt>
                      <c:pt idx="4563">
                        <c:v>17.5695952544826</c:v>
                      </c:pt>
                      <c:pt idx="4564">
                        <c:v>17.581736399581199</c:v>
                      </c:pt>
                      <c:pt idx="4565">
                        <c:v>17.458684051873899</c:v>
                      </c:pt>
                      <c:pt idx="4566">
                        <c:v>17.451566641479001</c:v>
                      </c:pt>
                      <c:pt idx="4567">
                        <c:v>17.525294184492601</c:v>
                      </c:pt>
                      <c:pt idx="4568">
                        <c:v>17.586312636442699</c:v>
                      </c:pt>
                      <c:pt idx="4569">
                        <c:v>17.515777329634201</c:v>
                      </c:pt>
                      <c:pt idx="4570">
                        <c:v>17.460470878108499</c:v>
                      </c:pt>
                      <c:pt idx="4571">
                        <c:v>17.570007968785902</c:v>
                      </c:pt>
                      <c:pt idx="4572">
                        <c:v>17.4507452535731</c:v>
                      </c:pt>
                      <c:pt idx="4573">
                        <c:v>17.571370979889402</c:v>
                      </c:pt>
                      <c:pt idx="4574">
                        <c:v>17.567473653778201</c:v>
                      </c:pt>
                      <c:pt idx="4575">
                        <c:v>17.550032072019999</c:v>
                      </c:pt>
                      <c:pt idx="4576">
                        <c:v>17.5165063355944</c:v>
                      </c:pt>
                      <c:pt idx="4577">
                        <c:v>17.553784679222201</c:v>
                      </c:pt>
                      <c:pt idx="4578">
                        <c:v>17.489080852600299</c:v>
                      </c:pt>
                      <c:pt idx="4579">
                        <c:v>17.536068859475598</c:v>
                      </c:pt>
                      <c:pt idx="4580">
                        <c:v>17.5299674618966</c:v>
                      </c:pt>
                      <c:pt idx="4581">
                        <c:v>17.528835793067898</c:v>
                      </c:pt>
                      <c:pt idx="4582">
                        <c:v>17.505040889472902</c:v>
                      </c:pt>
                      <c:pt idx="4583">
                        <c:v>17.552408359308199</c:v>
                      </c:pt>
                      <c:pt idx="4584">
                        <c:v>17.577787987659601</c:v>
                      </c:pt>
                      <c:pt idx="4585">
                        <c:v>17.558640857215199</c:v>
                      </c:pt>
                      <c:pt idx="4586">
                        <c:v>17.544443143103699</c:v>
                      </c:pt>
                      <c:pt idx="4587">
                        <c:v>17.546757973071799</c:v>
                      </c:pt>
                      <c:pt idx="4588">
                        <c:v>17.530226722116598</c:v>
                      </c:pt>
                      <c:pt idx="4589">
                        <c:v>17.530829563341801</c:v>
                      </c:pt>
                      <c:pt idx="4590">
                        <c:v>17.591737898167199</c:v>
                      </c:pt>
                      <c:pt idx="4591">
                        <c:v>17.519110524518801</c:v>
                      </c:pt>
                      <c:pt idx="4592">
                        <c:v>17.581494112986199</c:v>
                      </c:pt>
                      <c:pt idx="4593">
                        <c:v>17.617253389024299</c:v>
                      </c:pt>
                      <c:pt idx="4594">
                        <c:v>17.556149181988001</c:v>
                      </c:pt>
                      <c:pt idx="4595">
                        <c:v>17.5201528516621</c:v>
                      </c:pt>
                      <c:pt idx="4596">
                        <c:v>17.457520026112899</c:v>
                      </c:pt>
                      <c:pt idx="4597">
                        <c:v>17.4892439217194</c:v>
                      </c:pt>
                      <c:pt idx="4598">
                        <c:v>17.5457146782751</c:v>
                      </c:pt>
                      <c:pt idx="4599">
                        <c:v>17.513606747066198</c:v>
                      </c:pt>
                      <c:pt idx="4600">
                        <c:v>17.530724183870898</c:v>
                      </c:pt>
                      <c:pt idx="4601">
                        <c:v>17.552425419004901</c:v>
                      </c:pt>
                      <c:pt idx="4602">
                        <c:v>17.545208891289398</c:v>
                      </c:pt>
                      <c:pt idx="4603">
                        <c:v>17.5045674807719</c:v>
                      </c:pt>
                      <c:pt idx="4604">
                        <c:v>17.4679399526586</c:v>
                      </c:pt>
                      <c:pt idx="4605">
                        <c:v>17.520062154426999</c:v>
                      </c:pt>
                      <c:pt idx="4606">
                        <c:v>17.5564602627055</c:v>
                      </c:pt>
                      <c:pt idx="4607">
                        <c:v>17.5246255949599</c:v>
                      </c:pt>
                      <c:pt idx="4608">
                        <c:v>17.795544786415199</c:v>
                      </c:pt>
                      <c:pt idx="4609">
                        <c:v>17.541209515299101</c:v>
                      </c:pt>
                      <c:pt idx="4610">
                        <c:v>17.553789025433801</c:v>
                      </c:pt>
                      <c:pt idx="4611">
                        <c:v>17.5631619166621</c:v>
                      </c:pt>
                      <c:pt idx="4612">
                        <c:v>17.564867114619599</c:v>
                      </c:pt>
                      <c:pt idx="4613">
                        <c:v>17.509370493065202</c:v>
                      </c:pt>
                      <c:pt idx="4614">
                        <c:v>17.554043403168802</c:v>
                      </c:pt>
                      <c:pt idx="4615">
                        <c:v>17.459921079041699</c:v>
                      </c:pt>
                      <c:pt idx="4616">
                        <c:v>17.5246832363264</c:v>
                      </c:pt>
                      <c:pt idx="4617">
                        <c:v>17.521358823475602</c:v>
                      </c:pt>
                      <c:pt idx="4618">
                        <c:v>17.5409893991453</c:v>
                      </c:pt>
                      <c:pt idx="4619">
                        <c:v>17.534772064035199</c:v>
                      </c:pt>
                      <c:pt idx="4620">
                        <c:v>17.476933103909399</c:v>
                      </c:pt>
                      <c:pt idx="4621">
                        <c:v>17.546048694658399</c:v>
                      </c:pt>
                      <c:pt idx="4622">
                        <c:v>17.537105436882999</c:v>
                      </c:pt>
                      <c:pt idx="4623">
                        <c:v>17.5010192735777</c:v>
                      </c:pt>
                      <c:pt idx="4624">
                        <c:v>17.602879093466999</c:v>
                      </c:pt>
                      <c:pt idx="4625">
                        <c:v>17.4916975276019</c:v>
                      </c:pt>
                      <c:pt idx="4626">
                        <c:v>17.563156574452801</c:v>
                      </c:pt>
                      <c:pt idx="4627">
                        <c:v>17.566367212417099</c:v>
                      </c:pt>
                      <c:pt idx="4628">
                        <c:v>17.6240854121002</c:v>
                      </c:pt>
                      <c:pt idx="4629">
                        <c:v>17.809883250531399</c:v>
                      </c:pt>
                      <c:pt idx="4630">
                        <c:v>17.575142978201999</c:v>
                      </c:pt>
                      <c:pt idx="4631">
                        <c:v>17.591502271378701</c:v>
                      </c:pt>
                      <c:pt idx="4632">
                        <c:v>17.579273728635901</c:v>
                      </c:pt>
                      <c:pt idx="4633">
                        <c:v>17.600990761732099</c:v>
                      </c:pt>
                      <c:pt idx="4634">
                        <c:v>17.4496793522407</c:v>
                      </c:pt>
                      <c:pt idx="4635">
                        <c:v>17.492454251112399</c:v>
                      </c:pt>
                      <c:pt idx="4636">
                        <c:v>17.566340383299</c:v>
                      </c:pt>
                      <c:pt idx="4637">
                        <c:v>17.5232537683628</c:v>
                      </c:pt>
                      <c:pt idx="4638">
                        <c:v>17.574878591362399</c:v>
                      </c:pt>
                      <c:pt idx="4639">
                        <c:v>17.590315373681001</c:v>
                      </c:pt>
                      <c:pt idx="4640">
                        <c:v>17.552649321505299</c:v>
                      </c:pt>
                      <c:pt idx="4641">
                        <c:v>17.5057027371335</c:v>
                      </c:pt>
                      <c:pt idx="4642">
                        <c:v>17.511914341944902</c:v>
                      </c:pt>
                      <c:pt idx="4643">
                        <c:v>17.5510979696353</c:v>
                      </c:pt>
                      <c:pt idx="4644">
                        <c:v>17.518460282945</c:v>
                      </c:pt>
                      <c:pt idx="4645">
                        <c:v>17.606070240994999</c:v>
                      </c:pt>
                      <c:pt idx="4646">
                        <c:v>17.586173694044199</c:v>
                      </c:pt>
                      <c:pt idx="4647">
                        <c:v>17.595758472175</c:v>
                      </c:pt>
                      <c:pt idx="4648">
                        <c:v>17.621390014235399</c:v>
                      </c:pt>
                      <c:pt idx="4649">
                        <c:v>17.573679409788099</c:v>
                      </c:pt>
                      <c:pt idx="4650">
                        <c:v>17.515548839141101</c:v>
                      </c:pt>
                      <c:pt idx="4651">
                        <c:v>17.4473608195661</c:v>
                      </c:pt>
                      <c:pt idx="4652">
                        <c:v>17.5423681965284</c:v>
                      </c:pt>
                      <c:pt idx="4653">
                        <c:v>17.516552896275599</c:v>
                      </c:pt>
                      <c:pt idx="4654">
                        <c:v>17.528142037234002</c:v>
                      </c:pt>
                      <c:pt idx="4655">
                        <c:v>17.4724905837199</c:v>
                      </c:pt>
                      <c:pt idx="4656">
                        <c:v>17.565723631245199</c:v>
                      </c:pt>
                      <c:pt idx="4657">
                        <c:v>17.2746390887507</c:v>
                      </c:pt>
                      <c:pt idx="4658">
                        <c:v>17.2580960060594</c:v>
                      </c:pt>
                      <c:pt idx="4659">
                        <c:v>17.440392594947902</c:v>
                      </c:pt>
                      <c:pt idx="4660">
                        <c:v>17.261387669280602</c:v>
                      </c:pt>
                      <c:pt idx="4661">
                        <c:v>17.260931923175601</c:v>
                      </c:pt>
                      <c:pt idx="4662">
                        <c:v>17.237625965153502</c:v>
                      </c:pt>
                      <c:pt idx="4663">
                        <c:v>17.434693738287599</c:v>
                      </c:pt>
                      <c:pt idx="4664">
                        <c:v>17.269088528113599</c:v>
                      </c:pt>
                      <c:pt idx="4665">
                        <c:v>17.258969342103601</c:v>
                      </c:pt>
                      <c:pt idx="4666">
                        <c:v>17.269889065703001</c:v>
                      </c:pt>
                      <c:pt idx="4667">
                        <c:v>17.4373155783504</c:v>
                      </c:pt>
                      <c:pt idx="4668">
                        <c:v>17.258763156719901</c:v>
                      </c:pt>
                      <c:pt idx="4669">
                        <c:v>17.272035316538599</c:v>
                      </c:pt>
                      <c:pt idx="4670">
                        <c:v>17.4686754023787</c:v>
                      </c:pt>
                      <c:pt idx="4671">
                        <c:v>17.273362632842399</c:v>
                      </c:pt>
                      <c:pt idx="4672">
                        <c:v>17.2589540268667</c:v>
                      </c:pt>
                      <c:pt idx="4673">
                        <c:v>17.265459471020598</c:v>
                      </c:pt>
                      <c:pt idx="4674">
                        <c:v>17.4724467793889</c:v>
                      </c:pt>
                      <c:pt idx="4675">
                        <c:v>17.287725830301898</c:v>
                      </c:pt>
                      <c:pt idx="4676">
                        <c:v>17.515389181272202</c:v>
                      </c:pt>
                      <c:pt idx="4677">
                        <c:v>17.302598312422202</c:v>
                      </c:pt>
                      <c:pt idx="4678">
                        <c:v>17.583574955569599</c:v>
                      </c:pt>
                      <c:pt idx="4679">
                        <c:v>17.581834476477599</c:v>
                      </c:pt>
                      <c:pt idx="4680">
                        <c:v>17.6052046201027</c:v>
                      </c:pt>
                      <c:pt idx="4681">
                        <c:v>17.484925593496001</c:v>
                      </c:pt>
                      <c:pt idx="4682">
                        <c:v>17.551729916967901</c:v>
                      </c:pt>
                      <c:pt idx="4683">
                        <c:v>17.485332584655598</c:v>
                      </c:pt>
                      <c:pt idx="4684">
                        <c:v>17.602095509452599</c:v>
                      </c:pt>
                      <c:pt idx="4685">
                        <c:v>17.7888653593184</c:v>
                      </c:pt>
                      <c:pt idx="4686">
                        <c:v>17.566226671712101</c:v>
                      </c:pt>
                      <c:pt idx="4687">
                        <c:v>17.573748004066999</c:v>
                      </c:pt>
                      <c:pt idx="4688">
                        <c:v>17.5648357188639</c:v>
                      </c:pt>
                      <c:pt idx="4689">
                        <c:v>17.4622208382312</c:v>
                      </c:pt>
                      <c:pt idx="4690">
                        <c:v>17.577121255416198</c:v>
                      </c:pt>
                      <c:pt idx="4691">
                        <c:v>17.617402558686798</c:v>
                      </c:pt>
                      <c:pt idx="4692">
                        <c:v>17.5761748638269</c:v>
                      </c:pt>
                      <c:pt idx="4693">
                        <c:v>17.5584031980517</c:v>
                      </c:pt>
                      <c:pt idx="4694">
                        <c:v>17.633075602601501</c:v>
                      </c:pt>
                      <c:pt idx="4695">
                        <c:v>17.594034166096701</c:v>
                      </c:pt>
                      <c:pt idx="4696">
                        <c:v>17.564043763011899</c:v>
                      </c:pt>
                      <c:pt idx="4697">
                        <c:v>17.597346361602199</c:v>
                      </c:pt>
                      <c:pt idx="4698">
                        <c:v>17.514020860987198</c:v>
                      </c:pt>
                      <c:pt idx="4699">
                        <c:v>17.610952735254401</c:v>
                      </c:pt>
                      <c:pt idx="4700">
                        <c:v>17.845651847257098</c:v>
                      </c:pt>
                      <c:pt idx="4701">
                        <c:v>17.614436938299701</c:v>
                      </c:pt>
                      <c:pt idx="4702">
                        <c:v>17.635067656753002</c:v>
                      </c:pt>
                      <c:pt idx="4703">
                        <c:v>17.629937467411899</c:v>
                      </c:pt>
                      <c:pt idx="4704">
                        <c:v>17.596743719164799</c:v>
                      </c:pt>
                      <c:pt idx="4705">
                        <c:v>17.858698757521001</c:v>
                      </c:pt>
                      <c:pt idx="4706">
                        <c:v>17.814045264724701</c:v>
                      </c:pt>
                      <c:pt idx="4707">
                        <c:v>17.605673342189402</c:v>
                      </c:pt>
                      <c:pt idx="4708">
                        <c:v>17.664689516538001</c:v>
                      </c:pt>
                      <c:pt idx="4709">
                        <c:v>17.585267456706902</c:v>
                      </c:pt>
                      <c:pt idx="4710">
                        <c:v>17.8290191613019</c:v>
                      </c:pt>
                      <c:pt idx="4711">
                        <c:v>17.562074698442402</c:v>
                      </c:pt>
                      <c:pt idx="4712">
                        <c:v>17.509573558965801</c:v>
                      </c:pt>
                      <c:pt idx="4713">
                        <c:v>17.534513360338501</c:v>
                      </c:pt>
                      <c:pt idx="4714">
                        <c:v>17.585378894889399</c:v>
                      </c:pt>
                      <c:pt idx="4715">
                        <c:v>17.737544477976801</c:v>
                      </c:pt>
                      <c:pt idx="4716">
                        <c:v>17.505801473301101</c:v>
                      </c:pt>
                      <c:pt idx="4717">
                        <c:v>17.670252771982099</c:v>
                      </c:pt>
                      <c:pt idx="4718">
                        <c:v>17.605612517970201</c:v>
                      </c:pt>
                      <c:pt idx="4719">
                        <c:v>17.6113343229046</c:v>
                      </c:pt>
                      <c:pt idx="4720">
                        <c:v>17.817346984912302</c:v>
                      </c:pt>
                      <c:pt idx="4721">
                        <c:v>17.628265791112199</c:v>
                      </c:pt>
                      <c:pt idx="4722">
                        <c:v>17.544346099829301</c:v>
                      </c:pt>
                      <c:pt idx="4723">
                        <c:v>17.574639658069898</c:v>
                      </c:pt>
                      <c:pt idx="4724">
                        <c:v>17.616056281281999</c:v>
                      </c:pt>
                      <c:pt idx="4725">
                        <c:v>17.5922939002735</c:v>
                      </c:pt>
                      <c:pt idx="4726">
                        <c:v>17.584667141693799</c:v>
                      </c:pt>
                      <c:pt idx="4727">
                        <c:v>17.5080962085278</c:v>
                      </c:pt>
                      <c:pt idx="4728">
                        <c:v>17.5846465529184</c:v>
                      </c:pt>
                      <c:pt idx="4729">
                        <c:v>17.565450581433598</c:v>
                      </c:pt>
                      <c:pt idx="4730">
                        <c:v>17.618294836800199</c:v>
                      </c:pt>
                      <c:pt idx="4731">
                        <c:v>17.840006227276898</c:v>
                      </c:pt>
                      <c:pt idx="4732">
                        <c:v>17.608539919953898</c:v>
                      </c:pt>
                      <c:pt idx="4733">
                        <c:v>17.7412956804144</c:v>
                      </c:pt>
                      <c:pt idx="4734">
                        <c:v>17.532554897264799</c:v>
                      </c:pt>
                      <c:pt idx="4735">
                        <c:v>17.5272707394771</c:v>
                      </c:pt>
                      <c:pt idx="4736">
                        <c:v>17.664048008377399</c:v>
                      </c:pt>
                      <c:pt idx="4737">
                        <c:v>17.624512074896</c:v>
                      </c:pt>
                      <c:pt idx="4738">
                        <c:v>17.6161746678236</c:v>
                      </c:pt>
                      <c:pt idx="4739">
                        <c:v>17.620385902933201</c:v>
                      </c:pt>
                      <c:pt idx="4740">
                        <c:v>17.841521025946001</c:v>
                      </c:pt>
                      <c:pt idx="4741">
                        <c:v>17.588370357750101</c:v>
                      </c:pt>
                      <c:pt idx="4742">
                        <c:v>17.581584735923499</c:v>
                      </c:pt>
                      <c:pt idx="4743">
                        <c:v>17.552738403789501</c:v>
                      </c:pt>
                      <c:pt idx="4744">
                        <c:v>17.642432732391399</c:v>
                      </c:pt>
                      <c:pt idx="4745">
                        <c:v>17.618010101894001</c:v>
                      </c:pt>
                      <c:pt idx="4746">
                        <c:v>17.681796128596201</c:v>
                      </c:pt>
                      <c:pt idx="4747">
                        <c:v>17.5530968931342</c:v>
                      </c:pt>
                      <c:pt idx="4748">
                        <c:v>17.610192441750399</c:v>
                      </c:pt>
                      <c:pt idx="4749">
                        <c:v>17.563118591147401</c:v>
                      </c:pt>
                      <c:pt idx="4750">
                        <c:v>17.6212961842403</c:v>
                      </c:pt>
                      <c:pt idx="4751">
                        <c:v>17.585654595530102</c:v>
                      </c:pt>
                      <c:pt idx="4752">
                        <c:v>17.747648775807701</c:v>
                      </c:pt>
                      <c:pt idx="4753">
                        <c:v>17.609377492984098</c:v>
                      </c:pt>
                      <c:pt idx="4754">
                        <c:v>17.6899922519098</c:v>
                      </c:pt>
                      <c:pt idx="4755">
                        <c:v>17.5837300764417</c:v>
                      </c:pt>
                      <c:pt idx="4756">
                        <c:v>17.536071653021502</c:v>
                      </c:pt>
                      <c:pt idx="4757">
                        <c:v>17.560499855478401</c:v>
                      </c:pt>
                      <c:pt idx="4758">
                        <c:v>17.581016850437699</c:v>
                      </c:pt>
                      <c:pt idx="4759">
                        <c:v>17.565480967242301</c:v>
                      </c:pt>
                      <c:pt idx="4760">
                        <c:v>17.6002626818637</c:v>
                      </c:pt>
                      <c:pt idx="4761">
                        <c:v>17.754874062659699</c:v>
                      </c:pt>
                      <c:pt idx="4762">
                        <c:v>17.603350571242601</c:v>
                      </c:pt>
                      <c:pt idx="4763">
                        <c:v>17.830000844104902</c:v>
                      </c:pt>
                      <c:pt idx="4764">
                        <c:v>17.620212019290399</c:v>
                      </c:pt>
                      <c:pt idx="4765">
                        <c:v>17.6326089284834</c:v>
                      </c:pt>
                      <c:pt idx="4766">
                        <c:v>17.7665269948148</c:v>
                      </c:pt>
                      <c:pt idx="4767">
                        <c:v>17.605192393379099</c:v>
                      </c:pt>
                      <c:pt idx="4768">
                        <c:v>17.557357048395101</c:v>
                      </c:pt>
                      <c:pt idx="4769">
                        <c:v>17.522690830480101</c:v>
                      </c:pt>
                      <c:pt idx="4770">
                        <c:v>17.6689016641538</c:v>
                      </c:pt>
                      <c:pt idx="4771">
                        <c:v>17.6227237789995</c:v>
                      </c:pt>
                      <c:pt idx="4772">
                        <c:v>17.647620183398601</c:v>
                      </c:pt>
                      <c:pt idx="4773">
                        <c:v>17.617899236661799</c:v>
                      </c:pt>
                      <c:pt idx="4774">
                        <c:v>17.646217600310099</c:v>
                      </c:pt>
                      <c:pt idx="4775">
                        <c:v>17.8614648509703</c:v>
                      </c:pt>
                      <c:pt idx="4776">
                        <c:v>17.588580048964101</c:v>
                      </c:pt>
                      <c:pt idx="4777">
                        <c:v>17.534540538299598</c:v>
                      </c:pt>
                      <c:pt idx="4778">
                        <c:v>17.529756580877802</c:v>
                      </c:pt>
                      <c:pt idx="4779">
                        <c:v>17.589596286425</c:v>
                      </c:pt>
                      <c:pt idx="4780">
                        <c:v>17.572006179255101</c:v>
                      </c:pt>
                      <c:pt idx="4781">
                        <c:v>17.6002972177053</c:v>
                      </c:pt>
                      <c:pt idx="4782">
                        <c:v>17.579952214964099</c:v>
                      </c:pt>
                      <c:pt idx="4783">
                        <c:v>17.585640405925702</c:v>
                      </c:pt>
                      <c:pt idx="4784">
                        <c:v>17.573983865612899</c:v>
                      </c:pt>
                      <c:pt idx="4785">
                        <c:v>17.6343019288886</c:v>
                      </c:pt>
                      <c:pt idx="4786">
                        <c:v>17.5476737809194</c:v>
                      </c:pt>
                      <c:pt idx="4787">
                        <c:v>17.6715780222539</c:v>
                      </c:pt>
                      <c:pt idx="4788">
                        <c:v>17.638414917468801</c:v>
                      </c:pt>
                      <c:pt idx="4789">
                        <c:v>17.745058152093598</c:v>
                      </c:pt>
                      <c:pt idx="4790">
                        <c:v>17.694663596158101</c:v>
                      </c:pt>
                      <c:pt idx="4791">
                        <c:v>17.549451392204301</c:v>
                      </c:pt>
                      <c:pt idx="4792">
                        <c:v>17.6116217094613</c:v>
                      </c:pt>
                      <c:pt idx="4793">
                        <c:v>17.6314156435113</c:v>
                      </c:pt>
                      <c:pt idx="4794">
                        <c:v>17.5893173551631</c:v>
                      </c:pt>
                      <c:pt idx="4795">
                        <c:v>17.6185576394194</c:v>
                      </c:pt>
                      <c:pt idx="4796">
                        <c:v>17.5071652178999</c:v>
                      </c:pt>
                      <c:pt idx="4797">
                        <c:v>17.587486813389202</c:v>
                      </c:pt>
                      <c:pt idx="4798">
                        <c:v>17.638117691692202</c:v>
                      </c:pt>
                      <c:pt idx="4799">
                        <c:v>17.6979761098303</c:v>
                      </c:pt>
                      <c:pt idx="4800">
                        <c:v>17.753296835104798</c:v>
                      </c:pt>
                      <c:pt idx="4801">
                        <c:v>17.629176682740301</c:v>
                      </c:pt>
                      <c:pt idx="4802">
                        <c:v>17.606955486822201</c:v>
                      </c:pt>
                      <c:pt idx="4803">
                        <c:v>17.708367333616</c:v>
                      </c:pt>
                      <c:pt idx="4804">
                        <c:v>17.606098957087301</c:v>
                      </c:pt>
                      <c:pt idx="4805">
                        <c:v>17.524914740728001</c:v>
                      </c:pt>
                      <c:pt idx="4806">
                        <c:v>17.518466294421899</c:v>
                      </c:pt>
                      <c:pt idx="4807">
                        <c:v>17.5506651303205</c:v>
                      </c:pt>
                      <c:pt idx="4808">
                        <c:v>17.596153782658501</c:v>
                      </c:pt>
                      <c:pt idx="4809">
                        <c:v>17.574323116949898</c:v>
                      </c:pt>
                      <c:pt idx="4810">
                        <c:v>17.6024943896252</c:v>
                      </c:pt>
                      <c:pt idx="4811">
                        <c:v>17.656513990520001</c:v>
                      </c:pt>
                      <c:pt idx="4812">
                        <c:v>17.5163398589394</c:v>
                      </c:pt>
                      <c:pt idx="4813">
                        <c:v>17.766070995469899</c:v>
                      </c:pt>
                      <c:pt idx="4814">
                        <c:v>17.554705399684501</c:v>
                      </c:pt>
                      <c:pt idx="4815">
                        <c:v>17.612892059501</c:v>
                      </c:pt>
                      <c:pt idx="4816">
                        <c:v>17.837731555754001</c:v>
                      </c:pt>
                      <c:pt idx="4817">
                        <c:v>17.580596339941099</c:v>
                      </c:pt>
                      <c:pt idx="4818">
                        <c:v>17.6254857690415</c:v>
                      </c:pt>
                      <c:pt idx="4819">
                        <c:v>17.629563072213301</c:v>
                      </c:pt>
                      <c:pt idx="4820">
                        <c:v>17.761893225454401</c:v>
                      </c:pt>
                      <c:pt idx="4821">
                        <c:v>17.5538949045939</c:v>
                      </c:pt>
                      <c:pt idx="4822">
                        <c:v>17.596999459343301</c:v>
                      </c:pt>
                      <c:pt idx="4823">
                        <c:v>17.5437749356295</c:v>
                      </c:pt>
                      <c:pt idx="4824">
                        <c:v>17.549036656743102</c:v>
                      </c:pt>
                      <c:pt idx="4825">
                        <c:v>17.674272058194202</c:v>
                      </c:pt>
                      <c:pt idx="4826">
                        <c:v>17.629873556962199</c:v>
                      </c:pt>
                      <c:pt idx="4827">
                        <c:v>17.619250777102099</c:v>
                      </c:pt>
                      <c:pt idx="4828">
                        <c:v>17.653518232313001</c:v>
                      </c:pt>
                      <c:pt idx="4829">
                        <c:v>17.6222451549638</c:v>
                      </c:pt>
                      <c:pt idx="4830">
                        <c:v>17.6385740604671</c:v>
                      </c:pt>
                      <c:pt idx="4831">
                        <c:v>17.863480930113599</c:v>
                      </c:pt>
                      <c:pt idx="4832">
                        <c:v>17.828861315532698</c:v>
                      </c:pt>
                      <c:pt idx="4833">
                        <c:v>17.594274728095201</c:v>
                      </c:pt>
                      <c:pt idx="4834">
                        <c:v>17.677194912257299</c:v>
                      </c:pt>
                      <c:pt idx="4835">
                        <c:v>17.602921433837899</c:v>
                      </c:pt>
                      <c:pt idx="4836">
                        <c:v>17.599408779058201</c:v>
                      </c:pt>
                      <c:pt idx="4837">
                        <c:v>17.514114749306898</c:v>
                      </c:pt>
                      <c:pt idx="4838">
                        <c:v>17.547416452326001</c:v>
                      </c:pt>
                      <c:pt idx="4839">
                        <c:v>17.741223432004499</c:v>
                      </c:pt>
                      <c:pt idx="4840">
                        <c:v>17.543717761806501</c:v>
                      </c:pt>
                      <c:pt idx="4841">
                        <c:v>17.608058890173499</c:v>
                      </c:pt>
                      <c:pt idx="4842">
                        <c:v>17.643288396963701</c:v>
                      </c:pt>
                      <c:pt idx="4843">
                        <c:v>17.5819521093558</c:v>
                      </c:pt>
                      <c:pt idx="4844">
                        <c:v>17.580120959146601</c:v>
                      </c:pt>
                      <c:pt idx="4845">
                        <c:v>17.623111118287401</c:v>
                      </c:pt>
                      <c:pt idx="4846">
                        <c:v>17.601636622945598</c:v>
                      </c:pt>
                      <c:pt idx="4847">
                        <c:v>17.591764949440599</c:v>
                      </c:pt>
                      <c:pt idx="4848">
                        <c:v>17.838556507347299</c:v>
                      </c:pt>
                      <c:pt idx="4849">
                        <c:v>17.614789170782402</c:v>
                      </c:pt>
                      <c:pt idx="4850">
                        <c:v>17.574626346588499</c:v>
                      </c:pt>
                      <c:pt idx="4851">
                        <c:v>17.658051211608502</c:v>
                      </c:pt>
                      <c:pt idx="4852">
                        <c:v>17.5892701252092</c:v>
                      </c:pt>
                      <c:pt idx="4853">
                        <c:v>17.578989348995201</c:v>
                      </c:pt>
                      <c:pt idx="4854">
                        <c:v>17.558024302734399</c:v>
                      </c:pt>
                      <c:pt idx="4855">
                        <c:v>17.629989362022599</c:v>
                      </c:pt>
                      <c:pt idx="4856">
                        <c:v>17.6904484410456</c:v>
                      </c:pt>
                      <c:pt idx="4857">
                        <c:v>17.633430092882801</c:v>
                      </c:pt>
                      <c:pt idx="4858">
                        <c:v>17.601575984835701</c:v>
                      </c:pt>
                      <c:pt idx="4859">
                        <c:v>17.755990861246602</c:v>
                      </c:pt>
                      <c:pt idx="4860">
                        <c:v>17.690813494852499</c:v>
                      </c:pt>
                      <c:pt idx="4861">
                        <c:v>17.5792151579038</c:v>
                      </c:pt>
                      <c:pt idx="4862">
                        <c:v>17.769549649089399</c:v>
                      </c:pt>
                      <c:pt idx="4863">
                        <c:v>17.623435843898999</c:v>
                      </c:pt>
                      <c:pt idx="4864">
                        <c:v>17.651802113025202</c:v>
                      </c:pt>
                      <c:pt idx="4865">
                        <c:v>17.6003698913152</c:v>
                      </c:pt>
                      <c:pt idx="4866">
                        <c:v>17.628201673227299</c:v>
                      </c:pt>
                      <c:pt idx="4867">
                        <c:v>17.600224075836501</c:v>
                      </c:pt>
                      <c:pt idx="4868">
                        <c:v>17.553905659011001</c:v>
                      </c:pt>
                      <c:pt idx="4869">
                        <c:v>17.522140884611801</c:v>
                      </c:pt>
                      <c:pt idx="4870">
                        <c:v>17.572295813959901</c:v>
                      </c:pt>
                      <c:pt idx="4871">
                        <c:v>17.6021020222781</c:v>
                      </c:pt>
                      <c:pt idx="4872">
                        <c:v>17.624960136879999</c:v>
                      </c:pt>
                      <c:pt idx="4873">
                        <c:v>17.551516362734901</c:v>
                      </c:pt>
                      <c:pt idx="4874">
                        <c:v>17.701277930863299</c:v>
                      </c:pt>
                      <c:pt idx="4875">
                        <c:v>17.750264375244001</c:v>
                      </c:pt>
                      <c:pt idx="4876">
                        <c:v>17.635181844982998</c:v>
                      </c:pt>
                      <c:pt idx="4877">
                        <c:v>17.533780010309801</c:v>
                      </c:pt>
                      <c:pt idx="4878">
                        <c:v>17.6055843288128</c:v>
                      </c:pt>
                      <c:pt idx="4879">
                        <c:v>17.712434597142899</c:v>
                      </c:pt>
                      <c:pt idx="4880">
                        <c:v>17.634360163432302</c:v>
                      </c:pt>
                      <c:pt idx="4881">
                        <c:v>17.539598037620699</c:v>
                      </c:pt>
                      <c:pt idx="4882">
                        <c:v>17.684232377399098</c:v>
                      </c:pt>
                      <c:pt idx="4883">
                        <c:v>17.5399042124352</c:v>
                      </c:pt>
                      <c:pt idx="4884">
                        <c:v>17.578929475175801</c:v>
                      </c:pt>
                      <c:pt idx="4885">
                        <c:v>17.612710118759399</c:v>
                      </c:pt>
                      <c:pt idx="4886">
                        <c:v>17.573573016144898</c:v>
                      </c:pt>
                      <c:pt idx="4887">
                        <c:v>17.6335156380743</c:v>
                      </c:pt>
                      <c:pt idx="4888">
                        <c:v>17.323085144196401</c:v>
                      </c:pt>
                      <c:pt idx="4889">
                        <c:v>17.284278015721402</c:v>
                      </c:pt>
                      <c:pt idx="4890">
                        <c:v>17.521035154334399</c:v>
                      </c:pt>
                      <c:pt idx="4891">
                        <c:v>17.563296792305199</c:v>
                      </c:pt>
                      <c:pt idx="4892">
                        <c:v>17.3019104314569</c:v>
                      </c:pt>
                      <c:pt idx="4893">
                        <c:v>17.289701617960201</c:v>
                      </c:pt>
                      <c:pt idx="4894">
                        <c:v>17.325732803624302</c:v>
                      </c:pt>
                      <c:pt idx="4895">
                        <c:v>17.549441032231801</c:v>
                      </c:pt>
                      <c:pt idx="4896">
                        <c:v>17.313210657452</c:v>
                      </c:pt>
                      <c:pt idx="4897">
                        <c:v>17.322897349921</c:v>
                      </c:pt>
                      <c:pt idx="4898">
                        <c:v>17.5335476284599</c:v>
                      </c:pt>
                      <c:pt idx="4899">
                        <c:v>17.305941282473999</c:v>
                      </c:pt>
                      <c:pt idx="4900">
                        <c:v>17.516493768373099</c:v>
                      </c:pt>
                      <c:pt idx="4901">
                        <c:v>17.622064728679302</c:v>
                      </c:pt>
                      <c:pt idx="4902">
                        <c:v>17.376163593492599</c:v>
                      </c:pt>
                      <c:pt idx="4903">
                        <c:v>17.415044729578799</c:v>
                      </c:pt>
                      <c:pt idx="4904">
                        <c:v>17.4136272754758</c:v>
                      </c:pt>
                      <c:pt idx="4905">
                        <c:v>17.4114925495068</c:v>
                      </c:pt>
                      <c:pt idx="4906">
                        <c:v>17.4266521274625</c:v>
                      </c:pt>
                      <c:pt idx="4907">
                        <c:v>17.411663124620201</c:v>
                      </c:pt>
                      <c:pt idx="4908">
                        <c:v>17.669884596673601</c:v>
                      </c:pt>
                      <c:pt idx="4909">
                        <c:v>17.8305745688284</c:v>
                      </c:pt>
                      <c:pt idx="4910">
                        <c:v>17.627007700915801</c:v>
                      </c:pt>
                      <c:pt idx="4911">
                        <c:v>17.674086510932099</c:v>
                      </c:pt>
                      <c:pt idx="4912">
                        <c:v>17.614752617968801</c:v>
                      </c:pt>
                      <c:pt idx="4913">
                        <c:v>17.540158179991</c:v>
                      </c:pt>
                      <c:pt idx="4914">
                        <c:v>17.772849264679099</c:v>
                      </c:pt>
                      <c:pt idx="4915">
                        <c:v>17.6471083419178</c:v>
                      </c:pt>
                      <c:pt idx="4916">
                        <c:v>17.568006290185501</c:v>
                      </c:pt>
                      <c:pt idx="4917">
                        <c:v>17.620992702108499</c:v>
                      </c:pt>
                      <c:pt idx="4918">
                        <c:v>17.864084730752001</c:v>
                      </c:pt>
                      <c:pt idx="4919">
                        <c:v>17.623995525662799</c:v>
                      </c:pt>
                      <c:pt idx="4920">
                        <c:v>17.585952114044701</c:v>
                      </c:pt>
                      <c:pt idx="4921">
                        <c:v>17.637651537846502</c:v>
                      </c:pt>
                      <c:pt idx="4922">
                        <c:v>17.639004323379801</c:v>
                      </c:pt>
                      <c:pt idx="4923">
                        <c:v>17.762608119200401</c:v>
                      </c:pt>
                      <c:pt idx="4924">
                        <c:v>17.619761126210001</c:v>
                      </c:pt>
                      <c:pt idx="4925">
                        <c:v>17.5775612333825</c:v>
                      </c:pt>
                      <c:pt idx="4926">
                        <c:v>17.591708138545101</c:v>
                      </c:pt>
                      <c:pt idx="4927">
                        <c:v>17.5870529477451</c:v>
                      </c:pt>
                      <c:pt idx="4928">
                        <c:v>17.5419137951992</c:v>
                      </c:pt>
                      <c:pt idx="4929">
                        <c:v>17.691765736780798</c:v>
                      </c:pt>
                      <c:pt idx="4930">
                        <c:v>17.8432871742631</c:v>
                      </c:pt>
                      <c:pt idx="4931">
                        <c:v>17.638952121342101</c:v>
                      </c:pt>
                      <c:pt idx="4932">
                        <c:v>17.629346339282801</c:v>
                      </c:pt>
                      <c:pt idx="4933">
                        <c:v>17.656768417413399</c:v>
                      </c:pt>
                      <c:pt idx="4934">
                        <c:v>17.620996469684801</c:v>
                      </c:pt>
                      <c:pt idx="4935">
                        <c:v>17.623673630891801</c:v>
                      </c:pt>
                      <c:pt idx="4936">
                        <c:v>17.855958773810102</c:v>
                      </c:pt>
                      <c:pt idx="4937">
                        <c:v>17.849965796879701</c:v>
                      </c:pt>
                      <c:pt idx="4938">
                        <c:v>17.620568519745699</c:v>
                      </c:pt>
                      <c:pt idx="4939">
                        <c:v>17.623534793116601</c:v>
                      </c:pt>
                      <c:pt idx="4940">
                        <c:v>17.836089972464698</c:v>
                      </c:pt>
                      <c:pt idx="4941">
                        <c:v>17.588273844367802</c:v>
                      </c:pt>
                      <c:pt idx="4942">
                        <c:v>17.557295888927001</c:v>
                      </c:pt>
                      <c:pt idx="4943">
                        <c:v>17.629339942617499</c:v>
                      </c:pt>
                      <c:pt idx="4944">
                        <c:v>17.605647927406899</c:v>
                      </c:pt>
                      <c:pt idx="4945">
                        <c:v>17.6162872767317</c:v>
                      </c:pt>
                      <c:pt idx="4946">
                        <c:v>17.832696138774999</c:v>
                      </c:pt>
                      <c:pt idx="4947">
                        <c:v>17.638571422741499</c:v>
                      </c:pt>
                      <c:pt idx="4948">
                        <c:v>17.6478827346596</c:v>
                      </c:pt>
                      <c:pt idx="4949">
                        <c:v>17.600487826153302</c:v>
                      </c:pt>
                      <c:pt idx="4950">
                        <c:v>17.630413466123901</c:v>
                      </c:pt>
                      <c:pt idx="4951">
                        <c:v>17.573675233930199</c:v>
                      </c:pt>
                      <c:pt idx="4952">
                        <c:v>17.6249291135946</c:v>
                      </c:pt>
                      <c:pt idx="4953">
                        <c:v>17.637790406518299</c:v>
                      </c:pt>
                      <c:pt idx="4954">
                        <c:v>17.599652272246701</c:v>
                      </c:pt>
                      <c:pt idx="4955">
                        <c:v>17.636699528264899</c:v>
                      </c:pt>
                      <c:pt idx="4956">
                        <c:v>17.8694857334572</c:v>
                      </c:pt>
                      <c:pt idx="4957">
                        <c:v>17.626708973056299</c:v>
                      </c:pt>
                      <c:pt idx="4958">
                        <c:v>17.681306080717299</c:v>
                      </c:pt>
                      <c:pt idx="4959">
                        <c:v>17.633629960250499</c:v>
                      </c:pt>
                      <c:pt idx="4960">
                        <c:v>17.799884922445901</c:v>
                      </c:pt>
                      <c:pt idx="4961">
                        <c:v>17.643648876781299</c:v>
                      </c:pt>
                      <c:pt idx="4962">
                        <c:v>17.575205115194901</c:v>
                      </c:pt>
                      <c:pt idx="4963">
                        <c:v>17.700382020013301</c:v>
                      </c:pt>
                      <c:pt idx="4964">
                        <c:v>17.652002436573301</c:v>
                      </c:pt>
                      <c:pt idx="4965">
                        <c:v>17.570252148593401</c:v>
                      </c:pt>
                      <c:pt idx="4966">
                        <c:v>17.632775148596199</c:v>
                      </c:pt>
                      <c:pt idx="4967">
                        <c:v>17.623357758153698</c:v>
                      </c:pt>
                      <c:pt idx="4968">
                        <c:v>17.6545879974508</c:v>
                      </c:pt>
                      <c:pt idx="4969">
                        <c:v>17.595906885058501</c:v>
                      </c:pt>
                      <c:pt idx="4970">
                        <c:v>17.6363156224085</c:v>
                      </c:pt>
                      <c:pt idx="4971">
                        <c:v>17.845910629546601</c:v>
                      </c:pt>
                      <c:pt idx="4972">
                        <c:v>17.582646108993</c:v>
                      </c:pt>
                      <c:pt idx="4973">
                        <c:v>17.632733151301899</c:v>
                      </c:pt>
                      <c:pt idx="4974">
                        <c:v>17.634574084953101</c:v>
                      </c:pt>
                      <c:pt idx="4975">
                        <c:v>17.7992908513393</c:v>
                      </c:pt>
                      <c:pt idx="4976">
                        <c:v>17.697164263539801</c:v>
                      </c:pt>
                      <c:pt idx="4977">
                        <c:v>17.6593028933423</c:v>
                      </c:pt>
                      <c:pt idx="4978">
                        <c:v>17.816146065376302</c:v>
                      </c:pt>
                      <c:pt idx="4979">
                        <c:v>17.793791374708398</c:v>
                      </c:pt>
                      <c:pt idx="4980">
                        <c:v>17.673191028751098</c:v>
                      </c:pt>
                      <c:pt idx="4981">
                        <c:v>17.602172655919901</c:v>
                      </c:pt>
                      <c:pt idx="4982">
                        <c:v>17.6414429041068</c:v>
                      </c:pt>
                      <c:pt idx="4983">
                        <c:v>17.689276611246399</c:v>
                      </c:pt>
                      <c:pt idx="4984">
                        <c:v>17.646589292321298</c:v>
                      </c:pt>
                      <c:pt idx="4985">
                        <c:v>17.5726727238442</c:v>
                      </c:pt>
                      <c:pt idx="4986">
                        <c:v>17.627277533574802</c:v>
                      </c:pt>
                      <c:pt idx="4987">
                        <c:v>17.572984413776499</c:v>
                      </c:pt>
                      <c:pt idx="4988">
                        <c:v>17.619029359460999</c:v>
                      </c:pt>
                      <c:pt idx="4989">
                        <c:v>17.651404682403701</c:v>
                      </c:pt>
                      <c:pt idx="4990">
                        <c:v>17.607364118907199</c:v>
                      </c:pt>
                      <c:pt idx="4991">
                        <c:v>17.644596558009599</c:v>
                      </c:pt>
                      <c:pt idx="4992">
                        <c:v>17.8597191373543</c:v>
                      </c:pt>
                      <c:pt idx="4993">
                        <c:v>17.6114860135384</c:v>
                      </c:pt>
                      <c:pt idx="4994">
                        <c:v>17.5697781452496</c:v>
                      </c:pt>
                      <c:pt idx="4995">
                        <c:v>17.602201692228299</c:v>
                      </c:pt>
                      <c:pt idx="4996">
                        <c:v>17.641420764849901</c:v>
                      </c:pt>
                      <c:pt idx="4997">
                        <c:v>17.6497656311053</c:v>
                      </c:pt>
                      <c:pt idx="4998">
                        <c:v>17.665346393366601</c:v>
                      </c:pt>
                      <c:pt idx="4999">
                        <c:v>17.7302293988472</c:v>
                      </c:pt>
                      <c:pt idx="5000">
                        <c:v>17.7908687061365</c:v>
                      </c:pt>
                      <c:pt idx="5001">
                        <c:v>17.7252867400585</c:v>
                      </c:pt>
                      <c:pt idx="5002">
                        <c:v>17.638301557980501</c:v>
                      </c:pt>
                      <c:pt idx="5003">
                        <c:v>17.653916369032999</c:v>
                      </c:pt>
                      <c:pt idx="5004">
                        <c:v>17.786672656143399</c:v>
                      </c:pt>
                      <c:pt idx="5005">
                        <c:v>17.805947508560799</c:v>
                      </c:pt>
                      <c:pt idx="5006">
                        <c:v>17.660333742007602</c:v>
                      </c:pt>
                      <c:pt idx="5007">
                        <c:v>17.604636324391102</c:v>
                      </c:pt>
                      <c:pt idx="5008">
                        <c:v>17.5587712538739</c:v>
                      </c:pt>
                      <c:pt idx="5009">
                        <c:v>17.6409009898703</c:v>
                      </c:pt>
                      <c:pt idx="5010">
                        <c:v>17.728249947036801</c:v>
                      </c:pt>
                      <c:pt idx="5011">
                        <c:v>17.653477679640599</c:v>
                      </c:pt>
                      <c:pt idx="5012">
                        <c:v>17.593123574809201</c:v>
                      </c:pt>
                      <c:pt idx="5013">
                        <c:v>17.633090122619301</c:v>
                      </c:pt>
                      <c:pt idx="5014">
                        <c:v>17.627265254243198</c:v>
                      </c:pt>
                      <c:pt idx="5015">
                        <c:v>17.589973056826999</c:v>
                      </c:pt>
                      <c:pt idx="5016">
                        <c:v>17.670264212053301</c:v>
                      </c:pt>
                      <c:pt idx="5017">
                        <c:v>17.649876559519999</c:v>
                      </c:pt>
                      <c:pt idx="5018">
                        <c:v>17.6013758706818</c:v>
                      </c:pt>
                      <c:pt idx="5019">
                        <c:v>17.643450840564299</c:v>
                      </c:pt>
                      <c:pt idx="5020">
                        <c:v>17.875428026025698</c:v>
                      </c:pt>
                      <c:pt idx="5021">
                        <c:v>17.841127644194799</c:v>
                      </c:pt>
                      <c:pt idx="5022">
                        <c:v>17.624366466119799</c:v>
                      </c:pt>
                      <c:pt idx="5023">
                        <c:v>17.633211542554399</c:v>
                      </c:pt>
                      <c:pt idx="5024">
                        <c:v>17.5904031729415</c:v>
                      </c:pt>
                      <c:pt idx="5025">
                        <c:v>17.551973785877099</c:v>
                      </c:pt>
                      <c:pt idx="5026">
                        <c:v>17.592796506570501</c:v>
                      </c:pt>
                      <c:pt idx="5027">
                        <c:v>17.641804920263201</c:v>
                      </c:pt>
                      <c:pt idx="5028">
                        <c:v>17.631574847672699</c:v>
                      </c:pt>
                      <c:pt idx="5029">
                        <c:v>17.647145802986699</c:v>
                      </c:pt>
                      <c:pt idx="5030">
                        <c:v>17.6375929446037</c:v>
                      </c:pt>
                      <c:pt idx="5031">
                        <c:v>17.661340412540198</c:v>
                      </c:pt>
                      <c:pt idx="5032">
                        <c:v>17.7052877211466</c:v>
                      </c:pt>
                      <c:pt idx="5033">
                        <c:v>17.7928103446033</c:v>
                      </c:pt>
                      <c:pt idx="5034">
                        <c:v>17.7044014306835</c:v>
                      </c:pt>
                      <c:pt idx="5035">
                        <c:v>17.649544502057999</c:v>
                      </c:pt>
                      <c:pt idx="5036">
                        <c:v>17.587856250057701</c:v>
                      </c:pt>
                      <c:pt idx="5037">
                        <c:v>17.6606003397733</c:v>
                      </c:pt>
                      <c:pt idx="5038">
                        <c:v>17.808663902212601</c:v>
                      </c:pt>
                      <c:pt idx="5039">
                        <c:v>17.8166032000765</c:v>
                      </c:pt>
                      <c:pt idx="5040">
                        <c:v>17.674040354763701</c:v>
                      </c:pt>
                      <c:pt idx="5041">
                        <c:v>17.611896769216401</c:v>
                      </c:pt>
                      <c:pt idx="5042">
                        <c:v>17.6370058600066</c:v>
                      </c:pt>
                      <c:pt idx="5043">
                        <c:v>17.593314440954501</c:v>
                      </c:pt>
                      <c:pt idx="5044">
                        <c:v>17.661623360691799</c:v>
                      </c:pt>
                      <c:pt idx="5045">
                        <c:v>17.722625146444301</c:v>
                      </c:pt>
                      <c:pt idx="5046">
                        <c:v>17.656204836413199</c:v>
                      </c:pt>
                      <c:pt idx="5047">
                        <c:v>17.5935603275794</c:v>
                      </c:pt>
                      <c:pt idx="5048">
                        <c:v>17.631951936198298</c:v>
                      </c:pt>
                      <c:pt idx="5049">
                        <c:v>17.8554797712012</c:v>
                      </c:pt>
                      <c:pt idx="5050">
                        <c:v>17.625574092187399</c:v>
                      </c:pt>
                      <c:pt idx="5051">
                        <c:v>17.6089044219976</c:v>
                      </c:pt>
                      <c:pt idx="5052">
                        <c:v>17.673844831584098</c:v>
                      </c:pt>
                      <c:pt idx="5053">
                        <c:v>17.6371124394676</c:v>
                      </c:pt>
                      <c:pt idx="5054">
                        <c:v>17.608576438840299</c:v>
                      </c:pt>
                      <c:pt idx="5055">
                        <c:v>17.646813139229799</c:v>
                      </c:pt>
                      <c:pt idx="5056">
                        <c:v>17.850293353984199</c:v>
                      </c:pt>
                      <c:pt idx="5057">
                        <c:v>17.8551690886102</c:v>
                      </c:pt>
                      <c:pt idx="5058">
                        <c:v>17.723460629203899</c:v>
                      </c:pt>
                      <c:pt idx="5059">
                        <c:v>17.8707036212435</c:v>
                      </c:pt>
                      <c:pt idx="5060">
                        <c:v>17.725908114673398</c:v>
                      </c:pt>
                      <c:pt idx="5061">
                        <c:v>17.701034561114898</c:v>
                      </c:pt>
                      <c:pt idx="5062">
                        <c:v>17.878246016758901</c:v>
                      </c:pt>
                      <c:pt idx="5063">
                        <c:v>17.802481140162499</c:v>
                      </c:pt>
                      <c:pt idx="5064">
                        <c:v>17.747463164264101</c:v>
                      </c:pt>
                      <c:pt idx="5065">
                        <c:v>17.689682474206801</c:v>
                      </c:pt>
                      <c:pt idx="5066">
                        <c:v>17.878337923514302</c:v>
                      </c:pt>
                      <c:pt idx="5067">
                        <c:v>17.861281461949702</c:v>
                      </c:pt>
                      <c:pt idx="5068">
                        <c:v>17.8117211398094</c:v>
                      </c:pt>
                      <c:pt idx="5069">
                        <c:v>17.7503248259898</c:v>
                      </c:pt>
                      <c:pt idx="5070">
                        <c:v>17.714090801281099</c:v>
                      </c:pt>
                      <c:pt idx="5071">
                        <c:v>17.8978675564158</c:v>
                      </c:pt>
                      <c:pt idx="5072">
                        <c:v>17.804697435696198</c:v>
                      </c:pt>
                      <c:pt idx="5073">
                        <c:v>17.885159443284401</c:v>
                      </c:pt>
                      <c:pt idx="5074">
                        <c:v>17.833547365749698</c:v>
                      </c:pt>
                      <c:pt idx="5075">
                        <c:v>17.741269577874199</c:v>
                      </c:pt>
                      <c:pt idx="5076">
                        <c:v>17.732387737720501</c:v>
                      </c:pt>
                      <c:pt idx="5077">
                        <c:v>17.8765693100984</c:v>
                      </c:pt>
                      <c:pt idx="5078">
                        <c:v>17.737676785158001</c:v>
                      </c:pt>
                      <c:pt idx="5079">
                        <c:v>17.8389000090928</c:v>
                      </c:pt>
                      <c:pt idx="5080">
                        <c:v>17.8678663259841</c:v>
                      </c:pt>
                      <c:pt idx="5081">
                        <c:v>17.8234456016508</c:v>
                      </c:pt>
                      <c:pt idx="5082">
                        <c:v>17.731900788056901</c:v>
                      </c:pt>
                      <c:pt idx="5083">
                        <c:v>17.724673291909401</c:v>
                      </c:pt>
                      <c:pt idx="5084">
                        <c:v>17.8791456437915</c:v>
                      </c:pt>
                      <c:pt idx="5085">
                        <c:v>17.707519419417199</c:v>
                      </c:pt>
                      <c:pt idx="5086">
                        <c:v>17.7346729891912</c:v>
                      </c:pt>
                      <c:pt idx="5087">
                        <c:v>17.8369239921944</c:v>
                      </c:pt>
                      <c:pt idx="5088">
                        <c:v>17.870237680983902</c:v>
                      </c:pt>
                      <c:pt idx="5089">
                        <c:v>17.844154896998202</c:v>
                      </c:pt>
                      <c:pt idx="5090">
                        <c:v>17.7636497712699</c:v>
                      </c:pt>
                      <c:pt idx="5091">
                        <c:v>17.720288400239902</c:v>
                      </c:pt>
                      <c:pt idx="5092">
                        <c:v>17.877849910456199</c:v>
                      </c:pt>
                      <c:pt idx="5093">
                        <c:v>17.8779187103049</c:v>
                      </c:pt>
                      <c:pt idx="5094">
                        <c:v>17.735672349145101</c:v>
                      </c:pt>
                      <c:pt idx="5095">
                        <c:v>17.742682028548899</c:v>
                      </c:pt>
                      <c:pt idx="5096">
                        <c:v>17.827482375642902</c:v>
                      </c:pt>
                      <c:pt idx="5097">
                        <c:v>17.890242612077301</c:v>
                      </c:pt>
                      <c:pt idx="5098">
                        <c:v>17.8466021616542</c:v>
                      </c:pt>
                      <c:pt idx="5099">
                        <c:v>17.769157590635199</c:v>
                      </c:pt>
                      <c:pt idx="5100">
                        <c:v>17.727619146861802</c:v>
                      </c:pt>
                      <c:pt idx="5101">
                        <c:v>17.906316844342602</c:v>
                      </c:pt>
                      <c:pt idx="5102">
                        <c:v>17.863343974531301</c:v>
                      </c:pt>
                      <c:pt idx="5103">
                        <c:v>17.8897404664554</c:v>
                      </c:pt>
                      <c:pt idx="5104">
                        <c:v>17.886511331220401</c:v>
                      </c:pt>
                      <c:pt idx="5105">
                        <c:v>17.880078019835</c:v>
                      </c:pt>
                      <c:pt idx="5106">
                        <c:v>17.8699930720692</c:v>
                      </c:pt>
                      <c:pt idx="5107">
                        <c:v>17.885329957916898</c:v>
                      </c:pt>
                      <c:pt idx="5108">
                        <c:v>17.881419555982099</c:v>
                      </c:pt>
                      <c:pt idx="5109">
                        <c:v>17.8879018657864</c:v>
                      </c:pt>
                      <c:pt idx="5110">
                        <c:v>17.876700916019299</c:v>
                      </c:pt>
                      <c:pt idx="5111">
                        <c:v>17.891181987858101</c:v>
                      </c:pt>
                      <c:pt idx="5112">
                        <c:v>18.2870076006459</c:v>
                      </c:pt>
                      <c:pt idx="5113">
                        <c:v>17.3915537846229</c:v>
                      </c:pt>
                      <c:pt idx="5114">
                        <c:v>17.4270352274179</c:v>
                      </c:pt>
                      <c:pt idx="5115">
                        <c:v>17.287679033059</c:v>
                      </c:pt>
                      <c:pt idx="5116">
                        <c:v>17.409770974332101</c:v>
                      </c:pt>
                      <c:pt idx="5117">
                        <c:v>17.303141849264499</c:v>
                      </c:pt>
                      <c:pt idx="5118">
                        <c:v>17.412756909464601</c:v>
                      </c:pt>
                      <c:pt idx="5119">
                        <c:v>17.403778682732501</c:v>
                      </c:pt>
                      <c:pt idx="5120">
                        <c:v>17.4227878647316</c:v>
                      </c:pt>
                      <c:pt idx="5121">
                        <c:v>17.303080304495499</c:v>
                      </c:pt>
                      <c:pt idx="5122">
                        <c:v>17.407184275963299</c:v>
                      </c:pt>
                      <c:pt idx="5123">
                        <c:v>17.4102519082867</c:v>
                      </c:pt>
                      <c:pt idx="5124">
                        <c:v>17.2832636325913</c:v>
                      </c:pt>
                      <c:pt idx="5125">
                        <c:v>17.448015526419098</c:v>
                      </c:pt>
                      <c:pt idx="5126">
                        <c:v>17.417821344236</c:v>
                      </c:pt>
                      <c:pt idx="5127">
                        <c:v>17.426043787731</c:v>
                      </c:pt>
                      <c:pt idx="5128">
                        <c:v>17.394067120580502</c:v>
                      </c:pt>
                      <c:pt idx="5129">
                        <c:v>17.414035085563999</c:v>
                      </c:pt>
                      <c:pt idx="5130">
                        <c:v>17.472459772934901</c:v>
                      </c:pt>
                      <c:pt idx="5131">
                        <c:v>17.403718344541598</c:v>
                      </c:pt>
                      <c:pt idx="5132">
                        <c:v>17.3201052725877</c:v>
                      </c:pt>
                      <c:pt idx="5133">
                        <c:v>17.337570879068199</c:v>
                      </c:pt>
                      <c:pt idx="5134">
                        <c:v>17.453698453787801</c:v>
                      </c:pt>
                      <c:pt idx="5135">
                        <c:v>17.4568319536186</c:v>
                      </c:pt>
                      <c:pt idx="5136">
                        <c:v>17.441002298583101</c:v>
                      </c:pt>
                      <c:pt idx="5137">
                        <c:v>17.462746410547901</c:v>
                      </c:pt>
                      <c:pt idx="5138">
                        <c:v>17.450123835006199</c:v>
                      </c:pt>
                      <c:pt idx="5139">
                        <c:v>17.453831105608501</c:v>
                      </c:pt>
                      <c:pt idx="5140">
                        <c:v>17.667950345748501</c:v>
                      </c:pt>
                      <c:pt idx="5141">
                        <c:v>17.649566425182499</c:v>
                      </c:pt>
                      <c:pt idx="5142">
                        <c:v>17.4020833622609</c:v>
                      </c:pt>
                      <c:pt idx="5143">
                        <c:v>17.418471195385901</c:v>
                      </c:pt>
                      <c:pt idx="5144">
                        <c:v>17.4209624690914</c:v>
                      </c:pt>
                      <c:pt idx="5145">
                        <c:v>17.397691563860899</c:v>
                      </c:pt>
                      <c:pt idx="5146">
                        <c:v>17.4491391338135</c:v>
                      </c:pt>
                      <c:pt idx="5147">
                        <c:v>17.405341337412601</c:v>
                      </c:pt>
                      <c:pt idx="5148">
                        <c:v>17.397234433439099</c:v>
                      </c:pt>
                      <c:pt idx="5149">
                        <c:v>17.400261024063301</c:v>
                      </c:pt>
                      <c:pt idx="5150">
                        <c:v>17.273197948482601</c:v>
                      </c:pt>
                      <c:pt idx="5151">
                        <c:v>17.434992138570198</c:v>
                      </c:pt>
                      <c:pt idx="5152">
                        <c:v>17.298897659687899</c:v>
                      </c:pt>
                      <c:pt idx="5153">
                        <c:v>17.434029027551599</c:v>
                      </c:pt>
                      <c:pt idx="5154">
                        <c:v>17.455967469725401</c:v>
                      </c:pt>
                      <c:pt idx="5155">
                        <c:v>17.316170523017501</c:v>
                      </c:pt>
                      <c:pt idx="5156">
                        <c:v>17.466884545166</c:v>
                      </c:pt>
                      <c:pt idx="5157">
                        <c:v>17.452528014192499</c:v>
                      </c:pt>
                      <c:pt idx="5158">
                        <c:v>17.345588478275602</c:v>
                      </c:pt>
                      <c:pt idx="5159">
                        <c:v>17.4339660238462</c:v>
                      </c:pt>
                      <c:pt idx="5160">
                        <c:v>17.436857331710499</c:v>
                      </c:pt>
                      <c:pt idx="5161">
                        <c:v>17.410980173904701</c:v>
                      </c:pt>
                      <c:pt idx="5162">
                        <c:v>17.459553716842301</c:v>
                      </c:pt>
                      <c:pt idx="5163">
                        <c:v>17.416121953924801</c:v>
                      </c:pt>
                      <c:pt idx="5164">
                        <c:v>17.3213952852131</c:v>
                      </c:pt>
                      <c:pt idx="5165">
                        <c:v>17.327531188828701</c:v>
                      </c:pt>
                      <c:pt idx="5166">
                        <c:v>17.429895221537201</c:v>
                      </c:pt>
                      <c:pt idx="5167">
                        <c:v>17.454802580807801</c:v>
                      </c:pt>
                      <c:pt idx="5168">
                        <c:v>17.432906126490799</c:v>
                      </c:pt>
                      <c:pt idx="5169">
                        <c:v>17.646743743038702</c:v>
                      </c:pt>
                      <c:pt idx="5170">
                        <c:v>17.413931436059901</c:v>
                      </c:pt>
                      <c:pt idx="5171">
                        <c:v>17.4054904784096</c:v>
                      </c:pt>
                      <c:pt idx="5172">
                        <c:v>17.444580412318199</c:v>
                      </c:pt>
                      <c:pt idx="5173">
                        <c:v>17.4208396010733</c:v>
                      </c:pt>
                      <c:pt idx="5174">
                        <c:v>17.437786122303201</c:v>
                      </c:pt>
                      <c:pt idx="5175">
                        <c:v>17.4579997014676</c:v>
                      </c:pt>
                      <c:pt idx="5176">
                        <c:v>17.432963023831899</c:v>
                      </c:pt>
                      <c:pt idx="5177">
                        <c:v>17.346019159654698</c:v>
                      </c:pt>
                      <c:pt idx="5178">
                        <c:v>17.447603967992499</c:v>
                      </c:pt>
                      <c:pt idx="5179">
                        <c:v>17.344326315241499</c:v>
                      </c:pt>
                      <c:pt idx="5180">
                        <c:v>17.444269733843601</c:v>
                      </c:pt>
                      <c:pt idx="5181">
                        <c:v>17.326739133533799</c:v>
                      </c:pt>
                      <c:pt idx="5182">
                        <c:v>17.442659014462699</c:v>
                      </c:pt>
                      <c:pt idx="5183">
                        <c:v>17.459053936247599</c:v>
                      </c:pt>
                      <c:pt idx="5184">
                        <c:v>17.4305059137311</c:v>
                      </c:pt>
                      <c:pt idx="5185">
                        <c:v>17.441528288684999</c:v>
                      </c:pt>
                      <c:pt idx="5186">
                        <c:v>17.427929283755699</c:v>
                      </c:pt>
                      <c:pt idx="5187">
                        <c:v>17.4071976110999</c:v>
                      </c:pt>
                      <c:pt idx="5188">
                        <c:v>17.351477918139299</c:v>
                      </c:pt>
                      <c:pt idx="5189">
                        <c:v>17.425353859786199</c:v>
                      </c:pt>
                      <c:pt idx="5190">
                        <c:v>17.684234268246499</c:v>
                      </c:pt>
                      <c:pt idx="5191">
                        <c:v>17.437339816728102</c:v>
                      </c:pt>
                      <c:pt idx="5192">
                        <c:v>17.436092131922202</c:v>
                      </c:pt>
                      <c:pt idx="5193">
                        <c:v>17.477778269507699</c:v>
                      </c:pt>
                      <c:pt idx="5194">
                        <c:v>17.445084474734301</c:v>
                      </c:pt>
                      <c:pt idx="5195">
                        <c:v>17.4655997608603</c:v>
                      </c:pt>
                      <c:pt idx="5196">
                        <c:v>17.449339685286901</c:v>
                      </c:pt>
                      <c:pt idx="5197">
                        <c:v>17.3427432743532</c:v>
                      </c:pt>
                      <c:pt idx="5198">
                        <c:v>17.472277686514499</c:v>
                      </c:pt>
                      <c:pt idx="5199">
                        <c:v>17.458812919487499</c:v>
                      </c:pt>
                      <c:pt idx="5200">
                        <c:v>17.338903715850801</c:v>
                      </c:pt>
                      <c:pt idx="5201">
                        <c:v>17.4379025842148</c:v>
                      </c:pt>
                      <c:pt idx="5202">
                        <c:v>17.4550982937401</c:v>
                      </c:pt>
                      <c:pt idx="5203">
                        <c:v>17.440997315542301</c:v>
                      </c:pt>
                      <c:pt idx="5204">
                        <c:v>17.430184728082502</c:v>
                      </c:pt>
                      <c:pt idx="5205">
                        <c:v>17.678945945356801</c:v>
                      </c:pt>
                      <c:pt idx="5206">
                        <c:v>17.462120422005299</c:v>
                      </c:pt>
                      <c:pt idx="5207">
                        <c:v>17.472787960735999</c:v>
                      </c:pt>
                      <c:pt idx="5208">
                        <c:v>17.4520785840642</c:v>
                      </c:pt>
                      <c:pt idx="5209">
                        <c:v>17.483624192714501</c:v>
                      </c:pt>
                      <c:pt idx="5210">
                        <c:v>17.420728893420399</c:v>
                      </c:pt>
                      <c:pt idx="5211">
                        <c:v>17.3331314055857</c:v>
                      </c:pt>
                      <c:pt idx="5212">
                        <c:v>17.447307610555701</c:v>
                      </c:pt>
                      <c:pt idx="5213">
                        <c:v>17.301724035855901</c:v>
                      </c:pt>
                      <c:pt idx="5214">
                        <c:v>17.434277787108101</c:v>
                      </c:pt>
                      <c:pt idx="5215">
                        <c:v>17.6792391716216</c:v>
                      </c:pt>
                      <c:pt idx="5216">
                        <c:v>17.441737608769799</c:v>
                      </c:pt>
                      <c:pt idx="5217">
                        <c:v>17.450470822522</c:v>
                      </c:pt>
                      <c:pt idx="5218">
                        <c:v>17.4581123091709</c:v>
                      </c:pt>
                      <c:pt idx="5219">
                        <c:v>17.456174678006001</c:v>
                      </c:pt>
                      <c:pt idx="5220">
                        <c:v>17.428912765347</c:v>
                      </c:pt>
                      <c:pt idx="5221">
                        <c:v>17.706480363548302</c:v>
                      </c:pt>
                      <c:pt idx="5222">
                        <c:v>17.473944416702601</c:v>
                      </c:pt>
                      <c:pt idx="5223">
                        <c:v>17.4705100977597</c:v>
                      </c:pt>
                      <c:pt idx="5224">
                        <c:v>17.698429282999001</c:v>
                      </c:pt>
                      <c:pt idx="5225">
                        <c:v>17.727029409276302</c:v>
                      </c:pt>
                      <c:pt idx="5226">
                        <c:v>17.460491768803202</c:v>
                      </c:pt>
                      <c:pt idx="5227">
                        <c:v>17.5121243276078</c:v>
                      </c:pt>
                      <c:pt idx="5228">
                        <c:v>17.587671197754901</c:v>
                      </c:pt>
                      <c:pt idx="5229">
                        <c:v>17.488995525289301</c:v>
                      </c:pt>
                      <c:pt idx="5230">
                        <c:v>17.484816450612499</c:v>
                      </c:pt>
                      <c:pt idx="5231">
                        <c:v>17.7433618021782</c:v>
                      </c:pt>
                      <c:pt idx="5232">
                        <c:v>17.527810964477599</c:v>
                      </c:pt>
                      <c:pt idx="5233">
                        <c:v>17.4282885832239</c:v>
                      </c:pt>
                      <c:pt idx="5234">
                        <c:v>17.408338258594899</c:v>
                      </c:pt>
                      <c:pt idx="5235">
                        <c:v>17.347066808401401</c:v>
                      </c:pt>
                      <c:pt idx="5236">
                        <c:v>17.482420372675801</c:v>
                      </c:pt>
                      <c:pt idx="5237">
                        <c:v>17.514635363151601</c:v>
                      </c:pt>
                      <c:pt idx="5238">
                        <c:v>17.563207613883002</c:v>
                      </c:pt>
                      <c:pt idx="5239">
                        <c:v>16.987923895982998</c:v>
                      </c:pt>
                      <c:pt idx="5240">
                        <c:v>17.006809183245501</c:v>
                      </c:pt>
                      <c:pt idx="5241">
                        <c:v>16.979244358390702</c:v>
                      </c:pt>
                      <c:pt idx="5242">
                        <c:v>16.976923906869398</c:v>
                      </c:pt>
                      <c:pt idx="5243">
                        <c:v>16.971575225655499</c:v>
                      </c:pt>
                      <c:pt idx="5244">
                        <c:v>16.976250358062799</c:v>
                      </c:pt>
                      <c:pt idx="5245">
                        <c:v>16.998177012269799</c:v>
                      </c:pt>
                      <c:pt idx="5246">
                        <c:v>16.989782619545402</c:v>
                      </c:pt>
                      <c:pt idx="5247">
                        <c:v>16.970291490873802</c:v>
                      </c:pt>
                      <c:pt idx="5248">
                        <c:v>16.987603677006199</c:v>
                      </c:pt>
                      <c:pt idx="5249">
                        <c:v>17.0090225052218</c:v>
                      </c:pt>
                      <c:pt idx="5250">
                        <c:v>17.016397686609601</c:v>
                      </c:pt>
                      <c:pt idx="5251">
                        <c:v>16.9841627533816</c:v>
                      </c:pt>
                      <c:pt idx="5252">
                        <c:v>17.0233206665098</c:v>
                      </c:pt>
                      <c:pt idx="5253">
                        <c:v>17.003134241523</c:v>
                      </c:pt>
                      <c:pt idx="5254">
                        <c:v>16.959026693938501</c:v>
                      </c:pt>
                      <c:pt idx="5255">
                        <c:v>16.970107665635801</c:v>
                      </c:pt>
                      <c:pt idx="5256">
                        <c:v>16.984185364875401</c:v>
                      </c:pt>
                      <c:pt idx="5257">
                        <c:v>16.9610073021184</c:v>
                      </c:pt>
                      <c:pt idx="5258">
                        <c:v>16.959871845207001</c:v>
                      </c:pt>
                      <c:pt idx="5259">
                        <c:v>16.9644390058608</c:v>
                      </c:pt>
                      <c:pt idx="5260">
                        <c:v>17.0055114096129</c:v>
                      </c:pt>
                      <c:pt idx="5261">
                        <c:v>16.997731269656501</c:v>
                      </c:pt>
                      <c:pt idx="5262">
                        <c:v>16.984037694153599</c:v>
                      </c:pt>
                      <c:pt idx="5263">
                        <c:v>16.9853732224861</c:v>
                      </c:pt>
                      <c:pt idx="5264">
                        <c:v>16.9835539148492</c:v>
                      </c:pt>
                      <c:pt idx="5265">
                        <c:v>16.964839663974999</c:v>
                      </c:pt>
                      <c:pt idx="5266">
                        <c:v>17.002377226190902</c:v>
                      </c:pt>
                      <c:pt idx="5267">
                        <c:v>16.9836173550746</c:v>
                      </c:pt>
                      <c:pt idx="5268">
                        <c:v>16.955347715246301</c:v>
                      </c:pt>
                      <c:pt idx="5269">
                        <c:v>16.9871637630376</c:v>
                      </c:pt>
                      <c:pt idx="5270">
                        <c:v>16.996801137264001</c:v>
                      </c:pt>
                      <c:pt idx="5271">
                        <c:v>17.0182821070462</c:v>
                      </c:pt>
                      <c:pt idx="5272">
                        <c:v>16.995017587593601</c:v>
                      </c:pt>
                      <c:pt idx="5273">
                        <c:v>17.027642967293001</c:v>
                      </c:pt>
                      <c:pt idx="5274">
                        <c:v>17.010789946552801</c:v>
                      </c:pt>
                      <c:pt idx="5275">
                        <c:v>16.982649246654699</c:v>
                      </c:pt>
                      <c:pt idx="5276">
                        <c:v>16.973469327862801</c:v>
                      </c:pt>
                      <c:pt idx="5277">
                        <c:v>16.959979967148399</c:v>
                      </c:pt>
                      <c:pt idx="5278">
                        <c:v>16.983863168246501</c:v>
                      </c:pt>
                      <c:pt idx="5279">
                        <c:v>16.987479450975801</c:v>
                      </c:pt>
                      <c:pt idx="5280">
                        <c:v>16.981175718637601</c:v>
                      </c:pt>
                      <c:pt idx="5281">
                        <c:v>17.006721628863701</c:v>
                      </c:pt>
                      <c:pt idx="5282">
                        <c:v>16.9904323832444</c:v>
                      </c:pt>
                      <c:pt idx="5283">
                        <c:v>16.983452589574899</c:v>
                      </c:pt>
                      <c:pt idx="5284">
                        <c:v>17.012307651631598</c:v>
                      </c:pt>
                      <c:pt idx="5285">
                        <c:v>17.004466997038602</c:v>
                      </c:pt>
                      <c:pt idx="5286">
                        <c:v>17.021068937043299</c:v>
                      </c:pt>
                      <c:pt idx="5287">
                        <c:v>17.0023263339802</c:v>
                      </c:pt>
                      <c:pt idx="5288">
                        <c:v>17.032334435498299</c:v>
                      </c:pt>
                      <c:pt idx="5289">
                        <c:v>16.9745803839633</c:v>
                      </c:pt>
                      <c:pt idx="5290">
                        <c:v>17.006514883877401</c:v>
                      </c:pt>
                      <c:pt idx="5291">
                        <c:v>17.007178325597401</c:v>
                      </c:pt>
                      <c:pt idx="5292">
                        <c:v>17.0059767411271</c:v>
                      </c:pt>
                      <c:pt idx="5293">
                        <c:v>17.000153667048401</c:v>
                      </c:pt>
                      <c:pt idx="5294">
                        <c:v>17.0309561163829</c:v>
                      </c:pt>
                      <c:pt idx="5295">
                        <c:v>17.005570530176701</c:v>
                      </c:pt>
                      <c:pt idx="5296">
                        <c:v>17.0208728251705</c:v>
                      </c:pt>
                      <c:pt idx="5297">
                        <c:v>17.000407174969499</c:v>
                      </c:pt>
                      <c:pt idx="5298">
                        <c:v>16.992724501311599</c:v>
                      </c:pt>
                      <c:pt idx="5299">
                        <c:v>17.019766146281999</c:v>
                      </c:pt>
                      <c:pt idx="5300">
                        <c:v>17.024124336631999</c:v>
                      </c:pt>
                      <c:pt idx="5301">
                        <c:v>17.015505412377301</c:v>
                      </c:pt>
                      <c:pt idx="5302">
                        <c:v>17.006945073512</c:v>
                      </c:pt>
                      <c:pt idx="5303">
                        <c:v>17.0000335251185</c:v>
                      </c:pt>
                      <c:pt idx="5304">
                        <c:v>17.002874020813099</c:v>
                      </c:pt>
                      <c:pt idx="5305">
                        <c:v>16.998196613233301</c:v>
                      </c:pt>
                      <c:pt idx="5306">
                        <c:v>17.017821394190701</c:v>
                      </c:pt>
                      <c:pt idx="5307">
                        <c:v>17.0161817087311</c:v>
                      </c:pt>
                      <c:pt idx="5308">
                        <c:v>17.030052204366001</c:v>
                      </c:pt>
                      <c:pt idx="5309">
                        <c:v>16.977073316850699</c:v>
                      </c:pt>
                      <c:pt idx="5310">
                        <c:v>16.965172252889399</c:v>
                      </c:pt>
                      <c:pt idx="5311">
                        <c:v>16.958380202968801</c:v>
                      </c:pt>
                      <c:pt idx="5312">
                        <c:v>16.978788292114299</c:v>
                      </c:pt>
                      <c:pt idx="5313">
                        <c:v>16.998526966171902</c:v>
                      </c:pt>
                      <c:pt idx="5314">
                        <c:v>16.975138727909901</c:v>
                      </c:pt>
                      <c:pt idx="5315">
                        <c:v>16.9682834563888</c:v>
                      </c:pt>
                      <c:pt idx="5316">
                        <c:v>16.960177015416502</c:v>
                      </c:pt>
                      <c:pt idx="5317">
                        <c:v>17.0059741145533</c:v>
                      </c:pt>
                      <c:pt idx="5318">
                        <c:v>16.989530218283999</c:v>
                      </c:pt>
                      <c:pt idx="5319">
                        <c:v>16.984869920828</c:v>
                      </c:pt>
                      <c:pt idx="5320">
                        <c:v>17.008095974633299</c:v>
                      </c:pt>
                      <c:pt idx="5321">
                        <c:v>17.012841330095501</c:v>
                      </c:pt>
                      <c:pt idx="5322">
                        <c:v>16.9636770076036</c:v>
                      </c:pt>
                      <c:pt idx="5323">
                        <c:v>16.995405380408901</c:v>
                      </c:pt>
                      <c:pt idx="5324">
                        <c:v>16.983146651119501</c:v>
                      </c:pt>
                      <c:pt idx="5325">
                        <c:v>16.961691175970099</c:v>
                      </c:pt>
                      <c:pt idx="5326">
                        <c:v>17.016755243492099</c:v>
                      </c:pt>
                      <c:pt idx="5327">
                        <c:v>17.018249725222699</c:v>
                      </c:pt>
                      <c:pt idx="5328">
                        <c:v>16.993574613547398</c:v>
                      </c:pt>
                      <c:pt idx="5329">
                        <c:v>16.9810334400272</c:v>
                      </c:pt>
                      <c:pt idx="5330">
                        <c:v>16.9265976288915</c:v>
                      </c:pt>
                      <c:pt idx="5331">
                        <c:v>16.972523546187698</c:v>
                      </c:pt>
                      <c:pt idx="5332">
                        <c:v>16.967897465272099</c:v>
                      </c:pt>
                      <c:pt idx="5333">
                        <c:v>16.987807297336701</c:v>
                      </c:pt>
                      <c:pt idx="5334">
                        <c:v>16.993357371686098</c:v>
                      </c:pt>
                      <c:pt idx="5335">
                        <c:v>16.973277712795099</c:v>
                      </c:pt>
                      <c:pt idx="5336">
                        <c:v>16.9965380809492</c:v>
                      </c:pt>
                      <c:pt idx="5337">
                        <c:v>16.9893811056847</c:v>
                      </c:pt>
                      <c:pt idx="5338">
                        <c:v>16.963407461023898</c:v>
                      </c:pt>
                      <c:pt idx="5339">
                        <c:v>16.990547689069199</c:v>
                      </c:pt>
                      <c:pt idx="5340">
                        <c:v>16.995424947182698</c:v>
                      </c:pt>
                      <c:pt idx="5341">
                        <c:v>16.981116111614099</c:v>
                      </c:pt>
                      <c:pt idx="5342">
                        <c:v>16.994486842835801</c:v>
                      </c:pt>
                      <c:pt idx="5343">
                        <c:v>16.995232283188301</c:v>
                      </c:pt>
                      <c:pt idx="5344">
                        <c:v>16.997962536492501</c:v>
                      </c:pt>
                      <c:pt idx="5345">
                        <c:v>16.989623320204402</c:v>
                      </c:pt>
                      <c:pt idx="5346">
                        <c:v>16.972506862456498</c:v>
                      </c:pt>
                      <c:pt idx="5347">
                        <c:v>16.9616240356433</c:v>
                      </c:pt>
                      <c:pt idx="5348">
                        <c:v>16.968507759969899</c:v>
                      </c:pt>
                      <c:pt idx="5349">
                        <c:v>16.995942573133</c:v>
                      </c:pt>
                      <c:pt idx="5350">
                        <c:v>16.9980443373084</c:v>
                      </c:pt>
                      <c:pt idx="5351">
                        <c:v>17.002302510177799</c:v>
                      </c:pt>
                      <c:pt idx="5352">
                        <c:v>17.024656345816901</c:v>
                      </c:pt>
                      <c:pt idx="5353">
                        <c:v>16.999624675469601</c:v>
                      </c:pt>
                      <c:pt idx="5354">
                        <c:v>17.0093108466126</c:v>
                      </c:pt>
                      <c:pt idx="5355">
                        <c:v>17.0234745126461</c:v>
                      </c:pt>
                      <c:pt idx="5356">
                        <c:v>17.009484654140898</c:v>
                      </c:pt>
                      <c:pt idx="5357">
                        <c:v>17.010662812111999</c:v>
                      </c:pt>
                      <c:pt idx="5358">
                        <c:v>17.025081907772201</c:v>
                      </c:pt>
                      <c:pt idx="5359">
                        <c:v>17.015335699171999</c:v>
                      </c:pt>
                      <c:pt idx="5360">
                        <c:v>17.0250987839913</c:v>
                      </c:pt>
                      <c:pt idx="5361">
                        <c:v>17.017466059079599</c:v>
                      </c:pt>
                      <c:pt idx="5362">
                        <c:v>17.007219037969602</c:v>
                      </c:pt>
                      <c:pt idx="5363">
                        <c:v>17.005575953150998</c:v>
                      </c:pt>
                      <c:pt idx="5364">
                        <c:v>17.029630996707699</c:v>
                      </c:pt>
                      <c:pt idx="5365">
                        <c:v>16.9440175556011</c:v>
                      </c:pt>
                      <c:pt idx="5366">
                        <c:v>16.979022337801499</c:v>
                      </c:pt>
                      <c:pt idx="5367">
                        <c:v>16.963707746509002</c:v>
                      </c:pt>
                      <c:pt idx="5368">
                        <c:v>16.9819994439091</c:v>
                      </c:pt>
                      <c:pt idx="5369">
                        <c:v>16.967193208892699</c:v>
                      </c:pt>
                      <c:pt idx="5370">
                        <c:v>16.9640623677371</c:v>
                      </c:pt>
                      <c:pt idx="5371">
                        <c:v>16.9870585078082</c:v>
                      </c:pt>
                      <c:pt idx="5372">
                        <c:v>17.0104028156568</c:v>
                      </c:pt>
                      <c:pt idx="5373">
                        <c:v>16.9592838346497</c:v>
                      </c:pt>
                      <c:pt idx="5374">
                        <c:v>16.988302577917</c:v>
                      </c:pt>
                      <c:pt idx="5375">
                        <c:v>16.9995260212056</c:v>
                      </c:pt>
                      <c:pt idx="5376">
                        <c:v>17.012116691318401</c:v>
                      </c:pt>
                      <c:pt idx="5377">
                        <c:v>16.981888609131701</c:v>
                      </c:pt>
                      <c:pt idx="5378">
                        <c:v>17.022497814849199</c:v>
                      </c:pt>
                      <c:pt idx="5379">
                        <c:v>17.011029907337399</c:v>
                      </c:pt>
                      <c:pt idx="5380">
                        <c:v>16.971391671794802</c:v>
                      </c:pt>
                      <c:pt idx="5381">
                        <c:v>16.988744771221501</c:v>
                      </c:pt>
                      <c:pt idx="5382">
                        <c:v>16.983769288806599</c:v>
                      </c:pt>
                      <c:pt idx="5383">
                        <c:v>16.954532221957301</c:v>
                      </c:pt>
                      <c:pt idx="5384">
                        <c:v>17.017443077986702</c:v>
                      </c:pt>
                      <c:pt idx="5385">
                        <c:v>16.988705831617199</c:v>
                      </c:pt>
                      <c:pt idx="5386">
                        <c:v>17.009685226867202</c:v>
                      </c:pt>
                      <c:pt idx="5387">
                        <c:v>17.0024669538011</c:v>
                      </c:pt>
                      <c:pt idx="5388">
                        <c:v>16.987437279641298</c:v>
                      </c:pt>
                      <c:pt idx="5389">
                        <c:v>17.001938425673099</c:v>
                      </c:pt>
                      <c:pt idx="5390">
                        <c:v>17.0130056255915</c:v>
                      </c:pt>
                      <c:pt idx="5391">
                        <c:v>17.0013828276746</c:v>
                      </c:pt>
                      <c:pt idx="5392">
                        <c:v>17.011930431082501</c:v>
                      </c:pt>
                      <c:pt idx="5393">
                        <c:v>17.0109448652242</c:v>
                      </c:pt>
                      <c:pt idx="5394">
                        <c:v>17.000817389110502</c:v>
                      </c:pt>
                      <c:pt idx="5395">
                        <c:v>16.9804498067233</c:v>
                      </c:pt>
                      <c:pt idx="5396">
                        <c:v>17.025566130282499</c:v>
                      </c:pt>
                      <c:pt idx="5397">
                        <c:v>17.031973227237099</c:v>
                      </c:pt>
                      <c:pt idx="5398">
                        <c:v>17.010751787319499</c:v>
                      </c:pt>
                      <c:pt idx="5399">
                        <c:v>17.036812240454701</c:v>
                      </c:pt>
                      <c:pt idx="5400">
                        <c:v>16.964556949782001</c:v>
                      </c:pt>
                      <c:pt idx="5401">
                        <c:v>16.960176459957101</c:v>
                      </c:pt>
                      <c:pt idx="5402">
                        <c:v>16.993998024250899</c:v>
                      </c:pt>
                      <c:pt idx="5403">
                        <c:v>16.9576510762382</c:v>
                      </c:pt>
                      <c:pt idx="5404">
                        <c:v>17.016234353751901</c:v>
                      </c:pt>
                      <c:pt idx="5405">
                        <c:v>17.005486555521799</c:v>
                      </c:pt>
                      <c:pt idx="5406">
                        <c:v>16.970305802043299</c:v>
                      </c:pt>
                      <c:pt idx="5407">
                        <c:v>17.006247116252901</c:v>
                      </c:pt>
                      <c:pt idx="5408">
                        <c:v>16.990489682421</c:v>
                      </c:pt>
                      <c:pt idx="5409">
                        <c:v>16.976917688645699</c:v>
                      </c:pt>
                      <c:pt idx="5410">
                        <c:v>16.9758109731921</c:v>
                      </c:pt>
                      <c:pt idx="5411">
                        <c:v>16.989580184714601</c:v>
                      </c:pt>
                      <c:pt idx="5412">
                        <c:v>16.992396650340599</c:v>
                      </c:pt>
                      <c:pt idx="5413">
                        <c:v>17.002890381169099</c:v>
                      </c:pt>
                      <c:pt idx="5414">
                        <c:v>16.995061011736698</c:v>
                      </c:pt>
                      <c:pt idx="5415">
                        <c:v>16.995434932214501</c:v>
                      </c:pt>
                      <c:pt idx="5416">
                        <c:v>17.027648527839499</c:v>
                      </c:pt>
                      <c:pt idx="5417">
                        <c:v>17.0489657492543</c:v>
                      </c:pt>
                      <c:pt idx="5418">
                        <c:v>17.0063612494042</c:v>
                      </c:pt>
                      <c:pt idx="5419">
                        <c:v>17.023758095908001</c:v>
                      </c:pt>
                      <c:pt idx="5420">
                        <c:v>17.0292252576658</c:v>
                      </c:pt>
                      <c:pt idx="5421">
                        <c:v>17.0288467585086</c:v>
                      </c:pt>
                      <c:pt idx="5422">
                        <c:v>17.0179241486663</c:v>
                      </c:pt>
                      <c:pt idx="5423">
                        <c:v>16.9991533625039</c:v>
                      </c:pt>
                      <c:pt idx="5424">
                        <c:v>17.005965423653802</c:v>
                      </c:pt>
                      <c:pt idx="5425">
                        <c:v>16.974909544449101</c:v>
                      </c:pt>
                      <c:pt idx="5426">
                        <c:v>17.0433820268175</c:v>
                      </c:pt>
                      <c:pt idx="5427">
                        <c:v>17.027718065924599</c:v>
                      </c:pt>
                      <c:pt idx="5428">
                        <c:v>17.0182083604121</c:v>
                      </c:pt>
                      <c:pt idx="5429">
                        <c:v>17.050391051234801</c:v>
                      </c:pt>
                      <c:pt idx="5430">
                        <c:v>17.016825313601299</c:v>
                      </c:pt>
                      <c:pt idx="5431">
                        <c:v>17.018367883588098</c:v>
                      </c:pt>
                      <c:pt idx="5432">
                        <c:v>17.011836174215802</c:v>
                      </c:pt>
                      <c:pt idx="5433">
                        <c:v>17.031761542928201</c:v>
                      </c:pt>
                      <c:pt idx="5434">
                        <c:v>17.074601869445701</c:v>
                      </c:pt>
                      <c:pt idx="5435">
                        <c:v>17.002402306569401</c:v>
                      </c:pt>
                      <c:pt idx="5436">
                        <c:v>17.013866555904901</c:v>
                      </c:pt>
                      <c:pt idx="5437">
                        <c:v>17.020760321763898</c:v>
                      </c:pt>
                      <c:pt idx="5438">
                        <c:v>17.014302223125199</c:v>
                      </c:pt>
                      <c:pt idx="5439">
                        <c:v>16.991822962228898</c:v>
                      </c:pt>
                      <c:pt idx="5440">
                        <c:v>17.0286133771124</c:v>
                      </c:pt>
                      <c:pt idx="5441">
                        <c:v>17.027221195980601</c:v>
                      </c:pt>
                      <c:pt idx="5442">
                        <c:v>17.0487408453161</c:v>
                      </c:pt>
                      <c:pt idx="5443">
                        <c:v>17.036316967922598</c:v>
                      </c:pt>
                      <c:pt idx="5444">
                        <c:v>17.053717798718601</c:v>
                      </c:pt>
                      <c:pt idx="5445">
                        <c:v>17.0426079767924</c:v>
                      </c:pt>
                      <c:pt idx="5446">
                        <c:v>17.024708899673399</c:v>
                      </c:pt>
                      <c:pt idx="5447">
                        <c:v>17.0374664238383</c:v>
                      </c:pt>
                      <c:pt idx="5448">
                        <c:v>17.045749630318898</c:v>
                      </c:pt>
                      <c:pt idx="5449">
                        <c:v>15.6449729940196</c:v>
                      </c:pt>
                      <c:pt idx="5450">
                        <c:v>15.683326186405701</c:v>
                      </c:pt>
                      <c:pt idx="5451">
                        <c:v>15.6224638925626</c:v>
                      </c:pt>
                      <c:pt idx="5452">
                        <c:v>15.570363491601</c:v>
                      </c:pt>
                      <c:pt idx="5453">
                        <c:v>15.679266770247599</c:v>
                      </c:pt>
                      <c:pt idx="5454">
                        <c:v>15.6727858051491</c:v>
                      </c:pt>
                      <c:pt idx="5455">
                        <c:v>15.6100207530459</c:v>
                      </c:pt>
                      <c:pt idx="5456">
                        <c:v>15.626491155763199</c:v>
                      </c:pt>
                      <c:pt idx="5457">
                        <c:v>15.638674069425999</c:v>
                      </c:pt>
                      <c:pt idx="5458">
                        <c:v>15.630839777452399</c:v>
                      </c:pt>
                      <c:pt idx="5459">
                        <c:v>16.573807400086</c:v>
                      </c:pt>
                      <c:pt idx="5460">
                        <c:v>16.617670785569299</c:v>
                      </c:pt>
                      <c:pt idx="5461">
                        <c:v>16.639762127667002</c:v>
                      </c:pt>
                      <c:pt idx="5462">
                        <c:v>16.689003490929299</c:v>
                      </c:pt>
                      <c:pt idx="5463">
                        <c:v>16.684366100697101</c:v>
                      </c:pt>
                      <c:pt idx="5464">
                        <c:v>16.624828367219799</c:v>
                      </c:pt>
                      <c:pt idx="5465">
                        <c:v>16.685526265165802</c:v>
                      </c:pt>
                      <c:pt idx="5466">
                        <c:v>16.614423507575601</c:v>
                      </c:pt>
                      <c:pt idx="5467">
                        <c:v>16.6774344320709</c:v>
                      </c:pt>
                      <c:pt idx="5468">
                        <c:v>16.619819000946698</c:v>
                      </c:pt>
                      <c:pt idx="5469">
                        <c:v>16.583488163858899</c:v>
                      </c:pt>
                      <c:pt idx="5470">
                        <c:v>17.0572845799067</c:v>
                      </c:pt>
                      <c:pt idx="5471">
                        <c:v>17.0421670305305</c:v>
                      </c:pt>
                      <c:pt idx="5472">
                        <c:v>17.0598428483835</c:v>
                      </c:pt>
                      <c:pt idx="5473">
                        <c:v>17.0501930006008</c:v>
                      </c:pt>
                      <c:pt idx="5474">
                        <c:v>17.051984731288201</c:v>
                      </c:pt>
                      <c:pt idx="5475">
                        <c:v>17.035199038357501</c:v>
                      </c:pt>
                      <c:pt idx="5476">
                        <c:v>17.0276351820625</c:v>
                      </c:pt>
                      <c:pt idx="5477">
                        <c:v>17.027984601938201</c:v>
                      </c:pt>
                      <c:pt idx="5478">
                        <c:v>17.012066768493401</c:v>
                      </c:pt>
                      <c:pt idx="5479">
                        <c:v>17.040334349825901</c:v>
                      </c:pt>
                      <c:pt idx="5480">
                        <c:v>17.027352848686199</c:v>
                      </c:pt>
                      <c:pt idx="5481">
                        <c:v>17.008226405910602</c:v>
                      </c:pt>
                      <c:pt idx="5482">
                        <c:v>17.056224193924798</c:v>
                      </c:pt>
                      <c:pt idx="5483">
                        <c:v>17.030833947637401</c:v>
                      </c:pt>
                      <c:pt idx="5484">
                        <c:v>17.0652966327795</c:v>
                      </c:pt>
                      <c:pt idx="5485">
                        <c:v>17.063989803092301</c:v>
                      </c:pt>
                      <c:pt idx="5486">
                        <c:v>17.065316173116798</c:v>
                      </c:pt>
                      <c:pt idx="5487">
                        <c:v>17.031364666220401</c:v>
                      </c:pt>
                      <c:pt idx="5488">
                        <c:v>17.0482782888541</c:v>
                      </c:pt>
                      <c:pt idx="5489">
                        <c:v>17.046395876241402</c:v>
                      </c:pt>
                      <c:pt idx="5490">
                        <c:v>17.0605562044341</c:v>
                      </c:pt>
                      <c:pt idx="5491">
                        <c:v>17.056661850161799</c:v>
                      </c:pt>
                      <c:pt idx="5492">
                        <c:v>17.049796061938402</c:v>
                      </c:pt>
                      <c:pt idx="5493">
                        <c:v>17.062812084130801</c:v>
                      </c:pt>
                      <c:pt idx="5494">
                        <c:v>17.0474855182803</c:v>
                      </c:pt>
                      <c:pt idx="5495">
                        <c:v>17.026588817826699</c:v>
                      </c:pt>
                      <c:pt idx="5496">
                        <c:v>17.041069457743301</c:v>
                      </c:pt>
                      <c:pt idx="5497">
                        <c:v>17.056401739314101</c:v>
                      </c:pt>
                      <c:pt idx="5498">
                        <c:v>17.046080137958</c:v>
                      </c:pt>
                      <c:pt idx="5499">
                        <c:v>17.0318150533815</c:v>
                      </c:pt>
                      <c:pt idx="5500">
                        <c:v>17.048984324769499</c:v>
                      </c:pt>
                      <c:pt idx="5501">
                        <c:v>17.073403358644502</c:v>
                      </c:pt>
                      <c:pt idx="5502">
                        <c:v>17.056624837575999</c:v>
                      </c:pt>
                      <c:pt idx="5503">
                        <c:v>17.0490706213</c:v>
                      </c:pt>
                      <c:pt idx="5504">
                        <c:v>17.0506980889805</c:v>
                      </c:pt>
                      <c:pt idx="5505">
                        <c:v>17.0390580984301</c:v>
                      </c:pt>
                      <c:pt idx="5506">
                        <c:v>17.084580675011701</c:v>
                      </c:pt>
                      <c:pt idx="5507">
                        <c:v>17.0676065050008</c:v>
                      </c:pt>
                      <c:pt idx="5508">
                        <c:v>17.061454897834999</c:v>
                      </c:pt>
                      <c:pt idx="5509">
                        <c:v>17.070192099075499</c:v>
                      </c:pt>
                      <c:pt idx="5510">
                        <c:v>17.097883992512301</c:v>
                      </c:pt>
                      <c:pt idx="5511">
                        <c:v>17.054573486027099</c:v>
                      </c:pt>
                      <c:pt idx="5512">
                        <c:v>17.0357848989639</c:v>
                      </c:pt>
                      <c:pt idx="5513">
                        <c:v>17.0333010713425</c:v>
                      </c:pt>
                      <c:pt idx="5514">
                        <c:v>17.034102837661699</c:v>
                      </c:pt>
                      <c:pt idx="5515">
                        <c:v>17.036323528830501</c:v>
                      </c:pt>
                      <c:pt idx="5516">
                        <c:v>17.060603629606799</c:v>
                      </c:pt>
                      <c:pt idx="5517">
                        <c:v>17.020572381460401</c:v>
                      </c:pt>
                      <c:pt idx="5518">
                        <c:v>17.030484024819799</c:v>
                      </c:pt>
                      <c:pt idx="5519">
                        <c:v>17.043054779603299</c:v>
                      </c:pt>
                      <c:pt idx="5520">
                        <c:v>17.023229923457802</c:v>
                      </c:pt>
                      <c:pt idx="5521">
                        <c:v>17.056350580464901</c:v>
                      </c:pt>
                      <c:pt idx="5522">
                        <c:v>17.060023955019201</c:v>
                      </c:pt>
                      <c:pt idx="5523">
                        <c:v>17.026574278001799</c:v>
                      </c:pt>
                      <c:pt idx="5524">
                        <c:v>17.046322019683899</c:v>
                      </c:pt>
                      <c:pt idx="5525">
                        <c:v>17.075021363904</c:v>
                      </c:pt>
                      <c:pt idx="5526">
                        <c:v>17.070663049065399</c:v>
                      </c:pt>
                      <c:pt idx="5527">
                        <c:v>17.0335344147855</c:v>
                      </c:pt>
                      <c:pt idx="5528">
                        <c:v>17.0613823088853</c:v>
                      </c:pt>
                      <c:pt idx="5529">
                        <c:v>17.048866432710302</c:v>
                      </c:pt>
                      <c:pt idx="5530">
                        <c:v>17.033204373008601</c:v>
                      </c:pt>
                      <c:pt idx="5531">
                        <c:v>17.074029036233998</c:v>
                      </c:pt>
                      <c:pt idx="5532">
                        <c:v>17.069070048997201</c:v>
                      </c:pt>
                      <c:pt idx="5533">
                        <c:v>17.057907761549998</c:v>
                      </c:pt>
                      <c:pt idx="5534">
                        <c:v>17.048154039331902</c:v>
                      </c:pt>
                      <c:pt idx="5535">
                        <c:v>17.068029893605399</c:v>
                      </c:pt>
                      <c:pt idx="5536">
                        <c:v>17.0673013955188</c:v>
                      </c:pt>
                      <c:pt idx="5537">
                        <c:v>17.035524209849601</c:v>
                      </c:pt>
                      <c:pt idx="5538">
                        <c:v>17.083989715734798</c:v>
                      </c:pt>
                      <c:pt idx="5539">
                        <c:v>17.068872155107499</c:v>
                      </c:pt>
                      <c:pt idx="5540">
                        <c:v>17.064281839687101</c:v>
                      </c:pt>
                      <c:pt idx="5541">
                        <c:v>17.076167585900301</c:v>
                      </c:pt>
                      <c:pt idx="5542">
                        <c:v>17.055012512691299</c:v>
                      </c:pt>
                      <c:pt idx="5543">
                        <c:v>17.084252420214199</c:v>
                      </c:pt>
                      <c:pt idx="5544">
                        <c:v>17.0719902284578</c:v>
                      </c:pt>
                      <c:pt idx="5545">
                        <c:v>17.0542101033116</c:v>
                      </c:pt>
                      <c:pt idx="5546">
                        <c:v>17.094225076600399</c:v>
                      </c:pt>
                      <c:pt idx="5547">
                        <c:v>17.018206345806199</c:v>
                      </c:pt>
                      <c:pt idx="5548">
                        <c:v>17.064817827279899</c:v>
                      </c:pt>
                      <c:pt idx="5549">
                        <c:v>17.036512920580599</c:v>
                      </c:pt>
                      <c:pt idx="5550">
                        <c:v>17.037874396484401</c:v>
                      </c:pt>
                      <c:pt idx="5551">
                        <c:v>17.029713444078801</c:v>
                      </c:pt>
                      <c:pt idx="5552">
                        <c:v>17.077270618446398</c:v>
                      </c:pt>
                      <c:pt idx="5553">
                        <c:v>17.0617681204746</c:v>
                      </c:pt>
                      <c:pt idx="5554">
                        <c:v>17.064573934853499</c:v>
                      </c:pt>
                      <c:pt idx="5555">
                        <c:v>17.062488122494202</c:v>
                      </c:pt>
                      <c:pt idx="5556">
                        <c:v>17.063597911206799</c:v>
                      </c:pt>
                      <c:pt idx="5557">
                        <c:v>17.025305447089</c:v>
                      </c:pt>
                      <c:pt idx="5558">
                        <c:v>17.0562956056059</c:v>
                      </c:pt>
                      <c:pt idx="5559">
                        <c:v>17.074852993675599</c:v>
                      </c:pt>
                      <c:pt idx="5560">
                        <c:v>17.043041413055299</c:v>
                      </c:pt>
                      <c:pt idx="5561">
                        <c:v>17.083975989193299</c:v>
                      </c:pt>
                      <c:pt idx="5562">
                        <c:v>17.068013536440802</c:v>
                      </c:pt>
                      <c:pt idx="5563">
                        <c:v>17.047330192830799</c:v>
                      </c:pt>
                      <c:pt idx="5564">
                        <c:v>17.047721703328801</c:v>
                      </c:pt>
                      <c:pt idx="5565">
                        <c:v>17.068634610363802</c:v>
                      </c:pt>
                      <c:pt idx="5566">
                        <c:v>17.107986252837701</c:v>
                      </c:pt>
                      <c:pt idx="5567">
                        <c:v>17.0699892748463</c:v>
                      </c:pt>
                      <c:pt idx="5568">
                        <c:v>17.080910375805299</c:v>
                      </c:pt>
                      <c:pt idx="5569">
                        <c:v>17.055437980715201</c:v>
                      </c:pt>
                      <c:pt idx="5570">
                        <c:v>17.047484051638499</c:v>
                      </c:pt>
                      <c:pt idx="5571">
                        <c:v>17.0638406014954</c:v>
                      </c:pt>
                      <c:pt idx="5572">
                        <c:v>17.047576063037798</c:v>
                      </c:pt>
                      <c:pt idx="5573">
                        <c:v>17.047551818181599</c:v>
                      </c:pt>
                      <c:pt idx="5574">
                        <c:v>17.075416703012799</c:v>
                      </c:pt>
                      <c:pt idx="5575">
                        <c:v>17.100325773254699</c:v>
                      </c:pt>
                      <c:pt idx="5576">
                        <c:v>17.057411349120098</c:v>
                      </c:pt>
                      <c:pt idx="5577">
                        <c:v>17.080006498545298</c:v>
                      </c:pt>
                      <c:pt idx="5578">
                        <c:v>17.074512091936899</c:v>
                      </c:pt>
                      <c:pt idx="5579">
                        <c:v>17.072902986903699</c:v>
                      </c:pt>
                      <c:pt idx="5580">
                        <c:v>17.099407139250602</c:v>
                      </c:pt>
                      <c:pt idx="5581">
                        <c:v>17.122600675693199</c:v>
                      </c:pt>
                      <c:pt idx="5582">
                        <c:v>17.028021300185099</c:v>
                      </c:pt>
                      <c:pt idx="5583">
                        <c:v>17.037518508408802</c:v>
                      </c:pt>
                      <c:pt idx="5584">
                        <c:v>17.036981161090999</c:v>
                      </c:pt>
                      <c:pt idx="5585">
                        <c:v>17.0300771665075</c:v>
                      </c:pt>
                      <c:pt idx="5586">
                        <c:v>17.0329426799128</c:v>
                      </c:pt>
                      <c:pt idx="5587">
                        <c:v>17.053352320966901</c:v>
                      </c:pt>
                      <c:pt idx="5588">
                        <c:v>17.033932098078601</c:v>
                      </c:pt>
                      <c:pt idx="5589">
                        <c:v>17.032273065429301</c:v>
                      </c:pt>
                      <c:pt idx="5590">
                        <c:v>17.044519875416501</c:v>
                      </c:pt>
                      <c:pt idx="5591">
                        <c:v>17.028058380701399</c:v>
                      </c:pt>
                      <c:pt idx="5592">
                        <c:v>17.047828487083699</c:v>
                      </c:pt>
                      <c:pt idx="5593">
                        <c:v>17.031120532741902</c:v>
                      </c:pt>
                      <c:pt idx="5594">
                        <c:v>17.055853579268799</c:v>
                      </c:pt>
                      <c:pt idx="5595">
                        <c:v>17.065973308557901</c:v>
                      </c:pt>
                      <c:pt idx="5596">
                        <c:v>17.064432086728001</c:v>
                      </c:pt>
                      <c:pt idx="5597">
                        <c:v>17.054580246821502</c:v>
                      </c:pt>
                      <c:pt idx="5598">
                        <c:v>17.0432155322132</c:v>
                      </c:pt>
                      <c:pt idx="5599">
                        <c:v>17.0302913756199</c:v>
                      </c:pt>
                      <c:pt idx="5600">
                        <c:v>17.012452404023001</c:v>
                      </c:pt>
                      <c:pt idx="5601">
                        <c:v>17.053641682374298</c:v>
                      </c:pt>
                      <c:pt idx="5602">
                        <c:v>17.0582384646751</c:v>
                      </c:pt>
                      <c:pt idx="5603">
                        <c:v>17.0722897516549</c:v>
                      </c:pt>
                      <c:pt idx="5604">
                        <c:v>17.033151262371899</c:v>
                      </c:pt>
                      <c:pt idx="5605">
                        <c:v>17.0593192686527</c:v>
                      </c:pt>
                      <c:pt idx="5606">
                        <c:v>17.074548778775799</c:v>
                      </c:pt>
                      <c:pt idx="5607">
                        <c:v>17.0581755205904</c:v>
                      </c:pt>
                      <c:pt idx="5608">
                        <c:v>17.047631229088701</c:v>
                      </c:pt>
                      <c:pt idx="5609">
                        <c:v>17.061887063915499</c:v>
                      </c:pt>
                      <c:pt idx="5610">
                        <c:v>17.050286281841601</c:v>
                      </c:pt>
                      <c:pt idx="5611">
                        <c:v>17.076303042741301</c:v>
                      </c:pt>
                      <c:pt idx="5612">
                        <c:v>17.075264702706299</c:v>
                      </c:pt>
                      <c:pt idx="5613">
                        <c:v>17.071959526001098</c:v>
                      </c:pt>
                      <c:pt idx="5614">
                        <c:v>17.084363990777099</c:v>
                      </c:pt>
                      <c:pt idx="5615">
                        <c:v>17.0909314812919</c:v>
                      </c:pt>
                      <c:pt idx="5616">
                        <c:v>17.057132183993801</c:v>
                      </c:pt>
                      <c:pt idx="5617">
                        <c:v>17.0424023237765</c:v>
                      </c:pt>
                      <c:pt idx="5618">
                        <c:v>17.055873981006599</c:v>
                      </c:pt>
                      <c:pt idx="5619">
                        <c:v>17.029375314569599</c:v>
                      </c:pt>
                      <c:pt idx="5620">
                        <c:v>17.0200936499999</c:v>
                      </c:pt>
                      <c:pt idx="5621">
                        <c:v>17.066132119460001</c:v>
                      </c:pt>
                      <c:pt idx="5622">
                        <c:v>17.056146570746598</c:v>
                      </c:pt>
                      <c:pt idx="5623">
                        <c:v>17.0580517563379</c:v>
                      </c:pt>
                      <c:pt idx="5624">
                        <c:v>17.061115444028001</c:v>
                      </c:pt>
                      <c:pt idx="5625">
                        <c:v>17.055490231166999</c:v>
                      </c:pt>
                      <c:pt idx="5626">
                        <c:v>17.041040125494199</c:v>
                      </c:pt>
                      <c:pt idx="5627">
                        <c:v>17.067866464894301</c:v>
                      </c:pt>
                      <c:pt idx="5628">
                        <c:v>17.074306560190401</c:v>
                      </c:pt>
                      <c:pt idx="5629">
                        <c:v>17.0466238012011</c:v>
                      </c:pt>
                      <c:pt idx="5630">
                        <c:v>17.072767229876099</c:v>
                      </c:pt>
                      <c:pt idx="5631">
                        <c:v>17.0635884355227</c:v>
                      </c:pt>
                      <c:pt idx="5632">
                        <c:v>17.0607416688336</c:v>
                      </c:pt>
                      <c:pt idx="5633">
                        <c:v>17.081408369660501</c:v>
                      </c:pt>
                      <c:pt idx="5634">
                        <c:v>17.103328967998099</c:v>
                      </c:pt>
                      <c:pt idx="5635">
                        <c:v>17.045794792551</c:v>
                      </c:pt>
                      <c:pt idx="5636">
                        <c:v>17.062382683253102</c:v>
                      </c:pt>
                      <c:pt idx="5637">
                        <c:v>17.0592752909434</c:v>
                      </c:pt>
                      <c:pt idx="5638">
                        <c:v>17.0548573374586</c:v>
                      </c:pt>
                      <c:pt idx="5639">
                        <c:v>17.070617874076301</c:v>
                      </c:pt>
                      <c:pt idx="5640">
                        <c:v>17.0648567532341</c:v>
                      </c:pt>
                      <c:pt idx="5641">
                        <c:v>17.040133742396701</c:v>
                      </c:pt>
                      <c:pt idx="5642">
                        <c:v>17.0526887882565</c:v>
                      </c:pt>
                      <c:pt idx="5643">
                        <c:v>17.081748317618299</c:v>
                      </c:pt>
                      <c:pt idx="5644">
                        <c:v>17.065991790833699</c:v>
                      </c:pt>
                      <c:pt idx="5645">
                        <c:v>17.1076260633921</c:v>
                      </c:pt>
                      <c:pt idx="5646">
                        <c:v>17.071990981152599</c:v>
                      </c:pt>
                      <c:pt idx="5647">
                        <c:v>17.077346591808599</c:v>
                      </c:pt>
                      <c:pt idx="5648">
                        <c:v>17.0893247110189</c:v>
                      </c:pt>
                      <c:pt idx="5649">
                        <c:v>17.093999252050899</c:v>
                      </c:pt>
                      <c:pt idx="5650">
                        <c:v>17.089207616142399</c:v>
                      </c:pt>
                      <c:pt idx="5651">
                        <c:v>17.100572391880799</c:v>
                      </c:pt>
                      <c:pt idx="5652">
                        <c:v>17.019492584228399</c:v>
                      </c:pt>
                      <c:pt idx="5653">
                        <c:v>17.037146223058901</c:v>
                      </c:pt>
                      <c:pt idx="5654">
                        <c:v>17.014793999801899</c:v>
                      </c:pt>
                      <c:pt idx="5655">
                        <c:v>17.018775560857399</c:v>
                      </c:pt>
                      <c:pt idx="5656">
                        <c:v>17.0689779184254</c:v>
                      </c:pt>
                      <c:pt idx="5657">
                        <c:v>17.0644776521662</c:v>
                      </c:pt>
                      <c:pt idx="5658">
                        <c:v>17.058258524316699</c:v>
                      </c:pt>
                      <c:pt idx="5659">
                        <c:v>17.061893253835301</c:v>
                      </c:pt>
                      <c:pt idx="5660">
                        <c:v>17.059653934242402</c:v>
                      </c:pt>
                      <c:pt idx="5661">
                        <c:v>17.037614336019001</c:v>
                      </c:pt>
                      <c:pt idx="5662">
                        <c:v>17.0521689796396</c:v>
                      </c:pt>
                      <c:pt idx="5663">
                        <c:v>17.068939299674899</c:v>
                      </c:pt>
                      <c:pt idx="5664">
                        <c:v>17.072040879822101</c:v>
                      </c:pt>
                      <c:pt idx="5665">
                        <c:v>17.045697089818599</c:v>
                      </c:pt>
                      <c:pt idx="5666">
                        <c:v>17.057998784531399</c:v>
                      </c:pt>
                      <c:pt idx="5667">
                        <c:v>17.058924125586</c:v>
                      </c:pt>
                      <c:pt idx="5668">
                        <c:v>17.0550500115516</c:v>
                      </c:pt>
                      <c:pt idx="5669">
                        <c:v>17.068726749659699</c:v>
                      </c:pt>
                      <c:pt idx="5670">
                        <c:v>17.050747394651601</c:v>
                      </c:pt>
                      <c:pt idx="5671">
                        <c:v>17.078376982656199</c:v>
                      </c:pt>
                      <c:pt idx="5672">
                        <c:v>17.0728138281798</c:v>
                      </c:pt>
                      <c:pt idx="5673">
                        <c:v>17.056987644592802</c:v>
                      </c:pt>
                      <c:pt idx="5674">
                        <c:v>17.045262541476099</c:v>
                      </c:pt>
                      <c:pt idx="5675">
                        <c:v>17.043885971478399</c:v>
                      </c:pt>
                      <c:pt idx="5676">
                        <c:v>17.044493520255902</c:v>
                      </c:pt>
                      <c:pt idx="5677">
                        <c:v>17.0402414371604</c:v>
                      </c:pt>
                      <c:pt idx="5678">
                        <c:v>17.0493527193224</c:v>
                      </c:pt>
                      <c:pt idx="5679">
                        <c:v>17.0867721222385</c:v>
                      </c:pt>
                      <c:pt idx="5680">
                        <c:v>16.6621127009522</c:v>
                      </c:pt>
                      <c:pt idx="5681">
                        <c:v>16.663601353177299</c:v>
                      </c:pt>
                      <c:pt idx="5682">
                        <c:v>16.652251493451701</c:v>
                      </c:pt>
                      <c:pt idx="5683">
                        <c:v>16.665358068245801</c:v>
                      </c:pt>
                      <c:pt idx="5684">
                        <c:v>16.681983687397398</c:v>
                      </c:pt>
                      <c:pt idx="5685">
                        <c:v>16.6368377964959</c:v>
                      </c:pt>
                      <c:pt idx="5686">
                        <c:v>16.614646253984098</c:v>
                      </c:pt>
                      <c:pt idx="5687">
                        <c:v>16.611733110196599</c:v>
                      </c:pt>
                      <c:pt idx="5688">
                        <c:v>16.623146193134598</c:v>
                      </c:pt>
                      <c:pt idx="5689">
                        <c:v>16.63946645695</c:v>
                      </c:pt>
                      <c:pt idx="5690">
                        <c:v>16.642190511906499</c:v>
                      </c:pt>
                      <c:pt idx="5691">
                        <c:v>16.6700547187294</c:v>
                      </c:pt>
                      <c:pt idx="5692">
                        <c:v>16.669847515261399</c:v>
                      </c:pt>
                      <c:pt idx="5693">
                        <c:v>16.564261219367101</c:v>
                      </c:pt>
                      <c:pt idx="5694">
                        <c:v>16.6263278050913</c:v>
                      </c:pt>
                      <c:pt idx="5695">
                        <c:v>16.718859425542899</c:v>
                      </c:pt>
                      <c:pt idx="5696">
                        <c:v>16.657424331344</c:v>
                      </c:pt>
                      <c:pt idx="5697">
                        <c:v>16.6639708505245</c:v>
                      </c:pt>
                      <c:pt idx="5698">
                        <c:v>16.6798183136953</c:v>
                      </c:pt>
                      <c:pt idx="5699">
                        <c:v>16.5792584458103</c:v>
                      </c:pt>
                      <c:pt idx="5700">
                        <c:v>16.6649057666564</c:v>
                      </c:pt>
                      <c:pt idx="5701">
                        <c:v>17.078091685327301</c:v>
                      </c:pt>
                      <c:pt idx="5702">
                        <c:v>17.0463964260416</c:v>
                      </c:pt>
                      <c:pt idx="5703">
                        <c:v>17.057947941769601</c:v>
                      </c:pt>
                      <c:pt idx="5704">
                        <c:v>17.082143796960001</c:v>
                      </c:pt>
                      <c:pt idx="5705">
                        <c:v>17.064284937918501</c:v>
                      </c:pt>
                      <c:pt idx="5706">
                        <c:v>17.090389872102499</c:v>
                      </c:pt>
                      <c:pt idx="5707">
                        <c:v>17.110109637107801</c:v>
                      </c:pt>
                      <c:pt idx="5708">
                        <c:v>17.042709354265</c:v>
                      </c:pt>
                      <c:pt idx="5709">
                        <c:v>17.053305369082398</c:v>
                      </c:pt>
                      <c:pt idx="5710">
                        <c:v>17.021515292291401</c:v>
                      </c:pt>
                      <c:pt idx="5711">
                        <c:v>17.0523674923177</c:v>
                      </c:pt>
                      <c:pt idx="5712">
                        <c:v>17.067196886626402</c:v>
                      </c:pt>
                      <c:pt idx="5713">
                        <c:v>17.067342119805598</c:v>
                      </c:pt>
                      <c:pt idx="5714">
                        <c:v>17.119080857212701</c:v>
                      </c:pt>
                      <c:pt idx="5715">
                        <c:v>17.078451895644299</c:v>
                      </c:pt>
                      <c:pt idx="5716">
                        <c:v>17.050660647808499</c:v>
                      </c:pt>
                      <c:pt idx="5717">
                        <c:v>17.070111597900102</c:v>
                      </c:pt>
                      <c:pt idx="5718">
                        <c:v>17.0707229716832</c:v>
                      </c:pt>
                      <c:pt idx="5719">
                        <c:v>17.047162840577101</c:v>
                      </c:pt>
                      <c:pt idx="5720">
                        <c:v>17.067121813269001</c:v>
                      </c:pt>
                      <c:pt idx="5721">
                        <c:v>17.068788070254602</c:v>
                      </c:pt>
                      <c:pt idx="5722">
                        <c:v>17.080391442731901</c:v>
                      </c:pt>
                      <c:pt idx="5723">
                        <c:v>17.0809649681811</c:v>
                      </c:pt>
                      <c:pt idx="5724">
                        <c:v>17.083063633989301</c:v>
                      </c:pt>
                      <c:pt idx="5725">
                        <c:v>17.0596916024714</c:v>
                      </c:pt>
                      <c:pt idx="5726">
                        <c:v>17.043609895159999</c:v>
                      </c:pt>
                      <c:pt idx="5727">
                        <c:v>17.1242807070673</c:v>
                      </c:pt>
                      <c:pt idx="5728">
                        <c:v>17.082780470350801</c:v>
                      </c:pt>
                      <c:pt idx="5729">
                        <c:v>17.070880801569601</c:v>
                      </c:pt>
                      <c:pt idx="5730">
                        <c:v>17.0426181615762</c:v>
                      </c:pt>
                      <c:pt idx="5731">
                        <c:v>17.078227841739601</c:v>
                      </c:pt>
                      <c:pt idx="5732">
                        <c:v>17.090065202165199</c:v>
                      </c:pt>
                      <c:pt idx="5733">
                        <c:v>17.087703624922401</c:v>
                      </c:pt>
                      <c:pt idx="5734">
                        <c:v>17.068480636477702</c:v>
                      </c:pt>
                      <c:pt idx="5735">
                        <c:v>17.063515069388199</c:v>
                      </c:pt>
                      <c:pt idx="5736">
                        <c:v>17.0640562241963</c:v>
                      </c:pt>
                      <c:pt idx="5737">
                        <c:v>17.040586472250201</c:v>
                      </c:pt>
                      <c:pt idx="5738">
                        <c:v>17.066789518283599</c:v>
                      </c:pt>
                      <c:pt idx="5739">
                        <c:v>17.066651789897598</c:v>
                      </c:pt>
                      <c:pt idx="5740">
                        <c:v>17.072862686723301</c:v>
                      </c:pt>
                      <c:pt idx="5741">
                        <c:v>17.072965190588</c:v>
                      </c:pt>
                      <c:pt idx="5742">
                        <c:v>17.0710425242094</c:v>
                      </c:pt>
                      <c:pt idx="5743">
                        <c:v>17.094853047483198</c:v>
                      </c:pt>
                      <c:pt idx="5744">
                        <c:v>17.081476939125</c:v>
                      </c:pt>
                      <c:pt idx="5745">
                        <c:v>17.085961177287999</c:v>
                      </c:pt>
                      <c:pt idx="5746">
                        <c:v>17.079992491083299</c:v>
                      </c:pt>
                      <c:pt idx="5747">
                        <c:v>17.090755651890401</c:v>
                      </c:pt>
                      <c:pt idx="5748">
                        <c:v>17.081549160737701</c:v>
                      </c:pt>
                      <c:pt idx="5749">
                        <c:v>17.087639352396</c:v>
                      </c:pt>
                      <c:pt idx="5750">
                        <c:v>17.055241296061102</c:v>
                      </c:pt>
                      <c:pt idx="5751">
                        <c:v>17.085226245697999</c:v>
                      </c:pt>
                      <c:pt idx="5752">
                        <c:v>17.094118374294698</c:v>
                      </c:pt>
                      <c:pt idx="5753">
                        <c:v>17.065160147443599</c:v>
                      </c:pt>
                      <c:pt idx="5754">
                        <c:v>17.097125296868199</c:v>
                      </c:pt>
                      <c:pt idx="5755">
                        <c:v>17.0822991035045</c:v>
                      </c:pt>
                      <c:pt idx="5756">
                        <c:v>17.091810325290201</c:v>
                      </c:pt>
                      <c:pt idx="5757">
                        <c:v>17.092725436952598</c:v>
                      </c:pt>
                      <c:pt idx="5758">
                        <c:v>17.060193423287</c:v>
                      </c:pt>
                      <c:pt idx="5759">
                        <c:v>17.100015075995</c:v>
                      </c:pt>
                      <c:pt idx="5760">
                        <c:v>17.078165629999202</c:v>
                      </c:pt>
                      <c:pt idx="5761">
                        <c:v>17.082465387981699</c:v>
                      </c:pt>
                      <c:pt idx="5762">
                        <c:v>17.089268643462699</c:v>
                      </c:pt>
                      <c:pt idx="5763">
                        <c:v>17.102251368663399</c:v>
                      </c:pt>
                      <c:pt idx="5764">
                        <c:v>17.081248565568998</c:v>
                      </c:pt>
                      <c:pt idx="5765">
                        <c:v>17.051633642905902</c:v>
                      </c:pt>
                      <c:pt idx="5766">
                        <c:v>17.0893266701672</c:v>
                      </c:pt>
                      <c:pt idx="5767">
                        <c:v>17.080327118699199</c:v>
                      </c:pt>
                      <c:pt idx="5768">
                        <c:v>17.077593509218101</c:v>
                      </c:pt>
                      <c:pt idx="5769">
                        <c:v>17.0831830907468</c:v>
                      </c:pt>
                      <c:pt idx="5770">
                        <c:v>17.086373206796999</c:v>
                      </c:pt>
                      <c:pt idx="5771">
                        <c:v>17.069788866590901</c:v>
                      </c:pt>
                      <c:pt idx="5772">
                        <c:v>17.1004995695343</c:v>
                      </c:pt>
                      <c:pt idx="5773">
                        <c:v>17.098151092167001</c:v>
                      </c:pt>
                      <c:pt idx="5774">
                        <c:v>17.071186143082201</c:v>
                      </c:pt>
                      <c:pt idx="5775">
                        <c:v>17.090526998589599</c:v>
                      </c:pt>
                      <c:pt idx="5776">
                        <c:v>17.0694472921152</c:v>
                      </c:pt>
                      <c:pt idx="5777">
                        <c:v>17.0939643090265</c:v>
                      </c:pt>
                      <c:pt idx="5778">
                        <c:v>17.100413282833401</c:v>
                      </c:pt>
                      <c:pt idx="5779">
                        <c:v>17.099925401508401</c:v>
                      </c:pt>
                      <c:pt idx="5780">
                        <c:v>17.100699848204599</c:v>
                      </c:pt>
                      <c:pt idx="5781">
                        <c:v>17.081297188173899</c:v>
                      </c:pt>
                      <c:pt idx="5782">
                        <c:v>17.082772599821801</c:v>
                      </c:pt>
                      <c:pt idx="5783">
                        <c:v>17.0993332549032</c:v>
                      </c:pt>
                      <c:pt idx="5784">
                        <c:v>17.101505516432901</c:v>
                      </c:pt>
                      <c:pt idx="5785">
                        <c:v>17.1115766141215</c:v>
                      </c:pt>
                      <c:pt idx="5786">
                        <c:v>17.081027083500398</c:v>
                      </c:pt>
                      <c:pt idx="5787">
                        <c:v>17.1150026930124</c:v>
                      </c:pt>
                      <c:pt idx="5788">
                        <c:v>17.108424478158899</c:v>
                      </c:pt>
                      <c:pt idx="5789">
                        <c:v>17.111050164673699</c:v>
                      </c:pt>
                      <c:pt idx="5790">
                        <c:v>17.101436805179201</c:v>
                      </c:pt>
                      <c:pt idx="5791">
                        <c:v>17.102241840138799</c:v>
                      </c:pt>
                      <c:pt idx="5792">
                        <c:v>17.115401359688398</c:v>
                      </c:pt>
                      <c:pt idx="5793">
                        <c:v>17.093136611922301</c:v>
                      </c:pt>
                      <c:pt idx="5794">
                        <c:v>17.073007115531102</c:v>
                      </c:pt>
                      <c:pt idx="5795">
                        <c:v>17.110897817565899</c:v>
                      </c:pt>
                      <c:pt idx="5796">
                        <c:v>17.077791101607598</c:v>
                      </c:pt>
                      <c:pt idx="5797">
                        <c:v>17.082817936336198</c:v>
                      </c:pt>
                      <c:pt idx="5798">
                        <c:v>17.105182387429899</c:v>
                      </c:pt>
                      <c:pt idx="5799">
                        <c:v>17.100916389096401</c:v>
                      </c:pt>
                      <c:pt idx="5800">
                        <c:v>17.080169221792499</c:v>
                      </c:pt>
                      <c:pt idx="5801">
                        <c:v>17.073304908068799</c:v>
                      </c:pt>
                      <c:pt idx="5802">
                        <c:v>17.0790529419534</c:v>
                      </c:pt>
                      <c:pt idx="5803">
                        <c:v>17.089633421166699</c:v>
                      </c:pt>
                      <c:pt idx="5804">
                        <c:v>17.086926013453802</c:v>
                      </c:pt>
                      <c:pt idx="5805">
                        <c:v>17.0878781057372</c:v>
                      </c:pt>
                      <c:pt idx="5806">
                        <c:v>17.108276890656899</c:v>
                      </c:pt>
                      <c:pt idx="5807">
                        <c:v>17.0613822279917</c:v>
                      </c:pt>
                      <c:pt idx="5808">
                        <c:v>17.1090789653909</c:v>
                      </c:pt>
                      <c:pt idx="5809">
                        <c:v>17.084473144274199</c:v>
                      </c:pt>
                      <c:pt idx="5810">
                        <c:v>17.1143615800821</c:v>
                      </c:pt>
                      <c:pt idx="5811">
                        <c:v>17.094676210463199</c:v>
                      </c:pt>
                      <c:pt idx="5812">
                        <c:v>17.085461746109299</c:v>
                      </c:pt>
                      <c:pt idx="5813">
                        <c:v>17.102569735784801</c:v>
                      </c:pt>
                      <c:pt idx="5814">
                        <c:v>17.096998391052999</c:v>
                      </c:pt>
                      <c:pt idx="5815">
                        <c:v>17.087936933991799</c:v>
                      </c:pt>
                      <c:pt idx="5816">
                        <c:v>17.0798270542506</c:v>
                      </c:pt>
                      <c:pt idx="5817">
                        <c:v>17.100086905511301</c:v>
                      </c:pt>
                      <c:pt idx="5818">
                        <c:v>17.090917848586098</c:v>
                      </c:pt>
                      <c:pt idx="5819">
                        <c:v>17.110904703107099</c:v>
                      </c:pt>
                      <c:pt idx="5820">
                        <c:v>17.094014116957901</c:v>
                      </c:pt>
                      <c:pt idx="5821">
                        <c:v>17.083861011404199</c:v>
                      </c:pt>
                      <c:pt idx="5822">
                        <c:v>17.0922700533207</c:v>
                      </c:pt>
                      <c:pt idx="5823">
                        <c:v>17.105437903552001</c:v>
                      </c:pt>
                      <c:pt idx="5824">
                        <c:v>17.075138077469902</c:v>
                      </c:pt>
                      <c:pt idx="5825">
                        <c:v>17.1038759341827</c:v>
                      </c:pt>
                      <c:pt idx="5826">
                        <c:v>17.113362648045499</c:v>
                      </c:pt>
                      <c:pt idx="5827">
                        <c:v>17.105494442092201</c:v>
                      </c:pt>
                      <c:pt idx="5828">
                        <c:v>17.118056270504901</c:v>
                      </c:pt>
                      <c:pt idx="5829">
                        <c:v>17.1024956972987</c:v>
                      </c:pt>
                      <c:pt idx="5830">
                        <c:v>17.099748963091201</c:v>
                      </c:pt>
                      <c:pt idx="5831">
                        <c:v>17.117848248224501</c:v>
                      </c:pt>
                      <c:pt idx="5832">
                        <c:v>17.097399488573199</c:v>
                      </c:pt>
                      <c:pt idx="5833">
                        <c:v>17.106709985053001</c:v>
                      </c:pt>
                      <c:pt idx="5834">
                        <c:v>17.098110963393399</c:v>
                      </c:pt>
                      <c:pt idx="5835">
                        <c:v>17.1034995892872</c:v>
                      </c:pt>
                      <c:pt idx="5836">
                        <c:v>17.074760899972802</c:v>
                      </c:pt>
                      <c:pt idx="5837">
                        <c:v>17.100004337983599</c:v>
                      </c:pt>
                      <c:pt idx="5838">
                        <c:v>17.100427043145601</c:v>
                      </c:pt>
                      <c:pt idx="5839">
                        <c:v>17.056153794835701</c:v>
                      </c:pt>
                      <c:pt idx="5840">
                        <c:v>17.1202086948058</c:v>
                      </c:pt>
                      <c:pt idx="5841">
                        <c:v>17.1091197847987</c:v>
                      </c:pt>
                      <c:pt idx="5842">
                        <c:v>17.107512029719398</c:v>
                      </c:pt>
                      <c:pt idx="5843">
                        <c:v>17.1064723501493</c:v>
                      </c:pt>
                      <c:pt idx="5844">
                        <c:v>17.096013961783399</c:v>
                      </c:pt>
                      <c:pt idx="5845">
                        <c:v>17.1118015021699</c:v>
                      </c:pt>
                      <c:pt idx="5846">
                        <c:v>17.106652719119399</c:v>
                      </c:pt>
                      <c:pt idx="5847">
                        <c:v>17.093619032113299</c:v>
                      </c:pt>
                      <c:pt idx="5848">
                        <c:v>17.124877169348402</c:v>
                      </c:pt>
                      <c:pt idx="5849">
                        <c:v>17.1120415358888</c:v>
                      </c:pt>
                      <c:pt idx="5850">
                        <c:v>17.109882447227498</c:v>
                      </c:pt>
                      <c:pt idx="5851">
                        <c:v>17.102233175726301</c:v>
                      </c:pt>
                      <c:pt idx="5852">
                        <c:v>17.1202101108581</c:v>
                      </c:pt>
                      <c:pt idx="5853">
                        <c:v>17.120974763188599</c:v>
                      </c:pt>
                      <c:pt idx="5854">
                        <c:v>17.106389899656101</c:v>
                      </c:pt>
                      <c:pt idx="5855">
                        <c:v>17.080788629642502</c:v>
                      </c:pt>
                      <c:pt idx="5856">
                        <c:v>17.073243676016698</c:v>
                      </c:pt>
                      <c:pt idx="5857">
                        <c:v>17.087803591885699</c:v>
                      </c:pt>
                      <c:pt idx="5858">
                        <c:v>17.047463192962599</c:v>
                      </c:pt>
                      <c:pt idx="5859">
                        <c:v>17.072311276594402</c:v>
                      </c:pt>
                      <c:pt idx="5860">
                        <c:v>17.0768725208329</c:v>
                      </c:pt>
                      <c:pt idx="5861">
                        <c:v>17.0824406470289</c:v>
                      </c:pt>
                      <c:pt idx="5862">
                        <c:v>17.112853394748601</c:v>
                      </c:pt>
                      <c:pt idx="5863">
                        <c:v>17.0953511158644</c:v>
                      </c:pt>
                      <c:pt idx="5864">
                        <c:v>17.091244171289301</c:v>
                      </c:pt>
                      <c:pt idx="5865">
                        <c:v>17.069017785165499</c:v>
                      </c:pt>
                      <c:pt idx="5866">
                        <c:v>17.099058610717599</c:v>
                      </c:pt>
                      <c:pt idx="5867">
                        <c:v>17.1033148044257</c:v>
                      </c:pt>
                      <c:pt idx="5868">
                        <c:v>17.0790880614719</c:v>
                      </c:pt>
                      <c:pt idx="5869">
                        <c:v>17.094995036288701</c:v>
                      </c:pt>
                      <c:pt idx="5870">
                        <c:v>17.091407507877001</c:v>
                      </c:pt>
                      <c:pt idx="5871">
                        <c:v>17.095756333498802</c:v>
                      </c:pt>
                      <c:pt idx="5872">
                        <c:v>17.124877316436699</c:v>
                      </c:pt>
                      <c:pt idx="5873">
                        <c:v>17.0999241561586</c:v>
                      </c:pt>
                      <c:pt idx="5874">
                        <c:v>17.128844634096499</c:v>
                      </c:pt>
                      <c:pt idx="5875">
                        <c:v>17.093480147643799</c:v>
                      </c:pt>
                      <c:pt idx="5876">
                        <c:v>17.083452447502101</c:v>
                      </c:pt>
                      <c:pt idx="5877">
                        <c:v>17.0666725513321</c:v>
                      </c:pt>
                      <c:pt idx="5878">
                        <c:v>17.095965888374899</c:v>
                      </c:pt>
                      <c:pt idx="5879">
                        <c:v>17.086856651929601</c:v>
                      </c:pt>
                      <c:pt idx="5880">
                        <c:v>17.102008288133</c:v>
                      </c:pt>
                      <c:pt idx="5881">
                        <c:v>17.100219260553899</c:v>
                      </c:pt>
                      <c:pt idx="5882">
                        <c:v>17.114598987898201</c:v>
                      </c:pt>
                      <c:pt idx="5883">
                        <c:v>17.113105530399999</c:v>
                      </c:pt>
                      <c:pt idx="5884">
                        <c:v>17.1097878234308</c:v>
                      </c:pt>
                      <c:pt idx="5885">
                        <c:v>17.109744936743098</c:v>
                      </c:pt>
                      <c:pt idx="5886">
                        <c:v>17.104164104357199</c:v>
                      </c:pt>
                      <c:pt idx="5887">
                        <c:v>17.104200927958701</c:v>
                      </c:pt>
                      <c:pt idx="5888">
                        <c:v>17.106874962578502</c:v>
                      </c:pt>
                      <c:pt idx="5889">
                        <c:v>17.143870265972399</c:v>
                      </c:pt>
                      <c:pt idx="5890">
                        <c:v>17.113511362053099</c:v>
                      </c:pt>
                      <c:pt idx="5891">
                        <c:v>17.064308379020702</c:v>
                      </c:pt>
                      <c:pt idx="5892">
                        <c:v>17.109030709430801</c:v>
                      </c:pt>
                      <c:pt idx="5893">
                        <c:v>17.096670184769</c:v>
                      </c:pt>
                      <c:pt idx="5894">
                        <c:v>17.1042451719544</c:v>
                      </c:pt>
                      <c:pt idx="5895">
                        <c:v>17.0639092448565</c:v>
                      </c:pt>
                      <c:pt idx="5896">
                        <c:v>17.0971958788015</c:v>
                      </c:pt>
                      <c:pt idx="5897">
                        <c:v>17.1161757748736</c:v>
                      </c:pt>
                      <c:pt idx="5898">
                        <c:v>17.123200087042701</c:v>
                      </c:pt>
                      <c:pt idx="5899">
                        <c:v>17.107509515201802</c:v>
                      </c:pt>
                      <c:pt idx="5900">
                        <c:v>17.125510059809699</c:v>
                      </c:pt>
                      <c:pt idx="5901">
                        <c:v>17.103984090229901</c:v>
                      </c:pt>
                      <c:pt idx="5902">
                        <c:v>17.097269711793199</c:v>
                      </c:pt>
                      <c:pt idx="5903">
                        <c:v>17.098643330024199</c:v>
                      </c:pt>
                      <c:pt idx="5904">
                        <c:v>17.1274133995177</c:v>
                      </c:pt>
                      <c:pt idx="5905">
                        <c:v>17.1033408943055</c:v>
                      </c:pt>
                      <c:pt idx="5906">
                        <c:v>17.112754892773399</c:v>
                      </c:pt>
                      <c:pt idx="5907">
                        <c:v>17.0659878877944</c:v>
                      </c:pt>
                      <c:pt idx="5908">
                        <c:v>17.099391015967502</c:v>
                      </c:pt>
                      <c:pt idx="5909">
                        <c:v>17.148435921392601</c:v>
                      </c:pt>
                      <c:pt idx="5910">
                        <c:v>17.1509287923157</c:v>
                      </c:pt>
                      <c:pt idx="5911">
                        <c:v>16.672023222002402</c:v>
                      </c:pt>
                      <c:pt idx="5912">
                        <c:v>16.713648131670499</c:v>
                      </c:pt>
                      <c:pt idx="5913">
                        <c:v>16.6638258453616</c:v>
                      </c:pt>
                      <c:pt idx="5914">
                        <c:v>16.626034639343299</c:v>
                      </c:pt>
                      <c:pt idx="5915">
                        <c:v>16.669987535317201</c:v>
                      </c:pt>
                      <c:pt idx="5916">
                        <c:v>16.693303356179001</c:v>
                      </c:pt>
                      <c:pt idx="5917">
                        <c:v>16.645748078243798</c:v>
                      </c:pt>
                      <c:pt idx="5918">
                        <c:v>16.732318802778199</c:v>
                      </c:pt>
                      <c:pt idx="5919">
                        <c:v>16.7465275223615</c:v>
                      </c:pt>
                      <c:pt idx="5920">
                        <c:v>16.732239026123899</c:v>
                      </c:pt>
                      <c:pt idx="5921">
                        <c:v>16.7439884117716</c:v>
                      </c:pt>
                      <c:pt idx="5922">
                        <c:v>16.785394258746901</c:v>
                      </c:pt>
                      <c:pt idx="5923">
                        <c:v>16.731781149004899</c:v>
                      </c:pt>
                      <c:pt idx="5924">
                        <c:v>16.835869609444401</c:v>
                      </c:pt>
                      <c:pt idx="5925">
                        <c:v>16.810235616929202</c:v>
                      </c:pt>
                      <c:pt idx="5926">
                        <c:v>16.907693908265401</c:v>
                      </c:pt>
                      <c:pt idx="5927">
                        <c:v>16.853861561785902</c:v>
                      </c:pt>
                      <c:pt idx="5928">
                        <c:v>16.882453590319098</c:v>
                      </c:pt>
                      <c:pt idx="5929">
                        <c:v>16.8704962696455</c:v>
                      </c:pt>
                      <c:pt idx="5930">
                        <c:v>16.857323057133001</c:v>
                      </c:pt>
                      <c:pt idx="5931">
                        <c:v>16.8795317211734</c:v>
                      </c:pt>
                      <c:pt idx="5932">
                        <c:v>17.118002687923699</c:v>
                      </c:pt>
                      <c:pt idx="5933">
                        <c:v>17.0518549131207</c:v>
                      </c:pt>
                      <c:pt idx="5934">
                        <c:v>17.1215144871456</c:v>
                      </c:pt>
                      <c:pt idx="5935">
                        <c:v>17.099713810997699</c:v>
                      </c:pt>
                      <c:pt idx="5936">
                        <c:v>17.089356827718699</c:v>
                      </c:pt>
                      <c:pt idx="5937">
                        <c:v>17.075145780409301</c:v>
                      </c:pt>
                      <c:pt idx="5938">
                        <c:v>17.0983093564458</c:v>
                      </c:pt>
                      <c:pt idx="5939">
                        <c:v>17.0944223388768</c:v>
                      </c:pt>
                      <c:pt idx="5940">
                        <c:v>17.120115031603401</c:v>
                      </c:pt>
                      <c:pt idx="5941">
                        <c:v>17.083835300639901</c:v>
                      </c:pt>
                      <c:pt idx="5942">
                        <c:v>17.1067371029709</c:v>
                      </c:pt>
                      <c:pt idx="5943">
                        <c:v>17.082485888221299</c:v>
                      </c:pt>
                      <c:pt idx="5944">
                        <c:v>17.097132828605002</c:v>
                      </c:pt>
                      <c:pt idx="5945">
                        <c:v>17.073010147964698</c:v>
                      </c:pt>
                      <c:pt idx="5946">
                        <c:v>17.126638274832398</c:v>
                      </c:pt>
                      <c:pt idx="5947">
                        <c:v>17.0995002331168</c:v>
                      </c:pt>
                      <c:pt idx="5948">
                        <c:v>17.117907952280799</c:v>
                      </c:pt>
                      <c:pt idx="5949">
                        <c:v>17.072601175251599</c:v>
                      </c:pt>
                      <c:pt idx="5950">
                        <c:v>17.083987490073199</c:v>
                      </c:pt>
                      <c:pt idx="5951">
                        <c:v>17.1388282777976</c:v>
                      </c:pt>
                      <c:pt idx="5952">
                        <c:v>17.144754373940799</c:v>
                      </c:pt>
                      <c:pt idx="5953">
                        <c:v>17.091795733493701</c:v>
                      </c:pt>
                      <c:pt idx="5954">
                        <c:v>17.125327563903198</c:v>
                      </c:pt>
                      <c:pt idx="5955">
                        <c:v>17.079412062263199</c:v>
                      </c:pt>
                      <c:pt idx="5956">
                        <c:v>17.087522629414099</c:v>
                      </c:pt>
                      <c:pt idx="5957">
                        <c:v>17.133948358787901</c:v>
                      </c:pt>
                      <c:pt idx="5958">
                        <c:v>17.116439677074499</c:v>
                      </c:pt>
                      <c:pt idx="5959">
                        <c:v>17.093778516373</c:v>
                      </c:pt>
                      <c:pt idx="5960">
                        <c:v>17.1132627855383</c:v>
                      </c:pt>
                      <c:pt idx="5961">
                        <c:v>17.096489941459598</c:v>
                      </c:pt>
                      <c:pt idx="5962">
                        <c:v>17.096890378557799</c:v>
                      </c:pt>
                      <c:pt idx="5963">
                        <c:v>17.095078775426</c:v>
                      </c:pt>
                      <c:pt idx="5964">
                        <c:v>17.1109552556326</c:v>
                      </c:pt>
                      <c:pt idx="5965">
                        <c:v>17.097314387691</c:v>
                      </c:pt>
                      <c:pt idx="5966">
                        <c:v>17.110812350628098</c:v>
                      </c:pt>
                      <c:pt idx="5967">
                        <c:v>17.117849194767</c:v>
                      </c:pt>
                      <c:pt idx="5968">
                        <c:v>17.0947369524058</c:v>
                      </c:pt>
                      <c:pt idx="5969">
                        <c:v>17.128260976193999</c:v>
                      </c:pt>
                      <c:pt idx="5970">
                        <c:v>17.1177369456191</c:v>
                      </c:pt>
                      <c:pt idx="5971">
                        <c:v>17.107002609629198</c:v>
                      </c:pt>
                      <c:pt idx="5972">
                        <c:v>17.117740963039498</c:v>
                      </c:pt>
                      <c:pt idx="5973">
                        <c:v>17.114231493891701</c:v>
                      </c:pt>
                      <c:pt idx="5974">
                        <c:v>17.1287250097187</c:v>
                      </c:pt>
                      <c:pt idx="5975">
                        <c:v>17.110730582842699</c:v>
                      </c:pt>
                      <c:pt idx="5976">
                        <c:v>17.1019289531705</c:v>
                      </c:pt>
                      <c:pt idx="5977">
                        <c:v>17.116844698930699</c:v>
                      </c:pt>
                      <c:pt idx="5978">
                        <c:v>17.114573220612801</c:v>
                      </c:pt>
                      <c:pt idx="5979">
                        <c:v>17.1005279692648</c:v>
                      </c:pt>
                      <c:pt idx="5980">
                        <c:v>17.131325624222601</c:v>
                      </c:pt>
                      <c:pt idx="5981">
                        <c:v>17.132354318973501</c:v>
                      </c:pt>
                      <c:pt idx="5982">
                        <c:v>17.1121780429891</c:v>
                      </c:pt>
                      <c:pt idx="5983">
                        <c:v>17.1257694286559</c:v>
                      </c:pt>
                      <c:pt idx="5984">
                        <c:v>17.1180045911102</c:v>
                      </c:pt>
                      <c:pt idx="5985">
                        <c:v>17.105835099156099</c:v>
                      </c:pt>
                      <c:pt idx="5986">
                        <c:v>17.124397379920001</c:v>
                      </c:pt>
                      <c:pt idx="5987">
                        <c:v>17.110419736627701</c:v>
                      </c:pt>
                      <c:pt idx="5988">
                        <c:v>17.128120287953699</c:v>
                      </c:pt>
                      <c:pt idx="5989">
                        <c:v>17.108014813399802</c:v>
                      </c:pt>
                      <c:pt idx="5990">
                        <c:v>17.117004116105001</c:v>
                      </c:pt>
                      <c:pt idx="5991">
                        <c:v>17.1265270932989</c:v>
                      </c:pt>
                      <c:pt idx="5992">
                        <c:v>17.121649591913101</c:v>
                      </c:pt>
                      <c:pt idx="5993">
                        <c:v>17.131731358079598</c:v>
                      </c:pt>
                      <c:pt idx="5994">
                        <c:v>17.129073542604299</c:v>
                      </c:pt>
                      <c:pt idx="5995">
                        <c:v>17.133609804195402</c:v>
                      </c:pt>
                      <c:pt idx="5996">
                        <c:v>17.117449890132999</c:v>
                      </c:pt>
                      <c:pt idx="5997">
                        <c:v>17.116208799880301</c:v>
                      </c:pt>
                      <c:pt idx="5998">
                        <c:v>17.1233306568496</c:v>
                      </c:pt>
                      <c:pt idx="5999">
                        <c:v>17.106464968041202</c:v>
                      </c:pt>
                      <c:pt idx="6000">
                        <c:v>17.127087750926499</c:v>
                      </c:pt>
                      <c:pt idx="6001">
                        <c:v>17.135968932534599</c:v>
                      </c:pt>
                      <c:pt idx="6002">
                        <c:v>17.129235718338201</c:v>
                      </c:pt>
                      <c:pt idx="6003">
                        <c:v>17.123766960898301</c:v>
                      </c:pt>
                      <c:pt idx="6004">
                        <c:v>17.099254518054199</c:v>
                      </c:pt>
                      <c:pt idx="6005">
                        <c:v>17.129259351174198</c:v>
                      </c:pt>
                      <c:pt idx="6006">
                        <c:v>17.119715119694</c:v>
                      </c:pt>
                      <c:pt idx="6007">
                        <c:v>17.0991066178428</c:v>
                      </c:pt>
                      <c:pt idx="6008">
                        <c:v>17.108828971044002</c:v>
                      </c:pt>
                      <c:pt idx="6009">
                        <c:v>17.150671200513202</c:v>
                      </c:pt>
                      <c:pt idx="6010">
                        <c:v>17.124568636820499</c:v>
                      </c:pt>
                      <c:pt idx="6011">
                        <c:v>17.142180141945101</c:v>
                      </c:pt>
                      <c:pt idx="6012">
                        <c:v>17.119114241787599</c:v>
                      </c:pt>
                      <c:pt idx="6013">
                        <c:v>17.120311602171999</c:v>
                      </c:pt>
                      <c:pt idx="6014">
                        <c:v>17.129497357286901</c:v>
                      </c:pt>
                      <c:pt idx="6015">
                        <c:v>17.1338267441018</c:v>
                      </c:pt>
                      <c:pt idx="6016">
                        <c:v>17.128315953817399</c:v>
                      </c:pt>
                      <c:pt idx="6017">
                        <c:v>17.126017187057201</c:v>
                      </c:pt>
                      <c:pt idx="6018">
                        <c:v>17.108939836858699</c:v>
                      </c:pt>
                      <c:pt idx="6019">
                        <c:v>17.104282376585299</c:v>
                      </c:pt>
                      <c:pt idx="6020">
                        <c:v>17.120744808239401</c:v>
                      </c:pt>
                      <c:pt idx="6021">
                        <c:v>17.1192328140969</c:v>
                      </c:pt>
                      <c:pt idx="6022">
                        <c:v>17.147070031072399</c:v>
                      </c:pt>
                      <c:pt idx="6023">
                        <c:v>17.140717458827901</c:v>
                      </c:pt>
                      <c:pt idx="6024">
                        <c:v>17.1376531305987</c:v>
                      </c:pt>
                      <c:pt idx="6025">
                        <c:v>17.105486810032001</c:v>
                      </c:pt>
                      <c:pt idx="6026">
                        <c:v>17.130058572788599</c:v>
                      </c:pt>
                      <c:pt idx="6027">
                        <c:v>17.120639090469801</c:v>
                      </c:pt>
                      <c:pt idx="6028">
                        <c:v>17.112165024472802</c:v>
                      </c:pt>
                      <c:pt idx="6029">
                        <c:v>17.117268538654699</c:v>
                      </c:pt>
                      <c:pt idx="6030">
                        <c:v>17.140911484823601</c:v>
                      </c:pt>
                      <c:pt idx="6031">
                        <c:v>17.128530405602</c:v>
                      </c:pt>
                      <c:pt idx="6032">
                        <c:v>17.1443847766046</c:v>
                      </c:pt>
                      <c:pt idx="6033">
                        <c:v>17.126998417140101</c:v>
                      </c:pt>
                      <c:pt idx="6034">
                        <c:v>17.135517257758998</c:v>
                      </c:pt>
                      <c:pt idx="6035">
                        <c:v>17.134128179192501</c:v>
                      </c:pt>
                      <c:pt idx="6036">
                        <c:v>17.139252318245202</c:v>
                      </c:pt>
                      <c:pt idx="6037">
                        <c:v>17.1293194110808</c:v>
                      </c:pt>
                      <c:pt idx="6038">
                        <c:v>17.125984883331</c:v>
                      </c:pt>
                      <c:pt idx="6039">
                        <c:v>17.130214522264101</c:v>
                      </c:pt>
                      <c:pt idx="6040">
                        <c:v>17.137943371803701</c:v>
                      </c:pt>
                      <c:pt idx="6041">
                        <c:v>17.1497083707889</c:v>
                      </c:pt>
                      <c:pt idx="6042">
                        <c:v>17.1251825067529</c:v>
                      </c:pt>
                      <c:pt idx="6043">
                        <c:v>17.173326066024899</c:v>
                      </c:pt>
                      <c:pt idx="6044">
                        <c:v>17.109743207273901</c:v>
                      </c:pt>
                      <c:pt idx="6045">
                        <c:v>17.117373029445702</c:v>
                      </c:pt>
                      <c:pt idx="6046">
                        <c:v>17.1014471700407</c:v>
                      </c:pt>
                      <c:pt idx="6047">
                        <c:v>17.092777891647199</c:v>
                      </c:pt>
                      <c:pt idx="6048">
                        <c:v>17.113138251350801</c:v>
                      </c:pt>
                      <c:pt idx="6049">
                        <c:v>17.1037135033041</c:v>
                      </c:pt>
                      <c:pt idx="6050">
                        <c:v>17.101036049371402</c:v>
                      </c:pt>
                      <c:pt idx="6051">
                        <c:v>17.114143130504399</c:v>
                      </c:pt>
                      <c:pt idx="6052">
                        <c:v>17.148679637745701</c:v>
                      </c:pt>
                      <c:pt idx="6053">
                        <c:v>17.147425523007001</c:v>
                      </c:pt>
                      <c:pt idx="6054">
                        <c:v>17.1354082745735</c:v>
                      </c:pt>
                      <c:pt idx="6055">
                        <c:v>17.119050406698001</c:v>
                      </c:pt>
                      <c:pt idx="6056">
                        <c:v>17.1287066238609</c:v>
                      </c:pt>
                      <c:pt idx="6057">
                        <c:v>17.119488332826698</c:v>
                      </c:pt>
                      <c:pt idx="6058">
                        <c:v>17.166501915776401</c:v>
                      </c:pt>
                      <c:pt idx="6059">
                        <c:v>17.104372115539199</c:v>
                      </c:pt>
                      <c:pt idx="6060">
                        <c:v>17.120786740873299</c:v>
                      </c:pt>
                      <c:pt idx="6061">
                        <c:v>17.1199293936053</c:v>
                      </c:pt>
                      <c:pt idx="6062">
                        <c:v>17.112427883899599</c:v>
                      </c:pt>
                      <c:pt idx="6063">
                        <c:v>17.1308579709608</c:v>
                      </c:pt>
                      <c:pt idx="6064">
                        <c:v>17.144844934756499</c:v>
                      </c:pt>
                      <c:pt idx="6065">
                        <c:v>17.129403264900802</c:v>
                      </c:pt>
                      <c:pt idx="6066">
                        <c:v>17.128928453548198</c:v>
                      </c:pt>
                      <c:pt idx="6067">
                        <c:v>17.132575470861099</c:v>
                      </c:pt>
                      <c:pt idx="6068">
                        <c:v>17.133514387787098</c:v>
                      </c:pt>
                      <c:pt idx="6069">
                        <c:v>17.138038009199001</c:v>
                      </c:pt>
                      <c:pt idx="6070">
                        <c:v>17.128243959060001</c:v>
                      </c:pt>
                      <c:pt idx="6071">
                        <c:v>17.129656834464701</c:v>
                      </c:pt>
                      <c:pt idx="6072">
                        <c:v>17.113420815482801</c:v>
                      </c:pt>
                      <c:pt idx="6073">
                        <c:v>17.111966460084702</c:v>
                      </c:pt>
                      <c:pt idx="6074">
                        <c:v>17.150765675750101</c:v>
                      </c:pt>
                      <c:pt idx="6075">
                        <c:v>17.112522463756001</c:v>
                      </c:pt>
                      <c:pt idx="6076">
                        <c:v>17.132847752603102</c:v>
                      </c:pt>
                      <c:pt idx="6077">
                        <c:v>17.138531956775299</c:v>
                      </c:pt>
                      <c:pt idx="6078">
                        <c:v>17.122241920660102</c:v>
                      </c:pt>
                      <c:pt idx="6079">
                        <c:v>17.1551456444592</c:v>
                      </c:pt>
                      <c:pt idx="6080">
                        <c:v>17.136275701468399</c:v>
                      </c:pt>
                      <c:pt idx="6081">
                        <c:v>17.130304378585699</c:v>
                      </c:pt>
                      <c:pt idx="6082">
                        <c:v>17.1282189736866</c:v>
                      </c:pt>
                      <c:pt idx="6083">
                        <c:v>17.1554768839353</c:v>
                      </c:pt>
                      <c:pt idx="6084">
                        <c:v>17.116973960136601</c:v>
                      </c:pt>
                      <c:pt idx="6085">
                        <c:v>17.1282100642239</c:v>
                      </c:pt>
                      <c:pt idx="6086">
                        <c:v>17.140676038598102</c:v>
                      </c:pt>
                      <c:pt idx="6087">
                        <c:v>17.119991188868699</c:v>
                      </c:pt>
                      <c:pt idx="6088">
                        <c:v>17.119003434928899</c:v>
                      </c:pt>
                      <c:pt idx="6089">
                        <c:v>17.124774904459599</c:v>
                      </c:pt>
                      <c:pt idx="6090">
                        <c:v>17.157000534600201</c:v>
                      </c:pt>
                      <c:pt idx="6091">
                        <c:v>17.152283774903101</c:v>
                      </c:pt>
                      <c:pt idx="6092">
                        <c:v>17.156725215603501</c:v>
                      </c:pt>
                      <c:pt idx="6093">
                        <c:v>17.142113420479301</c:v>
                      </c:pt>
                      <c:pt idx="6094">
                        <c:v>17.145695470398699</c:v>
                      </c:pt>
                      <c:pt idx="6095">
                        <c:v>17.1637275714384</c:v>
                      </c:pt>
                      <c:pt idx="6096">
                        <c:v>17.1449572246343</c:v>
                      </c:pt>
                      <c:pt idx="6097">
                        <c:v>17.115860602671798</c:v>
                      </c:pt>
                      <c:pt idx="6098">
                        <c:v>17.1533194024639</c:v>
                      </c:pt>
                      <c:pt idx="6099">
                        <c:v>17.171853500294102</c:v>
                      </c:pt>
                      <c:pt idx="6100">
                        <c:v>17.156511201707001</c:v>
                      </c:pt>
                      <c:pt idx="6101">
                        <c:v>17.1454771582899</c:v>
                      </c:pt>
                      <c:pt idx="6102">
                        <c:v>17.1577162456501</c:v>
                      </c:pt>
                      <c:pt idx="6103">
                        <c:v>17.1455372529173</c:v>
                      </c:pt>
                      <c:pt idx="6104">
                        <c:v>17.140101413512799</c:v>
                      </c:pt>
                      <c:pt idx="6105">
                        <c:v>17.150885894966301</c:v>
                      </c:pt>
                      <c:pt idx="6106">
                        <c:v>17.160126391175702</c:v>
                      </c:pt>
                      <c:pt idx="6107">
                        <c:v>17.1427799746352</c:v>
                      </c:pt>
                      <c:pt idx="6108">
                        <c:v>17.134007138154299</c:v>
                      </c:pt>
                      <c:pt idx="6109">
                        <c:v>17.129945387182701</c:v>
                      </c:pt>
                      <c:pt idx="6110">
                        <c:v>17.148498476638999</c:v>
                      </c:pt>
                      <c:pt idx="6111">
                        <c:v>17.158218209279699</c:v>
                      </c:pt>
                      <c:pt idx="6112">
                        <c:v>17.169788789867699</c:v>
                      </c:pt>
                      <c:pt idx="6113">
                        <c:v>17.167151130633599</c:v>
                      </c:pt>
                      <c:pt idx="6114">
                        <c:v>17.149637733037601</c:v>
                      </c:pt>
                      <c:pt idx="6115">
                        <c:v>17.1616479695397</c:v>
                      </c:pt>
                      <c:pt idx="6116">
                        <c:v>17.151648098620999</c:v>
                      </c:pt>
                      <c:pt idx="6117">
                        <c:v>17.145373603630699</c:v>
                      </c:pt>
                      <c:pt idx="6118">
                        <c:v>17.1380821741371</c:v>
                      </c:pt>
                      <c:pt idx="6119">
                        <c:v>17.158705446246501</c:v>
                      </c:pt>
                      <c:pt idx="6120">
                        <c:v>17.144596877712502</c:v>
                      </c:pt>
                      <c:pt idx="6121">
                        <c:v>17.161502595172799</c:v>
                      </c:pt>
                      <c:pt idx="6122">
                        <c:v>17.156641418856999</c:v>
                      </c:pt>
                      <c:pt idx="6123">
                        <c:v>17.169644222851101</c:v>
                      </c:pt>
                      <c:pt idx="6124">
                        <c:v>17.149819377010601</c:v>
                      </c:pt>
                      <c:pt idx="6125">
                        <c:v>17.156003283804999</c:v>
                      </c:pt>
                      <c:pt idx="6126">
                        <c:v>17.143556138949801</c:v>
                      </c:pt>
                      <c:pt idx="6127">
                        <c:v>17.1680153765185</c:v>
                      </c:pt>
                      <c:pt idx="6128">
                        <c:v>17.157410059735401</c:v>
                      </c:pt>
                      <c:pt idx="6129">
                        <c:v>17.169823556514402</c:v>
                      </c:pt>
                      <c:pt idx="6130">
                        <c:v>17.173606834910402</c:v>
                      </c:pt>
                      <c:pt idx="6131">
                        <c:v>17.155213586544701</c:v>
                      </c:pt>
                      <c:pt idx="6132">
                        <c:v>17.182412734723499</c:v>
                      </c:pt>
                      <c:pt idx="6133">
                        <c:v>17.176614612698799</c:v>
                      </c:pt>
                      <c:pt idx="6134">
                        <c:v>17.170107623348599</c:v>
                      </c:pt>
                      <c:pt idx="6135">
                        <c:v>17.164137861904699</c:v>
                      </c:pt>
                      <c:pt idx="6136">
                        <c:v>16.827571508082499</c:v>
                      </c:pt>
                      <c:pt idx="6137">
                        <c:v>16.8773863316739</c:v>
                      </c:pt>
                      <c:pt idx="6138">
                        <c:v>16.8654985639266</c:v>
                      </c:pt>
                      <c:pt idx="6139">
                        <c:v>16.869625396710202</c:v>
                      </c:pt>
                      <c:pt idx="6140">
                        <c:v>16.883983757586002</c:v>
                      </c:pt>
                      <c:pt idx="6141">
                        <c:v>16.9102442059026</c:v>
                      </c:pt>
                      <c:pt idx="6142">
                        <c:v>16.867094078422902</c:v>
                      </c:pt>
                      <c:pt idx="6143">
                        <c:v>16.841504368198901</c:v>
                      </c:pt>
                      <c:pt idx="6144">
                        <c:v>16.8727693235878</c:v>
                      </c:pt>
                      <c:pt idx="6145">
                        <c:v>16.859743994064999</c:v>
                      </c:pt>
                      <c:pt idx="6146">
                        <c:v>16.8304723059859</c:v>
                      </c:pt>
                      <c:pt idx="6147">
                        <c:v>16.858545253638699</c:v>
                      </c:pt>
                      <c:pt idx="6148">
                        <c:v>16.885239257775201</c:v>
                      </c:pt>
                      <c:pt idx="6149">
                        <c:v>16.856441381235999</c:v>
                      </c:pt>
                      <c:pt idx="6150">
                        <c:v>16.886314394909899</c:v>
                      </c:pt>
                      <c:pt idx="6151">
                        <c:v>16.884862765865499</c:v>
                      </c:pt>
                      <c:pt idx="6152">
                        <c:v>16.874548946881202</c:v>
                      </c:pt>
                      <c:pt idx="6153">
                        <c:v>16.9379617502541</c:v>
                      </c:pt>
                      <c:pt idx="6154">
                        <c:v>16.8821055150616</c:v>
                      </c:pt>
                      <c:pt idx="6155">
                        <c:v>16.8829462914609</c:v>
                      </c:pt>
                      <c:pt idx="6156">
                        <c:v>16.917106640253401</c:v>
                      </c:pt>
                      <c:pt idx="6157">
                        <c:v>16.908767907430001</c:v>
                      </c:pt>
                      <c:pt idx="6158">
                        <c:v>16.9184725546354</c:v>
                      </c:pt>
                      <c:pt idx="6159">
                        <c:v>16.917008304271501</c:v>
                      </c:pt>
                      <c:pt idx="6160">
                        <c:v>16.8952291312876</c:v>
                      </c:pt>
                      <c:pt idx="6161">
                        <c:v>16.926454159799199</c:v>
                      </c:pt>
                      <c:pt idx="6162">
                        <c:v>16.910046165273101</c:v>
                      </c:pt>
                      <c:pt idx="6163">
                        <c:v>16.902895332190401</c:v>
                      </c:pt>
                      <c:pt idx="6164">
                        <c:v>16.827330007867399</c:v>
                      </c:pt>
                      <c:pt idx="6165">
                        <c:v>16.8679540837899</c:v>
                      </c:pt>
                      <c:pt idx="6166">
                        <c:v>16.8547123246159</c:v>
                      </c:pt>
                      <c:pt idx="6167">
                        <c:v>16.858061274030302</c:v>
                      </c:pt>
                      <c:pt idx="6168">
                        <c:v>16.849020506708001</c:v>
                      </c:pt>
                      <c:pt idx="6169">
                        <c:v>16.861330316970001</c:v>
                      </c:pt>
                      <c:pt idx="6170">
                        <c:v>16.870783200103499</c:v>
                      </c:pt>
                      <c:pt idx="6171">
                        <c:v>16.8662653688638</c:v>
                      </c:pt>
                      <c:pt idx="6172">
                        <c:v>16.857959541221401</c:v>
                      </c:pt>
                      <c:pt idx="6173">
                        <c:v>16.8398662995941</c:v>
                      </c:pt>
                      <c:pt idx="6174">
                        <c:v>16.907382943260998</c:v>
                      </c:pt>
                      <c:pt idx="6175">
                        <c:v>16.880138903172099</c:v>
                      </c:pt>
                      <c:pt idx="6176">
                        <c:v>16.8823903926593</c:v>
                      </c:pt>
                      <c:pt idx="6177">
                        <c:v>16.875380195356598</c:v>
                      </c:pt>
                      <c:pt idx="6178">
                        <c:v>16.890725356394899</c:v>
                      </c:pt>
                      <c:pt idx="6179">
                        <c:v>16.894303183493999</c:v>
                      </c:pt>
                      <c:pt idx="6180">
                        <c:v>16.925476505189799</c:v>
                      </c:pt>
                      <c:pt idx="6181">
                        <c:v>16.886337772002001</c:v>
                      </c:pt>
                      <c:pt idx="6182">
                        <c:v>16.8855772170437</c:v>
                      </c:pt>
                      <c:pt idx="6183">
                        <c:v>16.9036375104412</c:v>
                      </c:pt>
                      <c:pt idx="6184">
                        <c:v>16.8985336232092</c:v>
                      </c:pt>
                      <c:pt idx="6185">
                        <c:v>16.921914726959901</c:v>
                      </c:pt>
                      <c:pt idx="6186">
                        <c:v>16.893978328185401</c:v>
                      </c:pt>
                      <c:pt idx="6187">
                        <c:v>16.9042059250188</c:v>
                      </c:pt>
                      <c:pt idx="6188">
                        <c:v>16.898647246319101</c:v>
                      </c:pt>
                      <c:pt idx="6189">
                        <c:v>16.9189467183602</c:v>
                      </c:pt>
                      <c:pt idx="6190">
                        <c:v>16.870975741751799</c:v>
                      </c:pt>
                      <c:pt idx="6191">
                        <c:v>16.919174105163499</c:v>
                      </c:pt>
                      <c:pt idx="6192">
                        <c:v>16.841400284151899</c:v>
                      </c:pt>
                      <c:pt idx="6193">
                        <c:v>16.8244107975753</c:v>
                      </c:pt>
                      <c:pt idx="6194">
                        <c:v>16.873008185960799</c:v>
                      </c:pt>
                      <c:pt idx="6195">
                        <c:v>16.867781124325202</c:v>
                      </c:pt>
                      <c:pt idx="6196">
                        <c:v>16.883383842280001</c:v>
                      </c:pt>
                      <c:pt idx="6197">
                        <c:v>16.873975163755599</c:v>
                      </c:pt>
                      <c:pt idx="6198">
                        <c:v>16.877656763245401</c:v>
                      </c:pt>
                      <c:pt idx="6199">
                        <c:v>16.911826420687401</c:v>
                      </c:pt>
                      <c:pt idx="6200">
                        <c:v>16.883834364577702</c:v>
                      </c:pt>
                      <c:pt idx="6201">
                        <c:v>16.9045025194402</c:v>
                      </c:pt>
                      <c:pt idx="6202">
                        <c:v>16.878676214236901</c:v>
                      </c:pt>
                      <c:pt idx="6203">
                        <c:v>16.873934939426299</c:v>
                      </c:pt>
                      <c:pt idx="6204">
                        <c:v>16.8874616324633</c:v>
                      </c:pt>
                      <c:pt idx="6205">
                        <c:v>16.9163444439077</c:v>
                      </c:pt>
                      <c:pt idx="6206">
                        <c:v>16.885268891717299</c:v>
                      </c:pt>
                      <c:pt idx="6207">
                        <c:v>16.8958693989712</c:v>
                      </c:pt>
                      <c:pt idx="6208">
                        <c:v>16.910990905676702</c:v>
                      </c:pt>
                      <c:pt idx="6209">
                        <c:v>16.912458283822499</c:v>
                      </c:pt>
                      <c:pt idx="6210">
                        <c:v>16.913942322803699</c:v>
                      </c:pt>
                      <c:pt idx="6211">
                        <c:v>16.891479751031699</c:v>
                      </c:pt>
                      <c:pt idx="6212">
                        <c:v>16.909129609666198</c:v>
                      </c:pt>
                      <c:pt idx="6213">
                        <c:v>16.827577980569401</c:v>
                      </c:pt>
                      <c:pt idx="6214">
                        <c:v>16.890595593152199</c:v>
                      </c:pt>
                      <c:pt idx="6215">
                        <c:v>16.906146740934801</c:v>
                      </c:pt>
                      <c:pt idx="6216">
                        <c:v>16.854324152724899</c:v>
                      </c:pt>
                      <c:pt idx="6217">
                        <c:v>16.843000693322299</c:v>
                      </c:pt>
                      <c:pt idx="6218">
                        <c:v>16.862062443318301</c:v>
                      </c:pt>
                      <c:pt idx="6219">
                        <c:v>16.870768241653199</c:v>
                      </c:pt>
                      <c:pt idx="6220">
                        <c:v>16.876483332867299</c:v>
                      </c:pt>
                      <c:pt idx="6221">
                        <c:v>16.8700931110595</c:v>
                      </c:pt>
                      <c:pt idx="6222">
                        <c:v>16.924110442412299</c:v>
                      </c:pt>
                      <c:pt idx="6223">
                        <c:v>16.916117095003202</c:v>
                      </c:pt>
                      <c:pt idx="6224">
                        <c:v>16.947480380776</c:v>
                      </c:pt>
                      <c:pt idx="6225">
                        <c:v>16.911666130534002</c:v>
                      </c:pt>
                      <c:pt idx="6226">
                        <c:v>16.932464669374902</c:v>
                      </c:pt>
                      <c:pt idx="6227">
                        <c:v>16.890925907701501</c:v>
                      </c:pt>
                      <c:pt idx="6228">
                        <c:v>16.8229420657803</c:v>
                      </c:pt>
                      <c:pt idx="6229">
                        <c:v>16.856591086886201</c:v>
                      </c:pt>
                      <c:pt idx="6230">
                        <c:v>16.875522491804102</c:v>
                      </c:pt>
                      <c:pt idx="6231">
                        <c:v>16.881663817761599</c:v>
                      </c:pt>
                      <c:pt idx="6232">
                        <c:v>16.911579453264402</c:v>
                      </c:pt>
                      <c:pt idx="6233">
                        <c:v>16.917590262746899</c:v>
                      </c:pt>
                      <c:pt idx="6234">
                        <c:v>16.9156309515636</c:v>
                      </c:pt>
                      <c:pt idx="6235">
                        <c:v>16.932626000088199</c:v>
                      </c:pt>
                      <c:pt idx="6236">
                        <c:v>16.877911978177899</c:v>
                      </c:pt>
                      <c:pt idx="6237">
                        <c:v>16.879594914235401</c:v>
                      </c:pt>
                      <c:pt idx="6238">
                        <c:v>16.906316774083798</c:v>
                      </c:pt>
                      <c:pt idx="6239">
                        <c:v>16.8805077293515</c:v>
                      </c:pt>
                      <c:pt idx="6240">
                        <c:v>16.903012248721801</c:v>
                      </c:pt>
                      <c:pt idx="6241">
                        <c:v>16.906632310779202</c:v>
                      </c:pt>
                      <c:pt idx="6242">
                        <c:v>16.8720346939091</c:v>
                      </c:pt>
                      <c:pt idx="6243">
                        <c:v>16.9051764799704</c:v>
                      </c:pt>
                      <c:pt idx="6244">
                        <c:v>16.971828749395701</c:v>
                      </c:pt>
                      <c:pt idx="6245">
                        <c:v>16.965967706110799</c:v>
                      </c:pt>
                      <c:pt idx="6246">
                        <c:v>16.9257089040075</c:v>
                      </c:pt>
                      <c:pt idx="6247">
                        <c:v>16.9358696715896</c:v>
                      </c:pt>
                      <c:pt idx="6248">
                        <c:v>16.928067197587701</c:v>
                      </c:pt>
                      <c:pt idx="6249">
                        <c:v>16.941724374744101</c:v>
                      </c:pt>
                      <c:pt idx="6250">
                        <c:v>16.9697027700715</c:v>
                      </c:pt>
                      <c:pt idx="6251">
                        <c:v>16.9622464710407</c:v>
                      </c:pt>
                      <c:pt idx="6252">
                        <c:v>16.968171358457301</c:v>
                      </c:pt>
                      <c:pt idx="6253">
                        <c:v>16.989620218149302</c:v>
                      </c:pt>
                      <c:pt idx="6254">
                        <c:v>16.953213015836401</c:v>
                      </c:pt>
                      <c:pt idx="6255">
                        <c:v>16.937761489869199</c:v>
                      </c:pt>
                      <c:pt idx="6256">
                        <c:v>16.9502540789078</c:v>
                      </c:pt>
                      <c:pt idx="6257">
                        <c:v>16.947544819869499</c:v>
                      </c:pt>
                      <c:pt idx="6258">
                        <c:v>16.9866812430603</c:v>
                      </c:pt>
                      <c:pt idx="6259">
                        <c:v>16.9745350480312</c:v>
                      </c:pt>
                      <c:pt idx="6260">
                        <c:v>16.9666667879576</c:v>
                      </c:pt>
                      <c:pt idx="6261">
                        <c:v>16.951361345261201</c:v>
                      </c:pt>
                      <c:pt idx="6262">
                        <c:v>17.416314862345999</c:v>
                      </c:pt>
                      <c:pt idx="6263">
                        <c:v>17.447594871186599</c:v>
                      </c:pt>
                      <c:pt idx="6264">
                        <c:v>17.5008577719153</c:v>
                      </c:pt>
                      <c:pt idx="6265">
                        <c:v>17.573602583702801</c:v>
                      </c:pt>
                      <c:pt idx="6266">
                        <c:v>17.501316227464699</c:v>
                      </c:pt>
                      <c:pt idx="6267">
                        <c:v>17.739067425388999</c:v>
                      </c:pt>
                      <c:pt idx="6268">
                        <c:v>17.551495847091601</c:v>
                      </c:pt>
                      <c:pt idx="6269">
                        <c:v>17.5661293719021</c:v>
                      </c:pt>
                      <c:pt idx="6270">
                        <c:v>17.774027440482801</c:v>
                      </c:pt>
                      <c:pt idx="6271">
                        <c:v>17.757345880445801</c:v>
                      </c:pt>
                      <c:pt idx="6272">
                        <c:v>17.588903515601501</c:v>
                      </c:pt>
                      <c:pt idx="6273">
                        <c:v>17.618231842124299</c:v>
                      </c:pt>
                      <c:pt idx="6274">
                        <c:v>17.830897620463599</c:v>
                      </c:pt>
                      <c:pt idx="6275">
                        <c:v>17.6400230850718</c:v>
                      </c:pt>
                      <c:pt idx="6276">
                        <c:v>17.8300543903791</c:v>
                      </c:pt>
                      <c:pt idx="6277">
                        <c:v>17.846264437736199</c:v>
                      </c:pt>
                      <c:pt idx="6278">
                        <c:v>17.7970732635386</c:v>
                      </c:pt>
                      <c:pt idx="6279">
                        <c:v>17.8652272434305</c:v>
                      </c:pt>
                      <c:pt idx="6280">
                        <c:v>17.7550627478678</c:v>
                      </c:pt>
                      <c:pt idx="6281">
                        <c:v>17.762501529842499</c:v>
                      </c:pt>
                      <c:pt idx="6282">
                        <c:v>17.852511480010499</c:v>
                      </c:pt>
                      <c:pt idx="6283">
                        <c:v>17.8443550883018</c:v>
                      </c:pt>
                      <c:pt idx="6284">
                        <c:v>17.781730831453402</c:v>
                      </c:pt>
                      <c:pt idx="6285">
                        <c:v>17.803921533727799</c:v>
                      </c:pt>
                      <c:pt idx="6286">
                        <c:v>17.873857466551701</c:v>
                      </c:pt>
                      <c:pt idx="6287">
                        <c:v>17.8990099640687</c:v>
                      </c:pt>
                      <c:pt idx="6288">
                        <c:v>17.927265260492501</c:v>
                      </c:pt>
                      <c:pt idx="6289">
                        <c:v>17.923629293699001</c:v>
                      </c:pt>
                      <c:pt idx="6290">
                        <c:v>17.924969017290099</c:v>
                      </c:pt>
                      <c:pt idx="6291">
                        <c:v>17.916810676155499</c:v>
                      </c:pt>
                      <c:pt idx="6292">
                        <c:v>18.323418353253398</c:v>
                      </c:pt>
                      <c:pt idx="6293">
                        <c:v>16.6470127045868</c:v>
                      </c:pt>
                      <c:pt idx="6294">
                        <c:v>16.741177520986099</c:v>
                      </c:pt>
                      <c:pt idx="6295">
                        <c:v>16.700159084574398</c:v>
                      </c:pt>
                      <c:pt idx="6296">
                        <c:v>16.767965153768198</c:v>
                      </c:pt>
                      <c:pt idx="6297">
                        <c:v>16.7596931886224</c:v>
                      </c:pt>
                      <c:pt idx="6298">
                        <c:v>16.971834263083501</c:v>
                      </c:pt>
                      <c:pt idx="6299">
                        <c:v>17.0132691562338</c:v>
                      </c:pt>
                      <c:pt idx="6300">
                        <c:v>17.001429061440099</c:v>
                      </c:pt>
                      <c:pt idx="6301">
                        <c:v>16.998579253375901</c:v>
                      </c:pt>
                      <c:pt idx="6302">
                        <c:v>17.049753297652799</c:v>
                      </c:pt>
                      <c:pt idx="6303">
                        <c:v>17.078555853344</c:v>
                      </c:pt>
                      <c:pt idx="6304">
                        <c:v>17.090058655726398</c:v>
                      </c:pt>
                      <c:pt idx="6305">
                        <c:v>17.104833578947201</c:v>
                      </c:pt>
                      <c:pt idx="6306">
                        <c:v>17.0373835883148</c:v>
                      </c:pt>
                      <c:pt idx="6307">
                        <c:v>17.065371551148999</c:v>
                      </c:pt>
                      <c:pt idx="6308">
                        <c:v>17.139214294681</c:v>
                      </c:pt>
                      <c:pt idx="6309">
                        <c:v>17.125048382166302</c:v>
                      </c:pt>
                      <c:pt idx="6310">
                        <c:v>17.119388701742</c:v>
                      </c:pt>
                      <c:pt idx="6311">
                        <c:v>17.1247915064009</c:v>
                      </c:pt>
                      <c:pt idx="6312">
                        <c:v>17.136885853762401</c:v>
                      </c:pt>
                      <c:pt idx="6313">
                        <c:v>17.1340180024769</c:v>
                      </c:pt>
                      <c:pt idx="6314">
                        <c:v>17.166445448745801</c:v>
                      </c:pt>
                      <c:pt idx="6315">
                        <c:v>17.154923461011499</c:v>
                      </c:pt>
                      <c:pt idx="6316">
                        <c:v>17.143635882371999</c:v>
                      </c:pt>
                      <c:pt idx="6317">
                        <c:v>17.1420854358669</c:v>
                      </c:pt>
                      <c:pt idx="6318">
                        <c:v>17.159019156312802</c:v>
                      </c:pt>
                      <c:pt idx="6319">
                        <c:v>17.189003985490501</c:v>
                      </c:pt>
                      <c:pt idx="6320">
                        <c:v>17.1814560303396</c:v>
                      </c:pt>
                      <c:pt idx="6321">
                        <c:v>17.1719961069969</c:v>
                      </c:pt>
                      <c:pt idx="6322">
                        <c:v>17.200187754116399</c:v>
                      </c:pt>
                      <c:pt idx="6323">
                        <c:v>17.209579480062999</c:v>
                      </c:pt>
                      <c:pt idx="6324">
                        <c:v>17.592336033159199</c:v>
                      </c:pt>
                      <c:pt idx="6325">
                        <c:v>17.757374191156401</c:v>
                      </c:pt>
                      <c:pt idx="6326">
                        <c:v>17.554434910603799</c:v>
                      </c:pt>
                      <c:pt idx="6327">
                        <c:v>17.688253111953401</c:v>
                      </c:pt>
                      <c:pt idx="6328">
                        <c:v>17.9082109530354</c:v>
                      </c:pt>
                      <c:pt idx="6329">
                        <c:v>17.5949910018407</c:v>
                      </c:pt>
                      <c:pt idx="6330">
                        <c:v>17.5938875379697</c:v>
                      </c:pt>
                      <c:pt idx="6331">
                        <c:v>17.7899587070529</c:v>
                      </c:pt>
                      <c:pt idx="6332">
                        <c:v>17.7183419781467</c:v>
                      </c:pt>
                      <c:pt idx="6333">
                        <c:v>17.6333009748096</c:v>
                      </c:pt>
                      <c:pt idx="6334">
                        <c:v>17.6694510879958</c:v>
                      </c:pt>
                      <c:pt idx="6335">
                        <c:v>17.717741943384201</c:v>
                      </c:pt>
                      <c:pt idx="6336">
                        <c:v>17.684038879355199</c:v>
                      </c:pt>
                      <c:pt idx="6337">
                        <c:v>17.930310686404201</c:v>
                      </c:pt>
                      <c:pt idx="6338">
                        <c:v>17.646653854383601</c:v>
                      </c:pt>
                      <c:pt idx="6339">
                        <c:v>17.655780620003199</c:v>
                      </c:pt>
                      <c:pt idx="6340">
                        <c:v>17.569889538995898</c:v>
                      </c:pt>
                      <c:pt idx="6341">
                        <c:v>17.571220642701601</c:v>
                      </c:pt>
                      <c:pt idx="6342">
                        <c:v>17.595605576242601</c:v>
                      </c:pt>
                      <c:pt idx="6343">
                        <c:v>17.702951686292501</c:v>
                      </c:pt>
                      <c:pt idx="6344">
                        <c:v>17.598243996301601</c:v>
                      </c:pt>
                      <c:pt idx="6345">
                        <c:v>17.6755305886016</c:v>
                      </c:pt>
                      <c:pt idx="6346">
                        <c:v>17.608262687780702</c:v>
                      </c:pt>
                      <c:pt idx="6347">
                        <c:v>17.691127533612001</c:v>
                      </c:pt>
                      <c:pt idx="6348">
                        <c:v>17.6308883709541</c:v>
                      </c:pt>
                      <c:pt idx="6349">
                        <c:v>17.6049099246951</c:v>
                      </c:pt>
                      <c:pt idx="6350">
                        <c:v>17.722723831976001</c:v>
                      </c:pt>
                      <c:pt idx="6351">
                        <c:v>17.648395290967098</c:v>
                      </c:pt>
                      <c:pt idx="6352">
                        <c:v>17.601217406860201</c:v>
                      </c:pt>
                      <c:pt idx="6353">
                        <c:v>17.596763265850299</c:v>
                      </c:pt>
                      <c:pt idx="6354">
                        <c:v>17.690780226503801</c:v>
                      </c:pt>
                      <c:pt idx="6355">
                        <c:v>17.5587092202605</c:v>
                      </c:pt>
                      <c:pt idx="6356">
                        <c:v>17.619046532983301</c:v>
                      </c:pt>
                      <c:pt idx="6357">
                        <c:v>17.682892463250401</c:v>
                      </c:pt>
                      <c:pt idx="6358">
                        <c:v>17.692323681689199</c:v>
                      </c:pt>
                      <c:pt idx="6359">
                        <c:v>17.669765020177898</c:v>
                      </c:pt>
                      <c:pt idx="6360">
                        <c:v>17.559279137108501</c:v>
                      </c:pt>
                      <c:pt idx="6361">
                        <c:v>17.808017681723399</c:v>
                      </c:pt>
                      <c:pt idx="6362">
                        <c:v>17.5895880554712</c:v>
                      </c:pt>
                      <c:pt idx="6363">
                        <c:v>17.710751750568001</c:v>
                      </c:pt>
                      <c:pt idx="6364">
                        <c:v>17.613537450178001</c:v>
                      </c:pt>
                      <c:pt idx="6365">
                        <c:v>17.629090629046502</c:v>
                      </c:pt>
                      <c:pt idx="6366">
                        <c:v>17.7236241689567</c:v>
                      </c:pt>
                      <c:pt idx="6367">
                        <c:v>17.601121770640798</c:v>
                      </c:pt>
                      <c:pt idx="6368">
                        <c:v>17.8094085429789</c:v>
                      </c:pt>
                      <c:pt idx="6369">
                        <c:v>17.646254852332699</c:v>
                      </c:pt>
                      <c:pt idx="6370">
                        <c:v>17.8053293920822</c:v>
                      </c:pt>
                      <c:pt idx="6371">
                        <c:v>17.601073578504</c:v>
                      </c:pt>
                      <c:pt idx="6372">
                        <c:v>17.595753643540601</c:v>
                      </c:pt>
                      <c:pt idx="6373">
                        <c:v>17.703759999008099</c:v>
                      </c:pt>
                      <c:pt idx="6374">
                        <c:v>17.7747079606368</c:v>
                      </c:pt>
                      <c:pt idx="6375">
                        <c:v>17.617058340675001</c:v>
                      </c:pt>
                      <c:pt idx="6376">
                        <c:v>17.584903943761699</c:v>
                      </c:pt>
                      <c:pt idx="6377">
                        <c:v>17.928307298082501</c:v>
                      </c:pt>
                      <c:pt idx="6378">
                        <c:v>17.547703009195601</c:v>
                      </c:pt>
                      <c:pt idx="6379">
                        <c:v>17.6804249057523</c:v>
                      </c:pt>
                      <c:pt idx="6380">
                        <c:v>17.610562921536498</c:v>
                      </c:pt>
                      <c:pt idx="6381">
                        <c:v>17.5778268916043</c:v>
                      </c:pt>
                      <c:pt idx="6382">
                        <c:v>17.630850394527801</c:v>
                      </c:pt>
                      <c:pt idx="6383">
                        <c:v>17.783409959655899</c:v>
                      </c:pt>
                      <c:pt idx="6384">
                        <c:v>17.688022313985002</c:v>
                      </c:pt>
                      <c:pt idx="6385">
                        <c:v>17.6368991552484</c:v>
                      </c:pt>
                      <c:pt idx="6386">
                        <c:v>17.7431298308789</c:v>
                      </c:pt>
                      <c:pt idx="6387">
                        <c:v>17.6797860673475</c:v>
                      </c:pt>
                      <c:pt idx="6388">
                        <c:v>17.638495585014599</c:v>
                      </c:pt>
                      <c:pt idx="6389">
                        <c:v>17.707403318434199</c:v>
                      </c:pt>
                      <c:pt idx="6390">
                        <c:v>17.7181243787253</c:v>
                      </c:pt>
                      <c:pt idx="6391">
                        <c:v>17.749501939753301</c:v>
                      </c:pt>
                      <c:pt idx="6392">
                        <c:v>17.698794385843701</c:v>
                      </c:pt>
                      <c:pt idx="6393">
                        <c:v>17.964111606634201</c:v>
                      </c:pt>
                      <c:pt idx="6394">
                        <c:v>17.888447437930399</c:v>
                      </c:pt>
                      <c:pt idx="6395">
                        <c:v>17.641478406808201</c:v>
                      </c:pt>
                      <c:pt idx="6396">
                        <c:v>17.675145336313498</c:v>
                      </c:pt>
                      <c:pt idx="6397">
                        <c:v>17.746909696604799</c:v>
                      </c:pt>
                      <c:pt idx="6398">
                        <c:v>17.6665862628548</c:v>
                      </c:pt>
                      <c:pt idx="6399">
                        <c:v>17.6727405835917</c:v>
                      </c:pt>
                      <c:pt idx="6400">
                        <c:v>17.731288181282402</c:v>
                      </c:pt>
                      <c:pt idx="6401">
                        <c:v>17.610693941505499</c:v>
                      </c:pt>
                      <c:pt idx="6402">
                        <c:v>17.583770249745299</c:v>
                      </c:pt>
                      <c:pt idx="6403">
                        <c:v>17.577962485775199</c:v>
                      </c:pt>
                      <c:pt idx="6404">
                        <c:v>17.684212352290601</c:v>
                      </c:pt>
                      <c:pt idx="6405">
                        <c:v>17.722953359350502</c:v>
                      </c:pt>
                      <c:pt idx="6406">
                        <c:v>17.6026925797768</c:v>
                      </c:pt>
                      <c:pt idx="6407">
                        <c:v>17.786944666999801</c:v>
                      </c:pt>
                      <c:pt idx="6408">
                        <c:v>17.5724034556488</c:v>
                      </c:pt>
                      <c:pt idx="6409">
                        <c:v>17.890440490320099</c:v>
                      </c:pt>
                      <c:pt idx="6410">
                        <c:v>17.609872106731</c:v>
                      </c:pt>
                      <c:pt idx="6411">
                        <c:v>17.614293016481099</c:v>
                      </c:pt>
                      <c:pt idx="6412">
                        <c:v>17.7324946391936</c:v>
                      </c:pt>
                      <c:pt idx="6413">
                        <c:v>17.640622469069999</c:v>
                      </c:pt>
                      <c:pt idx="6414">
                        <c:v>17.7370793554391</c:v>
                      </c:pt>
                      <c:pt idx="6415">
                        <c:v>17.668522554766898</c:v>
                      </c:pt>
                      <c:pt idx="6416">
                        <c:v>17.656132419818299</c:v>
                      </c:pt>
                      <c:pt idx="6417">
                        <c:v>17.575514169706199</c:v>
                      </c:pt>
                      <c:pt idx="6418">
                        <c:v>17.587368027669999</c:v>
                      </c:pt>
                      <c:pt idx="6419">
                        <c:v>17.6288853138775</c:v>
                      </c:pt>
                      <c:pt idx="6420">
                        <c:v>17.615663010120699</c:v>
                      </c:pt>
                      <c:pt idx="6421">
                        <c:v>17.6857665905234</c:v>
                      </c:pt>
                      <c:pt idx="6422">
                        <c:v>17.650984809617299</c:v>
                      </c:pt>
                      <c:pt idx="6423">
                        <c:v>17.700119571909699</c:v>
                      </c:pt>
                      <c:pt idx="6424">
                        <c:v>17.627567739266102</c:v>
                      </c:pt>
                      <c:pt idx="6425">
                        <c:v>17.723472318546399</c:v>
                      </c:pt>
                      <c:pt idx="6426">
                        <c:v>17.637171259454199</c:v>
                      </c:pt>
                      <c:pt idx="6427">
                        <c:v>17.626634515229998</c:v>
                      </c:pt>
                      <c:pt idx="6428">
                        <c:v>17.6841637057192</c:v>
                      </c:pt>
                      <c:pt idx="6429">
                        <c:v>17.653801873588399</c:v>
                      </c:pt>
                      <c:pt idx="6430">
                        <c:v>17.673479150097101</c:v>
                      </c:pt>
                      <c:pt idx="6431">
                        <c:v>17.581030772806699</c:v>
                      </c:pt>
                      <c:pt idx="6432">
                        <c:v>17.8247823899571</c:v>
                      </c:pt>
                      <c:pt idx="6433">
                        <c:v>17.6088228573037</c:v>
                      </c:pt>
                      <c:pt idx="6434">
                        <c:v>17.6162915597384</c:v>
                      </c:pt>
                      <c:pt idx="6435">
                        <c:v>17.670277735420999</c:v>
                      </c:pt>
                      <c:pt idx="6436">
                        <c:v>17.756330471823802</c:v>
                      </c:pt>
                      <c:pt idx="6437">
                        <c:v>17.819528937256099</c:v>
                      </c:pt>
                      <c:pt idx="6438">
                        <c:v>17.667330484251998</c:v>
                      </c:pt>
                      <c:pt idx="6439">
                        <c:v>17.620116172565499</c:v>
                      </c:pt>
                      <c:pt idx="6440">
                        <c:v>17.7925380727809</c:v>
                      </c:pt>
                      <c:pt idx="6441">
                        <c:v>17.6237543682454</c:v>
                      </c:pt>
                      <c:pt idx="6442">
                        <c:v>17.637366060625698</c:v>
                      </c:pt>
                      <c:pt idx="6443">
                        <c:v>17.588684085054101</c:v>
                      </c:pt>
                      <c:pt idx="6444">
                        <c:v>17.706108733897199</c:v>
                      </c:pt>
                      <c:pt idx="6445">
                        <c:v>17.609698672326399</c:v>
                      </c:pt>
                      <c:pt idx="6446">
                        <c:v>17.691812767587699</c:v>
                      </c:pt>
                      <c:pt idx="6447">
                        <c:v>17.635521669404302</c:v>
                      </c:pt>
                      <c:pt idx="6448">
                        <c:v>17.7098004104671</c:v>
                      </c:pt>
                      <c:pt idx="6449">
                        <c:v>17.709700897322598</c:v>
                      </c:pt>
                      <c:pt idx="6450">
                        <c:v>17.904005234783501</c:v>
                      </c:pt>
                      <c:pt idx="6451">
                        <c:v>17.655168149771701</c:v>
                      </c:pt>
                      <c:pt idx="6452">
                        <c:v>17.686647249069399</c:v>
                      </c:pt>
                      <c:pt idx="6453">
                        <c:v>17.800147583729501</c:v>
                      </c:pt>
                      <c:pt idx="6454">
                        <c:v>17.693241250735898</c:v>
                      </c:pt>
                      <c:pt idx="6455">
                        <c:v>17.728370750069001</c:v>
                      </c:pt>
                      <c:pt idx="6456">
                        <c:v>17.635772952332299</c:v>
                      </c:pt>
                      <c:pt idx="6457">
                        <c:v>17.617267666403599</c:v>
                      </c:pt>
                      <c:pt idx="6458">
                        <c:v>17.576251767491801</c:v>
                      </c:pt>
                      <c:pt idx="6459">
                        <c:v>17.7336435163629</c:v>
                      </c:pt>
                      <c:pt idx="6460">
                        <c:v>17.596334693878099</c:v>
                      </c:pt>
                      <c:pt idx="6461">
                        <c:v>17.805919679573201</c:v>
                      </c:pt>
                      <c:pt idx="6462">
                        <c:v>17.9199897663289</c:v>
                      </c:pt>
                      <c:pt idx="6463">
                        <c:v>17.631225172974499</c:v>
                      </c:pt>
                      <c:pt idx="6464">
                        <c:v>17.748713383446798</c:v>
                      </c:pt>
                      <c:pt idx="6465">
                        <c:v>17.688395936913398</c:v>
                      </c:pt>
                      <c:pt idx="6466">
                        <c:v>17.697589579066101</c:v>
                      </c:pt>
                      <c:pt idx="6467">
                        <c:v>17.584375042022</c:v>
                      </c:pt>
                      <c:pt idx="6468">
                        <c:v>17.606055591030401</c:v>
                      </c:pt>
                      <c:pt idx="6469">
                        <c:v>17.645975718251201</c:v>
                      </c:pt>
                      <c:pt idx="6470">
                        <c:v>17.6915722737591</c:v>
                      </c:pt>
                      <c:pt idx="6471">
                        <c:v>17.663948977587701</c:v>
                      </c:pt>
                      <c:pt idx="6472">
                        <c:v>17.6195354815668</c:v>
                      </c:pt>
                      <c:pt idx="6473">
                        <c:v>17.762366793817598</c:v>
                      </c:pt>
                      <c:pt idx="6474">
                        <c:v>17.6351324235691</c:v>
                      </c:pt>
                      <c:pt idx="6475">
                        <c:v>17.7045267140928</c:v>
                      </c:pt>
                      <c:pt idx="6476">
                        <c:v>17.598698516438901</c:v>
                      </c:pt>
                      <c:pt idx="6477">
                        <c:v>17.850379861156</c:v>
                      </c:pt>
                      <c:pt idx="6478">
                        <c:v>17.631591678190301</c:v>
                      </c:pt>
                      <c:pt idx="6479">
                        <c:v>17.6630146536944</c:v>
                      </c:pt>
                      <c:pt idx="6480">
                        <c:v>17.8535522739143</c:v>
                      </c:pt>
                      <c:pt idx="6481">
                        <c:v>17.798574329231698</c:v>
                      </c:pt>
                      <c:pt idx="6482">
                        <c:v>17.638476583911299</c:v>
                      </c:pt>
                      <c:pt idx="6483">
                        <c:v>17.5855456779767</c:v>
                      </c:pt>
                      <c:pt idx="6484">
                        <c:v>17.723028373116101</c:v>
                      </c:pt>
                      <c:pt idx="6485">
                        <c:v>17.941311292717099</c:v>
                      </c:pt>
                      <c:pt idx="6486">
                        <c:v>17.700293833546901</c:v>
                      </c:pt>
                      <c:pt idx="6487">
                        <c:v>17.7299525023207</c:v>
                      </c:pt>
                      <c:pt idx="6488">
                        <c:v>17.796094608112998</c:v>
                      </c:pt>
                      <c:pt idx="6489">
                        <c:v>17.750266191396101</c:v>
                      </c:pt>
                      <c:pt idx="6490">
                        <c:v>17.657008092445899</c:v>
                      </c:pt>
                      <c:pt idx="6491">
                        <c:v>17.632766045997101</c:v>
                      </c:pt>
                      <c:pt idx="6492">
                        <c:v>17.7547729598394</c:v>
                      </c:pt>
                      <c:pt idx="6493">
                        <c:v>17.607991929675599</c:v>
                      </c:pt>
                      <c:pt idx="6494">
                        <c:v>17.943327213715399</c:v>
                      </c:pt>
                      <c:pt idx="6495">
                        <c:v>17.731424920584502</c:v>
                      </c:pt>
                      <c:pt idx="6496">
                        <c:v>17.705463351352901</c:v>
                      </c:pt>
                      <c:pt idx="6497">
                        <c:v>17.5921679840101</c:v>
                      </c:pt>
                      <c:pt idx="6498">
                        <c:v>17.6658334716222</c:v>
                      </c:pt>
                      <c:pt idx="6499">
                        <c:v>17.715131610491699</c:v>
                      </c:pt>
                      <c:pt idx="6500">
                        <c:v>17.646073405948201</c:v>
                      </c:pt>
                      <c:pt idx="6501">
                        <c:v>17.734831469974001</c:v>
                      </c:pt>
                      <c:pt idx="6502">
                        <c:v>17.588533770270001</c:v>
                      </c:pt>
                      <c:pt idx="6503">
                        <c:v>17.654274705001001</c:v>
                      </c:pt>
                      <c:pt idx="6504">
                        <c:v>17.823764777356999</c:v>
                      </c:pt>
                      <c:pt idx="6505">
                        <c:v>17.969505689234499</c:v>
                      </c:pt>
                      <c:pt idx="6506">
                        <c:v>17.7365636139134</c:v>
                      </c:pt>
                      <c:pt idx="6507">
                        <c:v>17.726058823039601</c:v>
                      </c:pt>
                      <c:pt idx="6508">
                        <c:v>17.783324572792498</c:v>
                      </c:pt>
                      <c:pt idx="6509">
                        <c:v>17.6649568226008</c:v>
                      </c:pt>
                      <c:pt idx="6510">
                        <c:v>17.779992948377799</c:v>
                      </c:pt>
                      <c:pt idx="6511">
                        <c:v>17.734974713979401</c:v>
                      </c:pt>
                      <c:pt idx="6512">
                        <c:v>17.7274395784452</c:v>
                      </c:pt>
                      <c:pt idx="6513">
                        <c:v>17.673331736960499</c:v>
                      </c:pt>
                      <c:pt idx="6514">
                        <c:v>17.723433307305701</c:v>
                      </c:pt>
                      <c:pt idx="6515">
                        <c:v>17.963850529061698</c:v>
                      </c:pt>
                      <c:pt idx="6516">
                        <c:v>17.745026349706301</c:v>
                      </c:pt>
                      <c:pt idx="6517">
                        <c:v>17.791358660724601</c:v>
                      </c:pt>
                      <c:pt idx="6518">
                        <c:v>17.736248568507499</c:v>
                      </c:pt>
                      <c:pt idx="6519">
                        <c:v>17.9874601235312</c:v>
                      </c:pt>
                      <c:pt idx="6520">
                        <c:v>17.8807452422847</c:v>
                      </c:pt>
                      <c:pt idx="6521">
                        <c:v>17.650285901729799</c:v>
                      </c:pt>
                      <c:pt idx="6522">
                        <c:v>17.667591342397099</c:v>
                      </c:pt>
                      <c:pt idx="6523">
                        <c:v>17.669857565189101</c:v>
                      </c:pt>
                      <c:pt idx="6524">
                        <c:v>17.673117788608</c:v>
                      </c:pt>
                      <c:pt idx="6525">
                        <c:v>17.892566418943598</c:v>
                      </c:pt>
                      <c:pt idx="6526">
                        <c:v>17.698162481487799</c:v>
                      </c:pt>
                      <c:pt idx="6527">
                        <c:v>17.582461719499001</c:v>
                      </c:pt>
                      <c:pt idx="6528">
                        <c:v>17.558910160260201</c:v>
                      </c:pt>
                      <c:pt idx="6529">
                        <c:v>17.6543273274821</c:v>
                      </c:pt>
                      <c:pt idx="6530">
                        <c:v>17.6786150188119</c:v>
                      </c:pt>
                      <c:pt idx="6531">
                        <c:v>17.697551374781501</c:v>
                      </c:pt>
                      <c:pt idx="6532">
                        <c:v>17.631542578144899</c:v>
                      </c:pt>
                      <c:pt idx="6533">
                        <c:v>17.580590212497899</c:v>
                      </c:pt>
                      <c:pt idx="6534">
                        <c:v>17.590237463943101</c:v>
                      </c:pt>
                      <c:pt idx="6535">
                        <c:v>17.557323199900701</c:v>
                      </c:pt>
                      <c:pt idx="6536">
                        <c:v>17.6131429936678</c:v>
                      </c:pt>
                      <c:pt idx="6537">
                        <c:v>17.621270662025399</c:v>
                      </c:pt>
                      <c:pt idx="6538">
                        <c:v>17.718497933761899</c:v>
                      </c:pt>
                      <c:pt idx="6539">
                        <c:v>17.7399382125244</c:v>
                      </c:pt>
                      <c:pt idx="6540">
                        <c:v>17.715081725861499</c:v>
                      </c:pt>
                      <c:pt idx="6541">
                        <c:v>17.744063757443399</c:v>
                      </c:pt>
                      <c:pt idx="6542">
                        <c:v>17.711961592277799</c:v>
                      </c:pt>
                      <c:pt idx="6543">
                        <c:v>17.7549092404094</c:v>
                      </c:pt>
                      <c:pt idx="6544">
                        <c:v>17.734257174147601</c:v>
                      </c:pt>
                      <c:pt idx="6545">
                        <c:v>17.5701974950032</c:v>
                      </c:pt>
                      <c:pt idx="6546">
                        <c:v>17.5864313601314</c:v>
                      </c:pt>
                      <c:pt idx="6547">
                        <c:v>17.5998216607729</c:v>
                      </c:pt>
                      <c:pt idx="6548">
                        <c:v>17.792093147845598</c:v>
                      </c:pt>
                      <c:pt idx="6549">
                        <c:v>17.625885748093499</c:v>
                      </c:pt>
                      <c:pt idx="6550">
                        <c:v>17.627064791879999</c:v>
                      </c:pt>
                      <c:pt idx="6551">
                        <c:v>17.643691955741701</c:v>
                      </c:pt>
                      <c:pt idx="6552">
                        <c:v>17.793910032701099</c:v>
                      </c:pt>
                      <c:pt idx="6553">
                        <c:v>17.739685821633199</c:v>
                      </c:pt>
                      <c:pt idx="6554">
                        <c:v>17.546134070063498</c:v>
                      </c:pt>
                      <c:pt idx="6555">
                        <c:v>17.6824730846763</c:v>
                      </c:pt>
                      <c:pt idx="6556">
                        <c:v>17.684140391056999</c:v>
                      </c:pt>
                      <c:pt idx="6557">
                        <c:v>17.569094482049302</c:v>
                      </c:pt>
                      <c:pt idx="6558">
                        <c:v>17.6946266868745</c:v>
                      </c:pt>
                      <c:pt idx="6559">
                        <c:v>17.720795464847502</c:v>
                      </c:pt>
                      <c:pt idx="6560">
                        <c:v>17.680455574500701</c:v>
                      </c:pt>
                      <c:pt idx="6561">
                        <c:v>17.900784638110299</c:v>
                      </c:pt>
                      <c:pt idx="6562">
                        <c:v>17.675453807933099</c:v>
                      </c:pt>
                      <c:pt idx="6563">
                        <c:v>17.652930425184501</c:v>
                      </c:pt>
                      <c:pt idx="6564">
                        <c:v>17.620433156536802</c:v>
                      </c:pt>
                      <c:pt idx="6565">
                        <c:v>17.6645866582571</c:v>
                      </c:pt>
                      <c:pt idx="6566">
                        <c:v>17.7043606378002</c:v>
                      </c:pt>
                      <c:pt idx="6567">
                        <c:v>17.6468326496088</c:v>
                      </c:pt>
                      <c:pt idx="6568">
                        <c:v>17.639539476100399</c:v>
                      </c:pt>
                      <c:pt idx="6569">
                        <c:v>17.634782383366801</c:v>
                      </c:pt>
                      <c:pt idx="6570">
                        <c:v>17.573763514730199</c:v>
                      </c:pt>
                      <c:pt idx="6571">
                        <c:v>17.661215786360401</c:v>
                      </c:pt>
                      <c:pt idx="6572">
                        <c:v>17.620545419060701</c:v>
                      </c:pt>
                      <c:pt idx="6573">
                        <c:v>17.582818604468098</c:v>
                      </c:pt>
                      <c:pt idx="6574">
                        <c:v>17.676582045462101</c:v>
                      </c:pt>
                      <c:pt idx="6575">
                        <c:v>17.661657509441898</c:v>
                      </c:pt>
                      <c:pt idx="6576">
                        <c:v>17.681583959237599</c:v>
                      </c:pt>
                      <c:pt idx="6577">
                        <c:v>17.699609477191501</c:v>
                      </c:pt>
                      <c:pt idx="6578">
                        <c:v>17.650984202490701</c:v>
                      </c:pt>
                      <c:pt idx="6579">
                        <c:v>17.6719217011144</c:v>
                      </c:pt>
                      <c:pt idx="6580">
                        <c:v>17.715528745800199</c:v>
                      </c:pt>
                      <c:pt idx="6581">
                        <c:v>17.668277405654401</c:v>
                      </c:pt>
                      <c:pt idx="6582">
                        <c:v>17.638355173899999</c:v>
                      </c:pt>
                      <c:pt idx="6583">
                        <c:v>17.6364880614714</c:v>
                      </c:pt>
                      <c:pt idx="6584">
                        <c:v>17.637959067339001</c:v>
                      </c:pt>
                      <c:pt idx="6585">
                        <c:v>17.582569191157901</c:v>
                      </c:pt>
                      <c:pt idx="6586">
                        <c:v>17.6870412992807</c:v>
                      </c:pt>
                      <c:pt idx="6587">
                        <c:v>17.696145758982802</c:v>
                      </c:pt>
                      <c:pt idx="6588">
                        <c:v>17.653530065859599</c:v>
                      </c:pt>
                      <c:pt idx="6589">
                        <c:v>17.703929824860001</c:v>
                      </c:pt>
                      <c:pt idx="6590">
                        <c:v>17.686897558427201</c:v>
                      </c:pt>
                      <c:pt idx="6591">
                        <c:v>17.591323486117599</c:v>
                      </c:pt>
                      <c:pt idx="6592">
                        <c:v>17.705830541281902</c:v>
                      </c:pt>
                      <c:pt idx="6593">
                        <c:v>17.7038415782629</c:v>
                      </c:pt>
                      <c:pt idx="6594">
                        <c:v>17.720446377284201</c:v>
                      </c:pt>
                      <c:pt idx="6595">
                        <c:v>17.707236207909101</c:v>
                      </c:pt>
                      <c:pt idx="6596">
                        <c:v>17.947779505021099</c:v>
                      </c:pt>
                      <c:pt idx="6597">
                        <c:v>17.664747854163402</c:v>
                      </c:pt>
                      <c:pt idx="6598">
                        <c:v>17.632116349303001</c:v>
                      </c:pt>
                      <c:pt idx="6599">
                        <c:v>17.5740767176029</c:v>
                      </c:pt>
                      <c:pt idx="6600">
                        <c:v>17.600107066328299</c:v>
                      </c:pt>
                      <c:pt idx="6601">
                        <c:v>17.714879983486501</c:v>
                      </c:pt>
                      <c:pt idx="6602">
                        <c:v>17.663618272821399</c:v>
                      </c:pt>
                      <c:pt idx="6603">
                        <c:v>17.627507565837099</c:v>
                      </c:pt>
                      <c:pt idx="6604">
                        <c:v>17.6336768467051</c:v>
                      </c:pt>
                      <c:pt idx="6605">
                        <c:v>17.659382237395</c:v>
                      </c:pt>
                      <c:pt idx="6606">
                        <c:v>17.648375692218998</c:v>
                      </c:pt>
                      <c:pt idx="6607">
                        <c:v>17.648735138417099</c:v>
                      </c:pt>
                      <c:pt idx="6608">
                        <c:v>17.625587790701601</c:v>
                      </c:pt>
                      <c:pt idx="6609">
                        <c:v>17.639623768481101</c:v>
                      </c:pt>
                      <c:pt idx="6610">
                        <c:v>17.659510349847601</c:v>
                      </c:pt>
                      <c:pt idx="6611">
                        <c:v>17.706485945163099</c:v>
                      </c:pt>
                      <c:pt idx="6612">
                        <c:v>17.571944040658298</c:v>
                      </c:pt>
                      <c:pt idx="6613">
                        <c:v>17.6335307247743</c:v>
                      </c:pt>
                      <c:pt idx="6614">
                        <c:v>17.6496711685155</c:v>
                      </c:pt>
                      <c:pt idx="6615">
                        <c:v>17.646579247002101</c:v>
                      </c:pt>
                      <c:pt idx="6616">
                        <c:v>17.6797656475044</c:v>
                      </c:pt>
                      <c:pt idx="6617">
                        <c:v>17.9331233933028</c:v>
                      </c:pt>
                      <c:pt idx="6618">
                        <c:v>17.669055344241698</c:v>
                      </c:pt>
                      <c:pt idx="6619">
                        <c:v>17.673657213252</c:v>
                      </c:pt>
                      <c:pt idx="6620">
                        <c:v>17.6375087876261</c:v>
                      </c:pt>
                      <c:pt idx="6621">
                        <c:v>17.603433700769902</c:v>
                      </c:pt>
                      <c:pt idx="6622">
                        <c:v>17.652876781018101</c:v>
                      </c:pt>
                      <c:pt idx="6623">
                        <c:v>17.660773860763001</c:v>
                      </c:pt>
                      <c:pt idx="6624">
                        <c:v>17.668974728086202</c:v>
                      </c:pt>
                      <c:pt idx="6625">
                        <c:v>17.639364472716899</c:v>
                      </c:pt>
                      <c:pt idx="6626">
                        <c:v>17.6230654808537</c:v>
                      </c:pt>
                      <c:pt idx="6627">
                        <c:v>17.577604443181201</c:v>
                      </c:pt>
                      <c:pt idx="6628">
                        <c:v>17.6051113734658</c:v>
                      </c:pt>
                      <c:pt idx="6629">
                        <c:v>17.697121153327998</c:v>
                      </c:pt>
                      <c:pt idx="6630">
                        <c:v>17.666928609220101</c:v>
                      </c:pt>
                      <c:pt idx="6631">
                        <c:v>17.719973647659</c:v>
                      </c:pt>
                      <c:pt idx="6632">
                        <c:v>17.673434441000801</c:v>
                      </c:pt>
                      <c:pt idx="6633">
                        <c:v>17.5763792094351</c:v>
                      </c:pt>
                      <c:pt idx="6634">
                        <c:v>17.6401676639694</c:v>
                      </c:pt>
                      <c:pt idx="6635">
                        <c:v>17.699762742687099</c:v>
                      </c:pt>
                      <c:pt idx="6636">
                        <c:v>17.636436840879799</c:v>
                      </c:pt>
                      <c:pt idx="6637">
                        <c:v>17.6669708058865</c:v>
                      </c:pt>
                      <c:pt idx="6638">
                        <c:v>17.671044377217498</c:v>
                      </c:pt>
                      <c:pt idx="6639">
                        <c:v>17.686663384418502</c:v>
                      </c:pt>
                      <c:pt idx="6640">
                        <c:v>17.680484404261701</c:v>
                      </c:pt>
                      <c:pt idx="6641">
                        <c:v>17.702582615646602</c:v>
                      </c:pt>
                      <c:pt idx="6642">
                        <c:v>17.604580103583</c:v>
                      </c:pt>
                      <c:pt idx="6643">
                        <c:v>17.6701089068514</c:v>
                      </c:pt>
                      <c:pt idx="6644">
                        <c:v>17.669810701876301</c:v>
                      </c:pt>
                      <c:pt idx="6645">
                        <c:v>17.637206417534699</c:v>
                      </c:pt>
                      <c:pt idx="6646">
                        <c:v>17.675684364963399</c:v>
                      </c:pt>
                      <c:pt idx="6647">
                        <c:v>17.626647402674099</c:v>
                      </c:pt>
                      <c:pt idx="6648">
                        <c:v>17.617082689225299</c:v>
                      </c:pt>
                      <c:pt idx="6649">
                        <c:v>17.679918116476301</c:v>
                      </c:pt>
                      <c:pt idx="6650">
                        <c:v>17.626397758789501</c:v>
                      </c:pt>
                      <c:pt idx="6651">
                        <c:v>17.713815905480701</c:v>
                      </c:pt>
                      <c:pt idx="6652">
                        <c:v>17.681331587013698</c:v>
                      </c:pt>
                      <c:pt idx="6653">
                        <c:v>17.582381438952101</c:v>
                      </c:pt>
                      <c:pt idx="6654">
                        <c:v>17.7167037050529</c:v>
                      </c:pt>
                      <c:pt idx="6655">
                        <c:v>17.6596261765138</c:v>
                      </c:pt>
                      <c:pt idx="6656">
                        <c:v>17.640742286176</c:v>
                      </c:pt>
                      <c:pt idx="6657">
                        <c:v>17.7048071978789</c:v>
                      </c:pt>
                      <c:pt idx="6658">
                        <c:v>17.682908663338001</c:v>
                      </c:pt>
                      <c:pt idx="6659">
                        <c:v>17.711142237545101</c:v>
                      </c:pt>
                      <c:pt idx="6660">
                        <c:v>17.6206389104923</c:v>
                      </c:pt>
                      <c:pt idx="6661">
                        <c:v>17.715473065007199</c:v>
                      </c:pt>
                      <c:pt idx="6662">
                        <c:v>17.722613426326198</c:v>
                      </c:pt>
                      <c:pt idx="6663">
                        <c:v>17.741873275694399</c:v>
                      </c:pt>
                      <c:pt idx="6664">
                        <c:v>17.7567215814653</c:v>
                      </c:pt>
                      <c:pt idx="6665">
                        <c:v>17.717500941379299</c:v>
                      </c:pt>
                      <c:pt idx="6666">
                        <c:v>17.9387751343899</c:v>
                      </c:pt>
                      <c:pt idx="6667">
                        <c:v>17.888636622731099</c:v>
                      </c:pt>
                      <c:pt idx="6668">
                        <c:v>17.6872697965592</c:v>
                      </c:pt>
                      <c:pt idx="6669">
                        <c:v>17.681415110156799</c:v>
                      </c:pt>
                      <c:pt idx="6670">
                        <c:v>17.682714559063101</c:v>
                      </c:pt>
                      <c:pt idx="6671">
                        <c:v>17.702431576180999</c:v>
                      </c:pt>
                      <c:pt idx="6672">
                        <c:v>17.6974073088595</c:v>
                      </c:pt>
                      <c:pt idx="6673">
                        <c:v>17.606768316953598</c:v>
                      </c:pt>
                      <c:pt idx="6674">
                        <c:v>17.590124650620901</c:v>
                      </c:pt>
                      <c:pt idx="6675">
                        <c:v>17.644354829450599</c:v>
                      </c:pt>
                      <c:pt idx="6676">
                        <c:v>17.712119804055099</c:v>
                      </c:pt>
                      <c:pt idx="6677">
                        <c:v>17.632639089796601</c:v>
                      </c:pt>
                      <c:pt idx="6678">
                        <c:v>17.5869592284505</c:v>
                      </c:pt>
                      <c:pt idx="6679">
                        <c:v>17.701881625658299</c:v>
                      </c:pt>
                      <c:pt idx="6680">
                        <c:v>17.574552437468501</c:v>
                      </c:pt>
                      <c:pt idx="6681">
                        <c:v>17.706847482721201</c:v>
                      </c:pt>
                      <c:pt idx="6682">
                        <c:v>17.709644385799798</c:v>
                      </c:pt>
                      <c:pt idx="6683">
                        <c:v>17.6644498414875</c:v>
                      </c:pt>
                      <c:pt idx="6684">
                        <c:v>17.639280255613802</c:v>
                      </c:pt>
                      <c:pt idx="6685">
                        <c:v>17.687277558196801</c:v>
                      </c:pt>
                      <c:pt idx="6686">
                        <c:v>17.628359733565102</c:v>
                      </c:pt>
                      <c:pt idx="6687">
                        <c:v>17.662775864977199</c:v>
                      </c:pt>
                      <c:pt idx="6688">
                        <c:v>17.653298265029999</c:v>
                      </c:pt>
                      <c:pt idx="6689">
                        <c:v>17.666350229108801</c:v>
                      </c:pt>
                      <c:pt idx="6690">
                        <c:v>17.650586613672001</c:v>
                      </c:pt>
                      <c:pt idx="6691">
                        <c:v>17.681167915879499</c:v>
                      </c:pt>
                      <c:pt idx="6692">
                        <c:v>17.698842665660301</c:v>
                      </c:pt>
                      <c:pt idx="6693">
                        <c:v>17.681605657072001</c:v>
                      </c:pt>
                      <c:pt idx="6694">
                        <c:v>17.6674468414082</c:v>
                      </c:pt>
                      <c:pt idx="6695">
                        <c:v>17.696099791270601</c:v>
                      </c:pt>
                      <c:pt idx="6696">
                        <c:v>17.6547699379785</c:v>
                      </c:pt>
                      <c:pt idx="6697">
                        <c:v>17.6557876099114</c:v>
                      </c:pt>
                      <c:pt idx="6698">
                        <c:v>17.716115756253199</c:v>
                      </c:pt>
                      <c:pt idx="6699">
                        <c:v>17.645724667884402</c:v>
                      </c:pt>
                      <c:pt idx="6700">
                        <c:v>17.704913057691499</c:v>
                      </c:pt>
                      <c:pt idx="6701">
                        <c:v>17.746204892702</c:v>
                      </c:pt>
                      <c:pt idx="6702">
                        <c:v>17.680963793335199</c:v>
                      </c:pt>
                      <c:pt idx="6703">
                        <c:v>17.651269782767901</c:v>
                      </c:pt>
                      <c:pt idx="6704">
                        <c:v>17.590999520437801</c:v>
                      </c:pt>
                      <c:pt idx="6705">
                        <c:v>17.611840969261198</c:v>
                      </c:pt>
                      <c:pt idx="6706">
                        <c:v>17.688791564612099</c:v>
                      </c:pt>
                      <c:pt idx="6707">
                        <c:v>17.637787233271201</c:v>
                      </c:pt>
                      <c:pt idx="6708">
                        <c:v>17.642957494024699</c:v>
                      </c:pt>
                      <c:pt idx="6709">
                        <c:v>17.680278258345901</c:v>
                      </c:pt>
                      <c:pt idx="6710">
                        <c:v>17.6616582588954</c:v>
                      </c:pt>
                      <c:pt idx="6711">
                        <c:v>17.638445200559701</c:v>
                      </c:pt>
                      <c:pt idx="6712">
                        <c:v>17.5919161669676</c:v>
                      </c:pt>
                      <c:pt idx="6713">
                        <c:v>17.648923020983698</c:v>
                      </c:pt>
                      <c:pt idx="6714">
                        <c:v>17.678342633391399</c:v>
                      </c:pt>
                      <c:pt idx="6715">
                        <c:v>17.6675564769549</c:v>
                      </c:pt>
                      <c:pt idx="6716">
                        <c:v>17.928039788414999</c:v>
                      </c:pt>
                      <c:pt idx="6717">
                        <c:v>17.669022371714401</c:v>
                      </c:pt>
                      <c:pt idx="6718">
                        <c:v>17.6877946726032</c:v>
                      </c:pt>
                      <c:pt idx="6719">
                        <c:v>17.695947495898999</c:v>
                      </c:pt>
                      <c:pt idx="6720">
                        <c:v>17.691783360431799</c:v>
                      </c:pt>
                      <c:pt idx="6721">
                        <c:v>17.6354982992166</c:v>
                      </c:pt>
                      <c:pt idx="6722">
                        <c:v>17.6819457432054</c:v>
                      </c:pt>
                      <c:pt idx="6723">
                        <c:v>17.581964775101699</c:v>
                      </c:pt>
                      <c:pt idx="6724">
                        <c:v>17.660959226127101</c:v>
                      </c:pt>
                      <c:pt idx="6725">
                        <c:v>17.6437044552668</c:v>
                      </c:pt>
                      <c:pt idx="6726">
                        <c:v>17.6663080092302</c:v>
                      </c:pt>
                      <c:pt idx="6727">
                        <c:v>17.682277270015199</c:v>
                      </c:pt>
                      <c:pt idx="6728">
                        <c:v>17.6193199492159</c:v>
                      </c:pt>
                      <c:pt idx="6729">
                        <c:v>17.680947085372299</c:v>
                      </c:pt>
                      <c:pt idx="6730">
                        <c:v>17.670691810380202</c:v>
                      </c:pt>
                      <c:pt idx="6731">
                        <c:v>17.6318708719214</c:v>
                      </c:pt>
                      <c:pt idx="6732">
                        <c:v>17.736214861216101</c:v>
                      </c:pt>
                      <c:pt idx="6733">
                        <c:v>17.627427559198001</c:v>
                      </c:pt>
                      <c:pt idx="6734">
                        <c:v>17.708414330208502</c:v>
                      </c:pt>
                      <c:pt idx="6735">
                        <c:v>17.685381809883001</c:v>
                      </c:pt>
                      <c:pt idx="6736">
                        <c:v>17.7625710053129</c:v>
                      </c:pt>
                      <c:pt idx="6737">
                        <c:v>17.911413060536901</c:v>
                      </c:pt>
                      <c:pt idx="6738">
                        <c:v>17.697136572051701</c:v>
                      </c:pt>
                      <c:pt idx="6739">
                        <c:v>17.7221698113601</c:v>
                      </c:pt>
                      <c:pt idx="6740">
                        <c:v>17.697266285131199</c:v>
                      </c:pt>
                      <c:pt idx="6741">
                        <c:v>17.693500627016299</c:v>
                      </c:pt>
                      <c:pt idx="6742">
                        <c:v>17.590059487146998</c:v>
                      </c:pt>
                      <c:pt idx="6743">
                        <c:v>17.612773802956202</c:v>
                      </c:pt>
                      <c:pt idx="6744">
                        <c:v>17.7037438664102</c:v>
                      </c:pt>
                      <c:pt idx="6745">
                        <c:v>17.661872583807199</c:v>
                      </c:pt>
                      <c:pt idx="6746">
                        <c:v>17.702548270136599</c:v>
                      </c:pt>
                      <c:pt idx="6747">
                        <c:v>17.713229134696199</c:v>
                      </c:pt>
                      <c:pt idx="6748">
                        <c:v>17.6927021767846</c:v>
                      </c:pt>
                      <c:pt idx="6749">
                        <c:v>17.629994530667499</c:v>
                      </c:pt>
                      <c:pt idx="6750">
                        <c:v>17.638288281059499</c:v>
                      </c:pt>
                      <c:pt idx="6751">
                        <c:v>17.679482034126401</c:v>
                      </c:pt>
                      <c:pt idx="6752">
                        <c:v>17.653749375309001</c:v>
                      </c:pt>
                      <c:pt idx="6753">
                        <c:v>17.740299324610501</c:v>
                      </c:pt>
                      <c:pt idx="6754">
                        <c:v>17.723564571650801</c:v>
                      </c:pt>
                      <c:pt idx="6755">
                        <c:v>17.719399733784599</c:v>
                      </c:pt>
                      <c:pt idx="6756">
                        <c:v>17.753799491487701</c:v>
                      </c:pt>
                      <c:pt idx="6757">
                        <c:v>17.684351453801</c:v>
                      </c:pt>
                      <c:pt idx="6758">
                        <c:v>17.654316230948002</c:v>
                      </c:pt>
                      <c:pt idx="6759">
                        <c:v>17.591146986479099</c:v>
                      </c:pt>
                      <c:pt idx="6760">
                        <c:v>17.6753895084858</c:v>
                      </c:pt>
                      <c:pt idx="6761">
                        <c:v>17.630567183706201</c:v>
                      </c:pt>
                      <c:pt idx="6762">
                        <c:v>17.658757084671102</c:v>
                      </c:pt>
                      <c:pt idx="6763">
                        <c:v>17.625959426142099</c:v>
                      </c:pt>
                      <c:pt idx="6764">
                        <c:v>17.687261403046602</c:v>
                      </c:pt>
                      <c:pt idx="6765">
                        <c:v>17.6462602402217</c:v>
                      </c:pt>
                      <c:pt idx="6766">
                        <c:v>17.608126216226498</c:v>
                      </c:pt>
                      <c:pt idx="6767">
                        <c:v>17.800668827464801</c:v>
                      </c:pt>
                      <c:pt idx="6768">
                        <c:v>17.632586450916499</c:v>
                      </c:pt>
                      <c:pt idx="6769">
                        <c:v>17.622336737319699</c:v>
                      </c:pt>
                      <c:pt idx="6770">
                        <c:v>17.5886422957477</c:v>
                      </c:pt>
                      <c:pt idx="6771">
                        <c:v>17.7858577361913</c:v>
                      </c:pt>
                      <c:pt idx="6772">
                        <c:v>17.6309763406637</c:v>
                      </c:pt>
                      <c:pt idx="6773">
                        <c:v>17.616247539266599</c:v>
                      </c:pt>
                      <c:pt idx="6774">
                        <c:v>17.638857804505001</c:v>
                      </c:pt>
                      <c:pt idx="6775">
                        <c:v>17.7764560890821</c:v>
                      </c:pt>
                      <c:pt idx="6776">
                        <c:v>17.629598003555401</c:v>
                      </c:pt>
                      <c:pt idx="6777">
                        <c:v>17.624643228901299</c:v>
                      </c:pt>
                      <c:pt idx="6778">
                        <c:v>17.8297507289724</c:v>
                      </c:pt>
                      <c:pt idx="6779">
                        <c:v>17.641440152638999</c:v>
                      </c:pt>
                      <c:pt idx="6780">
                        <c:v>17.633128249486099</c:v>
                      </c:pt>
                      <c:pt idx="6781">
                        <c:v>17.6485519347851</c:v>
                      </c:pt>
                      <c:pt idx="6782">
                        <c:v>17.820051686569101</c:v>
                      </c:pt>
                      <c:pt idx="6783">
                        <c:v>17.7020487030392</c:v>
                      </c:pt>
                      <c:pt idx="6784">
                        <c:v>17.890249165715002</c:v>
                      </c:pt>
                      <c:pt idx="6785">
                        <c:v>17.663270679193101</c:v>
                      </c:pt>
                      <c:pt idx="6786">
                        <c:v>17.710936423685101</c:v>
                      </c:pt>
                      <c:pt idx="6787">
                        <c:v>17.700687182410601</c:v>
                      </c:pt>
                      <c:pt idx="6788">
                        <c:v>17.734392403850698</c:v>
                      </c:pt>
                      <c:pt idx="6789">
                        <c:v>17.611098208270398</c:v>
                      </c:pt>
                      <c:pt idx="6790">
                        <c:v>17.695508376985099</c:v>
                      </c:pt>
                      <c:pt idx="6791">
                        <c:v>17.625594747335299</c:v>
                      </c:pt>
                      <c:pt idx="6792">
                        <c:v>17.729436085940399</c:v>
                      </c:pt>
                      <c:pt idx="6793">
                        <c:v>17.9037027756196</c:v>
                      </c:pt>
                      <c:pt idx="6794">
                        <c:v>17.689798546548602</c:v>
                      </c:pt>
                      <c:pt idx="6795">
                        <c:v>17.678601089211899</c:v>
                      </c:pt>
                      <c:pt idx="6796">
                        <c:v>17.685561028389099</c:v>
                      </c:pt>
                      <c:pt idx="6797">
                        <c:v>17.596323562079899</c:v>
                      </c:pt>
                      <c:pt idx="6798">
                        <c:v>17.688626311308401</c:v>
                      </c:pt>
                      <c:pt idx="6799">
                        <c:v>17.751847457341501</c:v>
                      </c:pt>
                      <c:pt idx="6800">
                        <c:v>17.711653631898301</c:v>
                      </c:pt>
                      <c:pt idx="6801">
                        <c:v>17.671477886349599</c:v>
                      </c:pt>
                      <c:pt idx="6802">
                        <c:v>17.750249612099701</c:v>
                      </c:pt>
                      <c:pt idx="6803">
                        <c:v>17.707218500934701</c:v>
                      </c:pt>
                      <c:pt idx="6804">
                        <c:v>17.6974928952461</c:v>
                      </c:pt>
                      <c:pt idx="6805">
                        <c:v>17.714826913159701</c:v>
                      </c:pt>
                      <c:pt idx="6806">
                        <c:v>17.618430145177001</c:v>
                      </c:pt>
                      <c:pt idx="6807">
                        <c:v>17.747396729160801</c:v>
                      </c:pt>
                      <c:pt idx="6808">
                        <c:v>17.972483248829999</c:v>
                      </c:pt>
                      <c:pt idx="6809">
                        <c:v>17.739748366874601</c:v>
                      </c:pt>
                      <c:pt idx="6810">
                        <c:v>17.756777444177398</c:v>
                      </c:pt>
                      <c:pt idx="6811">
                        <c:v>17.7611791815491</c:v>
                      </c:pt>
                      <c:pt idx="6812">
                        <c:v>17.739961155324298</c:v>
                      </c:pt>
                      <c:pt idx="6813">
                        <c:v>17.973603159659501</c:v>
                      </c:pt>
                      <c:pt idx="6814">
                        <c:v>17.887604412064402</c:v>
                      </c:pt>
                      <c:pt idx="6815">
                        <c:v>17.6814710149429</c:v>
                      </c:pt>
                      <c:pt idx="6816">
                        <c:v>17.759435378257599</c:v>
                      </c:pt>
                      <c:pt idx="6817">
                        <c:v>17.6967883837595</c:v>
                      </c:pt>
                      <c:pt idx="6818">
                        <c:v>17.915719960142201</c:v>
                      </c:pt>
                      <c:pt idx="6819">
                        <c:v>17.665890360892099</c:v>
                      </c:pt>
                      <c:pt idx="6820">
                        <c:v>17.611070759080398</c:v>
                      </c:pt>
                      <c:pt idx="6821">
                        <c:v>17.641648392417601</c:v>
                      </c:pt>
                      <c:pt idx="6822">
                        <c:v>17.7012555614299</c:v>
                      </c:pt>
                      <c:pt idx="6823">
                        <c:v>17.829978169773302</c:v>
                      </c:pt>
                      <c:pt idx="6824">
                        <c:v>17.615110606851299</c:v>
                      </c:pt>
                      <c:pt idx="6825">
                        <c:v>17.7598547032845</c:v>
                      </c:pt>
                      <c:pt idx="6826">
                        <c:v>17.698030527285699</c:v>
                      </c:pt>
                      <c:pt idx="6827">
                        <c:v>17.692470747259399</c:v>
                      </c:pt>
                      <c:pt idx="6828">
                        <c:v>17.927304730012199</c:v>
                      </c:pt>
                      <c:pt idx="6829">
                        <c:v>17.722533477652298</c:v>
                      </c:pt>
                      <c:pt idx="6830">
                        <c:v>17.635870826445899</c:v>
                      </c:pt>
                      <c:pt idx="6831">
                        <c:v>17.675017515214801</c:v>
                      </c:pt>
                      <c:pt idx="6832">
                        <c:v>17.699935042042501</c:v>
                      </c:pt>
                      <c:pt idx="6833">
                        <c:v>17.6909738628915</c:v>
                      </c:pt>
                      <c:pt idx="6834">
                        <c:v>17.6940785020257</c:v>
                      </c:pt>
                      <c:pt idx="6835">
                        <c:v>17.634400182689902</c:v>
                      </c:pt>
                      <c:pt idx="6836">
                        <c:v>17.677955384944202</c:v>
                      </c:pt>
                      <c:pt idx="6837">
                        <c:v>17.658772319187999</c:v>
                      </c:pt>
                      <c:pt idx="6838">
                        <c:v>17.702139795498098</c:v>
                      </c:pt>
                      <c:pt idx="6839">
                        <c:v>17.9155780656539</c:v>
                      </c:pt>
                      <c:pt idx="6840">
                        <c:v>17.704542865196299</c:v>
                      </c:pt>
                      <c:pt idx="6841">
                        <c:v>17.847698269492099</c:v>
                      </c:pt>
                      <c:pt idx="6842">
                        <c:v>17.6505312051146</c:v>
                      </c:pt>
                      <c:pt idx="6843">
                        <c:v>17.632429976860202</c:v>
                      </c:pt>
                      <c:pt idx="6844">
                        <c:v>17.767359274057998</c:v>
                      </c:pt>
                      <c:pt idx="6845">
                        <c:v>17.738422047325699</c:v>
                      </c:pt>
                      <c:pt idx="6846">
                        <c:v>17.712495835576799</c:v>
                      </c:pt>
                      <c:pt idx="6847">
                        <c:v>17.726773560274399</c:v>
                      </c:pt>
                      <c:pt idx="6848">
                        <c:v>17.954904884020099</c:v>
                      </c:pt>
                      <c:pt idx="6849">
                        <c:v>17.6842526714454</c:v>
                      </c:pt>
                      <c:pt idx="6850">
                        <c:v>17.680047901528201</c:v>
                      </c:pt>
                      <c:pt idx="6851">
                        <c:v>17.656107424405</c:v>
                      </c:pt>
                      <c:pt idx="6852">
                        <c:v>17.726624154215699</c:v>
                      </c:pt>
                      <c:pt idx="6853">
                        <c:v>17.714272624930299</c:v>
                      </c:pt>
                      <c:pt idx="6854">
                        <c:v>17.784562591537501</c:v>
                      </c:pt>
                      <c:pt idx="6855">
                        <c:v>17.662172926543299</c:v>
                      </c:pt>
                      <c:pt idx="6856">
                        <c:v>17.7171634889438</c:v>
                      </c:pt>
                      <c:pt idx="6857">
                        <c:v>17.663655861191799</c:v>
                      </c:pt>
                      <c:pt idx="6858">
                        <c:v>17.706503771440701</c:v>
                      </c:pt>
                      <c:pt idx="6859">
                        <c:v>17.706237994730799</c:v>
                      </c:pt>
                      <c:pt idx="6860">
                        <c:v>17.838592148731401</c:v>
                      </c:pt>
                      <c:pt idx="6861">
                        <c:v>17.714169803627701</c:v>
                      </c:pt>
                      <c:pt idx="6862">
                        <c:v>17.7993247622803</c:v>
                      </c:pt>
                      <c:pt idx="6863">
                        <c:v>17.6911878489476</c:v>
                      </c:pt>
                      <c:pt idx="6864">
                        <c:v>17.632731848985099</c:v>
                      </c:pt>
                      <c:pt idx="6865">
                        <c:v>17.653302869226</c:v>
                      </c:pt>
                      <c:pt idx="6866">
                        <c:v>17.689143092438101</c:v>
                      </c:pt>
                      <c:pt idx="6867">
                        <c:v>17.667721407905201</c:v>
                      </c:pt>
                      <c:pt idx="6868">
                        <c:v>17.710634527703299</c:v>
                      </c:pt>
                      <c:pt idx="6869">
                        <c:v>17.850785850715301</c:v>
                      </c:pt>
                      <c:pt idx="6870">
                        <c:v>17.711646237625001</c:v>
                      </c:pt>
                      <c:pt idx="6871">
                        <c:v>17.9330438253639</c:v>
                      </c:pt>
                      <c:pt idx="6872">
                        <c:v>17.719690644737501</c:v>
                      </c:pt>
                      <c:pt idx="6873">
                        <c:v>17.704606429076801</c:v>
                      </c:pt>
                      <c:pt idx="6874">
                        <c:v>17.848938161060101</c:v>
                      </c:pt>
                      <c:pt idx="6875">
                        <c:v>17.700622564855902</c:v>
                      </c:pt>
                      <c:pt idx="6876">
                        <c:v>17.670988545821601</c:v>
                      </c:pt>
                      <c:pt idx="6877">
                        <c:v>17.627380390862999</c:v>
                      </c:pt>
                      <c:pt idx="6878">
                        <c:v>17.759600219294899</c:v>
                      </c:pt>
                      <c:pt idx="6879">
                        <c:v>17.713224917593799</c:v>
                      </c:pt>
                      <c:pt idx="6880">
                        <c:v>17.7389380583245</c:v>
                      </c:pt>
                      <c:pt idx="6881">
                        <c:v>17.708011089473299</c:v>
                      </c:pt>
                      <c:pt idx="6882">
                        <c:v>17.7322340652454</c:v>
                      </c:pt>
                      <c:pt idx="6883">
                        <c:v>17.955021397441499</c:v>
                      </c:pt>
                      <c:pt idx="6884">
                        <c:v>17.693443894069802</c:v>
                      </c:pt>
                      <c:pt idx="6885">
                        <c:v>17.648118221909598</c:v>
                      </c:pt>
                      <c:pt idx="6886">
                        <c:v>17.623962609080099</c:v>
                      </c:pt>
                      <c:pt idx="6887">
                        <c:v>17.700104707070501</c:v>
                      </c:pt>
                      <c:pt idx="6888">
                        <c:v>17.676979470718202</c:v>
                      </c:pt>
                      <c:pt idx="6889">
                        <c:v>17.699409827981199</c:v>
                      </c:pt>
                      <c:pt idx="6890">
                        <c:v>17.684693479798799</c:v>
                      </c:pt>
                      <c:pt idx="6891">
                        <c:v>17.692610146630201</c:v>
                      </c:pt>
                      <c:pt idx="6892">
                        <c:v>17.649718225462099</c:v>
                      </c:pt>
                      <c:pt idx="6893">
                        <c:v>17.739535126279598</c:v>
                      </c:pt>
                      <c:pt idx="6894">
                        <c:v>17.6531544195226</c:v>
                      </c:pt>
                      <c:pt idx="6895">
                        <c:v>17.784877867579201</c:v>
                      </c:pt>
                      <c:pt idx="6896">
                        <c:v>17.731868188469399</c:v>
                      </c:pt>
                      <c:pt idx="6897">
                        <c:v>17.843009044891801</c:v>
                      </c:pt>
                      <c:pt idx="6898">
                        <c:v>17.800919223246702</c:v>
                      </c:pt>
                      <c:pt idx="6899">
                        <c:v>17.6638381115642</c:v>
                      </c:pt>
                      <c:pt idx="6900">
                        <c:v>17.723902544524499</c:v>
                      </c:pt>
                      <c:pt idx="6901">
                        <c:v>17.724904411117901</c:v>
                      </c:pt>
                      <c:pt idx="6902">
                        <c:v>17.6891922768203</c:v>
                      </c:pt>
                      <c:pt idx="6903">
                        <c:v>17.725081253750201</c:v>
                      </c:pt>
                      <c:pt idx="6904">
                        <c:v>17.641617626268701</c:v>
                      </c:pt>
                      <c:pt idx="6905">
                        <c:v>17.699684735288599</c:v>
                      </c:pt>
                      <c:pt idx="6906">
                        <c:v>17.722236774389799</c:v>
                      </c:pt>
                      <c:pt idx="6907">
                        <c:v>17.8020562712654</c:v>
                      </c:pt>
                      <c:pt idx="6908">
                        <c:v>17.8439538726983</c:v>
                      </c:pt>
                      <c:pt idx="6909">
                        <c:v>17.714591206391201</c:v>
                      </c:pt>
                      <c:pt idx="6910">
                        <c:v>17.718918363101299</c:v>
                      </c:pt>
                      <c:pt idx="6911">
                        <c:v>17.8183848974308</c:v>
                      </c:pt>
                      <c:pt idx="6912">
                        <c:v>17.6966634883631</c:v>
                      </c:pt>
                      <c:pt idx="6913">
                        <c:v>17.633070716955299</c:v>
                      </c:pt>
                      <c:pt idx="6914">
                        <c:v>17.630195904626799</c:v>
                      </c:pt>
                      <c:pt idx="6915">
                        <c:v>17.664960319336299</c:v>
                      </c:pt>
                      <c:pt idx="6916">
                        <c:v>17.699975344246699</c:v>
                      </c:pt>
                      <c:pt idx="6917">
                        <c:v>17.6782611660058</c:v>
                      </c:pt>
                      <c:pt idx="6918">
                        <c:v>17.7211211807791</c:v>
                      </c:pt>
                      <c:pt idx="6919">
                        <c:v>17.754106507756699</c:v>
                      </c:pt>
                      <c:pt idx="6920">
                        <c:v>17.612053738298801</c:v>
                      </c:pt>
                      <c:pt idx="6921">
                        <c:v>17.858618977589</c:v>
                      </c:pt>
                      <c:pt idx="6922">
                        <c:v>17.65481789479</c:v>
                      </c:pt>
                      <c:pt idx="6923">
                        <c:v>17.7196877878254</c:v>
                      </c:pt>
                      <c:pt idx="6924">
                        <c:v>17.929096462880899</c:v>
                      </c:pt>
                      <c:pt idx="6925">
                        <c:v>17.698475986005999</c:v>
                      </c:pt>
                      <c:pt idx="6926">
                        <c:v>17.736256514266799</c:v>
                      </c:pt>
                      <c:pt idx="6927">
                        <c:v>17.7120259718806</c:v>
                      </c:pt>
                      <c:pt idx="6928">
                        <c:v>17.865720776416499</c:v>
                      </c:pt>
                      <c:pt idx="6929">
                        <c:v>17.6668480218821</c:v>
                      </c:pt>
                      <c:pt idx="6930">
                        <c:v>17.699209261913001</c:v>
                      </c:pt>
                      <c:pt idx="6931">
                        <c:v>17.674413271039601</c:v>
                      </c:pt>
                      <c:pt idx="6932">
                        <c:v>17.6626302153905</c:v>
                      </c:pt>
                      <c:pt idx="6933">
                        <c:v>17.783244732722601</c:v>
                      </c:pt>
                      <c:pt idx="6934">
                        <c:v>17.717001356501001</c:v>
                      </c:pt>
                      <c:pt idx="6935">
                        <c:v>17.718002859624502</c:v>
                      </c:pt>
                      <c:pt idx="6936">
                        <c:v>17.7501908428825</c:v>
                      </c:pt>
                      <c:pt idx="6937">
                        <c:v>17.730284954922599</c:v>
                      </c:pt>
                      <c:pt idx="6938">
                        <c:v>17.7483093453571</c:v>
                      </c:pt>
                      <c:pt idx="6939">
                        <c:v>17.953373057394298</c:v>
                      </c:pt>
                      <c:pt idx="6940">
                        <c:v>17.904670792892802</c:v>
                      </c:pt>
                      <c:pt idx="6941">
                        <c:v>17.691736102192799</c:v>
                      </c:pt>
                      <c:pt idx="6942">
                        <c:v>17.7619409448338</c:v>
                      </c:pt>
                      <c:pt idx="6943">
                        <c:v>17.706246542445498</c:v>
                      </c:pt>
                      <c:pt idx="6944">
                        <c:v>17.6877201419681</c:v>
                      </c:pt>
                      <c:pt idx="6945">
                        <c:v>17.625472084598101</c:v>
                      </c:pt>
                      <c:pt idx="6946">
                        <c:v>17.662848771427399</c:v>
                      </c:pt>
                      <c:pt idx="6947">
                        <c:v>17.853678172096501</c:v>
                      </c:pt>
                      <c:pt idx="6948">
                        <c:v>17.640934542215</c:v>
                      </c:pt>
                      <c:pt idx="6949">
                        <c:v>17.719118723005302</c:v>
                      </c:pt>
                      <c:pt idx="6950">
                        <c:v>17.7466241711303</c:v>
                      </c:pt>
                      <c:pt idx="6951">
                        <c:v>17.6647225104848</c:v>
                      </c:pt>
                      <c:pt idx="6952">
                        <c:v>17.6801434564046</c:v>
                      </c:pt>
                      <c:pt idx="6953">
                        <c:v>17.720929401927499</c:v>
                      </c:pt>
                      <c:pt idx="6954">
                        <c:v>17.6888213363099</c:v>
                      </c:pt>
                      <c:pt idx="6955">
                        <c:v>17.691884663882099</c:v>
                      </c:pt>
                      <c:pt idx="6956">
                        <c:v>17.928452491261801</c:v>
                      </c:pt>
                      <c:pt idx="6957">
                        <c:v>17.712626838082201</c:v>
                      </c:pt>
                      <c:pt idx="6958">
                        <c:v>17.676463795029299</c:v>
                      </c:pt>
                      <c:pt idx="6959">
                        <c:v>17.756894892315199</c:v>
                      </c:pt>
                      <c:pt idx="6960">
                        <c:v>17.705702061580801</c:v>
                      </c:pt>
                      <c:pt idx="6961">
                        <c:v>17.6864388479007</c:v>
                      </c:pt>
                      <c:pt idx="6962">
                        <c:v>17.651858018993401</c:v>
                      </c:pt>
                      <c:pt idx="6963">
                        <c:v>17.7437812871433</c:v>
                      </c:pt>
                      <c:pt idx="6964">
                        <c:v>17.7788970250012</c:v>
                      </c:pt>
                      <c:pt idx="6965">
                        <c:v>17.733335019094699</c:v>
                      </c:pt>
                      <c:pt idx="6966">
                        <c:v>17.715918538730101</c:v>
                      </c:pt>
                      <c:pt idx="6967">
                        <c:v>17.865716211231099</c:v>
                      </c:pt>
                      <c:pt idx="6968">
                        <c:v>17.800192159802101</c:v>
                      </c:pt>
                      <c:pt idx="6969">
                        <c:v>17.6809367778013</c:v>
                      </c:pt>
                      <c:pt idx="6970">
                        <c:v>17.862896197242002</c:v>
                      </c:pt>
                      <c:pt idx="6971">
                        <c:v>17.732044780945898</c:v>
                      </c:pt>
                      <c:pt idx="6972">
                        <c:v>17.7373368618093</c:v>
                      </c:pt>
                      <c:pt idx="6973">
                        <c:v>17.7040502243098</c:v>
                      </c:pt>
                      <c:pt idx="6974">
                        <c:v>17.736313867019401</c:v>
                      </c:pt>
                      <c:pt idx="6975">
                        <c:v>17.691779234782398</c:v>
                      </c:pt>
                      <c:pt idx="6976">
                        <c:v>17.642315177997201</c:v>
                      </c:pt>
                      <c:pt idx="6977">
                        <c:v>17.6253104319151</c:v>
                      </c:pt>
                      <c:pt idx="6978">
                        <c:v>17.6824388474624</c:v>
                      </c:pt>
                      <c:pt idx="6979">
                        <c:v>17.719804666181801</c:v>
                      </c:pt>
                      <c:pt idx="6980">
                        <c:v>17.727079344238199</c:v>
                      </c:pt>
                      <c:pt idx="6981">
                        <c:v>17.657301552286999</c:v>
                      </c:pt>
                      <c:pt idx="6982">
                        <c:v>17.789489254990102</c:v>
                      </c:pt>
                      <c:pt idx="6983">
                        <c:v>17.862489422629601</c:v>
                      </c:pt>
                      <c:pt idx="6984">
                        <c:v>17.743410956562801</c:v>
                      </c:pt>
                      <c:pt idx="6985">
                        <c:v>17.630031061440899</c:v>
                      </c:pt>
                      <c:pt idx="6986">
                        <c:v>17.701077903316701</c:v>
                      </c:pt>
                      <c:pt idx="6987">
                        <c:v>17.807013369882</c:v>
                      </c:pt>
                      <c:pt idx="6988">
                        <c:v>17.736070986369999</c:v>
                      </c:pt>
                      <c:pt idx="6989">
                        <c:v>17.648059916776202</c:v>
                      </c:pt>
                      <c:pt idx="6990">
                        <c:v>17.773009351166099</c:v>
                      </c:pt>
                      <c:pt idx="6991">
                        <c:v>17.663019232177</c:v>
                      </c:pt>
                      <c:pt idx="6992">
                        <c:v>17.687223959773299</c:v>
                      </c:pt>
                      <c:pt idx="6993">
                        <c:v>17.7073798744116</c:v>
                      </c:pt>
                      <c:pt idx="6994">
                        <c:v>17.683833220866099</c:v>
                      </c:pt>
                      <c:pt idx="6995">
                        <c:v>17.7372662814793</c:v>
                      </c:pt>
                      <c:pt idx="6996">
                        <c:v>17.7035038689319</c:v>
                      </c:pt>
                      <c:pt idx="6997">
                        <c:v>17.656782631592101</c:v>
                      </c:pt>
                      <c:pt idx="6998">
                        <c:v>17.874231780154499</c:v>
                      </c:pt>
                      <c:pt idx="6999">
                        <c:v>17.899705708724198</c:v>
                      </c:pt>
                      <c:pt idx="7000">
                        <c:v>17.668332473072599</c:v>
                      </c:pt>
                      <c:pt idx="7001">
                        <c:v>17.640991117804599</c:v>
                      </c:pt>
                      <c:pt idx="7002">
                        <c:v>17.7116510991114</c:v>
                      </c:pt>
                      <c:pt idx="7003">
                        <c:v>17.9023214768313</c:v>
                      </c:pt>
                      <c:pt idx="7004">
                        <c:v>17.691921165216201</c:v>
                      </c:pt>
                      <c:pt idx="7005">
                        <c:v>17.699840688734799</c:v>
                      </c:pt>
                      <c:pt idx="7006">
                        <c:v>17.867880345819799</c:v>
                      </c:pt>
                      <c:pt idx="7007">
                        <c:v>17.692519209403098</c:v>
                      </c:pt>
                      <c:pt idx="7008">
                        <c:v>17.854261121689699</c:v>
                      </c:pt>
                      <c:pt idx="7009">
                        <c:v>17.815326303740601</c:v>
                      </c:pt>
                      <c:pt idx="7010">
                        <c:v>17.598174888517299</c:v>
                      </c:pt>
                      <c:pt idx="7011">
                        <c:v>17.629275201893599</c:v>
                      </c:pt>
                      <c:pt idx="7012">
                        <c:v>17.648027043924099</c:v>
                      </c:pt>
                      <c:pt idx="7013">
                        <c:v>17.654168862286699</c:v>
                      </c:pt>
                      <c:pt idx="7014">
                        <c:v>17.649266455081801</c:v>
                      </c:pt>
                      <c:pt idx="7015">
                        <c:v>17.639683710239201</c:v>
                      </c:pt>
                      <c:pt idx="7016">
                        <c:v>17.849165488290499</c:v>
                      </c:pt>
                      <c:pt idx="7017">
                        <c:v>17.916197554315001</c:v>
                      </c:pt>
                      <c:pt idx="7018">
                        <c:v>17.724648944009399</c:v>
                      </c:pt>
                      <c:pt idx="7019">
                        <c:v>17.772287944101102</c:v>
                      </c:pt>
                      <c:pt idx="7020">
                        <c:v>17.7084998743901</c:v>
                      </c:pt>
                      <c:pt idx="7021">
                        <c:v>17.640004793532299</c:v>
                      </c:pt>
                      <c:pt idx="7022">
                        <c:v>17.8645913115027</c:v>
                      </c:pt>
                      <c:pt idx="7023">
                        <c:v>17.745058211881499</c:v>
                      </c:pt>
                      <c:pt idx="7024">
                        <c:v>17.668371471873201</c:v>
                      </c:pt>
                      <c:pt idx="7025">
                        <c:v>17.721212024217699</c:v>
                      </c:pt>
                      <c:pt idx="7026">
                        <c:v>17.9508970713335</c:v>
                      </c:pt>
                      <c:pt idx="7027">
                        <c:v>17.7216079594943</c:v>
                      </c:pt>
                      <c:pt idx="7028">
                        <c:v>17.691363115938799</c:v>
                      </c:pt>
                      <c:pt idx="7029">
                        <c:v>17.742101306868602</c:v>
                      </c:pt>
                      <c:pt idx="7030">
                        <c:v>17.749153093602299</c:v>
                      </c:pt>
                      <c:pt idx="7031">
                        <c:v>17.876784329315601</c:v>
                      </c:pt>
                      <c:pt idx="7032">
                        <c:v>17.728672732507899</c:v>
                      </c:pt>
                      <c:pt idx="7033">
                        <c:v>17.692763094981999</c:v>
                      </c:pt>
                      <c:pt idx="7034">
                        <c:v>17.7045832017794</c:v>
                      </c:pt>
                      <c:pt idx="7035">
                        <c:v>17.6964163666083</c:v>
                      </c:pt>
                      <c:pt idx="7036">
                        <c:v>17.663516280692601</c:v>
                      </c:pt>
                      <c:pt idx="7037">
                        <c:v>17.785716313058799</c:v>
                      </c:pt>
                      <c:pt idx="7038">
                        <c:v>17.933080134730901</c:v>
                      </c:pt>
                      <c:pt idx="7039">
                        <c:v>17.742267060689699</c:v>
                      </c:pt>
                      <c:pt idx="7040">
                        <c:v>17.730487179360999</c:v>
                      </c:pt>
                      <c:pt idx="7041">
                        <c:v>17.760260926496802</c:v>
                      </c:pt>
                      <c:pt idx="7042">
                        <c:v>17.726789387968299</c:v>
                      </c:pt>
                      <c:pt idx="7043">
                        <c:v>17.736014249251401</c:v>
                      </c:pt>
                      <c:pt idx="7044">
                        <c:v>17.945140091281601</c:v>
                      </c:pt>
                      <c:pt idx="7045">
                        <c:v>17.896601593040302</c:v>
                      </c:pt>
                      <c:pt idx="7046">
                        <c:v>17.689125662586999</c:v>
                      </c:pt>
                      <c:pt idx="7047">
                        <c:v>17.711875672972901</c:v>
                      </c:pt>
                      <c:pt idx="7048">
                        <c:v>17.908286039795701</c:v>
                      </c:pt>
                      <c:pt idx="7049">
                        <c:v>17.663614740223199</c:v>
                      </c:pt>
                      <c:pt idx="7050">
                        <c:v>17.644923487222002</c:v>
                      </c:pt>
                      <c:pt idx="7051">
                        <c:v>17.7048689371255</c:v>
                      </c:pt>
                      <c:pt idx="7052">
                        <c:v>17.6790510478858</c:v>
                      </c:pt>
                      <c:pt idx="7053">
                        <c:v>17.706142080807702</c:v>
                      </c:pt>
                      <c:pt idx="7054">
                        <c:v>17.918544183125601</c:v>
                      </c:pt>
                      <c:pt idx="7055">
                        <c:v>17.720698654999499</c:v>
                      </c:pt>
                      <c:pt idx="7056">
                        <c:v>17.722719832588499</c:v>
                      </c:pt>
                      <c:pt idx="7057">
                        <c:v>17.6652955784329</c:v>
                      </c:pt>
                      <c:pt idx="7058">
                        <c:v>17.724737170457399</c:v>
                      </c:pt>
                      <c:pt idx="7059">
                        <c:v>17.638980601658499</c:v>
                      </c:pt>
                      <c:pt idx="7060">
                        <c:v>17.710895232930099</c:v>
                      </c:pt>
                      <c:pt idx="7061">
                        <c:v>17.720896999828</c:v>
                      </c:pt>
                      <c:pt idx="7062">
                        <c:v>17.693169113199101</c:v>
                      </c:pt>
                      <c:pt idx="7063">
                        <c:v>17.718753511785</c:v>
                      </c:pt>
                      <c:pt idx="7064">
                        <c:v>17.9134880264182</c:v>
                      </c:pt>
                      <c:pt idx="7065">
                        <c:v>17.706535123756002</c:v>
                      </c:pt>
                      <c:pt idx="7066">
                        <c:v>17.778209386273801</c:v>
                      </c:pt>
                      <c:pt idx="7067">
                        <c:v>17.713282083641499</c:v>
                      </c:pt>
                      <c:pt idx="7068">
                        <c:v>17.878260601731501</c:v>
                      </c:pt>
                      <c:pt idx="7069">
                        <c:v>17.727107093409899</c:v>
                      </c:pt>
                      <c:pt idx="7070">
                        <c:v>17.673529725029599</c:v>
                      </c:pt>
                      <c:pt idx="7071">
                        <c:v>17.79637277254</c:v>
                      </c:pt>
                      <c:pt idx="7072">
                        <c:v>17.718652362255401</c:v>
                      </c:pt>
                      <c:pt idx="7073">
                        <c:v>17.661875745121499</c:v>
                      </c:pt>
                      <c:pt idx="7074">
                        <c:v>17.715575661779098</c:v>
                      </c:pt>
                      <c:pt idx="7075">
                        <c:v>17.7234604406624</c:v>
                      </c:pt>
                      <c:pt idx="7076">
                        <c:v>17.7346694056933</c:v>
                      </c:pt>
                      <c:pt idx="7077">
                        <c:v>17.683965180182199</c:v>
                      </c:pt>
                      <c:pt idx="7078">
                        <c:v>17.713572025062099</c:v>
                      </c:pt>
                      <c:pt idx="7079">
                        <c:v>17.9317298755347</c:v>
                      </c:pt>
                      <c:pt idx="7080">
                        <c:v>17.661300807675801</c:v>
                      </c:pt>
                      <c:pt idx="7081">
                        <c:v>17.725103554653899</c:v>
                      </c:pt>
                      <c:pt idx="7082">
                        <c:v>17.7181921808148</c:v>
                      </c:pt>
                      <c:pt idx="7083">
                        <c:v>17.893241094133</c:v>
                      </c:pt>
                      <c:pt idx="7084">
                        <c:v>17.798235255045601</c:v>
                      </c:pt>
                      <c:pt idx="7085">
                        <c:v>17.729126388906401</c:v>
                      </c:pt>
                      <c:pt idx="7086">
                        <c:v>17.876015799177999</c:v>
                      </c:pt>
                      <c:pt idx="7087">
                        <c:v>17.8878222684489</c:v>
                      </c:pt>
                      <c:pt idx="7088">
                        <c:v>17.724911780963801</c:v>
                      </c:pt>
                      <c:pt idx="7089">
                        <c:v>17.6811033761212</c:v>
                      </c:pt>
                      <c:pt idx="7090">
                        <c:v>17.7137159185252</c:v>
                      </c:pt>
                      <c:pt idx="7091">
                        <c:v>17.7973120292502</c:v>
                      </c:pt>
                      <c:pt idx="7092">
                        <c:v>17.732451283457099</c:v>
                      </c:pt>
                      <c:pt idx="7093">
                        <c:v>17.671874292042201</c:v>
                      </c:pt>
                      <c:pt idx="7094">
                        <c:v>17.697190160523299</c:v>
                      </c:pt>
                      <c:pt idx="7095">
                        <c:v>17.658869670106899</c:v>
                      </c:pt>
                      <c:pt idx="7096">
                        <c:v>17.710311111078202</c:v>
                      </c:pt>
                      <c:pt idx="7097">
                        <c:v>17.743247728938599</c:v>
                      </c:pt>
                      <c:pt idx="7098">
                        <c:v>17.687844102167201</c:v>
                      </c:pt>
                      <c:pt idx="7099">
                        <c:v>17.710655505708299</c:v>
                      </c:pt>
                      <c:pt idx="7100">
                        <c:v>17.942995757036101</c:v>
                      </c:pt>
                      <c:pt idx="7101">
                        <c:v>17.7013382443354</c:v>
                      </c:pt>
                      <c:pt idx="7102">
                        <c:v>17.637124160381301</c:v>
                      </c:pt>
                      <c:pt idx="7103">
                        <c:v>17.678341798729399</c:v>
                      </c:pt>
                      <c:pt idx="7104">
                        <c:v>17.743467888614301</c:v>
                      </c:pt>
                      <c:pt idx="7105">
                        <c:v>17.7366937201075</c:v>
                      </c:pt>
                      <c:pt idx="7106">
                        <c:v>17.734984782621801</c:v>
                      </c:pt>
                      <c:pt idx="7107">
                        <c:v>17.787841711641398</c:v>
                      </c:pt>
                      <c:pt idx="7108">
                        <c:v>17.878966188484199</c:v>
                      </c:pt>
                      <c:pt idx="7109">
                        <c:v>17.791817297313099</c:v>
                      </c:pt>
                      <c:pt idx="7110">
                        <c:v>17.740556986070501</c:v>
                      </c:pt>
                      <c:pt idx="7111">
                        <c:v>17.729157617334401</c:v>
                      </c:pt>
                      <c:pt idx="7112">
                        <c:v>17.888535568368699</c:v>
                      </c:pt>
                      <c:pt idx="7113">
                        <c:v>17.880727617571399</c:v>
                      </c:pt>
                      <c:pt idx="7114">
                        <c:v>17.737507771596501</c:v>
                      </c:pt>
                      <c:pt idx="7115">
                        <c:v>17.675919824824</c:v>
                      </c:pt>
                      <c:pt idx="7116">
                        <c:v>17.652621723895798</c:v>
                      </c:pt>
                      <c:pt idx="7117">
                        <c:v>17.728381295395401</c:v>
                      </c:pt>
                      <c:pt idx="7118">
                        <c:v>17.797106179275598</c:v>
                      </c:pt>
                      <c:pt idx="7119">
                        <c:v>17.724821332283302</c:v>
                      </c:pt>
                      <c:pt idx="7120">
                        <c:v>17.6707662560455</c:v>
                      </c:pt>
                      <c:pt idx="7121">
                        <c:v>17.715857898970199</c:v>
                      </c:pt>
                      <c:pt idx="7122">
                        <c:v>17.7113962311685</c:v>
                      </c:pt>
                      <c:pt idx="7123">
                        <c:v>17.688729516271501</c:v>
                      </c:pt>
                      <c:pt idx="7124">
                        <c:v>17.732641103643299</c:v>
                      </c:pt>
                      <c:pt idx="7125">
                        <c:v>17.754998762066201</c:v>
                      </c:pt>
                      <c:pt idx="7126">
                        <c:v>17.694834289287002</c:v>
                      </c:pt>
                      <c:pt idx="7127">
                        <c:v>17.719709054708101</c:v>
                      </c:pt>
                      <c:pt idx="7128">
                        <c:v>17.9339645356287</c:v>
                      </c:pt>
                      <c:pt idx="7129">
                        <c:v>17.912379396436499</c:v>
                      </c:pt>
                      <c:pt idx="7130">
                        <c:v>17.707857062301599</c:v>
                      </c:pt>
                      <c:pt idx="7131">
                        <c:v>17.725174137986599</c:v>
                      </c:pt>
                      <c:pt idx="7132">
                        <c:v>17.675797852436201</c:v>
                      </c:pt>
                      <c:pt idx="7133">
                        <c:v>17.648903785841298</c:v>
                      </c:pt>
                      <c:pt idx="7134">
                        <c:v>17.7002031468441</c:v>
                      </c:pt>
                      <c:pt idx="7135">
                        <c:v>17.729390647292199</c:v>
                      </c:pt>
                      <c:pt idx="7136">
                        <c:v>17.708363527147899</c:v>
                      </c:pt>
                      <c:pt idx="7137">
                        <c:v>17.7164653949376</c:v>
                      </c:pt>
                      <c:pt idx="7138">
                        <c:v>17.7296506996808</c:v>
                      </c:pt>
                      <c:pt idx="7139">
                        <c:v>17.739266745291999</c:v>
                      </c:pt>
                      <c:pt idx="7140">
                        <c:v>17.781966067842099</c:v>
                      </c:pt>
                      <c:pt idx="7141">
                        <c:v>17.8754286888034</c:v>
                      </c:pt>
                      <c:pt idx="7142">
                        <c:v>17.811046634369099</c:v>
                      </c:pt>
                      <c:pt idx="7143">
                        <c:v>17.733927654997999</c:v>
                      </c:pt>
                      <c:pt idx="7144">
                        <c:v>17.683388773506501</c:v>
                      </c:pt>
                      <c:pt idx="7145">
                        <c:v>17.736091829798799</c:v>
                      </c:pt>
                      <c:pt idx="7146">
                        <c:v>17.904496792267999</c:v>
                      </c:pt>
                      <c:pt idx="7147">
                        <c:v>17.8926017723415</c:v>
                      </c:pt>
                      <c:pt idx="7148">
                        <c:v>17.7518750068344</c:v>
                      </c:pt>
                      <c:pt idx="7149">
                        <c:v>17.6983685354366</c:v>
                      </c:pt>
                      <c:pt idx="7150">
                        <c:v>17.7162894716412</c:v>
                      </c:pt>
                      <c:pt idx="7151">
                        <c:v>17.665800413415099</c:v>
                      </c:pt>
                      <c:pt idx="7152">
                        <c:v>17.750044108339001</c:v>
                      </c:pt>
                      <c:pt idx="7153">
                        <c:v>17.793175290431801</c:v>
                      </c:pt>
                      <c:pt idx="7154">
                        <c:v>17.749588439929202</c:v>
                      </c:pt>
                      <c:pt idx="7155">
                        <c:v>17.6825617765607</c:v>
                      </c:pt>
                      <c:pt idx="7156">
                        <c:v>17.713808596392202</c:v>
                      </c:pt>
                      <c:pt idx="7157">
                        <c:v>17.914945300183099</c:v>
                      </c:pt>
                      <c:pt idx="7158">
                        <c:v>17.7088924542265</c:v>
                      </c:pt>
                      <c:pt idx="7159">
                        <c:v>17.703338536534901</c:v>
                      </c:pt>
                      <c:pt idx="7160">
                        <c:v>17.754523741776602</c:v>
                      </c:pt>
                      <c:pt idx="7161">
                        <c:v>17.722575592961501</c:v>
                      </c:pt>
                      <c:pt idx="7162">
                        <c:v>17.706804245629801</c:v>
                      </c:pt>
                      <c:pt idx="7163">
                        <c:v>17.718924328719702</c:v>
                      </c:pt>
                      <c:pt idx="7164">
                        <c:v>17.9297496398544</c:v>
                      </c:pt>
                      <c:pt idx="7165">
                        <c:v>17.930186058334701</c:v>
                      </c:pt>
                      <c:pt idx="7166">
                        <c:v>17.7979733400391</c:v>
                      </c:pt>
                      <c:pt idx="7167">
                        <c:v>17.921208787011899</c:v>
                      </c:pt>
                      <c:pt idx="7168">
                        <c:v>17.7953051306534</c:v>
                      </c:pt>
                      <c:pt idx="7169">
                        <c:v>17.770135136311801</c:v>
                      </c:pt>
                      <c:pt idx="7170">
                        <c:v>17.941763777043501</c:v>
                      </c:pt>
                      <c:pt idx="7171">
                        <c:v>17.881673499937101</c:v>
                      </c:pt>
                      <c:pt idx="7172">
                        <c:v>17.815447184286199</c:v>
                      </c:pt>
                      <c:pt idx="7173">
                        <c:v>17.778133464637001</c:v>
                      </c:pt>
                      <c:pt idx="7174">
                        <c:v>17.932827239232498</c:v>
                      </c:pt>
                      <c:pt idx="7175">
                        <c:v>17.937685454197201</c:v>
                      </c:pt>
                      <c:pt idx="7176">
                        <c:v>17.8769357752427</c:v>
                      </c:pt>
                      <c:pt idx="7177">
                        <c:v>17.8194325562696</c:v>
                      </c:pt>
                      <c:pt idx="7178">
                        <c:v>17.782483319844701</c:v>
                      </c:pt>
                      <c:pt idx="7179">
                        <c:v>17.969053086351298</c:v>
                      </c:pt>
                      <c:pt idx="7180">
                        <c:v>17.8854053885631</c:v>
                      </c:pt>
                      <c:pt idx="7181">
                        <c:v>17.938472269120901</c:v>
                      </c:pt>
                      <c:pt idx="7182">
                        <c:v>17.898195747414199</c:v>
                      </c:pt>
                      <c:pt idx="7183">
                        <c:v>17.8287912605131</c:v>
                      </c:pt>
                      <c:pt idx="7184">
                        <c:v>17.7954952704352</c:v>
                      </c:pt>
                      <c:pt idx="7185">
                        <c:v>17.947122013179001</c:v>
                      </c:pt>
                      <c:pt idx="7186">
                        <c:v>17.809276611448201</c:v>
                      </c:pt>
                      <c:pt idx="7187">
                        <c:v>17.8982131783855</c:v>
                      </c:pt>
                      <c:pt idx="7188">
                        <c:v>17.9471344772656</c:v>
                      </c:pt>
                      <c:pt idx="7189">
                        <c:v>17.9011771563449</c:v>
                      </c:pt>
                      <c:pt idx="7190">
                        <c:v>17.7952284723433</c:v>
                      </c:pt>
                      <c:pt idx="7191">
                        <c:v>17.789421447073099</c:v>
                      </c:pt>
                      <c:pt idx="7192">
                        <c:v>17.946816039251701</c:v>
                      </c:pt>
                      <c:pt idx="7193">
                        <c:v>17.786775968593702</c:v>
                      </c:pt>
                      <c:pt idx="7194">
                        <c:v>17.807723016676</c:v>
                      </c:pt>
                      <c:pt idx="7195">
                        <c:v>17.888590484837401</c:v>
                      </c:pt>
                      <c:pt idx="7196">
                        <c:v>17.9407176496909</c:v>
                      </c:pt>
                      <c:pt idx="7197">
                        <c:v>17.899749858809201</c:v>
                      </c:pt>
                      <c:pt idx="7198">
                        <c:v>17.820546433577</c:v>
                      </c:pt>
                      <c:pt idx="7199">
                        <c:v>17.770935217506</c:v>
                      </c:pt>
                      <c:pt idx="7200">
                        <c:v>17.961233740173</c:v>
                      </c:pt>
                      <c:pt idx="7201">
                        <c:v>17.925936338214701</c:v>
                      </c:pt>
                      <c:pt idx="7202">
                        <c:v>17.803274529357701</c:v>
                      </c:pt>
                      <c:pt idx="7203">
                        <c:v>17.818475978480201</c:v>
                      </c:pt>
                      <c:pt idx="7204">
                        <c:v>17.906441808134801</c:v>
                      </c:pt>
                      <c:pt idx="7205">
                        <c:v>17.968161843678899</c:v>
                      </c:pt>
                      <c:pt idx="7206">
                        <c:v>17.916498519393201</c:v>
                      </c:pt>
                      <c:pt idx="7207">
                        <c:v>17.836552596718999</c:v>
                      </c:pt>
                      <c:pt idx="7208">
                        <c:v>17.790718333989801</c:v>
                      </c:pt>
                      <c:pt idx="7209">
                        <c:v>17.9560230779257</c:v>
                      </c:pt>
                      <c:pt idx="7210">
                        <c:v>17.915851053990401</c:v>
                      </c:pt>
                      <c:pt idx="7211">
                        <c:v>17.931603223400799</c:v>
                      </c:pt>
                      <c:pt idx="7212">
                        <c:v>17.941233427013302</c:v>
                      </c:pt>
                      <c:pt idx="7213">
                        <c:v>17.938418626849099</c:v>
                      </c:pt>
                      <c:pt idx="7214">
                        <c:v>17.929724960065201</c:v>
                      </c:pt>
                      <c:pt idx="7215">
                        <c:v>17.943752717367602</c:v>
                      </c:pt>
                      <c:pt idx="7216">
                        <c:v>17.933918515305699</c:v>
                      </c:pt>
                      <c:pt idx="7217">
                        <c:v>17.9320414911911</c:v>
                      </c:pt>
                      <c:pt idx="7218">
                        <c:v>17.938704320730899</c:v>
                      </c:pt>
                      <c:pt idx="7219">
                        <c:v>17.944054965303401</c:v>
                      </c:pt>
                      <c:pt idx="7220">
                        <c:v>18.317260176912502</c:v>
                      </c:pt>
                      <c:pt idx="7221">
                        <c:v>17.599913105358802</c:v>
                      </c:pt>
                      <c:pt idx="7222">
                        <c:v>17.6181246981816</c:v>
                      </c:pt>
                      <c:pt idx="7223">
                        <c:v>17.533945224456801</c:v>
                      </c:pt>
                      <c:pt idx="7224">
                        <c:v>17.618569210684001</c:v>
                      </c:pt>
                      <c:pt idx="7225">
                        <c:v>17.538922266426798</c:v>
                      </c:pt>
                      <c:pt idx="7226">
                        <c:v>17.651375050008401</c:v>
                      </c:pt>
                      <c:pt idx="7227">
                        <c:v>17.6393973189174</c:v>
                      </c:pt>
                      <c:pt idx="7228">
                        <c:v>17.638452862347702</c:v>
                      </c:pt>
                      <c:pt idx="7229">
                        <c:v>17.531848236978099</c:v>
                      </c:pt>
                      <c:pt idx="7230">
                        <c:v>17.620136973554398</c:v>
                      </c:pt>
                      <c:pt idx="7231">
                        <c:v>17.651763896860398</c:v>
                      </c:pt>
                      <c:pt idx="7232">
                        <c:v>17.534822339175498</c:v>
                      </c:pt>
                      <c:pt idx="7233">
                        <c:v>17.671601004079101</c:v>
                      </c:pt>
                      <c:pt idx="7234">
                        <c:v>17.640118252208701</c:v>
                      </c:pt>
                      <c:pt idx="7235">
                        <c:v>17.680994236088999</c:v>
                      </c:pt>
                      <c:pt idx="7236">
                        <c:v>17.6168589145881</c:v>
                      </c:pt>
                      <c:pt idx="7237">
                        <c:v>17.656047112595498</c:v>
                      </c:pt>
                      <c:pt idx="7238">
                        <c:v>17.6870599838158</c:v>
                      </c:pt>
                      <c:pt idx="7239">
                        <c:v>17.6388510847849</c:v>
                      </c:pt>
                      <c:pt idx="7240">
                        <c:v>17.539650209974699</c:v>
                      </c:pt>
                      <c:pt idx="7241">
                        <c:v>17.576980374564801</c:v>
                      </c:pt>
                      <c:pt idx="7242">
                        <c:v>17.6608545666714</c:v>
                      </c:pt>
                      <c:pt idx="7243">
                        <c:v>17.669777505803001</c:v>
                      </c:pt>
                      <c:pt idx="7244">
                        <c:v>17.673179231996301</c:v>
                      </c:pt>
                      <c:pt idx="7245">
                        <c:v>17.6719696371688</c:v>
                      </c:pt>
                      <c:pt idx="7246">
                        <c:v>17.6814934405968</c:v>
                      </c:pt>
                      <c:pt idx="7247">
                        <c:v>17.685011803324201</c:v>
                      </c:pt>
                      <c:pt idx="7248">
                        <c:v>17.898253656299602</c:v>
                      </c:pt>
                      <c:pt idx="7249">
                        <c:v>17.832011878952098</c:v>
                      </c:pt>
                      <c:pt idx="7250">
                        <c:v>17.619398141992001</c:v>
                      </c:pt>
                      <c:pt idx="7251">
                        <c:v>17.620060058673499</c:v>
                      </c:pt>
                      <c:pt idx="7252">
                        <c:v>17.648048140819</c:v>
                      </c:pt>
                      <c:pt idx="7253">
                        <c:v>17.638834013805202</c:v>
                      </c:pt>
                      <c:pt idx="7254">
                        <c:v>17.674661832949202</c:v>
                      </c:pt>
                      <c:pt idx="7255">
                        <c:v>17.617253214638801</c:v>
                      </c:pt>
                      <c:pt idx="7256">
                        <c:v>17.653770624195499</c:v>
                      </c:pt>
                      <c:pt idx="7257">
                        <c:v>17.609405134941401</c:v>
                      </c:pt>
                      <c:pt idx="7258">
                        <c:v>17.529705429764601</c:v>
                      </c:pt>
                      <c:pt idx="7259">
                        <c:v>17.6529950764474</c:v>
                      </c:pt>
                      <c:pt idx="7260">
                        <c:v>17.531237927996301</c:v>
                      </c:pt>
                      <c:pt idx="7261">
                        <c:v>17.648312594139099</c:v>
                      </c:pt>
                      <c:pt idx="7262">
                        <c:v>17.678005411080601</c:v>
                      </c:pt>
                      <c:pt idx="7263">
                        <c:v>17.527511303812599</c:v>
                      </c:pt>
                      <c:pt idx="7264">
                        <c:v>17.6609079453589</c:v>
                      </c:pt>
                      <c:pt idx="7265">
                        <c:v>17.681224732036299</c:v>
                      </c:pt>
                      <c:pt idx="7266">
                        <c:v>17.561237365171099</c:v>
                      </c:pt>
                      <c:pt idx="7267">
                        <c:v>17.6633223803885</c:v>
                      </c:pt>
                      <c:pt idx="7268">
                        <c:v>17.6728827408195</c:v>
                      </c:pt>
                      <c:pt idx="7269">
                        <c:v>17.662527756797701</c:v>
                      </c:pt>
                      <c:pt idx="7270">
                        <c:v>17.676730896427799</c:v>
                      </c:pt>
                      <c:pt idx="7271">
                        <c:v>17.649782869939301</c:v>
                      </c:pt>
                      <c:pt idx="7272">
                        <c:v>17.5524586593747</c:v>
                      </c:pt>
                      <c:pt idx="7273">
                        <c:v>17.572688349451099</c:v>
                      </c:pt>
                      <c:pt idx="7274">
                        <c:v>17.6751985939318</c:v>
                      </c:pt>
                      <c:pt idx="7275">
                        <c:v>17.6919842799904</c:v>
                      </c:pt>
                      <c:pt idx="7276">
                        <c:v>17.6651653312286</c:v>
                      </c:pt>
                      <c:pt idx="7277">
                        <c:v>17.884143074158398</c:v>
                      </c:pt>
                      <c:pt idx="7278">
                        <c:v>17.631128174220802</c:v>
                      </c:pt>
                      <c:pt idx="7279">
                        <c:v>17.642860325870899</c:v>
                      </c:pt>
                      <c:pt idx="7280">
                        <c:v>17.665754176581299</c:v>
                      </c:pt>
                      <c:pt idx="7281">
                        <c:v>17.6571402107148</c:v>
                      </c:pt>
                      <c:pt idx="7282">
                        <c:v>17.669529642590899</c:v>
                      </c:pt>
                      <c:pt idx="7283">
                        <c:v>17.679398329889001</c:v>
                      </c:pt>
                      <c:pt idx="7284">
                        <c:v>17.625754770215899</c:v>
                      </c:pt>
                      <c:pt idx="7285">
                        <c:v>17.559407067421901</c:v>
                      </c:pt>
                      <c:pt idx="7286">
                        <c:v>17.6706533468736</c:v>
                      </c:pt>
                      <c:pt idx="7287">
                        <c:v>17.565195271146699</c:v>
                      </c:pt>
                      <c:pt idx="7288">
                        <c:v>17.676295172905</c:v>
                      </c:pt>
                      <c:pt idx="7289">
                        <c:v>17.555364944913599</c:v>
                      </c:pt>
                      <c:pt idx="7290">
                        <c:v>17.673383966002699</c:v>
                      </c:pt>
                      <c:pt idx="7291">
                        <c:v>17.687606078156101</c:v>
                      </c:pt>
                      <c:pt idx="7292">
                        <c:v>17.671603016360699</c:v>
                      </c:pt>
                      <c:pt idx="7293">
                        <c:v>17.665623763641499</c:v>
                      </c:pt>
                      <c:pt idx="7294">
                        <c:v>17.677928970416001</c:v>
                      </c:pt>
                      <c:pt idx="7295">
                        <c:v>17.6623846259915</c:v>
                      </c:pt>
                      <c:pt idx="7296">
                        <c:v>17.599584569142898</c:v>
                      </c:pt>
                      <c:pt idx="7297">
                        <c:v>17.666482546508298</c:v>
                      </c:pt>
                      <c:pt idx="7298">
                        <c:v>17.919306658117499</c:v>
                      </c:pt>
                      <c:pt idx="7299">
                        <c:v>17.656575484623001</c:v>
                      </c:pt>
                      <c:pt idx="7300">
                        <c:v>17.6700473771924</c:v>
                      </c:pt>
                      <c:pt idx="7301">
                        <c:v>17.6920185559879</c:v>
                      </c:pt>
                      <c:pt idx="7302">
                        <c:v>17.680044538761599</c:v>
                      </c:pt>
                      <c:pt idx="7303">
                        <c:v>17.688082567351302</c:v>
                      </c:pt>
                      <c:pt idx="7304">
                        <c:v>17.6976746348459</c:v>
                      </c:pt>
                      <c:pt idx="7305">
                        <c:v>17.5558748738035</c:v>
                      </c:pt>
                      <c:pt idx="7306">
                        <c:v>17.682713994714401</c:v>
                      </c:pt>
                      <c:pt idx="7307">
                        <c:v>17.696156613088501</c:v>
                      </c:pt>
                      <c:pt idx="7308">
                        <c:v>17.568106168480199</c:v>
                      </c:pt>
                      <c:pt idx="7309">
                        <c:v>17.679982953591601</c:v>
                      </c:pt>
                      <c:pt idx="7310">
                        <c:v>17.684058723973902</c:v>
                      </c:pt>
                      <c:pt idx="7311">
                        <c:v>17.6767012441526</c:v>
                      </c:pt>
                      <c:pt idx="7312">
                        <c:v>17.6577371645676</c:v>
                      </c:pt>
                      <c:pt idx="7313">
                        <c:v>17.890624292510498</c:v>
                      </c:pt>
                      <c:pt idx="7314">
                        <c:v>17.675216128410899</c:v>
                      </c:pt>
                      <c:pt idx="7315">
                        <c:v>17.702859119368402</c:v>
                      </c:pt>
                      <c:pt idx="7316">
                        <c:v>17.701858736873501</c:v>
                      </c:pt>
                      <c:pt idx="7317">
                        <c:v>17.7132977081279</c:v>
                      </c:pt>
                      <c:pt idx="7318">
                        <c:v>17.664412397699099</c:v>
                      </c:pt>
                      <c:pt idx="7319">
                        <c:v>17.573572271911299</c:v>
                      </c:pt>
                      <c:pt idx="7320">
                        <c:v>17.667886107966499</c:v>
                      </c:pt>
                      <c:pt idx="7321">
                        <c:v>17.549170899524299</c:v>
                      </c:pt>
                      <c:pt idx="7322">
                        <c:v>17.665094952130701</c:v>
                      </c:pt>
                      <c:pt idx="7323">
                        <c:v>17.9004342447864</c:v>
                      </c:pt>
                      <c:pt idx="7324">
                        <c:v>17.671079755832299</c:v>
                      </c:pt>
                      <c:pt idx="7325">
                        <c:v>17.704483240094699</c:v>
                      </c:pt>
                      <c:pt idx="7326">
                        <c:v>17.656548359526798</c:v>
                      </c:pt>
                      <c:pt idx="7327">
                        <c:v>17.655685043461599</c:v>
                      </c:pt>
                      <c:pt idx="7328">
                        <c:v>17.6727940732851</c:v>
                      </c:pt>
                      <c:pt idx="7329">
                        <c:v>17.905901394998899</c:v>
                      </c:pt>
                      <c:pt idx="7330">
                        <c:v>17.726815129965399</c:v>
                      </c:pt>
                      <c:pt idx="7331">
                        <c:v>17.7110613141766</c:v>
                      </c:pt>
                      <c:pt idx="7332">
                        <c:v>17.908770447060601</c:v>
                      </c:pt>
                      <c:pt idx="7333">
                        <c:v>17.847942996263999</c:v>
                      </c:pt>
                      <c:pt idx="7334">
                        <c:v>17.6293622895958</c:v>
                      </c:pt>
                      <c:pt idx="7335">
                        <c:v>17.644247267976901</c:v>
                      </c:pt>
                      <c:pt idx="7336">
                        <c:v>17.7525394719544</c:v>
                      </c:pt>
                      <c:pt idx="7337">
                        <c:v>17.646481352381699</c:v>
                      </c:pt>
                      <c:pt idx="7338">
                        <c:v>17.631208758567499</c:v>
                      </c:pt>
                      <c:pt idx="7339">
                        <c:v>17.890178676382899</c:v>
                      </c:pt>
                      <c:pt idx="7340">
                        <c:v>17.6814075597716</c:v>
                      </c:pt>
                      <c:pt idx="7341">
                        <c:v>17.579373343925301</c:v>
                      </c:pt>
                      <c:pt idx="7342">
                        <c:v>17.593154046146001</c:v>
                      </c:pt>
                      <c:pt idx="7343">
                        <c:v>17.5345950302052</c:v>
                      </c:pt>
                      <c:pt idx="7344">
                        <c:v>17.650289060273501</c:v>
                      </c:pt>
                      <c:pt idx="7345">
                        <c:v>17.6523180200506</c:v>
                      </c:pt>
                      <c:pt idx="7346">
                        <c:v>17.722116726616601</c:v>
                      </c:pt>
                      <c:pt idx="7347">
                        <c:v>17.159691511170902</c:v>
                      </c:pt>
                      <c:pt idx="7348">
                        <c:v>17.161068815273801</c:v>
                      </c:pt>
                      <c:pt idx="7349">
                        <c:v>17.177365259581201</c:v>
                      </c:pt>
                      <c:pt idx="7350">
                        <c:v>17.1976673588536</c:v>
                      </c:pt>
                      <c:pt idx="7351">
                        <c:v>17.1969088503145</c:v>
                      </c:pt>
                      <c:pt idx="7352">
                        <c:v>17.1429055633816</c:v>
                      </c:pt>
                      <c:pt idx="7353">
                        <c:v>17.1687322889507</c:v>
                      </c:pt>
                      <c:pt idx="7354">
                        <c:v>17.176209818382201</c:v>
                      </c:pt>
                      <c:pt idx="7355">
                        <c:v>17.1833389455131</c:v>
                      </c:pt>
                      <c:pt idx="7356">
                        <c:v>17.198211092194601</c:v>
                      </c:pt>
                      <c:pt idx="7357">
                        <c:v>17.195041778497099</c:v>
                      </c:pt>
                      <c:pt idx="7358">
                        <c:v>17.193232524986499</c:v>
                      </c:pt>
                      <c:pt idx="7359">
                        <c:v>17.1826360343353</c:v>
                      </c:pt>
                      <c:pt idx="7360">
                        <c:v>17.193040616667901</c:v>
                      </c:pt>
                      <c:pt idx="7361">
                        <c:v>17.175533248762498</c:v>
                      </c:pt>
                      <c:pt idx="7362">
                        <c:v>17.145006046990598</c:v>
                      </c:pt>
                      <c:pt idx="7363">
                        <c:v>17.149163070004001</c:v>
                      </c:pt>
                      <c:pt idx="7364">
                        <c:v>17.180802401074502</c:v>
                      </c:pt>
                      <c:pt idx="7365">
                        <c:v>17.162157763213202</c:v>
                      </c:pt>
                      <c:pt idx="7366">
                        <c:v>17.159608135096601</c:v>
                      </c:pt>
                      <c:pt idx="7367">
                        <c:v>17.119525252528199</c:v>
                      </c:pt>
                      <c:pt idx="7368">
                        <c:v>17.1687843066596</c:v>
                      </c:pt>
                      <c:pt idx="7369">
                        <c:v>17.174536826734801</c:v>
                      </c:pt>
                      <c:pt idx="7370">
                        <c:v>17.185194079107202</c:v>
                      </c:pt>
                      <c:pt idx="7371">
                        <c:v>17.197703625568501</c:v>
                      </c:pt>
                      <c:pt idx="7372">
                        <c:v>17.2085779100405</c:v>
                      </c:pt>
                      <c:pt idx="7373">
                        <c:v>17.154646587493499</c:v>
                      </c:pt>
                      <c:pt idx="7374">
                        <c:v>17.1927562906357</c:v>
                      </c:pt>
                      <c:pt idx="7375">
                        <c:v>17.187504211672</c:v>
                      </c:pt>
                      <c:pt idx="7376">
                        <c:v>17.1844570062697</c:v>
                      </c:pt>
                      <c:pt idx="7377">
                        <c:v>17.2056390744368</c:v>
                      </c:pt>
                      <c:pt idx="7378">
                        <c:v>17.1930546264743</c:v>
                      </c:pt>
                      <c:pt idx="7379">
                        <c:v>17.197964552169498</c:v>
                      </c:pt>
                      <c:pt idx="7380">
                        <c:v>17.1830087276999</c:v>
                      </c:pt>
                      <c:pt idx="7381">
                        <c:v>17.215196344345401</c:v>
                      </c:pt>
                      <c:pt idx="7382">
                        <c:v>17.172500756357799</c:v>
                      </c:pt>
                      <c:pt idx="7383">
                        <c:v>17.170905407922</c:v>
                      </c:pt>
                      <c:pt idx="7384">
                        <c:v>17.191506444540099</c:v>
                      </c:pt>
                      <c:pt idx="7385">
                        <c:v>17.159174936183401</c:v>
                      </c:pt>
                      <c:pt idx="7386">
                        <c:v>17.183806382414701</c:v>
                      </c:pt>
                      <c:pt idx="7387">
                        <c:v>17.164210494149302</c:v>
                      </c:pt>
                      <c:pt idx="7388">
                        <c:v>17.161438060922499</c:v>
                      </c:pt>
                      <c:pt idx="7389">
                        <c:v>17.195698522676398</c:v>
                      </c:pt>
                      <c:pt idx="7390">
                        <c:v>17.1720544706575</c:v>
                      </c:pt>
                      <c:pt idx="7391">
                        <c:v>17.1775717380137</c:v>
                      </c:pt>
                      <c:pt idx="7392">
                        <c:v>17.2238805444543</c:v>
                      </c:pt>
                      <c:pt idx="7393">
                        <c:v>17.2110916305394</c:v>
                      </c:pt>
                      <c:pt idx="7394">
                        <c:v>17.209362262215102</c:v>
                      </c:pt>
                      <c:pt idx="7395">
                        <c:v>17.200886361155501</c:v>
                      </c:pt>
                      <c:pt idx="7396">
                        <c:v>17.192462995728999</c:v>
                      </c:pt>
                      <c:pt idx="7397">
                        <c:v>17.2054757028917</c:v>
                      </c:pt>
                      <c:pt idx="7398">
                        <c:v>17.181375029647398</c:v>
                      </c:pt>
                      <c:pt idx="7399">
                        <c:v>17.176481178829</c:v>
                      </c:pt>
                      <c:pt idx="7400">
                        <c:v>17.195386359337199</c:v>
                      </c:pt>
                      <c:pt idx="7401">
                        <c:v>17.1723372657932</c:v>
                      </c:pt>
                      <c:pt idx="7402">
                        <c:v>17.2066740770221</c:v>
                      </c:pt>
                      <c:pt idx="7403">
                        <c:v>17.210538113742199</c:v>
                      </c:pt>
                      <c:pt idx="7404">
                        <c:v>17.203307942960901</c:v>
                      </c:pt>
                      <c:pt idx="7405">
                        <c:v>17.212924660168099</c:v>
                      </c:pt>
                      <c:pt idx="7406">
                        <c:v>17.219998288870499</c:v>
                      </c:pt>
                      <c:pt idx="7407">
                        <c:v>17.210462162353501</c:v>
                      </c:pt>
                      <c:pt idx="7408">
                        <c:v>17.211383561438598</c:v>
                      </c:pt>
                      <c:pt idx="7409">
                        <c:v>17.226880487421798</c:v>
                      </c:pt>
                      <c:pt idx="7410">
                        <c:v>17.229177089242899</c:v>
                      </c:pt>
                      <c:pt idx="7411">
                        <c:v>17.213870409728699</c:v>
                      </c:pt>
                      <c:pt idx="7412">
                        <c:v>17.216824123640698</c:v>
                      </c:pt>
                      <c:pt idx="7413">
                        <c:v>17.1995140324202</c:v>
                      </c:pt>
                      <c:pt idx="7414">
                        <c:v>17.204673714960599</c:v>
                      </c:pt>
                      <c:pt idx="7415">
                        <c:v>17.2190686376534</c:v>
                      </c:pt>
                      <c:pt idx="7416">
                        <c:v>17.231020038328801</c:v>
                      </c:pt>
                      <c:pt idx="7417">
                        <c:v>17.155985066162302</c:v>
                      </c:pt>
                      <c:pt idx="7418">
                        <c:v>17.164685287412102</c:v>
                      </c:pt>
                      <c:pt idx="7419">
                        <c:v>17.1455265289969</c:v>
                      </c:pt>
                      <c:pt idx="7420">
                        <c:v>17.141377090532</c:v>
                      </c:pt>
                      <c:pt idx="7421">
                        <c:v>17.1871892939566</c:v>
                      </c:pt>
                      <c:pt idx="7422">
                        <c:v>17.148109603137001</c:v>
                      </c:pt>
                      <c:pt idx="7423">
                        <c:v>17.175252989955901</c:v>
                      </c:pt>
                      <c:pt idx="7424">
                        <c:v>17.1627831570494</c:v>
                      </c:pt>
                      <c:pt idx="7425">
                        <c:v>17.1890358270843</c:v>
                      </c:pt>
                      <c:pt idx="7426">
                        <c:v>17.191350120091201</c:v>
                      </c:pt>
                      <c:pt idx="7427">
                        <c:v>17.186344850847199</c:v>
                      </c:pt>
                      <c:pt idx="7428">
                        <c:v>17.169512078713201</c:v>
                      </c:pt>
                      <c:pt idx="7429">
                        <c:v>17.193430631027699</c:v>
                      </c:pt>
                      <c:pt idx="7430">
                        <c:v>17.1950856705033</c:v>
                      </c:pt>
                      <c:pt idx="7431">
                        <c:v>17.187408321100801</c:v>
                      </c:pt>
                      <c:pt idx="7432">
                        <c:v>17.1934436988209</c:v>
                      </c:pt>
                      <c:pt idx="7433">
                        <c:v>17.179972709357902</c:v>
                      </c:pt>
                      <c:pt idx="7434">
                        <c:v>17.205108556439299</c:v>
                      </c:pt>
                      <c:pt idx="7435">
                        <c:v>17.206760148330499</c:v>
                      </c:pt>
                      <c:pt idx="7436">
                        <c:v>17.203947119221301</c:v>
                      </c:pt>
                      <c:pt idx="7437">
                        <c:v>17.171902963130499</c:v>
                      </c:pt>
                      <c:pt idx="7438">
                        <c:v>17.142034160634399</c:v>
                      </c:pt>
                      <c:pt idx="7439">
                        <c:v>17.199741385277001</c:v>
                      </c:pt>
                      <c:pt idx="7440">
                        <c:v>17.184103553966999</c:v>
                      </c:pt>
                      <c:pt idx="7441">
                        <c:v>17.184357216509099</c:v>
                      </c:pt>
                      <c:pt idx="7442">
                        <c:v>17.182231169070601</c:v>
                      </c:pt>
                      <c:pt idx="7443">
                        <c:v>17.1828334968253</c:v>
                      </c:pt>
                      <c:pt idx="7444">
                        <c:v>17.189424547300899</c:v>
                      </c:pt>
                      <c:pt idx="7445">
                        <c:v>17.182159109895501</c:v>
                      </c:pt>
                      <c:pt idx="7446">
                        <c:v>17.1946891340198</c:v>
                      </c:pt>
                      <c:pt idx="7447">
                        <c:v>17.198844694724301</c:v>
                      </c:pt>
                      <c:pt idx="7448">
                        <c:v>17.194465546749601</c:v>
                      </c:pt>
                      <c:pt idx="7449">
                        <c:v>17.173959869812499</c:v>
                      </c:pt>
                      <c:pt idx="7450">
                        <c:v>17.184872662585999</c:v>
                      </c:pt>
                      <c:pt idx="7451">
                        <c:v>17.198095264342399</c:v>
                      </c:pt>
                      <c:pt idx="7452">
                        <c:v>17.2127495182187</c:v>
                      </c:pt>
                      <c:pt idx="7453">
                        <c:v>17.185591090458502</c:v>
                      </c:pt>
                      <c:pt idx="7454">
                        <c:v>17.1734504039934</c:v>
                      </c:pt>
                      <c:pt idx="7455">
                        <c:v>17.211017261855901</c:v>
                      </c:pt>
                      <c:pt idx="7456">
                        <c:v>17.172390504829501</c:v>
                      </c:pt>
                      <c:pt idx="7457">
                        <c:v>17.194280771613499</c:v>
                      </c:pt>
                      <c:pt idx="7458">
                        <c:v>17.216660195414899</c:v>
                      </c:pt>
                      <c:pt idx="7459">
                        <c:v>17.199127284389402</c:v>
                      </c:pt>
                      <c:pt idx="7460">
                        <c:v>17.220351312536302</c:v>
                      </c:pt>
                      <c:pt idx="7461">
                        <c:v>17.207116544005999</c:v>
                      </c:pt>
                      <c:pt idx="7462">
                        <c:v>17.178178155102199</c:v>
                      </c:pt>
                      <c:pt idx="7463">
                        <c:v>17.219133770096899</c:v>
                      </c:pt>
                      <c:pt idx="7464">
                        <c:v>17.177789132495899</c:v>
                      </c:pt>
                      <c:pt idx="7465">
                        <c:v>17.210298080271901</c:v>
                      </c:pt>
                      <c:pt idx="7466">
                        <c:v>17.220734131161102</c:v>
                      </c:pt>
                      <c:pt idx="7467">
                        <c:v>17.227838445727699</c:v>
                      </c:pt>
                      <c:pt idx="7468">
                        <c:v>17.210044853930999</c:v>
                      </c:pt>
                      <c:pt idx="7469">
                        <c:v>17.216410551182399</c:v>
                      </c:pt>
                      <c:pt idx="7470">
                        <c:v>17.210278503900401</c:v>
                      </c:pt>
                      <c:pt idx="7471">
                        <c:v>17.217404257805502</c:v>
                      </c:pt>
                      <c:pt idx="7472">
                        <c:v>17.209175514136401</c:v>
                      </c:pt>
                      <c:pt idx="7473">
                        <c:v>17.1292451965925</c:v>
                      </c:pt>
                      <c:pt idx="7474">
                        <c:v>17.1614471085737</c:v>
                      </c:pt>
                      <c:pt idx="7475">
                        <c:v>17.178474946860899</c:v>
                      </c:pt>
                      <c:pt idx="7476">
                        <c:v>17.170226297544598</c:v>
                      </c:pt>
                      <c:pt idx="7477">
                        <c:v>17.141140147409601</c:v>
                      </c:pt>
                      <c:pt idx="7478">
                        <c:v>17.148639362482101</c:v>
                      </c:pt>
                      <c:pt idx="7479">
                        <c:v>17.179747450387602</c:v>
                      </c:pt>
                      <c:pt idx="7480">
                        <c:v>17.168026392436101</c:v>
                      </c:pt>
                      <c:pt idx="7481">
                        <c:v>17.162491675320801</c:v>
                      </c:pt>
                      <c:pt idx="7482">
                        <c:v>17.194455409499</c:v>
                      </c:pt>
                      <c:pt idx="7483">
                        <c:v>17.190123889368699</c:v>
                      </c:pt>
                      <c:pt idx="7484">
                        <c:v>17.2069204702766</c:v>
                      </c:pt>
                      <c:pt idx="7485">
                        <c:v>17.156052961541299</c:v>
                      </c:pt>
                      <c:pt idx="7486">
                        <c:v>17.2059812899722</c:v>
                      </c:pt>
                      <c:pt idx="7487">
                        <c:v>17.209435226584699</c:v>
                      </c:pt>
                      <c:pt idx="7488">
                        <c:v>17.156056803259801</c:v>
                      </c:pt>
                      <c:pt idx="7489">
                        <c:v>17.194227728553098</c:v>
                      </c:pt>
                      <c:pt idx="7490">
                        <c:v>17.166181884247599</c:v>
                      </c:pt>
                      <c:pt idx="7491">
                        <c:v>17.1408571571741</c:v>
                      </c:pt>
                      <c:pt idx="7492">
                        <c:v>17.1975187019533</c:v>
                      </c:pt>
                      <c:pt idx="7493">
                        <c:v>17.196391025228301</c:v>
                      </c:pt>
                      <c:pt idx="7494">
                        <c:v>17.2115774075213</c:v>
                      </c:pt>
                      <c:pt idx="7495">
                        <c:v>17.2032213621121</c:v>
                      </c:pt>
                      <c:pt idx="7496">
                        <c:v>17.216698878229199</c:v>
                      </c:pt>
                      <c:pt idx="7497">
                        <c:v>17.188870652913302</c:v>
                      </c:pt>
                      <c:pt idx="7498">
                        <c:v>17.214704232532899</c:v>
                      </c:pt>
                      <c:pt idx="7499">
                        <c:v>17.195147500811998</c:v>
                      </c:pt>
                      <c:pt idx="7500">
                        <c:v>17.1809638425045</c:v>
                      </c:pt>
                      <c:pt idx="7501">
                        <c:v>17.2053379181046</c:v>
                      </c:pt>
                      <c:pt idx="7502">
                        <c:v>17.1991952925313</c:v>
                      </c:pt>
                      <c:pt idx="7503">
                        <c:v>17.187803571219799</c:v>
                      </c:pt>
                      <c:pt idx="7504">
                        <c:v>17.219754940028199</c:v>
                      </c:pt>
                      <c:pt idx="7505">
                        <c:v>17.217176060047102</c:v>
                      </c:pt>
                      <c:pt idx="7506">
                        <c:v>17.215420229999999</c:v>
                      </c:pt>
                      <c:pt idx="7507">
                        <c:v>17.222814148450201</c:v>
                      </c:pt>
                      <c:pt idx="7508">
                        <c:v>17.154108007636498</c:v>
                      </c:pt>
                      <c:pt idx="7509">
                        <c:v>17.166454178830101</c:v>
                      </c:pt>
                      <c:pt idx="7510">
                        <c:v>17.1527611249278</c:v>
                      </c:pt>
                      <c:pt idx="7511">
                        <c:v>17.150122920592</c:v>
                      </c:pt>
                      <c:pt idx="7512">
                        <c:v>17.2259692642922</c:v>
                      </c:pt>
                      <c:pt idx="7513">
                        <c:v>17.218373149650599</c:v>
                      </c:pt>
                      <c:pt idx="7514">
                        <c:v>17.1824221169597</c:v>
                      </c:pt>
                      <c:pt idx="7515">
                        <c:v>17.211011933121501</c:v>
                      </c:pt>
                      <c:pt idx="7516">
                        <c:v>17.190491496510599</c:v>
                      </c:pt>
                      <c:pt idx="7517">
                        <c:v>17.212267993946298</c:v>
                      </c:pt>
                      <c:pt idx="7518">
                        <c:v>17.1938149211961</c:v>
                      </c:pt>
                      <c:pt idx="7519">
                        <c:v>17.210886725381901</c:v>
                      </c:pt>
                      <c:pt idx="7520">
                        <c:v>17.175050738383899</c:v>
                      </c:pt>
                      <c:pt idx="7521">
                        <c:v>17.176292235340298</c:v>
                      </c:pt>
                      <c:pt idx="7522">
                        <c:v>17.173911368428701</c:v>
                      </c:pt>
                      <c:pt idx="7523">
                        <c:v>17.187193616597899</c:v>
                      </c:pt>
                      <c:pt idx="7524">
                        <c:v>17.2590493634372</c:v>
                      </c:pt>
                      <c:pt idx="7525">
                        <c:v>17.209060458905899</c:v>
                      </c:pt>
                      <c:pt idx="7526">
                        <c:v>17.210657891114099</c:v>
                      </c:pt>
                      <c:pt idx="7527">
                        <c:v>17.225407358023599</c:v>
                      </c:pt>
                      <c:pt idx="7528">
                        <c:v>17.2061387064382</c:v>
                      </c:pt>
                      <c:pt idx="7529">
                        <c:v>17.186802152545201</c:v>
                      </c:pt>
                      <c:pt idx="7530">
                        <c:v>17.197419494701101</c:v>
                      </c:pt>
                      <c:pt idx="7531">
                        <c:v>17.2173798186925</c:v>
                      </c:pt>
                      <c:pt idx="7532">
                        <c:v>17.168874135644501</c:v>
                      </c:pt>
                      <c:pt idx="7533">
                        <c:v>17.1787315533916</c:v>
                      </c:pt>
                      <c:pt idx="7534">
                        <c:v>17.229057732680001</c:v>
                      </c:pt>
                      <c:pt idx="7535">
                        <c:v>17.227445722808898</c:v>
                      </c:pt>
                      <c:pt idx="7536">
                        <c:v>17.2244380728111</c:v>
                      </c:pt>
                      <c:pt idx="7537">
                        <c:v>17.238386052835398</c:v>
                      </c:pt>
                      <c:pt idx="7538">
                        <c:v>17.223526634260299</c:v>
                      </c:pt>
                      <c:pt idx="7539">
                        <c:v>17.229870274323801</c:v>
                      </c:pt>
                      <c:pt idx="7540">
                        <c:v>17.225135754207201</c:v>
                      </c:pt>
                      <c:pt idx="7541">
                        <c:v>17.240239230999901</c:v>
                      </c:pt>
                      <c:pt idx="7542">
                        <c:v>17.280434900346801</c:v>
                      </c:pt>
                      <c:pt idx="7543">
                        <c:v>17.149881437184799</c:v>
                      </c:pt>
                      <c:pt idx="7544">
                        <c:v>17.147193158248999</c:v>
                      </c:pt>
                      <c:pt idx="7545">
                        <c:v>17.168544915409498</c:v>
                      </c:pt>
                      <c:pt idx="7546">
                        <c:v>17.156870720139</c:v>
                      </c:pt>
                      <c:pt idx="7547">
                        <c:v>17.167166845264099</c:v>
                      </c:pt>
                      <c:pt idx="7548">
                        <c:v>17.1638240719241</c:v>
                      </c:pt>
                      <c:pt idx="7549">
                        <c:v>17.202146228636199</c:v>
                      </c:pt>
                      <c:pt idx="7550">
                        <c:v>17.212414608194901</c:v>
                      </c:pt>
                      <c:pt idx="7551">
                        <c:v>17.200722295694099</c:v>
                      </c:pt>
                      <c:pt idx="7552">
                        <c:v>17.222564553524698</c:v>
                      </c:pt>
                      <c:pt idx="7553">
                        <c:v>17.210201195758799</c:v>
                      </c:pt>
                      <c:pt idx="7554">
                        <c:v>17.1947420412606</c:v>
                      </c:pt>
                      <c:pt idx="7555">
                        <c:v>17.222152675799801</c:v>
                      </c:pt>
                      <c:pt idx="7556">
                        <c:v>17.182870920971801</c:v>
                      </c:pt>
                      <c:pt idx="7557">
                        <c:v>16.8713522170362</c:v>
                      </c:pt>
                      <c:pt idx="7558">
                        <c:v>16.828840843218</c:v>
                      </c:pt>
                      <c:pt idx="7559">
                        <c:v>16.8727562907325</c:v>
                      </c:pt>
                      <c:pt idx="7560">
                        <c:v>16.824327886672201</c:v>
                      </c:pt>
                      <c:pt idx="7561">
                        <c:v>16.820103988599499</c:v>
                      </c:pt>
                      <c:pt idx="7562">
                        <c:v>16.861777755155099</c:v>
                      </c:pt>
                      <c:pt idx="7563">
                        <c:v>17.005122256819</c:v>
                      </c:pt>
                      <c:pt idx="7564">
                        <c:v>16.9196921590576</c:v>
                      </c:pt>
                      <c:pt idx="7565">
                        <c:v>16.963470327851802</c:v>
                      </c:pt>
                      <c:pt idx="7566">
                        <c:v>16.999875542792001</c:v>
                      </c:pt>
                      <c:pt idx="7567">
                        <c:v>17.0213665452697</c:v>
                      </c:pt>
                      <c:pt idx="7568">
                        <c:v>17.0075417087949</c:v>
                      </c:pt>
                      <c:pt idx="7569">
                        <c:v>17.023968782480999</c:v>
                      </c:pt>
                      <c:pt idx="7570">
                        <c:v>17.106307646444598</c:v>
                      </c:pt>
                      <c:pt idx="7571">
                        <c:v>17.0992998598587</c:v>
                      </c:pt>
                      <c:pt idx="7572">
                        <c:v>17.0721190530626</c:v>
                      </c:pt>
                      <c:pt idx="7573">
                        <c:v>17.105976177008401</c:v>
                      </c:pt>
                      <c:pt idx="7574">
                        <c:v>17.0720199538546</c:v>
                      </c:pt>
                      <c:pt idx="7575">
                        <c:v>17.073149377961801</c:v>
                      </c:pt>
                      <c:pt idx="7576">
                        <c:v>17.041011925685499</c:v>
                      </c:pt>
                      <c:pt idx="7577">
                        <c:v>17.0219659891779</c:v>
                      </c:pt>
                      <c:pt idx="7578">
                        <c:v>17.2327479769436</c:v>
                      </c:pt>
                      <c:pt idx="7579">
                        <c:v>17.2070479254361</c:v>
                      </c:pt>
                      <c:pt idx="7580">
                        <c:v>17.205498874935401</c:v>
                      </c:pt>
                      <c:pt idx="7581">
                        <c:v>17.208142610612001</c:v>
                      </c:pt>
                      <c:pt idx="7582">
                        <c:v>17.1983422662259</c:v>
                      </c:pt>
                      <c:pt idx="7583">
                        <c:v>17.1945003076098</c:v>
                      </c:pt>
                      <c:pt idx="7584">
                        <c:v>17.178167942377598</c:v>
                      </c:pt>
                      <c:pt idx="7585">
                        <c:v>17.188357218977501</c:v>
                      </c:pt>
                      <c:pt idx="7586">
                        <c:v>17.175034230129999</c:v>
                      </c:pt>
                      <c:pt idx="7587">
                        <c:v>17.1971564086573</c:v>
                      </c:pt>
                      <c:pt idx="7588">
                        <c:v>17.1904514782142</c:v>
                      </c:pt>
                      <c:pt idx="7589">
                        <c:v>17.169822443623101</c:v>
                      </c:pt>
                      <c:pt idx="7590">
                        <c:v>17.195776185604998</c:v>
                      </c:pt>
                      <c:pt idx="7591">
                        <c:v>17.199196779416798</c:v>
                      </c:pt>
                      <c:pt idx="7592">
                        <c:v>17.201634696438401</c:v>
                      </c:pt>
                      <c:pt idx="7593">
                        <c:v>17.221117950164</c:v>
                      </c:pt>
                      <c:pt idx="7594">
                        <c:v>17.1960992738511</c:v>
                      </c:pt>
                      <c:pt idx="7595">
                        <c:v>17.208005478007699</c:v>
                      </c:pt>
                      <c:pt idx="7596">
                        <c:v>17.223372019554201</c:v>
                      </c:pt>
                      <c:pt idx="7597">
                        <c:v>17.199378603989601</c:v>
                      </c:pt>
                      <c:pt idx="7598">
                        <c:v>17.203590735293201</c:v>
                      </c:pt>
                      <c:pt idx="7599">
                        <c:v>17.241377347776901</c:v>
                      </c:pt>
                      <c:pt idx="7600">
                        <c:v>17.209931364197999</c:v>
                      </c:pt>
                      <c:pt idx="7601">
                        <c:v>17.191500782990499</c:v>
                      </c:pt>
                      <c:pt idx="7602">
                        <c:v>17.2070546460148</c:v>
                      </c:pt>
                      <c:pt idx="7603">
                        <c:v>17.187778804002601</c:v>
                      </c:pt>
                      <c:pt idx="7604">
                        <c:v>17.218334490255799</c:v>
                      </c:pt>
                      <c:pt idx="7605">
                        <c:v>17.211263529859799</c:v>
                      </c:pt>
                      <c:pt idx="7606">
                        <c:v>17.2410115107533</c:v>
                      </c:pt>
                      <c:pt idx="7607">
                        <c:v>17.205803983377599</c:v>
                      </c:pt>
                      <c:pt idx="7608">
                        <c:v>17.229874355918099</c:v>
                      </c:pt>
                      <c:pt idx="7609">
                        <c:v>17.214654721471799</c:v>
                      </c:pt>
                      <c:pt idx="7610">
                        <c:v>17.196892127419702</c:v>
                      </c:pt>
                      <c:pt idx="7611">
                        <c:v>17.224479996981799</c:v>
                      </c:pt>
                      <c:pt idx="7612">
                        <c:v>17.214675558219099</c:v>
                      </c:pt>
                      <c:pt idx="7613">
                        <c:v>17.215941974060598</c:v>
                      </c:pt>
                      <c:pt idx="7614">
                        <c:v>17.233116595849001</c:v>
                      </c:pt>
                      <c:pt idx="7615">
                        <c:v>17.222781941636001</c:v>
                      </c:pt>
                      <c:pt idx="7616">
                        <c:v>17.238779714726402</c:v>
                      </c:pt>
                      <c:pt idx="7617">
                        <c:v>17.237339565790901</c:v>
                      </c:pt>
                      <c:pt idx="7618">
                        <c:v>17.219953693715599</c:v>
                      </c:pt>
                      <c:pt idx="7619">
                        <c:v>17.190081918810701</c:v>
                      </c:pt>
                      <c:pt idx="7620">
                        <c:v>17.201014380342802</c:v>
                      </c:pt>
                      <c:pt idx="7621">
                        <c:v>17.1851765343045</c:v>
                      </c:pt>
                      <c:pt idx="7622">
                        <c:v>17.169214552124</c:v>
                      </c:pt>
                      <c:pt idx="7623">
                        <c:v>17.1870246148044</c:v>
                      </c:pt>
                      <c:pt idx="7624">
                        <c:v>17.212800873954901</c:v>
                      </c:pt>
                      <c:pt idx="7625">
                        <c:v>17.1824132388479</c:v>
                      </c:pt>
                      <c:pt idx="7626">
                        <c:v>17.195567456836699</c:v>
                      </c:pt>
                      <c:pt idx="7627">
                        <c:v>17.206087417271199</c:v>
                      </c:pt>
                      <c:pt idx="7628">
                        <c:v>17.199461358729799</c:v>
                      </c:pt>
                      <c:pt idx="7629">
                        <c:v>17.189233655046699</c:v>
                      </c:pt>
                      <c:pt idx="7630">
                        <c:v>17.1976609889279</c:v>
                      </c:pt>
                      <c:pt idx="7631">
                        <c:v>17.1994220582176</c:v>
                      </c:pt>
                      <c:pt idx="7632">
                        <c:v>17.196223103346501</c:v>
                      </c:pt>
                      <c:pt idx="7633">
                        <c:v>17.228175164608601</c:v>
                      </c:pt>
                      <c:pt idx="7634">
                        <c:v>17.233173225814902</c:v>
                      </c:pt>
                      <c:pt idx="7635">
                        <c:v>17.184247460083899</c:v>
                      </c:pt>
                      <c:pt idx="7636">
                        <c:v>17.196088378026701</c:v>
                      </c:pt>
                      <c:pt idx="7637">
                        <c:v>17.2101214312667</c:v>
                      </c:pt>
                      <c:pt idx="7638">
                        <c:v>17.167104779884401</c:v>
                      </c:pt>
                      <c:pt idx="7639">
                        <c:v>17.219838640726099</c:v>
                      </c:pt>
                      <c:pt idx="7640">
                        <c:v>17.235878507541901</c:v>
                      </c:pt>
                      <c:pt idx="7641">
                        <c:v>17.230293705209899</c:v>
                      </c:pt>
                      <c:pt idx="7642">
                        <c:v>17.209892610392899</c:v>
                      </c:pt>
                      <c:pt idx="7643">
                        <c:v>17.20275383501</c:v>
                      </c:pt>
                      <c:pt idx="7644">
                        <c:v>17.211885050178001</c:v>
                      </c:pt>
                      <c:pt idx="7645">
                        <c:v>17.1846886505129</c:v>
                      </c:pt>
                      <c:pt idx="7646">
                        <c:v>17.2323322407786</c:v>
                      </c:pt>
                      <c:pt idx="7647">
                        <c:v>17.2453916246284</c:v>
                      </c:pt>
                      <c:pt idx="7648">
                        <c:v>17.224426591768701</c:v>
                      </c:pt>
                      <c:pt idx="7649">
                        <c:v>17.218796800142499</c:v>
                      </c:pt>
                      <c:pt idx="7650">
                        <c:v>17.237311068621501</c:v>
                      </c:pt>
                      <c:pt idx="7651">
                        <c:v>17.195199727078801</c:v>
                      </c:pt>
                      <c:pt idx="7652">
                        <c:v>17.238875479929899</c:v>
                      </c:pt>
                      <c:pt idx="7653">
                        <c:v>17.210535176909701</c:v>
                      </c:pt>
                      <c:pt idx="7654">
                        <c:v>17.245127448150299</c:v>
                      </c:pt>
                      <c:pt idx="7655">
                        <c:v>17.1676384731397</c:v>
                      </c:pt>
                      <c:pt idx="7656">
                        <c:v>17.2102336208902</c:v>
                      </c:pt>
                      <c:pt idx="7657">
                        <c:v>17.176910982746701</c:v>
                      </c:pt>
                      <c:pt idx="7658">
                        <c:v>17.187375239986</c:v>
                      </c:pt>
                      <c:pt idx="7659">
                        <c:v>17.210942518705799</c:v>
                      </c:pt>
                      <c:pt idx="7660">
                        <c:v>17.199496930796101</c:v>
                      </c:pt>
                      <c:pt idx="7661">
                        <c:v>17.214454867236999</c:v>
                      </c:pt>
                      <c:pt idx="7662">
                        <c:v>17.249279292504799</c:v>
                      </c:pt>
                      <c:pt idx="7663">
                        <c:v>17.245254718499599</c:v>
                      </c:pt>
                      <c:pt idx="7664">
                        <c:v>17.2125385205361</c:v>
                      </c:pt>
                      <c:pt idx="7665">
                        <c:v>17.201336095792499</c:v>
                      </c:pt>
                      <c:pt idx="7666">
                        <c:v>17.197017605202799</c:v>
                      </c:pt>
                      <c:pt idx="7667">
                        <c:v>17.225393766047599</c:v>
                      </c:pt>
                      <c:pt idx="7668">
                        <c:v>17.214632674596899</c:v>
                      </c:pt>
                      <c:pt idx="7669">
                        <c:v>17.2241002887863</c:v>
                      </c:pt>
                      <c:pt idx="7670">
                        <c:v>17.218294696540401</c:v>
                      </c:pt>
                      <c:pt idx="7671">
                        <c:v>17.206628385629799</c:v>
                      </c:pt>
                      <c:pt idx="7672">
                        <c:v>17.214266072398502</c:v>
                      </c:pt>
                      <c:pt idx="7673">
                        <c:v>17.2378615637496</c:v>
                      </c:pt>
                      <c:pt idx="7674">
                        <c:v>17.208670036487899</c:v>
                      </c:pt>
                      <c:pt idx="7675">
                        <c:v>17.2157270308184</c:v>
                      </c:pt>
                      <c:pt idx="7676">
                        <c:v>17.232086241660099</c:v>
                      </c:pt>
                      <c:pt idx="7677">
                        <c:v>17.228003917966401</c:v>
                      </c:pt>
                      <c:pt idx="7678">
                        <c:v>17.222027788771499</c:v>
                      </c:pt>
                      <c:pt idx="7679">
                        <c:v>17.2245240642218</c:v>
                      </c:pt>
                      <c:pt idx="7680">
                        <c:v>17.207087199028201</c:v>
                      </c:pt>
                      <c:pt idx="7681">
                        <c:v>17.2220244789827</c:v>
                      </c:pt>
                      <c:pt idx="7682">
                        <c:v>17.243912480001601</c:v>
                      </c:pt>
                      <c:pt idx="7683">
                        <c:v>17.230738050694601</c:v>
                      </c:pt>
                      <c:pt idx="7684">
                        <c:v>17.222628937775799</c:v>
                      </c:pt>
                      <c:pt idx="7685">
                        <c:v>17.231158325111</c:v>
                      </c:pt>
                      <c:pt idx="7686">
                        <c:v>17.223509838531399</c:v>
                      </c:pt>
                      <c:pt idx="7687">
                        <c:v>17.255045610928299</c:v>
                      </c:pt>
                      <c:pt idx="7688">
                        <c:v>17.253863159894902</c:v>
                      </c:pt>
                      <c:pt idx="7689">
                        <c:v>17.261538803262301</c:v>
                      </c:pt>
                      <c:pt idx="7690">
                        <c:v>17.188266680741499</c:v>
                      </c:pt>
                      <c:pt idx="7691">
                        <c:v>17.207867449557298</c:v>
                      </c:pt>
                      <c:pt idx="7692">
                        <c:v>17.205786471011699</c:v>
                      </c:pt>
                      <c:pt idx="7693">
                        <c:v>17.1728279799555</c:v>
                      </c:pt>
                      <c:pt idx="7694">
                        <c:v>17.163066960941201</c:v>
                      </c:pt>
                      <c:pt idx="7695">
                        <c:v>17.2096897476357</c:v>
                      </c:pt>
                      <c:pt idx="7696">
                        <c:v>17.1962764899998</c:v>
                      </c:pt>
                      <c:pt idx="7697">
                        <c:v>17.204276674223902</c:v>
                      </c:pt>
                      <c:pt idx="7698">
                        <c:v>17.203389368263199</c:v>
                      </c:pt>
                      <c:pt idx="7699">
                        <c:v>17.184594578692799</c:v>
                      </c:pt>
                      <c:pt idx="7700">
                        <c:v>17.202470252505201</c:v>
                      </c:pt>
                      <c:pt idx="7701">
                        <c:v>17.205167175616399</c:v>
                      </c:pt>
                      <c:pt idx="7702">
                        <c:v>17.213133032906001</c:v>
                      </c:pt>
                      <c:pt idx="7703">
                        <c:v>17.222138577713601</c:v>
                      </c:pt>
                      <c:pt idx="7704">
                        <c:v>17.240560321090602</c:v>
                      </c:pt>
                      <c:pt idx="7705">
                        <c:v>17.208448043532801</c:v>
                      </c:pt>
                      <c:pt idx="7706">
                        <c:v>17.188823165038698</c:v>
                      </c:pt>
                      <c:pt idx="7707">
                        <c:v>17.202478852266399</c:v>
                      </c:pt>
                      <c:pt idx="7708">
                        <c:v>17.193753838058701</c:v>
                      </c:pt>
                      <c:pt idx="7709">
                        <c:v>17.216983806110498</c:v>
                      </c:pt>
                      <c:pt idx="7710">
                        <c:v>17.231786200400101</c:v>
                      </c:pt>
                      <c:pt idx="7711">
                        <c:v>17.231562211895401</c:v>
                      </c:pt>
                      <c:pt idx="7712">
                        <c:v>17.211234814570499</c:v>
                      </c:pt>
                      <c:pt idx="7713">
                        <c:v>17.207550472479198</c:v>
                      </c:pt>
                      <c:pt idx="7714">
                        <c:v>17.217411758482701</c:v>
                      </c:pt>
                      <c:pt idx="7715">
                        <c:v>17.213074201827698</c:v>
                      </c:pt>
                      <c:pt idx="7716">
                        <c:v>17.224721252705098</c:v>
                      </c:pt>
                      <c:pt idx="7717">
                        <c:v>17.218073785212901</c:v>
                      </c:pt>
                      <c:pt idx="7718">
                        <c:v>17.190617506736601</c:v>
                      </c:pt>
                      <c:pt idx="7719">
                        <c:v>17.228364164795099</c:v>
                      </c:pt>
                      <c:pt idx="7720">
                        <c:v>17.232989525051501</c:v>
                      </c:pt>
                      <c:pt idx="7721">
                        <c:v>17.241132447568202</c:v>
                      </c:pt>
                      <c:pt idx="7722">
                        <c:v>17.238088783352602</c:v>
                      </c:pt>
                      <c:pt idx="7723">
                        <c:v>17.2292829645707</c:v>
                      </c:pt>
                      <c:pt idx="7724">
                        <c:v>17.204755783870201</c:v>
                      </c:pt>
                      <c:pt idx="7725">
                        <c:v>17.215969815207799</c:v>
                      </c:pt>
                      <c:pt idx="7726">
                        <c:v>17.190619003454099</c:v>
                      </c:pt>
                      <c:pt idx="7727">
                        <c:v>17.203330535479001</c:v>
                      </c:pt>
                      <c:pt idx="7728">
                        <c:v>17.1969135643443</c:v>
                      </c:pt>
                      <c:pt idx="7729">
                        <c:v>17.241486706677101</c:v>
                      </c:pt>
                      <c:pt idx="7730">
                        <c:v>17.212968259749399</c:v>
                      </c:pt>
                      <c:pt idx="7731">
                        <c:v>17.216698128045302</c:v>
                      </c:pt>
                      <c:pt idx="7732">
                        <c:v>17.219019622652802</c:v>
                      </c:pt>
                      <c:pt idx="7733">
                        <c:v>17.2030085358512</c:v>
                      </c:pt>
                      <c:pt idx="7734">
                        <c:v>17.213523630975299</c:v>
                      </c:pt>
                      <c:pt idx="7735">
                        <c:v>17.222218793243101</c:v>
                      </c:pt>
                      <c:pt idx="7736">
                        <c:v>17.214212828759202</c:v>
                      </c:pt>
                      <c:pt idx="7737">
                        <c:v>17.2261116256558</c:v>
                      </c:pt>
                      <c:pt idx="7738">
                        <c:v>17.2233556901983</c:v>
                      </c:pt>
                      <c:pt idx="7739">
                        <c:v>17.181502888339399</c:v>
                      </c:pt>
                      <c:pt idx="7740">
                        <c:v>17.219186127883699</c:v>
                      </c:pt>
                      <c:pt idx="7741">
                        <c:v>17.240581445579998</c:v>
                      </c:pt>
                      <c:pt idx="7742">
                        <c:v>17.242392136502598</c:v>
                      </c:pt>
                      <c:pt idx="7743">
                        <c:v>17.235916812246799</c:v>
                      </c:pt>
                      <c:pt idx="7744">
                        <c:v>17.229786672927499</c:v>
                      </c:pt>
                      <c:pt idx="7745">
                        <c:v>17.212668168117499</c:v>
                      </c:pt>
                      <c:pt idx="7746">
                        <c:v>17.239026153897601</c:v>
                      </c:pt>
                      <c:pt idx="7747">
                        <c:v>17.230268145138702</c:v>
                      </c:pt>
                      <c:pt idx="7748">
                        <c:v>17.224920052169001</c:v>
                      </c:pt>
                      <c:pt idx="7749">
                        <c:v>17.206056694296599</c:v>
                      </c:pt>
                      <c:pt idx="7750">
                        <c:v>17.201759925003</c:v>
                      </c:pt>
                      <c:pt idx="7751">
                        <c:v>17.245664621949398</c:v>
                      </c:pt>
                      <c:pt idx="7752">
                        <c:v>17.249898503292201</c:v>
                      </c:pt>
                      <c:pt idx="7753">
                        <c:v>17.241584395214399</c:v>
                      </c:pt>
                      <c:pt idx="7754">
                        <c:v>17.230238590613499</c:v>
                      </c:pt>
                      <c:pt idx="7755">
                        <c:v>17.236854041080498</c:v>
                      </c:pt>
                      <c:pt idx="7756">
                        <c:v>17.2374641314074</c:v>
                      </c:pt>
                      <c:pt idx="7757">
                        <c:v>17.251738347852701</c:v>
                      </c:pt>
                      <c:pt idx="7758">
                        <c:v>17.250233782817599</c:v>
                      </c:pt>
                      <c:pt idx="7759">
                        <c:v>17.241166680273899</c:v>
                      </c:pt>
                      <c:pt idx="7760">
                        <c:v>17.172034660498898</c:v>
                      </c:pt>
                      <c:pt idx="7761">
                        <c:v>17.176301885719599</c:v>
                      </c:pt>
                      <c:pt idx="7762">
                        <c:v>17.1822892292906</c:v>
                      </c:pt>
                      <c:pt idx="7763">
                        <c:v>17.186889770841098</c:v>
                      </c:pt>
                      <c:pt idx="7764">
                        <c:v>17.223634208361201</c:v>
                      </c:pt>
                      <c:pt idx="7765">
                        <c:v>17.200798718059101</c:v>
                      </c:pt>
                      <c:pt idx="7766">
                        <c:v>17.210969541986699</c:v>
                      </c:pt>
                      <c:pt idx="7767">
                        <c:v>17.229708638003199</c:v>
                      </c:pt>
                      <c:pt idx="7768">
                        <c:v>17.225468219584101</c:v>
                      </c:pt>
                      <c:pt idx="7769">
                        <c:v>17.2124399360581</c:v>
                      </c:pt>
                      <c:pt idx="7770">
                        <c:v>17.212362314201599</c:v>
                      </c:pt>
                      <c:pt idx="7771">
                        <c:v>17.198918902675199</c:v>
                      </c:pt>
                      <c:pt idx="7772">
                        <c:v>17.221093824976698</c:v>
                      </c:pt>
                      <c:pt idx="7773">
                        <c:v>17.2141925218619</c:v>
                      </c:pt>
                      <c:pt idx="7774">
                        <c:v>17.201443446380502</c:v>
                      </c:pt>
                      <c:pt idx="7775">
                        <c:v>17.2178662449946</c:v>
                      </c:pt>
                      <c:pt idx="7776">
                        <c:v>17.220060774400999</c:v>
                      </c:pt>
                      <c:pt idx="7777">
                        <c:v>17.230381905468501</c:v>
                      </c:pt>
                      <c:pt idx="7778">
                        <c:v>17.222139883255501</c:v>
                      </c:pt>
                      <c:pt idx="7779">
                        <c:v>17.2139862281809</c:v>
                      </c:pt>
                      <c:pt idx="7780">
                        <c:v>17.206247825599199</c:v>
                      </c:pt>
                      <c:pt idx="7781">
                        <c:v>17.207672248717099</c:v>
                      </c:pt>
                      <c:pt idx="7782">
                        <c:v>17.22345707573</c:v>
                      </c:pt>
                      <c:pt idx="7783">
                        <c:v>17.2088454440009</c:v>
                      </c:pt>
                      <c:pt idx="7784">
                        <c:v>17.220514040919699</c:v>
                      </c:pt>
                      <c:pt idx="7785">
                        <c:v>17.2006547978933</c:v>
                      </c:pt>
                      <c:pt idx="7786">
                        <c:v>17.223622216874801</c:v>
                      </c:pt>
                      <c:pt idx="7787">
                        <c:v>17.240557303839001</c:v>
                      </c:pt>
                      <c:pt idx="7788">
                        <c:v>17.082034877381901</c:v>
                      </c:pt>
                      <c:pt idx="7789">
                        <c:v>17.104191487115202</c:v>
                      </c:pt>
                      <c:pt idx="7790">
                        <c:v>17.102419750089901</c:v>
                      </c:pt>
                      <c:pt idx="7791">
                        <c:v>17.143350695499301</c:v>
                      </c:pt>
                      <c:pt idx="7792">
                        <c:v>17.124893416538502</c:v>
                      </c:pt>
                      <c:pt idx="7793">
                        <c:v>17.113505157932401</c:v>
                      </c:pt>
                      <c:pt idx="7794">
                        <c:v>17.0320437067295</c:v>
                      </c:pt>
                      <c:pt idx="7795">
                        <c:v>17.037611507645401</c:v>
                      </c:pt>
                      <c:pt idx="7796">
                        <c:v>17.021629764961801</c:v>
                      </c:pt>
                      <c:pt idx="7797">
                        <c:v>17.0997572983574</c:v>
                      </c:pt>
                      <c:pt idx="7798">
                        <c:v>17.070638278763099</c:v>
                      </c:pt>
                      <c:pt idx="7799">
                        <c:v>17.134598344313101</c:v>
                      </c:pt>
                      <c:pt idx="7800">
                        <c:v>17.079327378429401</c:v>
                      </c:pt>
                      <c:pt idx="7801">
                        <c:v>17.0149074790348</c:v>
                      </c:pt>
                      <c:pt idx="7802">
                        <c:v>17.052616631207702</c:v>
                      </c:pt>
                      <c:pt idx="7803">
                        <c:v>17.1278179638634</c:v>
                      </c:pt>
                      <c:pt idx="7804">
                        <c:v>17.118589426700801</c:v>
                      </c:pt>
                      <c:pt idx="7805">
                        <c:v>17.060752745417901</c:v>
                      </c:pt>
                      <c:pt idx="7806">
                        <c:v>17.116087014427599</c:v>
                      </c:pt>
                      <c:pt idx="7807">
                        <c:v>17.013467759240299</c:v>
                      </c:pt>
                      <c:pt idx="7808">
                        <c:v>17.0721576912035</c:v>
                      </c:pt>
                      <c:pt idx="7809">
                        <c:v>17.235497569983501</c:v>
                      </c:pt>
                      <c:pt idx="7810">
                        <c:v>17.213665152013998</c:v>
                      </c:pt>
                      <c:pt idx="7811">
                        <c:v>17.230254589557799</c:v>
                      </c:pt>
                      <c:pt idx="7812">
                        <c:v>17.211161115288199</c:v>
                      </c:pt>
                      <c:pt idx="7813">
                        <c:v>17.2294214962258</c:v>
                      </c:pt>
                      <c:pt idx="7814">
                        <c:v>17.2350598544725</c:v>
                      </c:pt>
                      <c:pt idx="7815">
                        <c:v>17.271609239240501</c:v>
                      </c:pt>
                      <c:pt idx="7816">
                        <c:v>17.2007142767355</c:v>
                      </c:pt>
                      <c:pt idx="7817">
                        <c:v>17.211291621119098</c:v>
                      </c:pt>
                      <c:pt idx="7818">
                        <c:v>17.199292913352199</c:v>
                      </c:pt>
                      <c:pt idx="7819">
                        <c:v>17.1740974938485</c:v>
                      </c:pt>
                      <c:pt idx="7820">
                        <c:v>17.2154435466928</c:v>
                      </c:pt>
                      <c:pt idx="7821">
                        <c:v>17.196354762644901</c:v>
                      </c:pt>
                      <c:pt idx="7822">
                        <c:v>17.263531775907602</c:v>
                      </c:pt>
                      <c:pt idx="7823">
                        <c:v>17.257613805449498</c:v>
                      </c:pt>
                      <c:pt idx="7824">
                        <c:v>17.229266649788499</c:v>
                      </c:pt>
                      <c:pt idx="7825">
                        <c:v>17.224555526598799</c:v>
                      </c:pt>
                      <c:pt idx="7826">
                        <c:v>17.228162956597199</c:v>
                      </c:pt>
                      <c:pt idx="7827">
                        <c:v>17.237417118235498</c:v>
                      </c:pt>
                      <c:pt idx="7828">
                        <c:v>17.2344553766887</c:v>
                      </c:pt>
                      <c:pt idx="7829">
                        <c:v>17.239862091157001</c:v>
                      </c:pt>
                      <c:pt idx="7830">
                        <c:v>17.259518057866199</c:v>
                      </c:pt>
                      <c:pt idx="7831">
                        <c:v>17.2232159823891</c:v>
                      </c:pt>
                      <c:pt idx="7832">
                        <c:v>17.254642076687499</c:v>
                      </c:pt>
                      <c:pt idx="7833">
                        <c:v>17.233513737803701</c:v>
                      </c:pt>
                      <c:pt idx="7834">
                        <c:v>17.2149636829255</c:v>
                      </c:pt>
                      <c:pt idx="7835">
                        <c:v>17.273715763992399</c:v>
                      </c:pt>
                      <c:pt idx="7836">
                        <c:v>17.2616582922163</c:v>
                      </c:pt>
                      <c:pt idx="7837">
                        <c:v>17.202872440270799</c:v>
                      </c:pt>
                      <c:pt idx="7838">
                        <c:v>17.176925466438899</c:v>
                      </c:pt>
                      <c:pt idx="7839">
                        <c:v>17.2137775579371</c:v>
                      </c:pt>
                      <c:pt idx="7840">
                        <c:v>17.1940543541122</c:v>
                      </c:pt>
                      <c:pt idx="7841">
                        <c:v>17.200475872851801</c:v>
                      </c:pt>
                      <c:pt idx="7842">
                        <c:v>17.1771314622336</c:v>
                      </c:pt>
                      <c:pt idx="7843">
                        <c:v>17.194583406710901</c:v>
                      </c:pt>
                      <c:pt idx="7844">
                        <c:v>17.201255443696301</c:v>
                      </c:pt>
                      <c:pt idx="7845">
                        <c:v>17.176267244586899</c:v>
                      </c:pt>
                      <c:pt idx="7846">
                        <c:v>17.2064080055601</c:v>
                      </c:pt>
                      <c:pt idx="7847">
                        <c:v>17.203138953000199</c:v>
                      </c:pt>
                      <c:pt idx="7848">
                        <c:v>17.210896217290099</c:v>
                      </c:pt>
                      <c:pt idx="7849">
                        <c:v>17.199028110369099</c:v>
                      </c:pt>
                      <c:pt idx="7850">
                        <c:v>17.187243315694101</c:v>
                      </c:pt>
                      <c:pt idx="7851">
                        <c:v>17.2344230727732</c:v>
                      </c:pt>
                      <c:pt idx="7852">
                        <c:v>17.2024513014298</c:v>
                      </c:pt>
                      <c:pt idx="7853">
                        <c:v>17.221008794709</c:v>
                      </c:pt>
                      <c:pt idx="7854">
                        <c:v>17.227118736494099</c:v>
                      </c:pt>
                      <c:pt idx="7855">
                        <c:v>17.197551462341899</c:v>
                      </c:pt>
                      <c:pt idx="7856">
                        <c:v>17.2056466342611</c:v>
                      </c:pt>
                      <c:pt idx="7857">
                        <c:v>17.196148760524199</c:v>
                      </c:pt>
                      <c:pt idx="7858">
                        <c:v>17.205561711107102</c:v>
                      </c:pt>
                      <c:pt idx="7859">
                        <c:v>17.179021641230399</c:v>
                      </c:pt>
                      <c:pt idx="7860">
                        <c:v>17.2170595197022</c:v>
                      </c:pt>
                      <c:pt idx="7861">
                        <c:v>17.215849753372598</c:v>
                      </c:pt>
                      <c:pt idx="7862">
                        <c:v>17.223397405180599</c:v>
                      </c:pt>
                      <c:pt idx="7863">
                        <c:v>17.2102172410425</c:v>
                      </c:pt>
                      <c:pt idx="7864">
                        <c:v>17.206453130502599</c:v>
                      </c:pt>
                      <c:pt idx="7865">
                        <c:v>17.2164339823265</c:v>
                      </c:pt>
                      <c:pt idx="7866">
                        <c:v>17.228407241219099</c:v>
                      </c:pt>
                      <c:pt idx="7867">
                        <c:v>17.226297295196002</c:v>
                      </c:pt>
                      <c:pt idx="7868">
                        <c:v>17.217694198255298</c:v>
                      </c:pt>
                      <c:pt idx="7869">
                        <c:v>17.2396891083804</c:v>
                      </c:pt>
                      <c:pt idx="7870">
                        <c:v>17.239003272521401</c:v>
                      </c:pt>
                      <c:pt idx="7871">
                        <c:v>17.243495975317199</c:v>
                      </c:pt>
                      <c:pt idx="7872">
                        <c:v>17.204767920703901</c:v>
                      </c:pt>
                      <c:pt idx="7873">
                        <c:v>17.202917060627499</c:v>
                      </c:pt>
                      <c:pt idx="7874">
                        <c:v>17.207927978301498</c:v>
                      </c:pt>
                      <c:pt idx="7875">
                        <c:v>17.197387011099199</c:v>
                      </c:pt>
                      <c:pt idx="7876">
                        <c:v>17.187342615289701</c:v>
                      </c:pt>
                      <c:pt idx="7877">
                        <c:v>17.209766060371901</c:v>
                      </c:pt>
                      <c:pt idx="7878">
                        <c:v>17.2299975904692</c:v>
                      </c:pt>
                      <c:pt idx="7879">
                        <c:v>17.210449327628702</c:v>
                      </c:pt>
                      <c:pt idx="7880">
                        <c:v>17.204621397614801</c:v>
                      </c:pt>
                      <c:pt idx="7881">
                        <c:v>17.216254715971498</c:v>
                      </c:pt>
                      <c:pt idx="7882">
                        <c:v>17.2143414405726</c:v>
                      </c:pt>
                      <c:pt idx="7883">
                        <c:v>17.209307736157701</c:v>
                      </c:pt>
                      <c:pt idx="7884">
                        <c:v>17.221889405912801</c:v>
                      </c:pt>
                      <c:pt idx="7885">
                        <c:v>17.2033492192623</c:v>
                      </c:pt>
                      <c:pt idx="7886">
                        <c:v>17.225656111890999</c:v>
                      </c:pt>
                      <c:pt idx="7887">
                        <c:v>17.214399321531101</c:v>
                      </c:pt>
                      <c:pt idx="7888">
                        <c:v>17.221288831945799</c:v>
                      </c:pt>
                      <c:pt idx="7889">
                        <c:v>17.215525593436301</c:v>
                      </c:pt>
                      <c:pt idx="7890">
                        <c:v>17.230094206142301</c:v>
                      </c:pt>
                      <c:pt idx="7891">
                        <c:v>17.250340890160899</c:v>
                      </c:pt>
                      <c:pt idx="7892">
                        <c:v>17.226982021641501</c:v>
                      </c:pt>
                      <c:pt idx="7893">
                        <c:v>17.242319186519701</c:v>
                      </c:pt>
                      <c:pt idx="7894">
                        <c:v>17.2165881065857</c:v>
                      </c:pt>
                      <c:pt idx="7895">
                        <c:v>17.2496084807544</c:v>
                      </c:pt>
                      <c:pt idx="7896">
                        <c:v>17.208495311621</c:v>
                      </c:pt>
                      <c:pt idx="7897">
                        <c:v>17.224685934368001</c:v>
                      </c:pt>
                      <c:pt idx="7898">
                        <c:v>17.241214310641801</c:v>
                      </c:pt>
                      <c:pt idx="7899">
                        <c:v>17.225983925822501</c:v>
                      </c:pt>
                      <c:pt idx="7900">
                        <c:v>17.2416152557246</c:v>
                      </c:pt>
                      <c:pt idx="7901">
                        <c:v>17.210191240278501</c:v>
                      </c:pt>
                      <c:pt idx="7902">
                        <c:v>17.226569236907999</c:v>
                      </c:pt>
                      <c:pt idx="7903">
                        <c:v>17.2443741170107</c:v>
                      </c:pt>
                      <c:pt idx="7904">
                        <c:v>17.2326456163884</c:v>
                      </c:pt>
                      <c:pt idx="7905">
                        <c:v>17.2255453970483</c:v>
                      </c:pt>
                      <c:pt idx="7906">
                        <c:v>17.221195452272902</c:v>
                      </c:pt>
                      <c:pt idx="7907">
                        <c:v>17.225510206952102</c:v>
                      </c:pt>
                      <c:pt idx="7908">
                        <c:v>17.195732273410499</c:v>
                      </c:pt>
                      <c:pt idx="7909">
                        <c:v>17.220167003265701</c:v>
                      </c:pt>
                      <c:pt idx="7910">
                        <c:v>17.1762509522164</c:v>
                      </c:pt>
                      <c:pt idx="7911">
                        <c:v>17.209441545277802</c:v>
                      </c:pt>
                      <c:pt idx="7912">
                        <c:v>17.2159117775971</c:v>
                      </c:pt>
                      <c:pt idx="7913">
                        <c:v>17.230079899754401</c:v>
                      </c:pt>
                      <c:pt idx="7914">
                        <c:v>17.2307888705196</c:v>
                      </c:pt>
                      <c:pt idx="7915">
                        <c:v>17.212041673391099</c:v>
                      </c:pt>
                      <c:pt idx="7916">
                        <c:v>17.235796215634501</c:v>
                      </c:pt>
                      <c:pt idx="7917">
                        <c:v>17.2135530931556</c:v>
                      </c:pt>
                      <c:pt idx="7918">
                        <c:v>17.227162575565799</c:v>
                      </c:pt>
                      <c:pt idx="7919">
                        <c:v>17.210126342796901</c:v>
                      </c:pt>
                      <c:pt idx="7920">
                        <c:v>17.190682778667501</c:v>
                      </c:pt>
                      <c:pt idx="7921">
                        <c:v>17.222389270510899</c:v>
                      </c:pt>
                      <c:pt idx="7922">
                        <c:v>17.217060718274102</c:v>
                      </c:pt>
                      <c:pt idx="7923">
                        <c:v>17.216307849028201</c:v>
                      </c:pt>
                      <c:pt idx="7924">
                        <c:v>17.2046553457382</c:v>
                      </c:pt>
                      <c:pt idx="7925">
                        <c:v>17.233998880525601</c:v>
                      </c:pt>
                      <c:pt idx="7926">
                        <c:v>17.219140358671599</c:v>
                      </c:pt>
                      <c:pt idx="7927">
                        <c:v>17.2164644916827</c:v>
                      </c:pt>
                      <c:pt idx="7928">
                        <c:v>17.216191869150698</c:v>
                      </c:pt>
                      <c:pt idx="7929">
                        <c:v>17.238048907214701</c:v>
                      </c:pt>
                      <c:pt idx="7930">
                        <c:v>17.211253295832702</c:v>
                      </c:pt>
                      <c:pt idx="7931">
                        <c:v>17.219756662640901</c:v>
                      </c:pt>
                      <c:pt idx="7932">
                        <c:v>17.2098935731272</c:v>
                      </c:pt>
                      <c:pt idx="7933">
                        <c:v>17.226271532005001</c:v>
                      </c:pt>
                      <c:pt idx="7934">
                        <c:v>17.244343593081499</c:v>
                      </c:pt>
                      <c:pt idx="7935">
                        <c:v>17.232044815206802</c:v>
                      </c:pt>
                      <c:pt idx="7936">
                        <c:v>17.224069985216399</c:v>
                      </c:pt>
                      <c:pt idx="7937">
                        <c:v>17.237054551100002</c:v>
                      </c:pt>
                      <c:pt idx="7938">
                        <c:v>17.235716573992899</c:v>
                      </c:pt>
                      <c:pt idx="7939">
                        <c:v>17.252465120267502</c:v>
                      </c:pt>
                      <c:pt idx="7940">
                        <c:v>17.2212961519669</c:v>
                      </c:pt>
                      <c:pt idx="7941">
                        <c:v>17.256775551619299</c:v>
                      </c:pt>
                      <c:pt idx="7942">
                        <c:v>17.215471731853501</c:v>
                      </c:pt>
                      <c:pt idx="7943">
                        <c:v>17.221863459952498</c:v>
                      </c:pt>
                      <c:pt idx="7944">
                        <c:v>17.2237334867927</c:v>
                      </c:pt>
                      <c:pt idx="7945">
                        <c:v>17.241185468240101</c:v>
                      </c:pt>
                      <c:pt idx="7946">
                        <c:v>17.208014393036802</c:v>
                      </c:pt>
                      <c:pt idx="7947">
                        <c:v>17.208809448787001</c:v>
                      </c:pt>
                      <c:pt idx="7948">
                        <c:v>17.2316812705755</c:v>
                      </c:pt>
                      <c:pt idx="7949">
                        <c:v>17.220168630537302</c:v>
                      </c:pt>
                      <c:pt idx="7950">
                        <c:v>17.235970999235899</c:v>
                      </c:pt>
                      <c:pt idx="7951">
                        <c:v>17.252234583147001</c:v>
                      </c:pt>
                      <c:pt idx="7952">
                        <c:v>17.2234748112962</c:v>
                      </c:pt>
                      <c:pt idx="7953">
                        <c:v>17.248386193437099</c:v>
                      </c:pt>
                      <c:pt idx="7954">
                        <c:v>17.2366460404265</c:v>
                      </c:pt>
                      <c:pt idx="7955">
                        <c:v>17.233301604475599</c:v>
                      </c:pt>
                      <c:pt idx="7956">
                        <c:v>17.259752831393001</c:v>
                      </c:pt>
                      <c:pt idx="7957">
                        <c:v>17.2494117121649</c:v>
                      </c:pt>
                      <c:pt idx="7958">
                        <c:v>17.234584150936598</c:v>
                      </c:pt>
                      <c:pt idx="7959">
                        <c:v>17.231863345215899</c:v>
                      </c:pt>
                      <c:pt idx="7960">
                        <c:v>17.2516928822821</c:v>
                      </c:pt>
                      <c:pt idx="7961">
                        <c:v>17.251893406490101</c:v>
                      </c:pt>
                      <c:pt idx="7962">
                        <c:v>17.248509011587299</c:v>
                      </c:pt>
                      <c:pt idx="7963">
                        <c:v>17.2025411667823</c:v>
                      </c:pt>
                      <c:pt idx="7964">
                        <c:v>17.181946714425699</c:v>
                      </c:pt>
                      <c:pt idx="7965">
                        <c:v>17.2216363978856</c:v>
                      </c:pt>
                      <c:pt idx="7966">
                        <c:v>17.1822754746096</c:v>
                      </c:pt>
                      <c:pt idx="7967">
                        <c:v>17.224735611050399</c:v>
                      </c:pt>
                      <c:pt idx="7968">
                        <c:v>17.2308614764118</c:v>
                      </c:pt>
                      <c:pt idx="7969">
                        <c:v>17.2206294881235</c:v>
                      </c:pt>
                      <c:pt idx="7970">
                        <c:v>17.2026420476836</c:v>
                      </c:pt>
                      <c:pt idx="7971">
                        <c:v>17.199912511382198</c:v>
                      </c:pt>
                      <c:pt idx="7972">
                        <c:v>17.2208415289317</c:v>
                      </c:pt>
                      <c:pt idx="7973">
                        <c:v>17.214182364084401</c:v>
                      </c:pt>
                      <c:pt idx="7974">
                        <c:v>17.2306071776284</c:v>
                      </c:pt>
                      <c:pt idx="7975">
                        <c:v>17.2334710993348</c:v>
                      </c:pt>
                      <c:pt idx="7976">
                        <c:v>17.214170534547801</c:v>
                      </c:pt>
                      <c:pt idx="7977">
                        <c:v>17.232653154665002</c:v>
                      </c:pt>
                      <c:pt idx="7978">
                        <c:v>17.210890100217799</c:v>
                      </c:pt>
                      <c:pt idx="7979">
                        <c:v>17.240847440652999</c:v>
                      </c:pt>
                      <c:pt idx="7980">
                        <c:v>17.239873299052299</c:v>
                      </c:pt>
                      <c:pt idx="7981">
                        <c:v>17.208961425246301</c:v>
                      </c:pt>
                      <c:pt idx="7982">
                        <c:v>17.224320169959402</c:v>
                      </c:pt>
                      <c:pt idx="7983">
                        <c:v>17.188040407244401</c:v>
                      </c:pt>
                      <c:pt idx="7984">
                        <c:v>17.204959603042301</c:v>
                      </c:pt>
                      <c:pt idx="7985">
                        <c:v>17.189833490066398</c:v>
                      </c:pt>
                      <c:pt idx="7986">
                        <c:v>17.246550854879299</c:v>
                      </c:pt>
                      <c:pt idx="7987">
                        <c:v>17.200942983799301</c:v>
                      </c:pt>
                      <c:pt idx="7988">
                        <c:v>17.208481553445999</c:v>
                      </c:pt>
                      <c:pt idx="7989">
                        <c:v>17.237733773336199</c:v>
                      </c:pt>
                      <c:pt idx="7990">
                        <c:v>17.229451947812901</c:v>
                      </c:pt>
                      <c:pt idx="7991">
                        <c:v>17.219097817364801</c:v>
                      </c:pt>
                      <c:pt idx="7992">
                        <c:v>17.231993336109699</c:v>
                      </c:pt>
                      <c:pt idx="7993">
                        <c:v>17.227651082748402</c:v>
                      </c:pt>
                      <c:pt idx="7994">
                        <c:v>17.2368835776096</c:v>
                      </c:pt>
                      <c:pt idx="7995">
                        <c:v>17.231937359417302</c:v>
                      </c:pt>
                      <c:pt idx="7996">
                        <c:v>17.2185616280087</c:v>
                      </c:pt>
                      <c:pt idx="7997">
                        <c:v>17.262212332596199</c:v>
                      </c:pt>
                      <c:pt idx="7998">
                        <c:v>17.2266482544496</c:v>
                      </c:pt>
                      <c:pt idx="7999">
                        <c:v>17.198814719250699</c:v>
                      </c:pt>
                      <c:pt idx="8000">
                        <c:v>17.228285938156599</c:v>
                      </c:pt>
                      <c:pt idx="8001">
                        <c:v>17.231355906071599</c:v>
                      </c:pt>
                      <c:pt idx="8002">
                        <c:v>17.195205169303701</c:v>
                      </c:pt>
                      <c:pt idx="8003">
                        <c:v>17.1934152058164</c:v>
                      </c:pt>
                      <c:pt idx="8004">
                        <c:v>17.2065444427766</c:v>
                      </c:pt>
                      <c:pt idx="8005">
                        <c:v>17.253928922866798</c:v>
                      </c:pt>
                      <c:pt idx="8006">
                        <c:v>17.227744973955101</c:v>
                      </c:pt>
                      <c:pt idx="8007">
                        <c:v>17.2405072234668</c:v>
                      </c:pt>
                      <c:pt idx="8008">
                        <c:v>17.241173846921299</c:v>
                      </c:pt>
                      <c:pt idx="8009">
                        <c:v>17.217570377347101</c:v>
                      </c:pt>
                      <c:pt idx="8010">
                        <c:v>17.240012533908001</c:v>
                      </c:pt>
                      <c:pt idx="8011">
                        <c:v>17.235142294742101</c:v>
                      </c:pt>
                      <c:pt idx="8012">
                        <c:v>17.2593103838419</c:v>
                      </c:pt>
                      <c:pt idx="8013">
                        <c:v>17.233478608520901</c:v>
                      </c:pt>
                      <c:pt idx="8014">
                        <c:v>17.2595806753502</c:v>
                      </c:pt>
                      <c:pt idx="8015">
                        <c:v>17.205441628114201</c:v>
                      </c:pt>
                      <c:pt idx="8016">
                        <c:v>17.2310823375532</c:v>
                      </c:pt>
                      <c:pt idx="8017">
                        <c:v>17.2821851956563</c:v>
                      </c:pt>
                      <c:pt idx="8018">
                        <c:v>17.248752196703599</c:v>
                      </c:pt>
                      <c:pt idx="8019">
                        <c:v>17.121787189447701</c:v>
                      </c:pt>
                      <c:pt idx="8020">
                        <c:v>17.144632601825201</c:v>
                      </c:pt>
                      <c:pt idx="8021">
                        <c:v>17.0806850348682</c:v>
                      </c:pt>
                      <c:pt idx="8022">
                        <c:v>17.0599689678793</c:v>
                      </c:pt>
                      <c:pt idx="8023">
                        <c:v>17.070887837629598</c:v>
                      </c:pt>
                      <c:pt idx="8024">
                        <c:v>17.1038212341765</c:v>
                      </c:pt>
                      <c:pt idx="8025">
                        <c:v>17.065701884475299</c:v>
                      </c:pt>
                      <c:pt idx="8026">
                        <c:v>17.184875630979601</c:v>
                      </c:pt>
                      <c:pt idx="8027">
                        <c:v>17.188131667626301</c:v>
                      </c:pt>
                      <c:pt idx="8028">
                        <c:v>17.1636502334478</c:v>
                      </c:pt>
                      <c:pt idx="8029">
                        <c:v>17.191737131469601</c:v>
                      </c:pt>
                      <c:pt idx="8030">
                        <c:v>17.178749620596601</c:v>
                      </c:pt>
                      <c:pt idx="8031">
                        <c:v>17.2178416605358</c:v>
                      </c:pt>
                      <c:pt idx="8032">
                        <c:v>17.070849705430799</c:v>
                      </c:pt>
                      <c:pt idx="8033">
                        <c:v>17.086104264772398</c:v>
                      </c:pt>
                      <c:pt idx="8034">
                        <c:v>17.1514091096995</c:v>
                      </c:pt>
                      <c:pt idx="8035">
                        <c:v>17.0969179476959</c:v>
                      </c:pt>
                      <c:pt idx="8036">
                        <c:v>17.147579831536099</c:v>
                      </c:pt>
                      <c:pt idx="8037">
                        <c:v>17.154094986894201</c:v>
                      </c:pt>
                      <c:pt idx="8038">
                        <c:v>17.145816082772299</c:v>
                      </c:pt>
                      <c:pt idx="8039">
                        <c:v>17.117695241889301</c:v>
                      </c:pt>
                      <c:pt idx="8040">
                        <c:v>17.229849048301599</c:v>
                      </c:pt>
                      <c:pt idx="8041">
                        <c:v>17.187914795960602</c:v>
                      </c:pt>
                      <c:pt idx="8042">
                        <c:v>17.216090837414999</c:v>
                      </c:pt>
                      <c:pt idx="8043">
                        <c:v>17.225906593030899</c:v>
                      </c:pt>
                      <c:pt idx="8044">
                        <c:v>17.204065896342801</c:v>
                      </c:pt>
                      <c:pt idx="8045">
                        <c:v>17.199203157126298</c:v>
                      </c:pt>
                      <c:pt idx="8046">
                        <c:v>17.2092661196473</c:v>
                      </c:pt>
                      <c:pt idx="8047">
                        <c:v>17.2452032124861</c:v>
                      </c:pt>
                      <c:pt idx="8048">
                        <c:v>17.213072906026198</c:v>
                      </c:pt>
                      <c:pt idx="8049">
                        <c:v>17.2231690524277</c:v>
                      </c:pt>
                      <c:pt idx="8050">
                        <c:v>17.2396961441992</c:v>
                      </c:pt>
                      <c:pt idx="8051">
                        <c:v>17.215049390779502</c:v>
                      </c:pt>
                      <c:pt idx="8052">
                        <c:v>17.2504420509065</c:v>
                      </c:pt>
                      <c:pt idx="8053">
                        <c:v>17.212940137480199</c:v>
                      </c:pt>
                      <c:pt idx="8054">
                        <c:v>17.262327608358301</c:v>
                      </c:pt>
                      <c:pt idx="8055">
                        <c:v>17.2271884708159</c:v>
                      </c:pt>
                      <c:pt idx="8056">
                        <c:v>17.246305331973399</c:v>
                      </c:pt>
                      <c:pt idx="8057">
                        <c:v>17.226019381078601</c:v>
                      </c:pt>
                      <c:pt idx="8058">
                        <c:v>17.229114869025601</c:v>
                      </c:pt>
                      <c:pt idx="8059">
                        <c:v>17.270391798113099</c:v>
                      </c:pt>
                      <c:pt idx="8060">
                        <c:v>17.244697694105898</c:v>
                      </c:pt>
                      <c:pt idx="8061">
                        <c:v>17.229967828417202</c:v>
                      </c:pt>
                      <c:pt idx="8062">
                        <c:v>17.220652656759199</c:v>
                      </c:pt>
                      <c:pt idx="8063">
                        <c:v>17.2225228638017</c:v>
                      </c:pt>
                      <c:pt idx="8064">
                        <c:v>17.216235981877801</c:v>
                      </c:pt>
                      <c:pt idx="8065">
                        <c:v>17.257084822665401</c:v>
                      </c:pt>
                      <c:pt idx="8066">
                        <c:v>17.253498118744702</c:v>
                      </c:pt>
                      <c:pt idx="8067">
                        <c:v>17.2253688830592</c:v>
                      </c:pt>
                      <c:pt idx="8068">
                        <c:v>17.2188178791829</c:v>
                      </c:pt>
                      <c:pt idx="8069">
                        <c:v>17.206960157929998</c:v>
                      </c:pt>
                      <c:pt idx="8070">
                        <c:v>17.208302897010501</c:v>
                      </c:pt>
                      <c:pt idx="8071">
                        <c:v>17.2010390774524</c:v>
                      </c:pt>
                      <c:pt idx="8072">
                        <c:v>17.222119638954599</c:v>
                      </c:pt>
                      <c:pt idx="8073">
                        <c:v>17.2001902400213</c:v>
                      </c:pt>
                      <c:pt idx="8074">
                        <c:v>17.227131833594299</c:v>
                      </c:pt>
                      <c:pt idx="8075">
                        <c:v>17.2296031044858</c:v>
                      </c:pt>
                      <c:pt idx="8076">
                        <c:v>17.215245801171399</c:v>
                      </c:pt>
                      <c:pt idx="8077">
                        <c:v>17.2450236621927</c:v>
                      </c:pt>
                      <c:pt idx="8078">
                        <c:v>17.201543886825402</c:v>
                      </c:pt>
                      <c:pt idx="8079">
                        <c:v>17.2074905054025</c:v>
                      </c:pt>
                      <c:pt idx="8080">
                        <c:v>17.226449055753001</c:v>
                      </c:pt>
                      <c:pt idx="8081">
                        <c:v>17.226896745350601</c:v>
                      </c:pt>
                      <c:pt idx="8082">
                        <c:v>17.2342190334473</c:v>
                      </c:pt>
                      <c:pt idx="8083">
                        <c:v>17.222449393210699</c:v>
                      </c:pt>
                      <c:pt idx="8084">
                        <c:v>17.203749725449601</c:v>
                      </c:pt>
                      <c:pt idx="8085">
                        <c:v>17.226924467589502</c:v>
                      </c:pt>
                      <c:pt idx="8086">
                        <c:v>17.2213964159351</c:v>
                      </c:pt>
                      <c:pt idx="8087">
                        <c:v>17.210755771996499</c:v>
                      </c:pt>
                      <c:pt idx="8088">
                        <c:v>17.224098260165501</c:v>
                      </c:pt>
                      <c:pt idx="8089">
                        <c:v>17.238083202488198</c:v>
                      </c:pt>
                      <c:pt idx="8090">
                        <c:v>17.223399273883398</c:v>
                      </c:pt>
                      <c:pt idx="8091">
                        <c:v>17.245876718173399</c:v>
                      </c:pt>
                      <c:pt idx="8092">
                        <c:v>17.221944963341802</c:v>
                      </c:pt>
                      <c:pt idx="8093">
                        <c:v>17.204811577305399</c:v>
                      </c:pt>
                      <c:pt idx="8094">
                        <c:v>17.2433246092343</c:v>
                      </c:pt>
                      <c:pt idx="8095">
                        <c:v>17.242005368776798</c:v>
                      </c:pt>
                      <c:pt idx="8096">
                        <c:v>17.232759058871</c:v>
                      </c:pt>
                      <c:pt idx="8097">
                        <c:v>17.223143596927599</c:v>
                      </c:pt>
                      <c:pt idx="8098">
                        <c:v>17.216947528418899</c:v>
                      </c:pt>
                      <c:pt idx="8099">
                        <c:v>17.246571729924799</c:v>
                      </c:pt>
                      <c:pt idx="8100">
                        <c:v>17.249248498409099</c:v>
                      </c:pt>
                      <c:pt idx="8101">
                        <c:v>17.239053821518599</c:v>
                      </c:pt>
                      <c:pt idx="8102">
                        <c:v>17.230690621302799</c:v>
                      </c:pt>
                      <c:pt idx="8103">
                        <c:v>17.2405307270819</c:v>
                      </c:pt>
                      <c:pt idx="8104">
                        <c:v>17.227567840491702</c:v>
                      </c:pt>
                      <c:pt idx="8105">
                        <c:v>17.224625268600001</c:v>
                      </c:pt>
                      <c:pt idx="8106">
                        <c:v>17.2185745839693</c:v>
                      </c:pt>
                      <c:pt idx="8107">
                        <c:v>17.213774646205</c:v>
                      </c:pt>
                      <c:pt idx="8108">
                        <c:v>17.230770134399599</c:v>
                      </c:pt>
                      <c:pt idx="8109">
                        <c:v>17.2239452198456</c:v>
                      </c:pt>
                      <c:pt idx="8110">
                        <c:v>17.225336797216698</c:v>
                      </c:pt>
                      <c:pt idx="8111">
                        <c:v>17.239431029408401</c:v>
                      </c:pt>
                      <c:pt idx="8112">
                        <c:v>17.222854683208102</c:v>
                      </c:pt>
                      <c:pt idx="8113">
                        <c:v>17.231433050922401</c:v>
                      </c:pt>
                      <c:pt idx="8114">
                        <c:v>17.232826248107799</c:v>
                      </c:pt>
                      <c:pt idx="8115">
                        <c:v>17.2344378212164</c:v>
                      </c:pt>
                      <c:pt idx="8116">
                        <c:v>17.233508965064502</c:v>
                      </c:pt>
                      <c:pt idx="8117">
                        <c:v>17.242689653442099</c:v>
                      </c:pt>
                      <c:pt idx="8118">
                        <c:v>17.235686378090499</c:v>
                      </c:pt>
                      <c:pt idx="8119">
                        <c:v>17.240304541939601</c:v>
                      </c:pt>
                      <c:pt idx="8120">
                        <c:v>17.2234176178873</c:v>
                      </c:pt>
                      <c:pt idx="8121">
                        <c:v>17.2536809820615</c:v>
                      </c:pt>
                      <c:pt idx="8122">
                        <c:v>17.243366339899602</c:v>
                      </c:pt>
                      <c:pt idx="8123">
                        <c:v>17.2270927155732</c:v>
                      </c:pt>
                      <c:pt idx="8124">
                        <c:v>17.2396903884663</c:v>
                      </c:pt>
                      <c:pt idx="8125">
                        <c:v>17.2366318004701</c:v>
                      </c:pt>
                      <c:pt idx="8126">
                        <c:v>17.234272199129499</c:v>
                      </c:pt>
                      <c:pt idx="8127">
                        <c:v>17.215037954352901</c:v>
                      </c:pt>
                      <c:pt idx="8128">
                        <c:v>17.2187926622038</c:v>
                      </c:pt>
                      <c:pt idx="8129">
                        <c:v>17.225541391566299</c:v>
                      </c:pt>
                      <c:pt idx="8130">
                        <c:v>17.229645603018199</c:v>
                      </c:pt>
                      <c:pt idx="8131">
                        <c:v>17.230077342881401</c:v>
                      </c:pt>
                      <c:pt idx="8132">
                        <c:v>17.254184413592299</c:v>
                      </c:pt>
                      <c:pt idx="8133">
                        <c:v>17.2175361601989</c:v>
                      </c:pt>
                      <c:pt idx="8134">
                        <c:v>17.217679256210001</c:v>
                      </c:pt>
                      <c:pt idx="8135">
                        <c:v>17.2305372102464</c:v>
                      </c:pt>
                      <c:pt idx="8136">
                        <c:v>17.226875727611699</c:v>
                      </c:pt>
                      <c:pt idx="8137">
                        <c:v>17.2348035470404</c:v>
                      </c:pt>
                      <c:pt idx="8138">
                        <c:v>17.239667572989902</c:v>
                      </c:pt>
                      <c:pt idx="8139">
                        <c:v>17.228649226457101</c:v>
                      </c:pt>
                      <c:pt idx="8140">
                        <c:v>17.230276300814602</c:v>
                      </c:pt>
                      <c:pt idx="8141">
                        <c:v>17.2334683520446</c:v>
                      </c:pt>
                      <c:pt idx="8142">
                        <c:v>17.265712257280999</c:v>
                      </c:pt>
                      <c:pt idx="8143">
                        <c:v>17.238176252170501</c:v>
                      </c:pt>
                      <c:pt idx="8144">
                        <c:v>17.229753546022099</c:v>
                      </c:pt>
                      <c:pt idx="8145">
                        <c:v>17.233732611539899</c:v>
                      </c:pt>
                      <c:pt idx="8146">
                        <c:v>17.240610348775299</c:v>
                      </c:pt>
                      <c:pt idx="8147">
                        <c:v>17.252065278642299</c:v>
                      </c:pt>
                      <c:pt idx="8148">
                        <c:v>17.2453370391618</c:v>
                      </c:pt>
                      <c:pt idx="8149">
                        <c:v>17.2494105130395</c:v>
                      </c:pt>
                      <c:pt idx="8150">
                        <c:v>17.2442029952363</c:v>
                      </c:pt>
                      <c:pt idx="8151">
                        <c:v>17.2565237700315</c:v>
                      </c:pt>
                      <c:pt idx="8152">
                        <c:v>17.220907609206598</c:v>
                      </c:pt>
                      <c:pt idx="8153">
                        <c:v>17.2301245079761</c:v>
                      </c:pt>
                      <c:pt idx="8154">
                        <c:v>17.219596997708599</c:v>
                      </c:pt>
                      <c:pt idx="8155">
                        <c:v>17.188483551968801</c:v>
                      </c:pt>
                      <c:pt idx="8156">
                        <c:v>17.215133456512401</c:v>
                      </c:pt>
                      <c:pt idx="8157">
                        <c:v>17.2223526019866</c:v>
                      </c:pt>
                      <c:pt idx="8158">
                        <c:v>17.237931948570701</c:v>
                      </c:pt>
                      <c:pt idx="8159">
                        <c:v>17.229047623549299</c:v>
                      </c:pt>
                      <c:pt idx="8160">
                        <c:v>17.253731338772599</c:v>
                      </c:pt>
                      <c:pt idx="8161">
                        <c:v>17.232507212681099</c:v>
                      </c:pt>
                      <c:pt idx="8162">
                        <c:v>17.262018146557999</c:v>
                      </c:pt>
                      <c:pt idx="8163">
                        <c:v>17.235335543886102</c:v>
                      </c:pt>
                      <c:pt idx="8164">
                        <c:v>17.241563326403998</c:v>
                      </c:pt>
                      <c:pt idx="8165">
                        <c:v>17.222911262264098</c:v>
                      </c:pt>
                      <c:pt idx="8166">
                        <c:v>17.254285793398601</c:v>
                      </c:pt>
                      <c:pt idx="8167">
                        <c:v>17.242524336523399</c:v>
                      </c:pt>
                      <c:pt idx="8168">
                        <c:v>17.233994297459699</c:v>
                      </c:pt>
                      <c:pt idx="8169">
                        <c:v>17.222979578713701</c:v>
                      </c:pt>
                      <c:pt idx="8170">
                        <c:v>17.230784964109599</c:v>
                      </c:pt>
                      <c:pt idx="8171">
                        <c:v>17.254496281178898</c:v>
                      </c:pt>
                      <c:pt idx="8172">
                        <c:v>17.248730791067299</c:v>
                      </c:pt>
                      <c:pt idx="8173">
                        <c:v>17.2217924575288</c:v>
                      </c:pt>
                      <c:pt idx="8174">
                        <c:v>17.243742237782499</c:v>
                      </c:pt>
                      <c:pt idx="8175">
                        <c:v>17.234352823507699</c:v>
                      </c:pt>
                      <c:pt idx="8176">
                        <c:v>17.240697106218001</c:v>
                      </c:pt>
                      <c:pt idx="8177">
                        <c:v>17.260583800125101</c:v>
                      </c:pt>
                      <c:pt idx="8178">
                        <c:v>17.258365150803201</c:v>
                      </c:pt>
                      <c:pt idx="8179">
                        <c:v>17.2396678787828</c:v>
                      </c:pt>
                      <c:pt idx="8180">
                        <c:v>17.233988699641301</c:v>
                      </c:pt>
                      <c:pt idx="8181">
                        <c:v>17.243724188973001</c:v>
                      </c:pt>
                      <c:pt idx="8182">
                        <c:v>17.233265331615499</c:v>
                      </c:pt>
                      <c:pt idx="8183">
                        <c:v>17.238338991117001</c:v>
                      </c:pt>
                      <c:pt idx="8184">
                        <c:v>17.241189445342499</c:v>
                      </c:pt>
                      <c:pt idx="8185">
                        <c:v>17.244277786772699</c:v>
                      </c:pt>
                      <c:pt idx="8186">
                        <c:v>17.240281225176801</c:v>
                      </c:pt>
                      <c:pt idx="8187">
                        <c:v>17.254208388439899</c:v>
                      </c:pt>
                      <c:pt idx="8188">
                        <c:v>17.1933131487379</c:v>
                      </c:pt>
                      <c:pt idx="8189">
                        <c:v>17.229212804456299</c:v>
                      </c:pt>
                      <c:pt idx="8190">
                        <c:v>17.234585320644499</c:v>
                      </c:pt>
                      <c:pt idx="8191">
                        <c:v>17.232050169096699</c:v>
                      </c:pt>
                      <c:pt idx="8192">
                        <c:v>17.2170225079632</c:v>
                      </c:pt>
                      <c:pt idx="8193">
                        <c:v>17.230576582094599</c:v>
                      </c:pt>
                      <c:pt idx="8194">
                        <c:v>17.229035871604701</c:v>
                      </c:pt>
                      <c:pt idx="8195">
                        <c:v>17.201199043107</c:v>
                      </c:pt>
                      <c:pt idx="8196">
                        <c:v>17.2253975420717</c:v>
                      </c:pt>
                      <c:pt idx="8197">
                        <c:v>17.214167111678101</c:v>
                      </c:pt>
                      <c:pt idx="8198">
                        <c:v>17.219555473951701</c:v>
                      </c:pt>
                      <c:pt idx="8199">
                        <c:v>17.252675548032698</c:v>
                      </c:pt>
                      <c:pt idx="8200">
                        <c:v>17.245573546793</c:v>
                      </c:pt>
                      <c:pt idx="8201">
                        <c:v>17.2548096941611</c:v>
                      </c:pt>
                      <c:pt idx="8202">
                        <c:v>17.235789767983398</c:v>
                      </c:pt>
                      <c:pt idx="8203">
                        <c:v>17.245511517910501</c:v>
                      </c:pt>
                      <c:pt idx="8204">
                        <c:v>17.227284294615099</c:v>
                      </c:pt>
                      <c:pt idx="8205">
                        <c:v>17.239298443549401</c:v>
                      </c:pt>
                      <c:pt idx="8206">
                        <c:v>17.233329919377599</c:v>
                      </c:pt>
                      <c:pt idx="8207">
                        <c:v>17.2735767589555</c:v>
                      </c:pt>
                      <c:pt idx="8208">
                        <c:v>17.2471625447712</c:v>
                      </c:pt>
                      <c:pt idx="8209">
                        <c:v>17.238352656777</c:v>
                      </c:pt>
                      <c:pt idx="8210">
                        <c:v>17.271160489467999</c:v>
                      </c:pt>
                      <c:pt idx="8211">
                        <c:v>17.2395283955106</c:v>
                      </c:pt>
                      <c:pt idx="8212">
                        <c:v>17.2242371523758</c:v>
                      </c:pt>
                      <c:pt idx="8213">
                        <c:v>17.2425634634529</c:v>
                      </c:pt>
                      <c:pt idx="8214">
                        <c:v>17.251712276734001</c:v>
                      </c:pt>
                      <c:pt idx="8215">
                        <c:v>17.2580417775097</c:v>
                      </c:pt>
                      <c:pt idx="8216">
                        <c:v>17.2354546437364</c:v>
                      </c:pt>
                      <c:pt idx="8217">
                        <c:v>17.238179431643999</c:v>
                      </c:pt>
                      <c:pt idx="8218">
                        <c:v>17.2299503028364</c:v>
                      </c:pt>
                      <c:pt idx="8219">
                        <c:v>17.245757651289701</c:v>
                      </c:pt>
                      <c:pt idx="8220">
                        <c:v>17.2404134026606</c:v>
                      </c:pt>
                      <c:pt idx="8221">
                        <c:v>17.247873871768199</c:v>
                      </c:pt>
                      <c:pt idx="8222">
                        <c:v>17.255454589993501</c:v>
                      </c:pt>
                      <c:pt idx="8223">
                        <c:v>17.260594924285201</c:v>
                      </c:pt>
                      <c:pt idx="8224">
                        <c:v>17.2588961830801</c:v>
                      </c:pt>
                      <c:pt idx="8225">
                        <c:v>17.2397857494908</c:v>
                      </c:pt>
                      <c:pt idx="8226">
                        <c:v>17.247571507379899</c:v>
                      </c:pt>
                      <c:pt idx="8227">
                        <c:v>17.246673186630201</c:v>
                      </c:pt>
                      <c:pt idx="8228">
                        <c:v>17.2723777274893</c:v>
                      </c:pt>
                      <c:pt idx="8229">
                        <c:v>17.247524224454899</c:v>
                      </c:pt>
                      <c:pt idx="8230">
                        <c:v>17.2500526504537</c:v>
                      </c:pt>
                      <c:pt idx="8231">
                        <c:v>17.255358822833202</c:v>
                      </c:pt>
                      <c:pt idx="8232">
                        <c:v>17.235257155840898</c:v>
                      </c:pt>
                      <c:pt idx="8233">
                        <c:v>17.225534094345399</c:v>
                      </c:pt>
                      <c:pt idx="8234">
                        <c:v>17.250298617714499</c:v>
                      </c:pt>
                      <c:pt idx="8235">
                        <c:v>17.2305563505622</c:v>
                      </c:pt>
                      <c:pt idx="8236">
                        <c:v>17.265915965421598</c:v>
                      </c:pt>
                      <c:pt idx="8237">
                        <c:v>17.263996115648499</c:v>
                      </c:pt>
                      <c:pt idx="8238">
                        <c:v>17.231181286911902</c:v>
                      </c:pt>
                      <c:pt idx="8239">
                        <c:v>17.262769651728401</c:v>
                      </c:pt>
                      <c:pt idx="8240">
                        <c:v>17.265371387821801</c:v>
                      </c:pt>
                      <c:pt idx="8241">
                        <c:v>17.246426227511598</c:v>
                      </c:pt>
                      <c:pt idx="8242">
                        <c:v>17.239816239865402</c:v>
                      </c:pt>
                      <c:pt idx="8243">
                        <c:v>17.246929136100299</c:v>
                      </c:pt>
                      <c:pt idx="8244">
                        <c:v>17.079346465369898</c:v>
                      </c:pt>
                      <c:pt idx="8245">
                        <c:v>17.145065213762798</c:v>
                      </c:pt>
                      <c:pt idx="8246">
                        <c:v>17.1438966596351</c:v>
                      </c:pt>
                      <c:pt idx="8247">
                        <c:v>17.168663266700499</c:v>
                      </c:pt>
                      <c:pt idx="8248">
                        <c:v>17.1303786113304</c:v>
                      </c:pt>
                      <c:pt idx="8249">
                        <c:v>17.162281722167599</c:v>
                      </c:pt>
                      <c:pt idx="8250">
                        <c:v>17.133348021877801</c:v>
                      </c:pt>
                      <c:pt idx="8251">
                        <c:v>17.130969524590501</c:v>
                      </c:pt>
                      <c:pt idx="8252">
                        <c:v>17.115592944730899</c:v>
                      </c:pt>
                      <c:pt idx="8253">
                        <c:v>17.146565714289601</c:v>
                      </c:pt>
                      <c:pt idx="8254">
                        <c:v>17.147022753468601</c:v>
                      </c:pt>
                      <c:pt idx="8255">
                        <c:v>17.1437785673746</c:v>
                      </c:pt>
                      <c:pt idx="8256">
                        <c:v>17.14587816897</c:v>
                      </c:pt>
                      <c:pt idx="8257">
                        <c:v>17.139648414059</c:v>
                      </c:pt>
                      <c:pt idx="8258">
                        <c:v>17.162776827383599</c:v>
                      </c:pt>
                      <c:pt idx="8259">
                        <c:v>17.188389783321298</c:v>
                      </c:pt>
                      <c:pt idx="8260">
                        <c:v>17.176276550191901</c:v>
                      </c:pt>
                      <c:pt idx="8261">
                        <c:v>17.1738972192184</c:v>
                      </c:pt>
                      <c:pt idx="8262">
                        <c:v>17.172805901485599</c:v>
                      </c:pt>
                      <c:pt idx="8263">
                        <c:v>17.158714738215298</c:v>
                      </c:pt>
                      <c:pt idx="8264">
                        <c:v>17.177698114466999</c:v>
                      </c:pt>
                      <c:pt idx="8265">
                        <c:v>17.170709969938201</c:v>
                      </c:pt>
                      <c:pt idx="8266">
                        <c:v>17.152903382996399</c:v>
                      </c:pt>
                      <c:pt idx="8267">
                        <c:v>17.177515799457598</c:v>
                      </c:pt>
                      <c:pt idx="8268">
                        <c:v>17.160875722676899</c:v>
                      </c:pt>
                      <c:pt idx="8269">
                        <c:v>17.192045453515899</c:v>
                      </c:pt>
                      <c:pt idx="8270">
                        <c:v>17.1962466790728</c:v>
                      </c:pt>
                      <c:pt idx="8271">
                        <c:v>17.182962782251799</c:v>
                      </c:pt>
                      <c:pt idx="8272">
                        <c:v>17.107101062981499</c:v>
                      </c:pt>
                      <c:pt idx="8273">
                        <c:v>17.112882009725599</c:v>
                      </c:pt>
                      <c:pt idx="8274">
                        <c:v>17.117165892083001</c:v>
                      </c:pt>
                      <c:pt idx="8275">
                        <c:v>17.1407580870743</c:v>
                      </c:pt>
                      <c:pt idx="8276">
                        <c:v>17.138477057902598</c:v>
                      </c:pt>
                      <c:pt idx="8277">
                        <c:v>17.132857940526399</c:v>
                      </c:pt>
                      <c:pt idx="8278">
                        <c:v>17.153920384667501</c:v>
                      </c:pt>
                      <c:pt idx="8279">
                        <c:v>17.105281777018099</c:v>
                      </c:pt>
                      <c:pt idx="8280">
                        <c:v>17.141887507233001</c:v>
                      </c:pt>
                      <c:pt idx="8281">
                        <c:v>17.152786388566099</c:v>
                      </c:pt>
                      <c:pt idx="8282">
                        <c:v>17.175953981601602</c:v>
                      </c:pt>
                      <c:pt idx="8283">
                        <c:v>17.158573715323399</c:v>
                      </c:pt>
                      <c:pt idx="8284">
                        <c:v>17.142589575717199</c:v>
                      </c:pt>
                      <c:pt idx="8285">
                        <c:v>17.1053430875224</c:v>
                      </c:pt>
                      <c:pt idx="8286">
                        <c:v>17.167071114521601</c:v>
                      </c:pt>
                      <c:pt idx="8287">
                        <c:v>17.1593224257226</c:v>
                      </c:pt>
                      <c:pt idx="8288">
                        <c:v>17.1680880248595</c:v>
                      </c:pt>
                      <c:pt idx="8289">
                        <c:v>17.148652225960301</c:v>
                      </c:pt>
                      <c:pt idx="8290">
                        <c:v>17.140875596302699</c:v>
                      </c:pt>
                      <c:pt idx="8291">
                        <c:v>17.212619929385301</c:v>
                      </c:pt>
                      <c:pt idx="8292">
                        <c:v>17.1483375154329</c:v>
                      </c:pt>
                      <c:pt idx="8293">
                        <c:v>17.197563700515602</c:v>
                      </c:pt>
                      <c:pt idx="8294">
                        <c:v>17.157540699247999</c:v>
                      </c:pt>
                      <c:pt idx="8295">
                        <c:v>17.183460702171502</c:v>
                      </c:pt>
                      <c:pt idx="8296">
                        <c:v>17.1806220272601</c:v>
                      </c:pt>
                      <c:pt idx="8297">
                        <c:v>17.194004002807901</c:v>
                      </c:pt>
                      <c:pt idx="8298">
                        <c:v>17.170841189184401</c:v>
                      </c:pt>
                      <c:pt idx="8299">
                        <c:v>17.191076412730901</c:v>
                      </c:pt>
                      <c:pt idx="8300">
                        <c:v>17.0753742057328</c:v>
                      </c:pt>
                      <c:pt idx="8301">
                        <c:v>17.1027509576573</c:v>
                      </c:pt>
                      <c:pt idx="8302">
                        <c:v>17.148611843086201</c:v>
                      </c:pt>
                      <c:pt idx="8303">
                        <c:v>17.154016608816001</c:v>
                      </c:pt>
                      <c:pt idx="8304">
                        <c:v>17.148609492215201</c:v>
                      </c:pt>
                      <c:pt idx="8305">
                        <c:v>17.1556927027558</c:v>
                      </c:pt>
                      <c:pt idx="8306">
                        <c:v>17.111773570103001</c:v>
                      </c:pt>
                      <c:pt idx="8307">
                        <c:v>17.167597763925698</c:v>
                      </c:pt>
                      <c:pt idx="8308">
                        <c:v>17.1477651818937</c:v>
                      </c:pt>
                      <c:pt idx="8309">
                        <c:v>17.142125742868998</c:v>
                      </c:pt>
                      <c:pt idx="8310">
                        <c:v>17.141446782307899</c:v>
                      </c:pt>
                      <c:pt idx="8311">
                        <c:v>17.139823317131999</c:v>
                      </c:pt>
                      <c:pt idx="8312">
                        <c:v>17.1916014195582</c:v>
                      </c:pt>
                      <c:pt idx="8313">
                        <c:v>17.147154593024599</c:v>
                      </c:pt>
                      <c:pt idx="8314">
                        <c:v>17.172678093025301</c:v>
                      </c:pt>
                      <c:pt idx="8315">
                        <c:v>17.169111363332199</c:v>
                      </c:pt>
                      <c:pt idx="8316">
                        <c:v>17.1955869076215</c:v>
                      </c:pt>
                      <c:pt idx="8317">
                        <c:v>17.184353219646301</c:v>
                      </c:pt>
                      <c:pt idx="8318">
                        <c:v>17.187613159168802</c:v>
                      </c:pt>
                      <c:pt idx="8319">
                        <c:v>17.1631717422772</c:v>
                      </c:pt>
                      <c:pt idx="8320">
                        <c:v>17.195711146332702</c:v>
                      </c:pt>
                      <c:pt idx="8321">
                        <c:v>17.0478460566801</c:v>
                      </c:pt>
                      <c:pt idx="8322">
                        <c:v>17.137261805401799</c:v>
                      </c:pt>
                      <c:pt idx="8323">
                        <c:v>17.138252999399999</c:v>
                      </c:pt>
                      <c:pt idx="8324">
                        <c:v>17.132514267101602</c:v>
                      </c:pt>
                      <c:pt idx="8325">
                        <c:v>17.1330547041274</c:v>
                      </c:pt>
                      <c:pt idx="8326">
                        <c:v>17.122865930235001</c:v>
                      </c:pt>
                      <c:pt idx="8327">
                        <c:v>17.1198276740107</c:v>
                      </c:pt>
                      <c:pt idx="8328">
                        <c:v>17.140679660971699</c:v>
                      </c:pt>
                      <c:pt idx="8329">
                        <c:v>17.127811513522399</c:v>
                      </c:pt>
                      <c:pt idx="8330">
                        <c:v>17.2176789756471</c:v>
                      </c:pt>
                      <c:pt idx="8331">
                        <c:v>17.164358788929601</c:v>
                      </c:pt>
                      <c:pt idx="8332">
                        <c:v>17.181839416200201</c:v>
                      </c:pt>
                      <c:pt idx="8333">
                        <c:v>17.177677583733502</c:v>
                      </c:pt>
                      <c:pt idx="8334">
                        <c:v>17.177268270562401</c:v>
                      </c:pt>
                      <c:pt idx="8335">
                        <c:v>17.1769490770108</c:v>
                      </c:pt>
                      <c:pt idx="8336">
                        <c:v>17.127018672674598</c:v>
                      </c:pt>
                      <c:pt idx="8337">
                        <c:v>17.138408095105799</c:v>
                      </c:pt>
                      <c:pt idx="8338">
                        <c:v>17.153464466710901</c:v>
                      </c:pt>
                      <c:pt idx="8339">
                        <c:v>17.115055214140899</c:v>
                      </c:pt>
                      <c:pt idx="8340">
                        <c:v>17.189054202029698</c:v>
                      </c:pt>
                      <c:pt idx="8341">
                        <c:v>17.167390141341201</c:v>
                      </c:pt>
                      <c:pt idx="8342">
                        <c:v>17.1722138454003</c:v>
                      </c:pt>
                      <c:pt idx="8343">
                        <c:v>17.1956784827414</c:v>
                      </c:pt>
                      <c:pt idx="8344">
                        <c:v>17.1725650411815</c:v>
                      </c:pt>
                      <c:pt idx="8345">
                        <c:v>17.149839281934799</c:v>
                      </c:pt>
                      <c:pt idx="8346">
                        <c:v>17.185522286430501</c:v>
                      </c:pt>
                      <c:pt idx="8347">
                        <c:v>17.166660472367798</c:v>
                      </c:pt>
                      <c:pt idx="8348">
                        <c:v>17.169497548773698</c:v>
                      </c:pt>
                      <c:pt idx="8349">
                        <c:v>17.1756765247106</c:v>
                      </c:pt>
                      <c:pt idx="8350">
                        <c:v>17.1488433799937</c:v>
                      </c:pt>
                      <c:pt idx="8351">
                        <c:v>17.182846263672399</c:v>
                      </c:pt>
                      <c:pt idx="8352">
                        <c:v>17.2364559475829</c:v>
                      </c:pt>
                      <c:pt idx="8353">
                        <c:v>17.224444465524201</c:v>
                      </c:pt>
                      <c:pt idx="8354">
                        <c:v>17.218224106462699</c:v>
                      </c:pt>
                      <c:pt idx="8355">
                        <c:v>17.222412558569399</c:v>
                      </c:pt>
                      <c:pt idx="8356">
                        <c:v>17.101725866850199</c:v>
                      </c:pt>
                      <c:pt idx="8357">
                        <c:v>17.139256675871199</c:v>
                      </c:pt>
                      <c:pt idx="8358">
                        <c:v>17.149438042630099</c:v>
                      </c:pt>
                      <c:pt idx="8359">
                        <c:v>17.137740587845801</c:v>
                      </c:pt>
                      <c:pt idx="8360">
                        <c:v>17.156563429317</c:v>
                      </c:pt>
                      <c:pt idx="8361">
                        <c:v>17.197051597798001</c:v>
                      </c:pt>
                      <c:pt idx="8362">
                        <c:v>17.1488024880198</c:v>
                      </c:pt>
                      <c:pt idx="8363">
                        <c:v>17.128361396214501</c:v>
                      </c:pt>
                      <c:pt idx="8364">
                        <c:v>17.1428368353594</c:v>
                      </c:pt>
                      <c:pt idx="8365">
                        <c:v>17.154919538754299</c:v>
                      </c:pt>
                      <c:pt idx="8366">
                        <c:v>17.147190566177599</c:v>
                      </c:pt>
                      <c:pt idx="8367">
                        <c:v>17.164320317768301</c:v>
                      </c:pt>
                      <c:pt idx="8368">
                        <c:v>17.139399234994301</c:v>
                      </c:pt>
                      <c:pt idx="8369">
                        <c:v>17.148124328326901</c:v>
                      </c:pt>
                      <c:pt idx="8370">
                        <c:v>17.775571393554099</c:v>
                      </c:pt>
                      <c:pt idx="8371">
                        <c:v>17.824908953426299</c:v>
                      </c:pt>
                      <c:pt idx="8372">
                        <c:v>17.848863308987699</c:v>
                      </c:pt>
                      <c:pt idx="8373">
                        <c:v>17.908182357385101</c:v>
                      </c:pt>
                      <c:pt idx="8374">
                        <c:v>17.936060534037001</c:v>
                      </c:pt>
                      <c:pt idx="8375">
                        <c:v>17.889792275690599</c:v>
                      </c:pt>
                      <c:pt idx="8376">
                        <c:v>17.693942952093401</c:v>
                      </c:pt>
                      <c:pt idx="8377">
                        <c:v>17.711724602721201</c:v>
                      </c:pt>
                      <c:pt idx="8378">
                        <c:v>17.931575889259602</c:v>
                      </c:pt>
                      <c:pt idx="8379">
                        <c:v>17.912752546068301</c:v>
                      </c:pt>
                      <c:pt idx="8380">
                        <c:v>17.767617520253101</c:v>
                      </c:pt>
                      <c:pt idx="8381">
                        <c:v>17.790963936562601</c:v>
                      </c:pt>
                      <c:pt idx="8382">
                        <c:v>17.967816237493</c:v>
                      </c:pt>
                      <c:pt idx="8383">
                        <c:v>17.803515944903399</c:v>
                      </c:pt>
                      <c:pt idx="8384">
                        <c:v>17.991272773894199</c:v>
                      </c:pt>
                      <c:pt idx="8385">
                        <c:v>17.9424596483674</c:v>
                      </c:pt>
                      <c:pt idx="8386">
                        <c:v>17.879393985608001</c:v>
                      </c:pt>
                      <c:pt idx="8387">
                        <c:v>17.961961615842299</c:v>
                      </c:pt>
                      <c:pt idx="8388">
                        <c:v>17.880865357781801</c:v>
                      </c:pt>
                      <c:pt idx="8389">
                        <c:v>17.8548564254152</c:v>
                      </c:pt>
                      <c:pt idx="8390">
                        <c:v>17.9392595644544</c:v>
                      </c:pt>
                      <c:pt idx="8391">
                        <c:v>17.941028366194999</c:v>
                      </c:pt>
                      <c:pt idx="8392">
                        <c:v>17.8943544135468</c:v>
                      </c:pt>
                      <c:pt idx="8393">
                        <c:v>17.885307515446002</c:v>
                      </c:pt>
                      <c:pt idx="8394">
                        <c:v>17.960384205159201</c:v>
                      </c:pt>
                      <c:pt idx="8395">
                        <c:v>17.9740951781116</c:v>
                      </c:pt>
                      <c:pt idx="8396">
                        <c:v>17.972751258764301</c:v>
                      </c:pt>
                      <c:pt idx="8397">
                        <c:v>17.985002929631602</c:v>
                      </c:pt>
                      <c:pt idx="8398">
                        <c:v>17.983025260638001</c:v>
                      </c:pt>
                      <c:pt idx="8399">
                        <c:v>17.978533420607199</c:v>
                      </c:pt>
                      <c:pt idx="8400">
                        <c:v>18.366380270071001</c:v>
                      </c:pt>
                      <c:pt idx="8401">
                        <c:v>17.101910661778501</c:v>
                      </c:pt>
                      <c:pt idx="8402">
                        <c:v>17.175223662827001</c:v>
                      </c:pt>
                      <c:pt idx="8403">
                        <c:v>17.221304342354099</c:v>
                      </c:pt>
                      <c:pt idx="8404">
                        <c:v>17.192966527477399</c:v>
                      </c:pt>
                      <c:pt idx="8405">
                        <c:v>17.193143216829899</c:v>
                      </c:pt>
                      <c:pt idx="8406">
                        <c:v>17.146496875394401</c:v>
                      </c:pt>
                      <c:pt idx="8407">
                        <c:v>17.186949889355699</c:v>
                      </c:pt>
                      <c:pt idx="8408">
                        <c:v>17.194735568798102</c:v>
                      </c:pt>
                      <c:pt idx="8409">
                        <c:v>17.1953325032778</c:v>
                      </c:pt>
                      <c:pt idx="8410">
                        <c:v>17.254548017185801</c:v>
                      </c:pt>
                      <c:pt idx="8411">
                        <c:v>17.3132499953084</c:v>
                      </c:pt>
                      <c:pt idx="8412">
                        <c:v>17.271992640230199</c:v>
                      </c:pt>
                      <c:pt idx="8413">
                        <c:v>17.303786959521201</c:v>
                      </c:pt>
                      <c:pt idx="8414">
                        <c:v>17.227933000282501</c:v>
                      </c:pt>
                      <c:pt idx="8415">
                        <c:v>17.278823078381901</c:v>
                      </c:pt>
                      <c:pt idx="8416">
                        <c:v>17.283053666785001</c:v>
                      </c:pt>
                      <c:pt idx="8417">
                        <c:v>17.2281374230841</c:v>
                      </c:pt>
                      <c:pt idx="8418">
                        <c:v>17.238406124220699</c:v>
                      </c:pt>
                      <c:pt idx="8419">
                        <c:v>17.255968430510201</c:v>
                      </c:pt>
                      <c:pt idx="8420">
                        <c:v>17.248851266445499</c:v>
                      </c:pt>
                      <c:pt idx="8421">
                        <c:v>17.260298046147</c:v>
                      </c:pt>
                      <c:pt idx="8422">
                        <c:v>17.2782732512797</c:v>
                      </c:pt>
                      <c:pt idx="8423">
                        <c:v>17.304076423285601</c:v>
                      </c:pt>
                      <c:pt idx="8424">
                        <c:v>17.294115757042601</c:v>
                      </c:pt>
                      <c:pt idx="8425">
                        <c:v>17.266133398610801</c:v>
                      </c:pt>
                      <c:pt idx="8426">
                        <c:v>17.266305881386199</c:v>
                      </c:pt>
                      <c:pt idx="8427">
                        <c:v>17.2678954302941</c:v>
                      </c:pt>
                      <c:pt idx="8428">
                        <c:v>17.259301347950501</c:v>
                      </c:pt>
                      <c:pt idx="8429">
                        <c:v>17.289076337191698</c:v>
                      </c:pt>
                      <c:pt idx="8430">
                        <c:v>17.284549430876101</c:v>
                      </c:pt>
                      <c:pt idx="8431">
                        <c:v>17.272954287480399</c:v>
                      </c:pt>
                    </c:numCache>
                  </c:numRef>
                </c:val>
                <c:smooth val="0"/>
                <c:extLst>
                  <c:ext xmlns:c16="http://schemas.microsoft.com/office/drawing/2014/chart" uri="{C3380CC4-5D6E-409C-BE32-E72D297353CC}">
                    <c16:uniqueId val="{00000003-75C2-4CA2-8D28-10E2D2CF268E}"/>
                  </c:ext>
                </c:extLst>
              </c15:ser>
            </c15:filteredLineSeries>
            <c15:filteredLineSeries>
              <c15:ser>
                <c:idx val="4"/>
                <c:order val="4"/>
                <c:tx>
                  <c:v>40 MHz, 27 dB</c:v>
                </c:tx>
                <c:spPr>
                  <a:ln w="28575" cap="rnd">
                    <a:solidFill>
                      <a:schemeClr val="accent5"/>
                    </a:solidFill>
                    <a:round/>
                  </a:ln>
                  <a:effectLst/>
                </c:spPr>
                <c:marker>
                  <c:symbol val="none"/>
                </c:marker>
                <c:val>
                  <c:numRef>
                    <c:extLst xmlns:c15="http://schemas.microsoft.com/office/drawing/2012/chart">
                      <c:ext xmlns:c15="http://schemas.microsoft.com/office/drawing/2012/chart" uri="{02D57815-91ED-43cb-92C2-25804820EDAC}">
                        <c15:formulaRef>
                          <c15:sqref>ACLR!$E$4:$E$8435</c15:sqref>
                        </c15:formulaRef>
                      </c:ext>
                    </c:extLst>
                    <c:numCache>
                      <c:formatCode>General</c:formatCode>
                      <c:ptCount val="8432"/>
                      <c:pt idx="0">
                        <c:v>17.130890331160501</c:v>
                      </c:pt>
                      <c:pt idx="1">
                        <c:v>17.482224604032801</c:v>
                      </c:pt>
                      <c:pt idx="2">
                        <c:v>17.0918426120747</c:v>
                      </c:pt>
                      <c:pt idx="3">
                        <c:v>17.308234173826399</c:v>
                      </c:pt>
                      <c:pt idx="4">
                        <c:v>17.7431288561699</c:v>
                      </c:pt>
                      <c:pt idx="5">
                        <c:v>17.110449010612101</c:v>
                      </c:pt>
                      <c:pt idx="6">
                        <c:v>17.139903955771199</c:v>
                      </c:pt>
                      <c:pt idx="7">
                        <c:v>17.476840372752999</c:v>
                      </c:pt>
                      <c:pt idx="8">
                        <c:v>17.3612368642221</c:v>
                      </c:pt>
                      <c:pt idx="9">
                        <c:v>17.179067384009901</c:v>
                      </c:pt>
                      <c:pt idx="10">
                        <c:v>17.290888550267901</c:v>
                      </c:pt>
                      <c:pt idx="11">
                        <c:v>17.397492789611899</c:v>
                      </c:pt>
                      <c:pt idx="12">
                        <c:v>17.311424859259699</c:v>
                      </c:pt>
                      <c:pt idx="13">
                        <c:v>17.7453637894948</c:v>
                      </c:pt>
                      <c:pt idx="14">
                        <c:v>17.267167157793999</c:v>
                      </c:pt>
                      <c:pt idx="15">
                        <c:v>17.254291159427599</c:v>
                      </c:pt>
                      <c:pt idx="16">
                        <c:v>17.066804263838399</c:v>
                      </c:pt>
                      <c:pt idx="17">
                        <c:v>17.1336639518418</c:v>
                      </c:pt>
                      <c:pt idx="18">
                        <c:v>17.212846548017101</c:v>
                      </c:pt>
                      <c:pt idx="19">
                        <c:v>17.384345697478</c:v>
                      </c:pt>
                      <c:pt idx="20">
                        <c:v>17.201972883151701</c:v>
                      </c:pt>
                      <c:pt idx="21">
                        <c:v>17.295252382626298</c:v>
                      </c:pt>
                      <c:pt idx="22">
                        <c:v>17.200303307136501</c:v>
                      </c:pt>
                      <c:pt idx="23">
                        <c:v>17.3056694221975</c:v>
                      </c:pt>
                      <c:pt idx="24">
                        <c:v>17.2007255405988</c:v>
                      </c:pt>
                      <c:pt idx="25">
                        <c:v>17.144918668468399</c:v>
                      </c:pt>
                      <c:pt idx="26">
                        <c:v>17.368435816445</c:v>
                      </c:pt>
                      <c:pt idx="27">
                        <c:v>17.192531863516798</c:v>
                      </c:pt>
                      <c:pt idx="28">
                        <c:v>17.1398782758938</c:v>
                      </c:pt>
                      <c:pt idx="29">
                        <c:v>17.1163320409119</c:v>
                      </c:pt>
                      <c:pt idx="30">
                        <c:v>17.320599013937699</c:v>
                      </c:pt>
                      <c:pt idx="31">
                        <c:v>17.090886898841799</c:v>
                      </c:pt>
                      <c:pt idx="32">
                        <c:v>17.188973628125101</c:v>
                      </c:pt>
                      <c:pt idx="33">
                        <c:v>17.295096585467</c:v>
                      </c:pt>
                      <c:pt idx="34">
                        <c:v>17.2976856781458</c:v>
                      </c:pt>
                      <c:pt idx="35">
                        <c:v>17.280236670213899</c:v>
                      </c:pt>
                      <c:pt idx="36">
                        <c:v>17.048553845333998</c:v>
                      </c:pt>
                      <c:pt idx="37">
                        <c:v>17.522174996206701</c:v>
                      </c:pt>
                      <c:pt idx="38">
                        <c:v>17.140780568619</c:v>
                      </c:pt>
                      <c:pt idx="39">
                        <c:v>17.398111737368001</c:v>
                      </c:pt>
                      <c:pt idx="40">
                        <c:v>17.169200678505799</c:v>
                      </c:pt>
                      <c:pt idx="41">
                        <c:v>17.1901867166812</c:v>
                      </c:pt>
                      <c:pt idx="42">
                        <c:v>17.3943603677758</c:v>
                      </c:pt>
                      <c:pt idx="43">
                        <c:v>17.163560239673899</c:v>
                      </c:pt>
                      <c:pt idx="44">
                        <c:v>17.499459076759099</c:v>
                      </c:pt>
                      <c:pt idx="45">
                        <c:v>17.2152312775806</c:v>
                      </c:pt>
                      <c:pt idx="46">
                        <c:v>17.4889948855852</c:v>
                      </c:pt>
                      <c:pt idx="47">
                        <c:v>17.135627064702401</c:v>
                      </c:pt>
                      <c:pt idx="48">
                        <c:v>17.084658741822999</c:v>
                      </c:pt>
                      <c:pt idx="49">
                        <c:v>17.2986638323572</c:v>
                      </c:pt>
                      <c:pt idx="50">
                        <c:v>17.446679058248002</c:v>
                      </c:pt>
                      <c:pt idx="51">
                        <c:v>17.15187865415</c:v>
                      </c:pt>
                      <c:pt idx="52">
                        <c:v>17.1739390676148</c:v>
                      </c:pt>
                      <c:pt idx="53">
                        <c:v>17.760360290756601</c:v>
                      </c:pt>
                      <c:pt idx="54">
                        <c:v>17.073352810242699</c:v>
                      </c:pt>
                      <c:pt idx="55">
                        <c:v>17.2980159046115</c:v>
                      </c:pt>
                      <c:pt idx="56">
                        <c:v>17.1470055807441</c:v>
                      </c:pt>
                      <c:pt idx="57">
                        <c:v>17.0692426426819</c:v>
                      </c:pt>
                      <c:pt idx="58">
                        <c:v>17.185792053236899</c:v>
                      </c:pt>
                      <c:pt idx="59">
                        <c:v>17.496110625611902</c:v>
                      </c:pt>
                      <c:pt idx="60">
                        <c:v>17.312485945986001</c:v>
                      </c:pt>
                      <c:pt idx="61">
                        <c:v>17.221943965037202</c:v>
                      </c:pt>
                      <c:pt idx="62">
                        <c:v>17.395088863071098</c:v>
                      </c:pt>
                      <c:pt idx="63">
                        <c:v>17.319960849349801</c:v>
                      </c:pt>
                      <c:pt idx="64">
                        <c:v>17.211712405739</c:v>
                      </c:pt>
                      <c:pt idx="65">
                        <c:v>17.329232002387101</c:v>
                      </c:pt>
                      <c:pt idx="66">
                        <c:v>17.3284804211434</c:v>
                      </c:pt>
                      <c:pt idx="67">
                        <c:v>17.401180351174901</c:v>
                      </c:pt>
                      <c:pt idx="68">
                        <c:v>17.311318248478202</c:v>
                      </c:pt>
                      <c:pt idx="69">
                        <c:v>17.742887981465</c:v>
                      </c:pt>
                      <c:pt idx="70">
                        <c:v>17.733600045315701</c:v>
                      </c:pt>
                      <c:pt idx="71">
                        <c:v>17.2730004629726</c:v>
                      </c:pt>
                      <c:pt idx="72">
                        <c:v>17.278530062393401</c:v>
                      </c:pt>
                      <c:pt idx="73">
                        <c:v>17.433581587878301</c:v>
                      </c:pt>
                      <c:pt idx="74">
                        <c:v>17.282803945258301</c:v>
                      </c:pt>
                      <c:pt idx="75">
                        <c:v>17.300796993939699</c:v>
                      </c:pt>
                      <c:pt idx="76">
                        <c:v>17.396065380955299</c:v>
                      </c:pt>
                      <c:pt idx="77">
                        <c:v>17.181747206834601</c:v>
                      </c:pt>
                      <c:pt idx="78">
                        <c:v>17.129881259863101</c:v>
                      </c:pt>
                      <c:pt idx="79">
                        <c:v>17.118719202037799</c:v>
                      </c:pt>
                      <c:pt idx="80">
                        <c:v>17.3118732935203</c:v>
                      </c:pt>
                      <c:pt idx="81">
                        <c:v>17.404615030483999</c:v>
                      </c:pt>
                      <c:pt idx="82">
                        <c:v>17.167086275509899</c:v>
                      </c:pt>
                      <c:pt idx="83">
                        <c:v>17.512055412599199</c:v>
                      </c:pt>
                      <c:pt idx="84">
                        <c:v>17.080256041247502</c:v>
                      </c:pt>
                      <c:pt idx="85">
                        <c:v>17.736785959640699</c:v>
                      </c:pt>
                      <c:pt idx="86">
                        <c:v>17.1590744769337</c:v>
                      </c:pt>
                      <c:pt idx="87">
                        <c:v>17.160333197193001</c:v>
                      </c:pt>
                      <c:pt idx="88">
                        <c:v>17.381693818715501</c:v>
                      </c:pt>
                      <c:pt idx="89">
                        <c:v>17.178237986030901</c:v>
                      </c:pt>
                      <c:pt idx="90">
                        <c:v>17.4090332847403</c:v>
                      </c:pt>
                      <c:pt idx="91">
                        <c:v>17.3092438840936</c:v>
                      </c:pt>
                      <c:pt idx="92">
                        <c:v>17.2672589902919</c:v>
                      </c:pt>
                      <c:pt idx="93">
                        <c:v>17.075434385732699</c:v>
                      </c:pt>
                      <c:pt idx="94">
                        <c:v>17.175410570894002</c:v>
                      </c:pt>
                      <c:pt idx="95">
                        <c:v>17.190487444608902</c:v>
                      </c:pt>
                      <c:pt idx="96">
                        <c:v>17.166980920734701</c:v>
                      </c:pt>
                      <c:pt idx="97">
                        <c:v>17.304989502873301</c:v>
                      </c:pt>
                      <c:pt idx="98">
                        <c:v>17.1903990038251</c:v>
                      </c:pt>
                      <c:pt idx="99">
                        <c:v>17.295865033519</c:v>
                      </c:pt>
                      <c:pt idx="100">
                        <c:v>17.1699848994372</c:v>
                      </c:pt>
                      <c:pt idx="101">
                        <c:v>17.3813103577349</c:v>
                      </c:pt>
                      <c:pt idx="102">
                        <c:v>17.211588655718</c:v>
                      </c:pt>
                      <c:pt idx="103">
                        <c:v>17.171396575308201</c:v>
                      </c:pt>
                      <c:pt idx="104">
                        <c:v>17.317324262079801</c:v>
                      </c:pt>
                      <c:pt idx="105">
                        <c:v>17.208519864335301</c:v>
                      </c:pt>
                      <c:pt idx="106">
                        <c:v>17.299902623954502</c:v>
                      </c:pt>
                      <c:pt idx="107">
                        <c:v>17.087967117774401</c:v>
                      </c:pt>
                      <c:pt idx="108">
                        <c:v>17.533903337904199</c:v>
                      </c:pt>
                      <c:pt idx="109">
                        <c:v>17.1391583573369</c:v>
                      </c:pt>
                      <c:pt idx="110">
                        <c:v>17.134370182997301</c:v>
                      </c:pt>
                      <c:pt idx="111">
                        <c:v>17.200874740791001</c:v>
                      </c:pt>
                      <c:pt idx="112">
                        <c:v>17.402647099525701</c:v>
                      </c:pt>
                      <c:pt idx="113">
                        <c:v>17.4904000912213</c:v>
                      </c:pt>
                      <c:pt idx="114">
                        <c:v>17.217970234568899</c:v>
                      </c:pt>
                      <c:pt idx="115">
                        <c:v>17.164604906544799</c:v>
                      </c:pt>
                      <c:pt idx="116">
                        <c:v>17.462432384906101</c:v>
                      </c:pt>
                      <c:pt idx="117">
                        <c:v>17.163959583525202</c:v>
                      </c:pt>
                      <c:pt idx="118">
                        <c:v>17.138819063846299</c:v>
                      </c:pt>
                      <c:pt idx="119">
                        <c:v>17.096444252804801</c:v>
                      </c:pt>
                      <c:pt idx="120">
                        <c:v>17.3010659299383</c:v>
                      </c:pt>
                      <c:pt idx="121">
                        <c:v>17.1253142892703</c:v>
                      </c:pt>
                      <c:pt idx="122">
                        <c:v>17.312647331199798</c:v>
                      </c:pt>
                      <c:pt idx="123">
                        <c:v>17.223154146672599</c:v>
                      </c:pt>
                      <c:pt idx="124">
                        <c:v>17.336931597518099</c:v>
                      </c:pt>
                      <c:pt idx="125">
                        <c:v>17.319527399458899</c:v>
                      </c:pt>
                      <c:pt idx="126">
                        <c:v>17.7422646467029</c:v>
                      </c:pt>
                      <c:pt idx="127">
                        <c:v>17.326929284132301</c:v>
                      </c:pt>
                      <c:pt idx="128">
                        <c:v>17.283415264350399</c:v>
                      </c:pt>
                      <c:pt idx="129">
                        <c:v>17.487587792633899</c:v>
                      </c:pt>
                      <c:pt idx="130">
                        <c:v>17.297198402879001</c:v>
                      </c:pt>
                      <c:pt idx="131">
                        <c:v>17.393304034800099</c:v>
                      </c:pt>
                      <c:pt idx="132">
                        <c:v>17.192024722924799</c:v>
                      </c:pt>
                      <c:pt idx="133">
                        <c:v>17.165604160948899</c:v>
                      </c:pt>
                      <c:pt idx="134">
                        <c:v>17.075178349002201</c:v>
                      </c:pt>
                      <c:pt idx="135">
                        <c:v>17.385709549143701</c:v>
                      </c:pt>
                      <c:pt idx="136">
                        <c:v>17.146225991463702</c:v>
                      </c:pt>
                      <c:pt idx="137">
                        <c:v>17.498026045317701</c:v>
                      </c:pt>
                      <c:pt idx="138">
                        <c:v>17.717140361658</c:v>
                      </c:pt>
                      <c:pt idx="139">
                        <c:v>17.152504743516602</c:v>
                      </c:pt>
                      <c:pt idx="140">
                        <c:v>17.410293915785601</c:v>
                      </c:pt>
                      <c:pt idx="141">
                        <c:v>17.2805962200216</c:v>
                      </c:pt>
                      <c:pt idx="142">
                        <c:v>17.324452233191199</c:v>
                      </c:pt>
                      <c:pt idx="143">
                        <c:v>17.1111973896145</c:v>
                      </c:pt>
                      <c:pt idx="144">
                        <c:v>17.188679488128301</c:v>
                      </c:pt>
                      <c:pt idx="145">
                        <c:v>17.239989705412899</c:v>
                      </c:pt>
                      <c:pt idx="146">
                        <c:v>17.320994717384199</c:v>
                      </c:pt>
                      <c:pt idx="147">
                        <c:v>17.2081665916083</c:v>
                      </c:pt>
                      <c:pt idx="148">
                        <c:v>17.163111421741501</c:v>
                      </c:pt>
                      <c:pt idx="149">
                        <c:v>17.407118174213199</c:v>
                      </c:pt>
                      <c:pt idx="150">
                        <c:v>17.172905346890801</c:v>
                      </c:pt>
                      <c:pt idx="151">
                        <c:v>17.309788106108901</c:v>
                      </c:pt>
                      <c:pt idx="152">
                        <c:v>17.112177647508901</c:v>
                      </c:pt>
                      <c:pt idx="153">
                        <c:v>17.5226842462645</c:v>
                      </c:pt>
                      <c:pt idx="154">
                        <c:v>17.189919723966</c:v>
                      </c:pt>
                      <c:pt idx="155">
                        <c:v>17.182755040317598</c:v>
                      </c:pt>
                      <c:pt idx="156">
                        <c:v>17.5396391053591</c:v>
                      </c:pt>
                      <c:pt idx="157">
                        <c:v>17.516537105786799</c:v>
                      </c:pt>
                      <c:pt idx="158">
                        <c:v>17.168631773568499</c:v>
                      </c:pt>
                      <c:pt idx="159">
                        <c:v>17.099421262355701</c:v>
                      </c:pt>
                      <c:pt idx="160">
                        <c:v>17.327868909848899</c:v>
                      </c:pt>
                      <c:pt idx="161">
                        <c:v>17.753152104934099</c:v>
                      </c:pt>
                      <c:pt idx="162">
                        <c:v>17.318360388516499</c:v>
                      </c:pt>
                      <c:pt idx="163">
                        <c:v>17.318647439223898</c:v>
                      </c:pt>
                      <c:pt idx="164">
                        <c:v>17.481120266750398</c:v>
                      </c:pt>
                      <c:pt idx="165">
                        <c:v>17.432859333020001</c:v>
                      </c:pt>
                      <c:pt idx="166">
                        <c:v>17.233596296093701</c:v>
                      </c:pt>
                      <c:pt idx="167">
                        <c:v>17.1773433720175</c:v>
                      </c:pt>
                      <c:pt idx="168">
                        <c:v>17.4106114527955</c:v>
                      </c:pt>
                      <c:pt idx="169">
                        <c:v>17.1589240149797</c:v>
                      </c:pt>
                      <c:pt idx="170">
                        <c:v>17.761392580453599</c:v>
                      </c:pt>
                      <c:pt idx="171">
                        <c:v>17.3285939867663</c:v>
                      </c:pt>
                      <c:pt idx="172">
                        <c:v>17.322583154818901</c:v>
                      </c:pt>
                      <c:pt idx="173">
                        <c:v>17.095287144970701</c:v>
                      </c:pt>
                      <c:pt idx="174">
                        <c:v>17.216896525253201</c:v>
                      </c:pt>
                      <c:pt idx="175">
                        <c:v>17.3533687030232</c:v>
                      </c:pt>
                      <c:pt idx="176">
                        <c:v>17.158487949460799</c:v>
                      </c:pt>
                      <c:pt idx="177">
                        <c:v>17.322879148119299</c:v>
                      </c:pt>
                      <c:pt idx="178">
                        <c:v>17.137747736307102</c:v>
                      </c:pt>
                      <c:pt idx="179">
                        <c:v>17.176308588807601</c:v>
                      </c:pt>
                      <c:pt idx="180">
                        <c:v>17.5038071174286</c:v>
                      </c:pt>
                      <c:pt idx="181">
                        <c:v>17.770873372954998</c:v>
                      </c:pt>
                      <c:pt idx="182">
                        <c:v>17.3287451142041</c:v>
                      </c:pt>
                      <c:pt idx="183">
                        <c:v>17.330314378836199</c:v>
                      </c:pt>
                      <c:pt idx="184">
                        <c:v>17.464650695051802</c:v>
                      </c:pt>
                      <c:pt idx="185">
                        <c:v>17.228592631394701</c:v>
                      </c:pt>
                      <c:pt idx="186">
                        <c:v>17.447420612258799</c:v>
                      </c:pt>
                      <c:pt idx="187">
                        <c:v>17.358626779230899</c:v>
                      </c:pt>
                      <c:pt idx="188">
                        <c:v>17.347482312375998</c:v>
                      </c:pt>
                      <c:pt idx="189">
                        <c:v>17.244000991758501</c:v>
                      </c:pt>
                      <c:pt idx="190">
                        <c:v>17.338579530037201</c:v>
                      </c:pt>
                      <c:pt idx="191">
                        <c:v>17.774094379903701</c:v>
                      </c:pt>
                      <c:pt idx="192">
                        <c:v>17.370811472580399</c:v>
                      </c:pt>
                      <c:pt idx="193">
                        <c:v>17.4414491875451</c:v>
                      </c:pt>
                      <c:pt idx="194">
                        <c:v>17.335649838474001</c:v>
                      </c:pt>
                      <c:pt idx="195">
                        <c:v>17.787176389958098</c:v>
                      </c:pt>
                      <c:pt idx="196">
                        <c:v>17.7833469846694</c:v>
                      </c:pt>
                      <c:pt idx="197">
                        <c:v>17.3552129177776</c:v>
                      </c:pt>
                      <c:pt idx="198">
                        <c:v>17.3797621828102</c:v>
                      </c:pt>
                      <c:pt idx="199">
                        <c:v>17.385604809906699</c:v>
                      </c:pt>
                      <c:pt idx="200">
                        <c:v>17.390976381133299</c:v>
                      </c:pt>
                      <c:pt idx="201">
                        <c:v>17.798905741113199</c:v>
                      </c:pt>
                      <c:pt idx="202">
                        <c:v>17.403739699292</c:v>
                      </c:pt>
                      <c:pt idx="203">
                        <c:v>17.18040345867</c:v>
                      </c:pt>
                      <c:pt idx="204">
                        <c:v>17.180957129699902</c:v>
                      </c:pt>
                      <c:pt idx="205">
                        <c:v>17.319474046346201</c:v>
                      </c:pt>
                      <c:pt idx="206">
                        <c:v>17.397902676433699</c:v>
                      </c:pt>
                      <c:pt idx="207">
                        <c:v>17.4040967462129</c:v>
                      </c:pt>
                      <c:pt idx="208">
                        <c:v>17.2943031653991</c:v>
                      </c:pt>
                      <c:pt idx="209">
                        <c:v>17.190189184601401</c:v>
                      </c:pt>
                      <c:pt idx="210">
                        <c:v>14.608779463288901</c:v>
                      </c:pt>
                      <c:pt idx="211">
                        <c:v>14.653868461554501</c:v>
                      </c:pt>
                      <c:pt idx="212">
                        <c:v>14.6309487786049</c:v>
                      </c:pt>
                      <c:pt idx="213">
                        <c:v>14.593836155490701</c:v>
                      </c:pt>
                      <c:pt idx="214">
                        <c:v>14.594893037566701</c:v>
                      </c:pt>
                      <c:pt idx="215">
                        <c:v>14.65048681263</c:v>
                      </c:pt>
                      <c:pt idx="216">
                        <c:v>11.413643027997299</c:v>
                      </c:pt>
                      <c:pt idx="217">
                        <c:v>11.973414333526099</c:v>
                      </c:pt>
                      <c:pt idx="218">
                        <c:v>12.263338082993499</c:v>
                      </c:pt>
                      <c:pt idx="219">
                        <c:v>11.4159042291872</c:v>
                      </c:pt>
                      <c:pt idx="220">
                        <c:v>17.1829930142531</c:v>
                      </c:pt>
                      <c:pt idx="221">
                        <c:v>16.962965271164499</c:v>
                      </c:pt>
                      <c:pt idx="222">
                        <c:v>16.932463712304902</c:v>
                      </c:pt>
                      <c:pt idx="223">
                        <c:v>16.991551593387399</c:v>
                      </c:pt>
                      <c:pt idx="224">
                        <c:v>17.2477201472438</c:v>
                      </c:pt>
                      <c:pt idx="225">
                        <c:v>16.938799621560001</c:v>
                      </c:pt>
                      <c:pt idx="226">
                        <c:v>16.949189316892699</c:v>
                      </c:pt>
                      <c:pt idx="227">
                        <c:v>16.983249196738701</c:v>
                      </c:pt>
                      <c:pt idx="228">
                        <c:v>17.2773307434292</c:v>
                      </c:pt>
                      <c:pt idx="229">
                        <c:v>17.240565261550799</c:v>
                      </c:pt>
                      <c:pt idx="230">
                        <c:v>16.9634720675724</c:v>
                      </c:pt>
                      <c:pt idx="231">
                        <c:v>17.398619371245299</c:v>
                      </c:pt>
                      <c:pt idx="232">
                        <c:v>17.4280826143778</c:v>
                      </c:pt>
                      <c:pt idx="233">
                        <c:v>17.1916196856256</c:v>
                      </c:pt>
                      <c:pt idx="234">
                        <c:v>17.396708992832298</c:v>
                      </c:pt>
                      <c:pt idx="235">
                        <c:v>17.409301340014</c:v>
                      </c:pt>
                      <c:pt idx="236">
                        <c:v>17.3997160855176</c:v>
                      </c:pt>
                      <c:pt idx="237">
                        <c:v>17.805170830903499</c:v>
                      </c:pt>
                      <c:pt idx="238">
                        <c:v>17.412743538304699</c:v>
                      </c:pt>
                      <c:pt idx="239">
                        <c:v>17.3527491495528</c:v>
                      </c:pt>
                      <c:pt idx="240">
                        <c:v>17.274270210145801</c:v>
                      </c:pt>
                      <c:pt idx="241">
                        <c:v>17.347548373372799</c:v>
                      </c:pt>
                      <c:pt idx="242">
                        <c:v>17.434177957018701</c:v>
                      </c:pt>
                      <c:pt idx="243">
                        <c:v>17.275609210535102</c:v>
                      </c:pt>
                      <c:pt idx="244">
                        <c:v>17.3007935910193</c:v>
                      </c:pt>
                      <c:pt idx="245">
                        <c:v>17.286949588933101</c:v>
                      </c:pt>
                      <c:pt idx="246">
                        <c:v>17.211214731421801</c:v>
                      </c:pt>
                      <c:pt idx="247">
                        <c:v>17.335722898884299</c:v>
                      </c:pt>
                      <c:pt idx="248">
                        <c:v>17.2861355532416</c:v>
                      </c:pt>
                      <c:pt idx="249">
                        <c:v>17.195059765652399</c:v>
                      </c:pt>
                      <c:pt idx="250">
                        <c:v>17.331092576578801</c:v>
                      </c:pt>
                      <c:pt idx="251">
                        <c:v>17.327082698370599</c:v>
                      </c:pt>
                      <c:pt idx="252">
                        <c:v>17.388050378144001</c:v>
                      </c:pt>
                      <c:pt idx="253">
                        <c:v>17.426532708781298</c:v>
                      </c:pt>
                      <c:pt idx="254">
                        <c:v>17.3536378305011</c:v>
                      </c:pt>
                      <c:pt idx="255">
                        <c:v>17.3498048631152</c:v>
                      </c:pt>
                      <c:pt idx="256">
                        <c:v>17.4179657328433</c:v>
                      </c:pt>
                      <c:pt idx="257">
                        <c:v>17.346617888088002</c:v>
                      </c:pt>
                      <c:pt idx="258">
                        <c:v>17.294635225842001</c:v>
                      </c:pt>
                      <c:pt idx="259">
                        <c:v>17.317926691998402</c:v>
                      </c:pt>
                      <c:pt idx="260">
                        <c:v>17.3004204550667</c:v>
                      </c:pt>
                      <c:pt idx="261">
                        <c:v>17.199124253984301</c:v>
                      </c:pt>
                      <c:pt idx="262">
                        <c:v>17.4048442289611</c:v>
                      </c:pt>
                      <c:pt idx="263">
                        <c:v>17.4205030017187</c:v>
                      </c:pt>
                      <c:pt idx="264">
                        <c:v>17.291491208192902</c:v>
                      </c:pt>
                      <c:pt idx="265">
                        <c:v>17.436721320520299</c:v>
                      </c:pt>
                      <c:pt idx="266">
                        <c:v>17.354206313371002</c:v>
                      </c:pt>
                      <c:pt idx="267">
                        <c:v>17.203013506428199</c:v>
                      </c:pt>
                      <c:pt idx="268">
                        <c:v>17.399076523474001</c:v>
                      </c:pt>
                      <c:pt idx="269">
                        <c:v>17.441274001475499</c:v>
                      </c:pt>
                      <c:pt idx="270">
                        <c:v>17.435900062039</c:v>
                      </c:pt>
                      <c:pt idx="271">
                        <c:v>17.386473121850202</c:v>
                      </c:pt>
                      <c:pt idx="272">
                        <c:v>17.804645606845401</c:v>
                      </c:pt>
                      <c:pt idx="273">
                        <c:v>17.377531584402899</c:v>
                      </c:pt>
                      <c:pt idx="274">
                        <c:v>17.3162232930157</c:v>
                      </c:pt>
                      <c:pt idx="275">
                        <c:v>17.178160827446401</c:v>
                      </c:pt>
                      <c:pt idx="276">
                        <c:v>17.2092153241028</c:v>
                      </c:pt>
                      <c:pt idx="277">
                        <c:v>17.426934588906999</c:v>
                      </c:pt>
                      <c:pt idx="278">
                        <c:v>17.348025118771801</c:v>
                      </c:pt>
                      <c:pt idx="279">
                        <c:v>17.2606432852693</c:v>
                      </c:pt>
                      <c:pt idx="280">
                        <c:v>17.2795364393833</c:v>
                      </c:pt>
                      <c:pt idx="281">
                        <c:v>17.352386230601599</c:v>
                      </c:pt>
                      <c:pt idx="282">
                        <c:v>17.340726743993802</c:v>
                      </c:pt>
                      <c:pt idx="283">
                        <c:v>17.3021509089543</c:v>
                      </c:pt>
                      <c:pt idx="284">
                        <c:v>17.295858737720199</c:v>
                      </c:pt>
                      <c:pt idx="285">
                        <c:v>17.283532860845899</c:v>
                      </c:pt>
                      <c:pt idx="286">
                        <c:v>17.366478122399101</c:v>
                      </c:pt>
                      <c:pt idx="287">
                        <c:v>17.443943992499602</c:v>
                      </c:pt>
                      <c:pt idx="288">
                        <c:v>17.198344520322799</c:v>
                      </c:pt>
                      <c:pt idx="289">
                        <c:v>17.2767253341563</c:v>
                      </c:pt>
                      <c:pt idx="290">
                        <c:v>17.313539577394099</c:v>
                      </c:pt>
                      <c:pt idx="291">
                        <c:v>17.298778274532101</c:v>
                      </c:pt>
                      <c:pt idx="292">
                        <c:v>17.308071351593501</c:v>
                      </c:pt>
                      <c:pt idx="293">
                        <c:v>17.828161969232699</c:v>
                      </c:pt>
                      <c:pt idx="294">
                        <c:v>17.2975880874735</c:v>
                      </c:pt>
                      <c:pt idx="295">
                        <c:v>17.344702120709801</c:v>
                      </c:pt>
                      <c:pt idx="296">
                        <c:v>17.284030381148199</c:v>
                      </c:pt>
                      <c:pt idx="297">
                        <c:v>17.205190088616401</c:v>
                      </c:pt>
                      <c:pt idx="298">
                        <c:v>17.3088553236332</c:v>
                      </c:pt>
                      <c:pt idx="299">
                        <c:v>17.2893660256447</c:v>
                      </c:pt>
                      <c:pt idx="300">
                        <c:v>17.3600678769489</c:v>
                      </c:pt>
                      <c:pt idx="301">
                        <c:v>17.286752425782598</c:v>
                      </c:pt>
                      <c:pt idx="302">
                        <c:v>17.278081983553601</c:v>
                      </c:pt>
                      <c:pt idx="303">
                        <c:v>17.202742235150801</c:v>
                      </c:pt>
                      <c:pt idx="304">
                        <c:v>17.218997341619701</c:v>
                      </c:pt>
                      <c:pt idx="305">
                        <c:v>17.386272622357499</c:v>
                      </c:pt>
                      <c:pt idx="306">
                        <c:v>17.3495649207604</c:v>
                      </c:pt>
                      <c:pt idx="307">
                        <c:v>17.429060986986499</c:v>
                      </c:pt>
                      <c:pt idx="308">
                        <c:v>17.371499241146701</c:v>
                      </c:pt>
                      <c:pt idx="309">
                        <c:v>17.183428888241099</c:v>
                      </c:pt>
                      <c:pt idx="310">
                        <c:v>17.321924756197902</c:v>
                      </c:pt>
                      <c:pt idx="311">
                        <c:v>17.429933856398002</c:v>
                      </c:pt>
                      <c:pt idx="312">
                        <c:v>17.2900777202772</c:v>
                      </c:pt>
                      <c:pt idx="313">
                        <c:v>17.3219957363346</c:v>
                      </c:pt>
                      <c:pt idx="314">
                        <c:v>17.334132683825999</c:v>
                      </c:pt>
                      <c:pt idx="315">
                        <c:v>17.351419164283499</c:v>
                      </c:pt>
                      <c:pt idx="316">
                        <c:v>17.372107308639801</c:v>
                      </c:pt>
                      <c:pt idx="317">
                        <c:v>17.4249776357806</c:v>
                      </c:pt>
                      <c:pt idx="318">
                        <c:v>17.179291844526499</c:v>
                      </c:pt>
                      <c:pt idx="319">
                        <c:v>17.2860140760327</c:v>
                      </c:pt>
                      <c:pt idx="320">
                        <c:v>17.330672776145899</c:v>
                      </c:pt>
                      <c:pt idx="321">
                        <c:v>17.282059720681399</c:v>
                      </c:pt>
                      <c:pt idx="322">
                        <c:v>17.313787967807901</c:v>
                      </c:pt>
                      <c:pt idx="323">
                        <c:v>17.2968763020572</c:v>
                      </c:pt>
                      <c:pt idx="324">
                        <c:v>17.2088449644815</c:v>
                      </c:pt>
                      <c:pt idx="325">
                        <c:v>17.307931183477201</c:v>
                      </c:pt>
                      <c:pt idx="326">
                        <c:v>17.194282669066599</c:v>
                      </c:pt>
                      <c:pt idx="327">
                        <c:v>17.426031589134201</c:v>
                      </c:pt>
                      <c:pt idx="328">
                        <c:v>17.3871169916012</c:v>
                      </c:pt>
                      <c:pt idx="329">
                        <c:v>17.210304709387199</c:v>
                      </c:pt>
                      <c:pt idx="330">
                        <c:v>17.438918661298299</c:v>
                      </c:pt>
                      <c:pt idx="331">
                        <c:v>17.350587417848299</c:v>
                      </c:pt>
                      <c:pt idx="332">
                        <c:v>17.274831738939401</c:v>
                      </c:pt>
                      <c:pt idx="333">
                        <c:v>17.4280253424376</c:v>
                      </c:pt>
                      <c:pt idx="334">
                        <c:v>17.330582742695501</c:v>
                      </c:pt>
                      <c:pt idx="335">
                        <c:v>17.3888219674227</c:v>
                      </c:pt>
                      <c:pt idx="336">
                        <c:v>17.2213900815625</c:v>
                      </c:pt>
                      <c:pt idx="337">
                        <c:v>17.423743178095499</c:v>
                      </c:pt>
                      <c:pt idx="338">
                        <c:v>17.427336614842599</c:v>
                      </c:pt>
                      <c:pt idx="339">
                        <c:v>17.483631786970498</c:v>
                      </c:pt>
                      <c:pt idx="340">
                        <c:v>17.448529012636399</c:v>
                      </c:pt>
                      <c:pt idx="341">
                        <c:v>17.4189632455242</c:v>
                      </c:pt>
                      <c:pt idx="342">
                        <c:v>17.852498900505498</c:v>
                      </c:pt>
                      <c:pt idx="343">
                        <c:v>17.7929537268279</c:v>
                      </c:pt>
                      <c:pt idx="344">
                        <c:v>17.381194470834899</c:v>
                      </c:pt>
                      <c:pt idx="345">
                        <c:v>17.384352859256001</c:v>
                      </c:pt>
                      <c:pt idx="346">
                        <c:v>17.394099686090598</c:v>
                      </c:pt>
                      <c:pt idx="347">
                        <c:v>17.398660784086601</c:v>
                      </c:pt>
                      <c:pt idx="348">
                        <c:v>17.4082616736702</c:v>
                      </c:pt>
                      <c:pt idx="349">
                        <c:v>17.201859315001101</c:v>
                      </c:pt>
                      <c:pt idx="350">
                        <c:v>17.201468737487801</c:v>
                      </c:pt>
                      <c:pt idx="351">
                        <c:v>17.325354148790002</c:v>
                      </c:pt>
                      <c:pt idx="352">
                        <c:v>17.420079119083798</c:v>
                      </c:pt>
                      <c:pt idx="353">
                        <c:v>17.3167119268413</c:v>
                      </c:pt>
                      <c:pt idx="354">
                        <c:v>17.208060688998</c:v>
                      </c:pt>
                      <c:pt idx="355">
                        <c:v>17.431026974198598</c:v>
                      </c:pt>
                      <c:pt idx="356">
                        <c:v>17.193743953641501</c:v>
                      </c:pt>
                      <c:pt idx="357">
                        <c:v>17.4302189908793</c:v>
                      </c:pt>
                      <c:pt idx="358">
                        <c:v>17.4265595681081</c:v>
                      </c:pt>
                      <c:pt idx="359">
                        <c:v>17.355673098452002</c:v>
                      </c:pt>
                      <c:pt idx="360">
                        <c:v>17.2784607504279</c:v>
                      </c:pt>
                      <c:pt idx="361">
                        <c:v>17.377826760955301</c:v>
                      </c:pt>
                      <c:pt idx="362">
                        <c:v>17.276458376318502</c:v>
                      </c:pt>
                      <c:pt idx="363">
                        <c:v>17.318732029203201</c:v>
                      </c:pt>
                      <c:pt idx="364">
                        <c:v>17.290070761641701</c:v>
                      </c:pt>
                      <c:pt idx="365">
                        <c:v>17.341898487030999</c:v>
                      </c:pt>
                      <c:pt idx="366">
                        <c:v>17.2815023827104</c:v>
                      </c:pt>
                      <c:pt idx="367">
                        <c:v>17.361508424851799</c:v>
                      </c:pt>
                      <c:pt idx="368">
                        <c:v>17.415921448872901</c:v>
                      </c:pt>
                      <c:pt idx="369">
                        <c:v>17.3610522410493</c:v>
                      </c:pt>
                      <c:pt idx="370">
                        <c:v>17.359703288849399</c:v>
                      </c:pt>
                      <c:pt idx="371">
                        <c:v>17.346210974123299</c:v>
                      </c:pt>
                      <c:pt idx="372">
                        <c:v>17.3176172225531</c:v>
                      </c:pt>
                      <c:pt idx="373">
                        <c:v>17.290378740498301</c:v>
                      </c:pt>
                      <c:pt idx="374">
                        <c:v>17.4587182689482</c:v>
                      </c:pt>
                      <c:pt idx="375">
                        <c:v>17.322305234211001</c:v>
                      </c:pt>
                      <c:pt idx="376">
                        <c:v>17.3814435481695</c:v>
                      </c:pt>
                      <c:pt idx="377">
                        <c:v>17.456427072893302</c:v>
                      </c:pt>
                      <c:pt idx="378">
                        <c:v>17.388441862501999</c:v>
                      </c:pt>
                      <c:pt idx="379">
                        <c:v>17.328427537062002</c:v>
                      </c:pt>
                      <c:pt idx="380">
                        <c:v>17.186723305082399</c:v>
                      </c:pt>
                      <c:pt idx="381">
                        <c:v>17.214119957984199</c:v>
                      </c:pt>
                      <c:pt idx="382">
                        <c:v>17.352938227553199</c:v>
                      </c:pt>
                      <c:pt idx="383">
                        <c:v>17.265205706444501</c:v>
                      </c:pt>
                      <c:pt idx="384">
                        <c:v>17.289896237935402</c:v>
                      </c:pt>
                      <c:pt idx="385">
                        <c:v>17.358188898534301</c:v>
                      </c:pt>
                      <c:pt idx="386">
                        <c:v>17.3093346055329</c:v>
                      </c:pt>
                      <c:pt idx="387">
                        <c:v>17.283913601215399</c:v>
                      </c:pt>
                      <c:pt idx="388">
                        <c:v>17.194596872461201</c:v>
                      </c:pt>
                      <c:pt idx="389">
                        <c:v>17.282639292827799</c:v>
                      </c:pt>
                      <c:pt idx="390">
                        <c:v>17.3196116390877</c:v>
                      </c:pt>
                      <c:pt idx="391">
                        <c:v>17.3353943013589</c:v>
                      </c:pt>
                      <c:pt idx="392">
                        <c:v>17.824375995651799</c:v>
                      </c:pt>
                      <c:pt idx="393">
                        <c:v>17.314474880732099</c:v>
                      </c:pt>
                      <c:pt idx="394">
                        <c:v>17.321455132137999</c:v>
                      </c:pt>
                      <c:pt idx="395">
                        <c:v>17.3417292856107</c:v>
                      </c:pt>
                      <c:pt idx="396">
                        <c:v>17.300926110349501</c:v>
                      </c:pt>
                      <c:pt idx="397">
                        <c:v>17.237513874507702</c:v>
                      </c:pt>
                      <c:pt idx="398">
                        <c:v>17.392462143331301</c:v>
                      </c:pt>
                      <c:pt idx="399">
                        <c:v>17.2056562687963</c:v>
                      </c:pt>
                      <c:pt idx="400">
                        <c:v>17.3163398544994</c:v>
                      </c:pt>
                      <c:pt idx="401">
                        <c:v>17.2913339973204</c:v>
                      </c:pt>
                      <c:pt idx="402">
                        <c:v>17.295582282028999</c:v>
                      </c:pt>
                      <c:pt idx="403">
                        <c:v>17.3320153771718</c:v>
                      </c:pt>
                      <c:pt idx="404">
                        <c:v>17.223808132957799</c:v>
                      </c:pt>
                      <c:pt idx="405">
                        <c:v>17.305028474580599</c:v>
                      </c:pt>
                      <c:pt idx="406">
                        <c:v>17.3003635844161</c:v>
                      </c:pt>
                      <c:pt idx="407">
                        <c:v>17.2231624853939</c:v>
                      </c:pt>
                      <c:pt idx="408">
                        <c:v>17.4352766905278</c:v>
                      </c:pt>
                      <c:pt idx="409">
                        <c:v>17.2178588499856</c:v>
                      </c:pt>
                      <c:pt idx="410">
                        <c:v>17.392194543469</c:v>
                      </c:pt>
                      <c:pt idx="411">
                        <c:v>17.355396538301701</c:v>
                      </c:pt>
                      <c:pt idx="412">
                        <c:v>17.424850393485599</c:v>
                      </c:pt>
                      <c:pt idx="413">
                        <c:v>17.8234329214106</c:v>
                      </c:pt>
                      <c:pt idx="414">
                        <c:v>17.420368915233301</c:v>
                      </c:pt>
                      <c:pt idx="415">
                        <c:v>17.4133706544586</c:v>
                      </c:pt>
                      <c:pt idx="416">
                        <c:v>17.4122077776894</c:v>
                      </c:pt>
                      <c:pt idx="417">
                        <c:v>17.434221442021101</c:v>
                      </c:pt>
                      <c:pt idx="418">
                        <c:v>17.191646488275801</c:v>
                      </c:pt>
                      <c:pt idx="419">
                        <c:v>17.207616875778101</c:v>
                      </c:pt>
                      <c:pt idx="420">
                        <c:v>17.433401896785799</c:v>
                      </c:pt>
                      <c:pt idx="421">
                        <c:v>17.332897541917401</c:v>
                      </c:pt>
                      <c:pt idx="422">
                        <c:v>17.4271569963378</c:v>
                      </c:pt>
                      <c:pt idx="423">
                        <c:v>17.422935894066001</c:v>
                      </c:pt>
                      <c:pt idx="424">
                        <c:v>17.3503095658841</c:v>
                      </c:pt>
                      <c:pt idx="425">
                        <c:v>17.266384496357698</c:v>
                      </c:pt>
                      <c:pt idx="426">
                        <c:v>17.307959657298799</c:v>
                      </c:pt>
                      <c:pt idx="427">
                        <c:v>17.318866800395998</c:v>
                      </c:pt>
                      <c:pt idx="428">
                        <c:v>17.327060171531201</c:v>
                      </c:pt>
                      <c:pt idx="429">
                        <c:v>17.441238023655298</c:v>
                      </c:pt>
                      <c:pt idx="430">
                        <c:v>17.387411700104799</c:v>
                      </c:pt>
                      <c:pt idx="431">
                        <c:v>17.365948760135701</c:v>
                      </c:pt>
                      <c:pt idx="432">
                        <c:v>17.471198226324301</c:v>
                      </c:pt>
                      <c:pt idx="433">
                        <c:v>17.388608122249799</c:v>
                      </c:pt>
                      <c:pt idx="434">
                        <c:v>17.324780144529399</c:v>
                      </c:pt>
                      <c:pt idx="435">
                        <c:v>17.205100217826001</c:v>
                      </c:pt>
                      <c:pt idx="436">
                        <c:v>17.3525468888189</c:v>
                      </c:pt>
                      <c:pt idx="437">
                        <c:v>17.2758692201106</c:v>
                      </c:pt>
                      <c:pt idx="438">
                        <c:v>17.328037931333</c:v>
                      </c:pt>
                      <c:pt idx="439">
                        <c:v>17.209473080873199</c:v>
                      </c:pt>
                      <c:pt idx="440">
                        <c:v>17.311985414150101</c:v>
                      </c:pt>
                      <c:pt idx="441">
                        <c:v>16.992960563366299</c:v>
                      </c:pt>
                      <c:pt idx="442">
                        <c:v>16.970226211294399</c:v>
                      </c:pt>
                      <c:pt idx="443">
                        <c:v>17.250768526031699</c:v>
                      </c:pt>
                      <c:pt idx="444">
                        <c:v>16.971437831265298</c:v>
                      </c:pt>
                      <c:pt idx="445">
                        <c:v>16.9888645412132</c:v>
                      </c:pt>
                      <c:pt idx="446">
                        <c:v>16.941988535091401</c:v>
                      </c:pt>
                      <c:pt idx="447">
                        <c:v>17.2756442137606</c:v>
                      </c:pt>
                      <c:pt idx="448">
                        <c:v>16.960307467190901</c:v>
                      </c:pt>
                      <c:pt idx="449">
                        <c:v>16.998817971674701</c:v>
                      </c:pt>
                      <c:pt idx="450">
                        <c:v>16.986162892362302</c:v>
                      </c:pt>
                      <c:pt idx="451">
                        <c:v>17.2911809285008</c:v>
                      </c:pt>
                      <c:pt idx="452">
                        <c:v>16.967529169141599</c:v>
                      </c:pt>
                      <c:pt idx="453">
                        <c:v>16.9569500974502</c:v>
                      </c:pt>
                      <c:pt idx="454">
                        <c:v>17.275372873744601</c:v>
                      </c:pt>
                      <c:pt idx="455">
                        <c:v>16.993754138562299</c:v>
                      </c:pt>
                      <c:pt idx="456">
                        <c:v>16.948245688691301</c:v>
                      </c:pt>
                      <c:pt idx="457">
                        <c:v>16.996812011642401</c:v>
                      </c:pt>
                      <c:pt idx="458">
                        <c:v>17.3278006518279</c:v>
                      </c:pt>
                      <c:pt idx="459">
                        <c:v>16.9523622300472</c:v>
                      </c:pt>
                      <c:pt idx="460">
                        <c:v>17.3413517377844</c:v>
                      </c:pt>
                      <c:pt idx="461">
                        <c:v>16.982798752558299</c:v>
                      </c:pt>
                      <c:pt idx="462">
                        <c:v>17.3460511279666</c:v>
                      </c:pt>
                      <c:pt idx="463">
                        <c:v>17.344372021445501</c:v>
                      </c:pt>
                      <c:pt idx="464">
                        <c:v>17.435064119638799</c:v>
                      </c:pt>
                      <c:pt idx="465">
                        <c:v>17.252984114990401</c:v>
                      </c:pt>
                      <c:pt idx="466">
                        <c:v>17.3112573465169</c:v>
                      </c:pt>
                      <c:pt idx="467">
                        <c:v>17.247251007383301</c:v>
                      </c:pt>
                      <c:pt idx="468">
                        <c:v>17.4503151530511</c:v>
                      </c:pt>
                      <c:pt idx="469">
                        <c:v>17.782200087663998</c:v>
                      </c:pt>
                      <c:pt idx="470">
                        <c:v>17.387971665385098</c:v>
                      </c:pt>
                      <c:pt idx="471">
                        <c:v>17.392514609124401</c:v>
                      </c:pt>
                      <c:pt idx="472">
                        <c:v>17.410564927343</c:v>
                      </c:pt>
                      <c:pt idx="473">
                        <c:v>17.199902896031102</c:v>
                      </c:pt>
                      <c:pt idx="474">
                        <c:v>17.4105919096816</c:v>
                      </c:pt>
                      <c:pt idx="475">
                        <c:v>17.473721488289598</c:v>
                      </c:pt>
                      <c:pt idx="476">
                        <c:v>17.4004799363654</c:v>
                      </c:pt>
                      <c:pt idx="477">
                        <c:v>17.327336075936699</c:v>
                      </c:pt>
                      <c:pt idx="478">
                        <c:v>17.470343738931302</c:v>
                      </c:pt>
                      <c:pt idx="479">
                        <c:v>17.444706281003999</c:v>
                      </c:pt>
                      <c:pt idx="480">
                        <c:v>17.346991463637998</c:v>
                      </c:pt>
                      <c:pt idx="481">
                        <c:v>17.406202809844199</c:v>
                      </c:pt>
                      <c:pt idx="482">
                        <c:v>17.239111766611298</c:v>
                      </c:pt>
                      <c:pt idx="483">
                        <c:v>17.442039839732502</c:v>
                      </c:pt>
                      <c:pt idx="484">
                        <c:v>17.855769560433298</c:v>
                      </c:pt>
                      <c:pt idx="485">
                        <c:v>17.442928795620301</c:v>
                      </c:pt>
                      <c:pt idx="486">
                        <c:v>17.488927371803999</c:v>
                      </c:pt>
                      <c:pt idx="487">
                        <c:v>17.482503929200401</c:v>
                      </c:pt>
                      <c:pt idx="488">
                        <c:v>17.442304869985598</c:v>
                      </c:pt>
                      <c:pt idx="489">
                        <c:v>17.870629186461802</c:v>
                      </c:pt>
                      <c:pt idx="490">
                        <c:v>17.8048363839502</c:v>
                      </c:pt>
                      <c:pt idx="491">
                        <c:v>17.455431389969998</c:v>
                      </c:pt>
                      <c:pt idx="492">
                        <c:v>17.515676445839301</c:v>
                      </c:pt>
                      <c:pt idx="493">
                        <c:v>17.437079763859899</c:v>
                      </c:pt>
                      <c:pt idx="494">
                        <c:v>17.842902802949801</c:v>
                      </c:pt>
                      <c:pt idx="495">
                        <c:v>17.438397100343</c:v>
                      </c:pt>
                      <c:pt idx="496">
                        <c:v>17.256068718141901</c:v>
                      </c:pt>
                      <c:pt idx="497">
                        <c:v>17.325490509725199</c:v>
                      </c:pt>
                      <c:pt idx="498">
                        <c:v>17.471532874518701</c:v>
                      </c:pt>
                      <c:pt idx="499">
                        <c:v>17.667414844243901</c:v>
                      </c:pt>
                      <c:pt idx="500">
                        <c:v>17.277853724017898</c:v>
                      </c:pt>
                      <c:pt idx="501">
                        <c:v>17.52047394949</c:v>
                      </c:pt>
                      <c:pt idx="502">
                        <c:v>17.427774931312602</c:v>
                      </c:pt>
                      <c:pt idx="503">
                        <c:v>17.449645569594399</c:v>
                      </c:pt>
                      <c:pt idx="504">
                        <c:v>17.838692390567001</c:v>
                      </c:pt>
                      <c:pt idx="505">
                        <c:v>17.508184208815699</c:v>
                      </c:pt>
                      <c:pt idx="506">
                        <c:v>17.297255044448999</c:v>
                      </c:pt>
                      <c:pt idx="507">
                        <c:v>17.397042606428599</c:v>
                      </c:pt>
                      <c:pt idx="508">
                        <c:v>17.4401684076131</c:v>
                      </c:pt>
                      <c:pt idx="509">
                        <c:v>17.407040781517999</c:v>
                      </c:pt>
                      <c:pt idx="510">
                        <c:v>17.380775675377802</c:v>
                      </c:pt>
                      <c:pt idx="511">
                        <c:v>17.2710011647888</c:v>
                      </c:pt>
                      <c:pt idx="512">
                        <c:v>17.379587246331099</c:v>
                      </c:pt>
                      <c:pt idx="513">
                        <c:v>17.345848483211299</c:v>
                      </c:pt>
                      <c:pt idx="514">
                        <c:v>17.462913901784098</c:v>
                      </c:pt>
                      <c:pt idx="515">
                        <c:v>17.8216722230645</c:v>
                      </c:pt>
                      <c:pt idx="516">
                        <c:v>17.4076193202763</c:v>
                      </c:pt>
                      <c:pt idx="517">
                        <c:v>17.684933739721799</c:v>
                      </c:pt>
                      <c:pt idx="518">
                        <c:v>17.344641675201601</c:v>
                      </c:pt>
                      <c:pt idx="519">
                        <c:v>17.2788878454007</c:v>
                      </c:pt>
                      <c:pt idx="520">
                        <c:v>17.543174352833098</c:v>
                      </c:pt>
                      <c:pt idx="521">
                        <c:v>17.4920326239756</c:v>
                      </c:pt>
                      <c:pt idx="522">
                        <c:v>17.4471334506466</c:v>
                      </c:pt>
                      <c:pt idx="523">
                        <c:v>17.469135109660701</c:v>
                      </c:pt>
                      <c:pt idx="524">
                        <c:v>17.854094888807001</c:v>
                      </c:pt>
                      <c:pt idx="525">
                        <c:v>17.424587356889099</c:v>
                      </c:pt>
                      <c:pt idx="526">
                        <c:v>17.388789879475901</c:v>
                      </c:pt>
                      <c:pt idx="527">
                        <c:v>17.334084945968101</c:v>
                      </c:pt>
                      <c:pt idx="528">
                        <c:v>17.510918169739</c:v>
                      </c:pt>
                      <c:pt idx="529">
                        <c:v>17.4426832168018</c:v>
                      </c:pt>
                      <c:pt idx="530">
                        <c:v>17.5638736917332</c:v>
                      </c:pt>
                      <c:pt idx="531">
                        <c:v>17.3365168522819</c:v>
                      </c:pt>
                      <c:pt idx="532">
                        <c:v>17.447895252017201</c:v>
                      </c:pt>
                      <c:pt idx="533">
                        <c:v>17.391049202608201</c:v>
                      </c:pt>
                      <c:pt idx="534">
                        <c:v>17.457562366030299</c:v>
                      </c:pt>
                      <c:pt idx="535">
                        <c:v>17.406993185024401</c:v>
                      </c:pt>
                      <c:pt idx="536">
                        <c:v>17.6694748979336</c:v>
                      </c:pt>
                      <c:pt idx="537">
                        <c:v>17.420850726318399</c:v>
                      </c:pt>
                      <c:pt idx="538">
                        <c:v>17.5501212749366</c:v>
                      </c:pt>
                      <c:pt idx="539">
                        <c:v>17.404111238510499</c:v>
                      </c:pt>
                      <c:pt idx="540">
                        <c:v>17.280249374807099</c:v>
                      </c:pt>
                      <c:pt idx="541">
                        <c:v>17.345458951019801</c:v>
                      </c:pt>
                      <c:pt idx="542">
                        <c:v>17.403407949823301</c:v>
                      </c:pt>
                      <c:pt idx="543">
                        <c:v>17.351262031510601</c:v>
                      </c:pt>
                      <c:pt idx="544">
                        <c:v>17.456586479612699</c:v>
                      </c:pt>
                      <c:pt idx="545">
                        <c:v>17.694173430755001</c:v>
                      </c:pt>
                      <c:pt idx="546">
                        <c:v>17.414576884591799</c:v>
                      </c:pt>
                      <c:pt idx="547">
                        <c:v>17.841063894555301</c:v>
                      </c:pt>
                      <c:pt idx="548">
                        <c:v>17.4380264960758</c:v>
                      </c:pt>
                      <c:pt idx="549">
                        <c:v>17.427165808459701</c:v>
                      </c:pt>
                      <c:pt idx="550">
                        <c:v>17.6757045758464</c:v>
                      </c:pt>
                      <c:pt idx="551">
                        <c:v>17.379655773728</c:v>
                      </c:pt>
                      <c:pt idx="552">
                        <c:v>17.332350964555399</c:v>
                      </c:pt>
                      <c:pt idx="553">
                        <c:v>17.2949135951981</c:v>
                      </c:pt>
                      <c:pt idx="554">
                        <c:v>17.533592208242698</c:v>
                      </c:pt>
                      <c:pt idx="555">
                        <c:v>17.464940711486999</c:v>
                      </c:pt>
                      <c:pt idx="556">
                        <c:v>17.527846921511401</c:v>
                      </c:pt>
                      <c:pt idx="557">
                        <c:v>17.441227674316099</c:v>
                      </c:pt>
                      <c:pt idx="558">
                        <c:v>17.4746335271521</c:v>
                      </c:pt>
                      <c:pt idx="559">
                        <c:v>17.871887505580599</c:v>
                      </c:pt>
                      <c:pt idx="560">
                        <c:v>17.42729203351</c:v>
                      </c:pt>
                      <c:pt idx="561">
                        <c:v>17.337664212712301</c:v>
                      </c:pt>
                      <c:pt idx="562">
                        <c:v>17.259661226846099</c:v>
                      </c:pt>
                      <c:pt idx="563">
                        <c:v>17.428151040617902</c:v>
                      </c:pt>
                      <c:pt idx="564">
                        <c:v>17.3886408495346</c:v>
                      </c:pt>
                      <c:pt idx="565">
                        <c:v>17.381480234627499</c:v>
                      </c:pt>
                      <c:pt idx="566">
                        <c:v>17.409621964548698</c:v>
                      </c:pt>
                      <c:pt idx="567">
                        <c:v>17.408762376195501</c:v>
                      </c:pt>
                      <c:pt idx="568">
                        <c:v>17.353275152498899</c:v>
                      </c:pt>
                      <c:pt idx="569">
                        <c:v>17.500609024432499</c:v>
                      </c:pt>
                      <c:pt idx="570">
                        <c:v>17.357283252618</c:v>
                      </c:pt>
                      <c:pt idx="571">
                        <c:v>17.538311323629401</c:v>
                      </c:pt>
                      <c:pt idx="572">
                        <c:v>17.445800660136999</c:v>
                      </c:pt>
                      <c:pt idx="573">
                        <c:v>17.670626911186201</c:v>
                      </c:pt>
                      <c:pt idx="574">
                        <c:v>17.575744502398699</c:v>
                      </c:pt>
                      <c:pt idx="575">
                        <c:v>17.3152531552489</c:v>
                      </c:pt>
                      <c:pt idx="576">
                        <c:v>17.414178869233801</c:v>
                      </c:pt>
                      <c:pt idx="577">
                        <c:v>17.437049885677801</c:v>
                      </c:pt>
                      <c:pt idx="578">
                        <c:v>17.377816067975999</c:v>
                      </c:pt>
                      <c:pt idx="579">
                        <c:v>17.4611425953123</c:v>
                      </c:pt>
                      <c:pt idx="580">
                        <c:v>17.2827237315182</c:v>
                      </c:pt>
                      <c:pt idx="581">
                        <c:v>17.404455888281799</c:v>
                      </c:pt>
                      <c:pt idx="582">
                        <c:v>17.411451819913101</c:v>
                      </c:pt>
                      <c:pt idx="583">
                        <c:v>17.553832133328999</c:v>
                      </c:pt>
                      <c:pt idx="584">
                        <c:v>17.706085149945999</c:v>
                      </c:pt>
                      <c:pt idx="585">
                        <c:v>17.428653678491401</c:v>
                      </c:pt>
                      <c:pt idx="586">
                        <c:v>17.402175607650701</c:v>
                      </c:pt>
                      <c:pt idx="587">
                        <c:v>17.584317668315101</c:v>
                      </c:pt>
                      <c:pt idx="588">
                        <c:v>17.418470127404401</c:v>
                      </c:pt>
                      <c:pt idx="589">
                        <c:v>17.328434286496599</c:v>
                      </c:pt>
                      <c:pt idx="590">
                        <c:v>17.268623971436501</c:v>
                      </c:pt>
                      <c:pt idx="591">
                        <c:v>17.361990584554</c:v>
                      </c:pt>
                      <c:pt idx="592">
                        <c:v>17.386069224403801</c:v>
                      </c:pt>
                      <c:pt idx="593">
                        <c:v>17.3499099639793</c:v>
                      </c:pt>
                      <c:pt idx="594">
                        <c:v>17.458903690960899</c:v>
                      </c:pt>
                      <c:pt idx="595">
                        <c:v>17.5404302774133</c:v>
                      </c:pt>
                      <c:pt idx="596">
                        <c:v>17.261212143869798</c:v>
                      </c:pt>
                      <c:pt idx="597">
                        <c:v>17.687784636534001</c:v>
                      </c:pt>
                      <c:pt idx="598">
                        <c:v>17.322593422054801</c:v>
                      </c:pt>
                      <c:pt idx="599">
                        <c:v>17.4274352721919</c:v>
                      </c:pt>
                      <c:pt idx="600">
                        <c:v>17.855822508003801</c:v>
                      </c:pt>
                      <c:pt idx="601">
                        <c:v>17.406070637772299</c:v>
                      </c:pt>
                      <c:pt idx="602">
                        <c:v>17.4506689827918</c:v>
                      </c:pt>
                      <c:pt idx="603">
                        <c:v>17.4192815694446</c:v>
                      </c:pt>
                      <c:pt idx="604">
                        <c:v>17.690377448917801</c:v>
                      </c:pt>
                      <c:pt idx="605">
                        <c:v>17.326968296256101</c:v>
                      </c:pt>
                      <c:pt idx="606">
                        <c:v>17.396525486546</c:v>
                      </c:pt>
                      <c:pt idx="607">
                        <c:v>17.333449785315899</c:v>
                      </c:pt>
                      <c:pt idx="608">
                        <c:v>17.316688876413998</c:v>
                      </c:pt>
                      <c:pt idx="609">
                        <c:v>17.5337062228175</c:v>
                      </c:pt>
                      <c:pt idx="610">
                        <c:v>17.472462347203599</c:v>
                      </c:pt>
                      <c:pt idx="611">
                        <c:v>17.443263060378001</c:v>
                      </c:pt>
                      <c:pt idx="612">
                        <c:v>17.535485586023899</c:v>
                      </c:pt>
                      <c:pt idx="613">
                        <c:v>17.460676636702399</c:v>
                      </c:pt>
                      <c:pt idx="614">
                        <c:v>17.472465565126701</c:v>
                      </c:pt>
                      <c:pt idx="615">
                        <c:v>17.8543427524428</c:v>
                      </c:pt>
                      <c:pt idx="616">
                        <c:v>17.855983889640399</c:v>
                      </c:pt>
                      <c:pt idx="617">
                        <c:v>17.4354696823642</c:v>
                      </c:pt>
                      <c:pt idx="618">
                        <c:v>17.549183660322601</c:v>
                      </c:pt>
                      <c:pt idx="619">
                        <c:v>17.4667261094582</c:v>
                      </c:pt>
                      <c:pt idx="620">
                        <c:v>17.434061249255901</c:v>
                      </c:pt>
                      <c:pt idx="621">
                        <c:v>17.270138347763101</c:v>
                      </c:pt>
                      <c:pt idx="622">
                        <c:v>17.366667400583601</c:v>
                      </c:pt>
                      <c:pt idx="623">
                        <c:v>17.683562069202999</c:v>
                      </c:pt>
                      <c:pt idx="624">
                        <c:v>17.2773479414824</c:v>
                      </c:pt>
                      <c:pt idx="625">
                        <c:v>17.4384372546414</c:v>
                      </c:pt>
                      <c:pt idx="626">
                        <c:v>17.506588182876801</c:v>
                      </c:pt>
                      <c:pt idx="627">
                        <c:v>17.357871132807499</c:v>
                      </c:pt>
                      <c:pt idx="628">
                        <c:v>17.393021769510799</c:v>
                      </c:pt>
                      <c:pt idx="629">
                        <c:v>17.448340785520902</c:v>
                      </c:pt>
                      <c:pt idx="630">
                        <c:v>17.405339300278101</c:v>
                      </c:pt>
                      <c:pt idx="631">
                        <c:v>17.412401912964</c:v>
                      </c:pt>
                      <c:pt idx="632">
                        <c:v>17.8304493995381</c:v>
                      </c:pt>
                      <c:pt idx="633">
                        <c:v>17.4441498703092</c:v>
                      </c:pt>
                      <c:pt idx="634">
                        <c:v>17.346428252745699</c:v>
                      </c:pt>
                      <c:pt idx="635">
                        <c:v>17.508636651204899</c:v>
                      </c:pt>
                      <c:pt idx="636">
                        <c:v>17.4303936802973</c:v>
                      </c:pt>
                      <c:pt idx="637">
                        <c:v>17.417927543577299</c:v>
                      </c:pt>
                      <c:pt idx="638">
                        <c:v>17.314104460416299</c:v>
                      </c:pt>
                      <c:pt idx="639">
                        <c:v>17.486409437158098</c:v>
                      </c:pt>
                      <c:pt idx="640">
                        <c:v>17.5653785688021</c:v>
                      </c:pt>
                      <c:pt idx="641">
                        <c:v>17.471443900460098</c:v>
                      </c:pt>
                      <c:pt idx="642">
                        <c:v>17.423039830720601</c:v>
                      </c:pt>
                      <c:pt idx="643">
                        <c:v>17.685609447576201</c:v>
                      </c:pt>
                      <c:pt idx="644">
                        <c:v>17.562268719078901</c:v>
                      </c:pt>
                      <c:pt idx="645">
                        <c:v>17.3278883032166</c:v>
                      </c:pt>
                      <c:pt idx="646">
                        <c:v>17.7063491899101</c:v>
                      </c:pt>
                      <c:pt idx="647">
                        <c:v>17.4398144669068</c:v>
                      </c:pt>
                      <c:pt idx="648">
                        <c:v>17.465784057783001</c:v>
                      </c:pt>
                      <c:pt idx="649">
                        <c:v>17.4055856269364</c:v>
                      </c:pt>
                      <c:pt idx="650">
                        <c:v>17.468540186441199</c:v>
                      </c:pt>
                      <c:pt idx="651">
                        <c:v>17.453222675948801</c:v>
                      </c:pt>
                      <c:pt idx="652">
                        <c:v>17.346461462941601</c:v>
                      </c:pt>
                      <c:pt idx="653">
                        <c:v>17.285748657724799</c:v>
                      </c:pt>
                      <c:pt idx="654">
                        <c:v>17.404800404039399</c:v>
                      </c:pt>
                      <c:pt idx="655">
                        <c:v>17.402397382130601</c:v>
                      </c:pt>
                      <c:pt idx="656">
                        <c:v>17.433567285008898</c:v>
                      </c:pt>
                      <c:pt idx="657">
                        <c:v>17.335084161590601</c:v>
                      </c:pt>
                      <c:pt idx="658">
                        <c:v>17.5912238767737</c:v>
                      </c:pt>
                      <c:pt idx="659">
                        <c:v>17.675836649717699</c:v>
                      </c:pt>
                      <c:pt idx="660">
                        <c:v>17.433923791692401</c:v>
                      </c:pt>
                      <c:pt idx="661">
                        <c:v>17.294457979743299</c:v>
                      </c:pt>
                      <c:pt idx="662">
                        <c:v>17.398353868672402</c:v>
                      </c:pt>
                      <c:pt idx="663">
                        <c:v>17.569706165622701</c:v>
                      </c:pt>
                      <c:pt idx="664">
                        <c:v>17.435564893999299</c:v>
                      </c:pt>
                      <c:pt idx="665">
                        <c:v>17.295923659791601</c:v>
                      </c:pt>
                      <c:pt idx="666">
                        <c:v>17.5388745310396</c:v>
                      </c:pt>
                      <c:pt idx="667">
                        <c:v>17.2958715171252</c:v>
                      </c:pt>
                      <c:pt idx="668">
                        <c:v>17.366280681617202</c:v>
                      </c:pt>
                      <c:pt idx="669">
                        <c:v>17.420587396719402</c:v>
                      </c:pt>
                      <c:pt idx="670">
                        <c:v>17.355751815470601</c:v>
                      </c:pt>
                      <c:pt idx="671">
                        <c:v>17.464915499317001</c:v>
                      </c:pt>
                      <c:pt idx="672">
                        <c:v>17.017656671517798</c:v>
                      </c:pt>
                      <c:pt idx="673">
                        <c:v>16.9864035994961</c:v>
                      </c:pt>
                      <c:pt idx="674">
                        <c:v>17.3151076645076</c:v>
                      </c:pt>
                      <c:pt idx="675">
                        <c:v>17.356033919391798</c:v>
                      </c:pt>
                      <c:pt idx="676">
                        <c:v>17.017394457416799</c:v>
                      </c:pt>
                      <c:pt idx="677">
                        <c:v>16.978664070700901</c:v>
                      </c:pt>
                      <c:pt idx="678">
                        <c:v>17.022756521299801</c:v>
                      </c:pt>
                      <c:pt idx="679">
                        <c:v>17.312341033985501</c:v>
                      </c:pt>
                      <c:pt idx="680">
                        <c:v>17.0101541589192</c:v>
                      </c:pt>
                      <c:pt idx="681">
                        <c:v>17.014809363545599</c:v>
                      </c:pt>
                      <c:pt idx="682">
                        <c:v>17.342591612242</c:v>
                      </c:pt>
                      <c:pt idx="683">
                        <c:v>16.993679758560301</c:v>
                      </c:pt>
                      <c:pt idx="684">
                        <c:v>17.327769470162401</c:v>
                      </c:pt>
                      <c:pt idx="685">
                        <c:v>17.504751915739</c:v>
                      </c:pt>
                      <c:pt idx="686">
                        <c:v>17.166715433114099</c:v>
                      </c:pt>
                      <c:pt idx="687">
                        <c:v>17.183767394802501</c:v>
                      </c:pt>
                      <c:pt idx="688">
                        <c:v>17.178553713882302</c:v>
                      </c:pt>
                      <c:pt idx="689">
                        <c:v>17.167904331075999</c:v>
                      </c:pt>
                      <c:pt idx="690">
                        <c:v>17.181379671677799</c:v>
                      </c:pt>
                      <c:pt idx="691">
                        <c:v>17.167785143343998</c:v>
                      </c:pt>
                      <c:pt idx="692">
                        <c:v>17.594491429179101</c:v>
                      </c:pt>
                      <c:pt idx="693">
                        <c:v>17.854770742519101</c:v>
                      </c:pt>
                      <c:pt idx="694">
                        <c:v>17.4735543473315</c:v>
                      </c:pt>
                      <c:pt idx="695">
                        <c:v>17.548337326238499</c:v>
                      </c:pt>
                      <c:pt idx="696">
                        <c:v>17.469269820079401</c:v>
                      </c:pt>
                      <c:pt idx="697">
                        <c:v>17.2841765706949</c:v>
                      </c:pt>
                      <c:pt idx="698">
                        <c:v>17.688208509570298</c:v>
                      </c:pt>
                      <c:pt idx="699">
                        <c:v>17.520249759612099</c:v>
                      </c:pt>
                      <c:pt idx="700">
                        <c:v>17.361538757721998</c:v>
                      </c:pt>
                      <c:pt idx="701">
                        <c:v>17.427371293043201</c:v>
                      </c:pt>
                      <c:pt idx="702">
                        <c:v>17.867648602244898</c:v>
                      </c:pt>
                      <c:pt idx="703">
                        <c:v>17.460854349106199</c:v>
                      </c:pt>
                      <c:pt idx="704">
                        <c:v>17.382966528114</c:v>
                      </c:pt>
                      <c:pt idx="705">
                        <c:v>17.469799694564301</c:v>
                      </c:pt>
                      <c:pt idx="706">
                        <c:v>17.459087157882401</c:v>
                      </c:pt>
                      <c:pt idx="707">
                        <c:v>17.7072967632703</c:v>
                      </c:pt>
                      <c:pt idx="708">
                        <c:v>17.466896167497101</c:v>
                      </c:pt>
                      <c:pt idx="709">
                        <c:v>17.360982206448</c:v>
                      </c:pt>
                      <c:pt idx="710">
                        <c:v>17.3995169010892</c:v>
                      </c:pt>
                      <c:pt idx="711">
                        <c:v>17.363183516414299</c:v>
                      </c:pt>
                      <c:pt idx="712">
                        <c:v>17.300716266683001</c:v>
                      </c:pt>
                      <c:pt idx="713">
                        <c:v>17.551018477583899</c:v>
                      </c:pt>
                      <c:pt idx="714">
                        <c:v>17.8682133350699</c:v>
                      </c:pt>
                      <c:pt idx="715">
                        <c:v>17.485416858839901</c:v>
                      </c:pt>
                      <c:pt idx="716">
                        <c:v>17.450379725723899</c:v>
                      </c:pt>
                      <c:pt idx="717">
                        <c:v>17.527456746359899</c:v>
                      </c:pt>
                      <c:pt idx="718">
                        <c:v>17.460548898310801</c:v>
                      </c:pt>
                      <c:pt idx="719">
                        <c:v>17.4707220641933</c:v>
                      </c:pt>
                      <c:pt idx="720">
                        <c:v>17.8374822724175</c:v>
                      </c:pt>
                      <c:pt idx="721">
                        <c:v>17.864740483803999</c:v>
                      </c:pt>
                      <c:pt idx="722">
                        <c:v>17.512054713713901</c:v>
                      </c:pt>
                      <c:pt idx="723">
                        <c:v>17.493515307611801</c:v>
                      </c:pt>
                      <c:pt idx="724">
                        <c:v>17.8649419569531</c:v>
                      </c:pt>
                      <c:pt idx="725">
                        <c:v>17.439646435643802</c:v>
                      </c:pt>
                      <c:pt idx="726">
                        <c:v>17.370966571357101</c:v>
                      </c:pt>
                      <c:pt idx="727">
                        <c:v>17.504853177280701</c:v>
                      </c:pt>
                      <c:pt idx="728">
                        <c:v>17.410097078446299</c:v>
                      </c:pt>
                      <c:pt idx="729">
                        <c:v>17.4939101310915</c:v>
                      </c:pt>
                      <c:pt idx="730">
                        <c:v>17.854913006555201</c:v>
                      </c:pt>
                      <c:pt idx="731">
                        <c:v>17.4886323803034</c:v>
                      </c:pt>
                      <c:pt idx="732">
                        <c:v>17.479523499002902</c:v>
                      </c:pt>
                      <c:pt idx="733">
                        <c:v>17.432624822819399</c:v>
                      </c:pt>
                      <c:pt idx="734">
                        <c:v>17.510673058274399</c:v>
                      </c:pt>
                      <c:pt idx="735">
                        <c:v>17.376123379426801</c:v>
                      </c:pt>
                      <c:pt idx="736">
                        <c:v>17.513619969840001</c:v>
                      </c:pt>
                      <c:pt idx="737">
                        <c:v>17.5067847721891</c:v>
                      </c:pt>
                      <c:pt idx="738">
                        <c:v>17.429122489977399</c:v>
                      </c:pt>
                      <c:pt idx="739">
                        <c:v>17.4983961088017</c:v>
                      </c:pt>
                      <c:pt idx="740">
                        <c:v>17.876024287929901</c:v>
                      </c:pt>
                      <c:pt idx="741">
                        <c:v>17.4798090847036</c:v>
                      </c:pt>
                      <c:pt idx="742">
                        <c:v>17.578453965786601</c:v>
                      </c:pt>
                      <c:pt idx="743">
                        <c:v>17.507280277278198</c:v>
                      </c:pt>
                      <c:pt idx="744">
                        <c:v>17.7671702494114</c:v>
                      </c:pt>
                      <c:pt idx="745">
                        <c:v>17.479683979414801</c:v>
                      </c:pt>
                      <c:pt idx="746">
                        <c:v>17.440435575085601</c:v>
                      </c:pt>
                      <c:pt idx="747">
                        <c:v>17.586702991201001</c:v>
                      </c:pt>
                      <c:pt idx="748">
                        <c:v>17.461888875335401</c:v>
                      </c:pt>
                      <c:pt idx="749">
                        <c:v>17.370121366436599</c:v>
                      </c:pt>
                      <c:pt idx="750">
                        <c:v>17.514428728422399</c:v>
                      </c:pt>
                      <c:pt idx="751">
                        <c:v>17.4923576827387</c:v>
                      </c:pt>
                      <c:pt idx="752">
                        <c:v>17.5071961326687</c:v>
                      </c:pt>
                      <c:pt idx="753">
                        <c:v>17.4350673856766</c:v>
                      </c:pt>
                      <c:pt idx="754">
                        <c:v>17.532121022643</c:v>
                      </c:pt>
                      <c:pt idx="755">
                        <c:v>17.854453991324799</c:v>
                      </c:pt>
                      <c:pt idx="756">
                        <c:v>17.422574240745</c:v>
                      </c:pt>
                      <c:pt idx="757">
                        <c:v>17.4878240200165</c:v>
                      </c:pt>
                      <c:pt idx="758">
                        <c:v>17.5043902573031</c:v>
                      </c:pt>
                      <c:pt idx="759">
                        <c:v>17.771675399882302</c:v>
                      </c:pt>
                      <c:pt idx="760">
                        <c:v>17.5945281189965</c:v>
                      </c:pt>
                      <c:pt idx="761">
                        <c:v>17.513695161860799</c:v>
                      </c:pt>
                      <c:pt idx="762">
                        <c:v>17.7676565698929</c:v>
                      </c:pt>
                      <c:pt idx="763">
                        <c:v>17.770554965202301</c:v>
                      </c:pt>
                      <c:pt idx="764">
                        <c:v>17.496729972552401</c:v>
                      </c:pt>
                      <c:pt idx="765">
                        <c:v>17.435844638457901</c:v>
                      </c:pt>
                      <c:pt idx="766">
                        <c:v>17.505490850405199</c:v>
                      </c:pt>
                      <c:pt idx="767">
                        <c:v>17.598906162785699</c:v>
                      </c:pt>
                      <c:pt idx="768">
                        <c:v>17.467473547831698</c:v>
                      </c:pt>
                      <c:pt idx="769">
                        <c:v>17.383006451965802</c:v>
                      </c:pt>
                      <c:pt idx="770">
                        <c:v>17.4796919753461</c:v>
                      </c:pt>
                      <c:pt idx="771">
                        <c:v>17.416101175825801</c:v>
                      </c:pt>
                      <c:pt idx="772">
                        <c:v>17.496558840044699</c:v>
                      </c:pt>
                      <c:pt idx="773">
                        <c:v>17.4967755955421</c:v>
                      </c:pt>
                      <c:pt idx="774">
                        <c:v>17.441358904497399</c:v>
                      </c:pt>
                      <c:pt idx="775">
                        <c:v>17.493885671229101</c:v>
                      </c:pt>
                      <c:pt idx="776">
                        <c:v>17.871036744447899</c:v>
                      </c:pt>
                      <c:pt idx="777">
                        <c:v>17.481868000399199</c:v>
                      </c:pt>
                      <c:pt idx="778">
                        <c:v>17.365430268113901</c:v>
                      </c:pt>
                      <c:pt idx="779">
                        <c:v>17.426417626771499</c:v>
                      </c:pt>
                      <c:pt idx="780">
                        <c:v>17.4806169916058</c:v>
                      </c:pt>
                      <c:pt idx="781">
                        <c:v>17.4887626131428</c:v>
                      </c:pt>
                      <c:pt idx="782">
                        <c:v>17.524710302473</c:v>
                      </c:pt>
                      <c:pt idx="783">
                        <c:v>17.59621126655</c:v>
                      </c:pt>
                      <c:pt idx="784">
                        <c:v>17.763400257810499</c:v>
                      </c:pt>
                      <c:pt idx="785">
                        <c:v>17.622818617061601</c:v>
                      </c:pt>
                      <c:pt idx="786">
                        <c:v>17.504882274549399</c:v>
                      </c:pt>
                      <c:pt idx="787">
                        <c:v>17.5007150031397</c:v>
                      </c:pt>
                      <c:pt idx="788">
                        <c:v>17.774956548433199</c:v>
                      </c:pt>
                      <c:pt idx="789">
                        <c:v>17.782670612586301</c:v>
                      </c:pt>
                      <c:pt idx="790">
                        <c:v>17.499373700327599</c:v>
                      </c:pt>
                      <c:pt idx="791">
                        <c:v>17.4234024968593</c:v>
                      </c:pt>
                      <c:pt idx="792">
                        <c:v>17.365611184663202</c:v>
                      </c:pt>
                      <c:pt idx="793">
                        <c:v>17.502597534169698</c:v>
                      </c:pt>
                      <c:pt idx="794">
                        <c:v>17.594219214432599</c:v>
                      </c:pt>
                      <c:pt idx="795">
                        <c:v>17.488425766186801</c:v>
                      </c:pt>
                      <c:pt idx="796">
                        <c:v>17.382576190615602</c:v>
                      </c:pt>
                      <c:pt idx="797">
                        <c:v>17.490246610797399</c:v>
                      </c:pt>
                      <c:pt idx="798">
                        <c:v>17.494282790600099</c:v>
                      </c:pt>
                      <c:pt idx="799">
                        <c:v>17.423442564695002</c:v>
                      </c:pt>
                      <c:pt idx="800">
                        <c:v>17.512235727385502</c:v>
                      </c:pt>
                      <c:pt idx="801">
                        <c:v>17.505957033139801</c:v>
                      </c:pt>
                      <c:pt idx="802">
                        <c:v>17.4293138279209</c:v>
                      </c:pt>
                      <c:pt idx="803">
                        <c:v>17.497066781788</c:v>
                      </c:pt>
                      <c:pt idx="804">
                        <c:v>17.860186020042701</c:v>
                      </c:pt>
                      <c:pt idx="805">
                        <c:v>17.865968263876699</c:v>
                      </c:pt>
                      <c:pt idx="806">
                        <c:v>17.5037149637851</c:v>
                      </c:pt>
                      <c:pt idx="807">
                        <c:v>17.517692528768301</c:v>
                      </c:pt>
                      <c:pt idx="808">
                        <c:v>17.4373167649008</c:v>
                      </c:pt>
                      <c:pt idx="809">
                        <c:v>17.3849676171595</c:v>
                      </c:pt>
                      <c:pt idx="810">
                        <c:v>17.4325652738424</c:v>
                      </c:pt>
                      <c:pt idx="811">
                        <c:v>17.485642151883901</c:v>
                      </c:pt>
                      <c:pt idx="812">
                        <c:v>17.461210803138599</c:v>
                      </c:pt>
                      <c:pt idx="813">
                        <c:v>17.493788049314102</c:v>
                      </c:pt>
                      <c:pt idx="814">
                        <c:v>17.5234639351869</c:v>
                      </c:pt>
                      <c:pt idx="815">
                        <c:v>17.493633485024599</c:v>
                      </c:pt>
                      <c:pt idx="816">
                        <c:v>17.607107404918001</c:v>
                      </c:pt>
                      <c:pt idx="817">
                        <c:v>17.792204268026101</c:v>
                      </c:pt>
                      <c:pt idx="818">
                        <c:v>17.597721156560599</c:v>
                      </c:pt>
                      <c:pt idx="819">
                        <c:v>17.529813381516899</c:v>
                      </c:pt>
                      <c:pt idx="820">
                        <c:v>17.431439836998599</c:v>
                      </c:pt>
                      <c:pt idx="821">
                        <c:v>17.5071023182904</c:v>
                      </c:pt>
                      <c:pt idx="822">
                        <c:v>17.7813480514635</c:v>
                      </c:pt>
                      <c:pt idx="823">
                        <c:v>17.7754194945358</c:v>
                      </c:pt>
                      <c:pt idx="824">
                        <c:v>17.5067818490859</c:v>
                      </c:pt>
                      <c:pt idx="825">
                        <c:v>17.4092554845111</c:v>
                      </c:pt>
                      <c:pt idx="826">
                        <c:v>17.5012963147311</c:v>
                      </c:pt>
                      <c:pt idx="827">
                        <c:v>17.3918388776213</c:v>
                      </c:pt>
                      <c:pt idx="828">
                        <c:v>17.5335518540385</c:v>
                      </c:pt>
                      <c:pt idx="829">
                        <c:v>17.616783092039899</c:v>
                      </c:pt>
                      <c:pt idx="830">
                        <c:v>17.499755738009299</c:v>
                      </c:pt>
                      <c:pt idx="831">
                        <c:v>17.367362497052898</c:v>
                      </c:pt>
                      <c:pt idx="832">
                        <c:v>17.489916965061699</c:v>
                      </c:pt>
                      <c:pt idx="833">
                        <c:v>17.847174672751201</c:v>
                      </c:pt>
                      <c:pt idx="834">
                        <c:v>17.517035978143401</c:v>
                      </c:pt>
                      <c:pt idx="835">
                        <c:v>17.448602744695702</c:v>
                      </c:pt>
                      <c:pt idx="836">
                        <c:v>17.504963565967699</c:v>
                      </c:pt>
                      <c:pt idx="837">
                        <c:v>17.487781410057799</c:v>
                      </c:pt>
                      <c:pt idx="838">
                        <c:v>17.424966019605598</c:v>
                      </c:pt>
                      <c:pt idx="839">
                        <c:v>17.489324194024299</c:v>
                      </c:pt>
                      <c:pt idx="840">
                        <c:v>17.8845789074729</c:v>
                      </c:pt>
                      <c:pt idx="841">
                        <c:v>17.885447897979699</c:v>
                      </c:pt>
                      <c:pt idx="842">
                        <c:v>17.616412788873699</c:v>
                      </c:pt>
                      <c:pt idx="843">
                        <c:v>17.899351279428998</c:v>
                      </c:pt>
                      <c:pt idx="844">
                        <c:v>17.632168438890702</c:v>
                      </c:pt>
                      <c:pt idx="845">
                        <c:v>17.602145441846201</c:v>
                      </c:pt>
                      <c:pt idx="846">
                        <c:v>17.893953544287498</c:v>
                      </c:pt>
                      <c:pt idx="847">
                        <c:v>17.7928681585866</c:v>
                      </c:pt>
                      <c:pt idx="848">
                        <c:v>17.6360666135968</c:v>
                      </c:pt>
                      <c:pt idx="849">
                        <c:v>17.600815342484999</c:v>
                      </c:pt>
                      <c:pt idx="850">
                        <c:v>17.916543999911301</c:v>
                      </c:pt>
                      <c:pt idx="851">
                        <c:v>17.8725278163901</c:v>
                      </c:pt>
                      <c:pt idx="852">
                        <c:v>17.798604956363299</c:v>
                      </c:pt>
                      <c:pt idx="853">
                        <c:v>17.642044701898602</c:v>
                      </c:pt>
                      <c:pt idx="854">
                        <c:v>17.6128997413017</c:v>
                      </c:pt>
                      <c:pt idx="855">
                        <c:v>17.914037124251099</c:v>
                      </c:pt>
                      <c:pt idx="856">
                        <c:v>17.798341889825402</c:v>
                      </c:pt>
                      <c:pt idx="857">
                        <c:v>17.9036561996902</c:v>
                      </c:pt>
                      <c:pt idx="858">
                        <c:v>17.8008180784209</c:v>
                      </c:pt>
                      <c:pt idx="859">
                        <c:v>17.636114161734699</c:v>
                      </c:pt>
                      <c:pt idx="860">
                        <c:v>17.597570023927901</c:v>
                      </c:pt>
                      <c:pt idx="861">
                        <c:v>17.916316145662201</c:v>
                      </c:pt>
                      <c:pt idx="862">
                        <c:v>17.659542198755599</c:v>
                      </c:pt>
                      <c:pt idx="863">
                        <c:v>17.8048985515805</c:v>
                      </c:pt>
                      <c:pt idx="864">
                        <c:v>17.905304529564201</c:v>
                      </c:pt>
                      <c:pt idx="865">
                        <c:v>17.787821158684899</c:v>
                      </c:pt>
                      <c:pt idx="866">
                        <c:v>17.6425925018649</c:v>
                      </c:pt>
                      <c:pt idx="867">
                        <c:v>17.640137292265301</c:v>
                      </c:pt>
                      <c:pt idx="868">
                        <c:v>17.903643962217298</c:v>
                      </c:pt>
                      <c:pt idx="869">
                        <c:v>17.5947357972187</c:v>
                      </c:pt>
                      <c:pt idx="870">
                        <c:v>17.6274922228842</c:v>
                      </c:pt>
                      <c:pt idx="871">
                        <c:v>17.7975706851471</c:v>
                      </c:pt>
                      <c:pt idx="872">
                        <c:v>17.884312485861201</c:v>
                      </c:pt>
                      <c:pt idx="873">
                        <c:v>17.794965798461401</c:v>
                      </c:pt>
                      <c:pt idx="874">
                        <c:v>17.661920574215699</c:v>
                      </c:pt>
                      <c:pt idx="875">
                        <c:v>17.6284306576521</c:v>
                      </c:pt>
                      <c:pt idx="876">
                        <c:v>17.922027863716998</c:v>
                      </c:pt>
                      <c:pt idx="877">
                        <c:v>17.892815285169601</c:v>
                      </c:pt>
                      <c:pt idx="878">
                        <c:v>17.6267409871827</c:v>
                      </c:pt>
                      <c:pt idx="879">
                        <c:v>17.6576335089316</c:v>
                      </c:pt>
                      <c:pt idx="880">
                        <c:v>17.801392689326399</c:v>
                      </c:pt>
                      <c:pt idx="881">
                        <c:v>17.905091575508798</c:v>
                      </c:pt>
                      <c:pt idx="882">
                        <c:v>17.783100154136999</c:v>
                      </c:pt>
                      <c:pt idx="883">
                        <c:v>17.646103309573199</c:v>
                      </c:pt>
                      <c:pt idx="884">
                        <c:v>17.6255193125013</c:v>
                      </c:pt>
                      <c:pt idx="885">
                        <c:v>17.9214663356626</c:v>
                      </c:pt>
                      <c:pt idx="886">
                        <c:v>17.897927223100002</c:v>
                      </c:pt>
                      <c:pt idx="887">
                        <c:v>17.914316190803099</c:v>
                      </c:pt>
                      <c:pt idx="888">
                        <c:v>17.913787153462099</c:v>
                      </c:pt>
                      <c:pt idx="889">
                        <c:v>17.911271188615501</c:v>
                      </c:pt>
                      <c:pt idx="890">
                        <c:v>17.908840728305499</c:v>
                      </c:pt>
                      <c:pt idx="891">
                        <c:v>17.908265682262499</c:v>
                      </c:pt>
                      <c:pt idx="892">
                        <c:v>17.919780161878101</c:v>
                      </c:pt>
                      <c:pt idx="893">
                        <c:v>17.9020380500824</c:v>
                      </c:pt>
                      <c:pt idx="894">
                        <c:v>17.9212557586517</c:v>
                      </c:pt>
                      <c:pt idx="895">
                        <c:v>17.917393102650401</c:v>
                      </c:pt>
                      <c:pt idx="896">
                        <c:v>18.625397648096602</c:v>
                      </c:pt>
                      <c:pt idx="897">
                        <c:v>17.156437699983801</c:v>
                      </c:pt>
                      <c:pt idx="898">
                        <c:v>17.180976851220201</c:v>
                      </c:pt>
                      <c:pt idx="899">
                        <c:v>16.981492560581</c:v>
                      </c:pt>
                      <c:pt idx="900">
                        <c:v>17.1840440372209</c:v>
                      </c:pt>
                      <c:pt idx="901">
                        <c:v>16.978849949546198</c:v>
                      </c:pt>
                      <c:pt idx="902">
                        <c:v>17.198957478899199</c:v>
                      </c:pt>
                      <c:pt idx="903">
                        <c:v>17.191022656874399</c:v>
                      </c:pt>
                      <c:pt idx="904">
                        <c:v>17.185245541319802</c:v>
                      </c:pt>
                      <c:pt idx="905">
                        <c:v>16.993032633913899</c:v>
                      </c:pt>
                      <c:pt idx="906">
                        <c:v>17.166000214651099</c:v>
                      </c:pt>
                      <c:pt idx="907">
                        <c:v>17.182730169620299</c:v>
                      </c:pt>
                      <c:pt idx="908">
                        <c:v>16.982334886846001</c:v>
                      </c:pt>
                      <c:pt idx="909">
                        <c:v>17.1982190381921</c:v>
                      </c:pt>
                      <c:pt idx="910">
                        <c:v>17.1980808218477</c:v>
                      </c:pt>
                      <c:pt idx="911">
                        <c:v>17.194362182209201</c:v>
                      </c:pt>
                      <c:pt idx="912">
                        <c:v>17.164116185425399</c:v>
                      </c:pt>
                      <c:pt idx="913">
                        <c:v>17.184953440312501</c:v>
                      </c:pt>
                      <c:pt idx="914">
                        <c:v>17.223387312862499</c:v>
                      </c:pt>
                      <c:pt idx="915">
                        <c:v>17.188421542097501</c:v>
                      </c:pt>
                      <c:pt idx="916">
                        <c:v>17.014292977740599</c:v>
                      </c:pt>
                      <c:pt idx="917">
                        <c:v>16.975309524301601</c:v>
                      </c:pt>
                      <c:pt idx="918">
                        <c:v>17.2279427285435</c:v>
                      </c:pt>
                      <c:pt idx="919">
                        <c:v>17.179388684027099</c:v>
                      </c:pt>
                      <c:pt idx="920">
                        <c:v>17.192707949145401</c:v>
                      </c:pt>
                      <c:pt idx="921">
                        <c:v>17.204518472121102</c:v>
                      </c:pt>
                      <c:pt idx="922">
                        <c:v>17.180532949481101</c:v>
                      </c:pt>
                      <c:pt idx="923">
                        <c:v>17.221462907995299</c:v>
                      </c:pt>
                      <c:pt idx="924">
                        <c:v>17.6128113531433</c:v>
                      </c:pt>
                      <c:pt idx="925">
                        <c:v>17.567214129551498</c:v>
                      </c:pt>
                      <c:pt idx="926">
                        <c:v>17.198979077344401</c:v>
                      </c:pt>
                      <c:pt idx="927">
                        <c:v>17.177636235147599</c:v>
                      </c:pt>
                      <c:pt idx="928">
                        <c:v>17.172389295037298</c:v>
                      </c:pt>
                      <c:pt idx="929">
                        <c:v>17.186758472178099</c:v>
                      </c:pt>
                      <c:pt idx="930">
                        <c:v>17.211618110696101</c:v>
                      </c:pt>
                      <c:pt idx="931">
                        <c:v>17.160280704088699</c:v>
                      </c:pt>
                      <c:pt idx="932">
                        <c:v>17.187299836652901</c:v>
                      </c:pt>
                      <c:pt idx="933">
                        <c:v>17.174120112734901</c:v>
                      </c:pt>
                      <c:pt idx="934">
                        <c:v>16.967696403796602</c:v>
                      </c:pt>
                      <c:pt idx="935">
                        <c:v>17.190255185695399</c:v>
                      </c:pt>
                      <c:pt idx="936">
                        <c:v>16.970001089317702</c:v>
                      </c:pt>
                      <c:pt idx="937">
                        <c:v>17.214400614429199</c:v>
                      </c:pt>
                      <c:pt idx="938">
                        <c:v>17.198892835934799</c:v>
                      </c:pt>
                      <c:pt idx="939">
                        <c:v>16.991140813411601</c:v>
                      </c:pt>
                      <c:pt idx="940">
                        <c:v>17.206944179480999</c:v>
                      </c:pt>
                      <c:pt idx="941">
                        <c:v>17.2107780577409</c:v>
                      </c:pt>
                      <c:pt idx="942">
                        <c:v>17.007656464504201</c:v>
                      </c:pt>
                      <c:pt idx="943">
                        <c:v>17.195656465852501</c:v>
                      </c:pt>
                      <c:pt idx="944">
                        <c:v>17.2157504148805</c:v>
                      </c:pt>
                      <c:pt idx="945">
                        <c:v>17.208644008989499</c:v>
                      </c:pt>
                      <c:pt idx="946">
                        <c:v>17.215861844533599</c:v>
                      </c:pt>
                      <c:pt idx="947">
                        <c:v>17.1949258912835</c:v>
                      </c:pt>
                      <c:pt idx="948">
                        <c:v>16.981881194984702</c:v>
                      </c:pt>
                      <c:pt idx="949">
                        <c:v>17.007014691321299</c:v>
                      </c:pt>
                      <c:pt idx="950">
                        <c:v>17.206689902781498</c:v>
                      </c:pt>
                      <c:pt idx="951">
                        <c:v>17.203683857519</c:v>
                      </c:pt>
                      <c:pt idx="952">
                        <c:v>17.194219330397299</c:v>
                      </c:pt>
                      <c:pt idx="953">
                        <c:v>17.6002743592888</c:v>
                      </c:pt>
                      <c:pt idx="954">
                        <c:v>17.171006597936199</c:v>
                      </c:pt>
                      <c:pt idx="955">
                        <c:v>17.1639940887801</c:v>
                      </c:pt>
                      <c:pt idx="956">
                        <c:v>17.196354627635799</c:v>
                      </c:pt>
                      <c:pt idx="957">
                        <c:v>17.184861792764501</c:v>
                      </c:pt>
                      <c:pt idx="958">
                        <c:v>17.202554330158598</c:v>
                      </c:pt>
                      <c:pt idx="959">
                        <c:v>17.204745369353201</c:v>
                      </c:pt>
                      <c:pt idx="960">
                        <c:v>17.198963937495499</c:v>
                      </c:pt>
                      <c:pt idx="961">
                        <c:v>16.988197304977401</c:v>
                      </c:pt>
                      <c:pt idx="962">
                        <c:v>17.2006313646732</c:v>
                      </c:pt>
                      <c:pt idx="963">
                        <c:v>17.0065831504138</c:v>
                      </c:pt>
                      <c:pt idx="964">
                        <c:v>17.190657123597301</c:v>
                      </c:pt>
                      <c:pt idx="965">
                        <c:v>17.022675447248002</c:v>
                      </c:pt>
                      <c:pt idx="966">
                        <c:v>17.230936831422799</c:v>
                      </c:pt>
                      <c:pt idx="967">
                        <c:v>17.2192133355944</c:v>
                      </c:pt>
                      <c:pt idx="968">
                        <c:v>17.202024294710501</c:v>
                      </c:pt>
                      <c:pt idx="969">
                        <c:v>17.1878353490333</c:v>
                      </c:pt>
                      <c:pt idx="970">
                        <c:v>17.184226418350999</c:v>
                      </c:pt>
                      <c:pt idx="971">
                        <c:v>17.188913814203499</c:v>
                      </c:pt>
                      <c:pt idx="972">
                        <c:v>17.020713251227001</c:v>
                      </c:pt>
                      <c:pt idx="973">
                        <c:v>17.188084736350898</c:v>
                      </c:pt>
                      <c:pt idx="974">
                        <c:v>17.638271071094199</c:v>
                      </c:pt>
                      <c:pt idx="975">
                        <c:v>17.192285315497401</c:v>
                      </c:pt>
                      <c:pt idx="976">
                        <c:v>17.1867235758913</c:v>
                      </c:pt>
                      <c:pt idx="977">
                        <c:v>17.216580792706601</c:v>
                      </c:pt>
                      <c:pt idx="978">
                        <c:v>17.205224742105202</c:v>
                      </c:pt>
                      <c:pt idx="979">
                        <c:v>17.2255340405864</c:v>
                      </c:pt>
                      <c:pt idx="980">
                        <c:v>17.189269498041501</c:v>
                      </c:pt>
                      <c:pt idx="981">
                        <c:v>17.033298244496201</c:v>
                      </c:pt>
                      <c:pt idx="982">
                        <c:v>17.208026287762699</c:v>
                      </c:pt>
                      <c:pt idx="983">
                        <c:v>17.205217969448402</c:v>
                      </c:pt>
                      <c:pt idx="984">
                        <c:v>16.997136104761701</c:v>
                      </c:pt>
                      <c:pt idx="985">
                        <c:v>17.180690246279401</c:v>
                      </c:pt>
                      <c:pt idx="986">
                        <c:v>17.217839831789199</c:v>
                      </c:pt>
                      <c:pt idx="987">
                        <c:v>17.210114504055401</c:v>
                      </c:pt>
                      <c:pt idx="988">
                        <c:v>17.193134311760701</c:v>
                      </c:pt>
                      <c:pt idx="989">
                        <c:v>17.649787204252501</c:v>
                      </c:pt>
                      <c:pt idx="990">
                        <c:v>17.2206645615626</c:v>
                      </c:pt>
                      <c:pt idx="991">
                        <c:v>17.2157843680152</c:v>
                      </c:pt>
                      <c:pt idx="992">
                        <c:v>17.2279345994599</c:v>
                      </c:pt>
                      <c:pt idx="993">
                        <c:v>17.225194757586099</c:v>
                      </c:pt>
                      <c:pt idx="994">
                        <c:v>17.2040225083427</c:v>
                      </c:pt>
                      <c:pt idx="995">
                        <c:v>17.000375601197899</c:v>
                      </c:pt>
                      <c:pt idx="996">
                        <c:v>17.187342160526001</c:v>
                      </c:pt>
                      <c:pt idx="997">
                        <c:v>16.996153726719101</c:v>
                      </c:pt>
                      <c:pt idx="998">
                        <c:v>17.183976670824599</c:v>
                      </c:pt>
                      <c:pt idx="999">
                        <c:v>17.597653808848101</c:v>
                      </c:pt>
                      <c:pt idx="1000">
                        <c:v>17.194105792854199</c:v>
                      </c:pt>
                      <c:pt idx="1001">
                        <c:v>17.205502096239002</c:v>
                      </c:pt>
                      <c:pt idx="1002">
                        <c:v>17.2201404684854</c:v>
                      </c:pt>
                      <c:pt idx="1003">
                        <c:v>17.2010450783695</c:v>
                      </c:pt>
                      <c:pt idx="1004">
                        <c:v>17.199908149965101</c:v>
                      </c:pt>
                      <c:pt idx="1005">
                        <c:v>17.618947049613201</c:v>
                      </c:pt>
                      <c:pt idx="1006">
                        <c:v>17.214932236263198</c:v>
                      </c:pt>
                      <c:pt idx="1007">
                        <c:v>17.2287599794237</c:v>
                      </c:pt>
                      <c:pt idx="1008">
                        <c:v>17.612724674497901</c:v>
                      </c:pt>
                      <c:pt idx="1009">
                        <c:v>17.7030109419842</c:v>
                      </c:pt>
                      <c:pt idx="1010">
                        <c:v>17.272329218154098</c:v>
                      </c:pt>
                      <c:pt idx="1011">
                        <c:v>17.2834257031965</c:v>
                      </c:pt>
                      <c:pt idx="1012">
                        <c:v>17.4363793100195</c:v>
                      </c:pt>
                      <c:pt idx="1013">
                        <c:v>17.287254564744401</c:v>
                      </c:pt>
                      <c:pt idx="1014">
                        <c:v>17.281323831317401</c:v>
                      </c:pt>
                      <c:pt idx="1015">
                        <c:v>17.714200165000399</c:v>
                      </c:pt>
                      <c:pt idx="1016">
                        <c:v>17.3622442513057</c:v>
                      </c:pt>
                      <c:pt idx="1017">
                        <c:v>17.160651042084101</c:v>
                      </c:pt>
                      <c:pt idx="1018">
                        <c:v>17.138128229950301</c:v>
                      </c:pt>
                      <c:pt idx="1019">
                        <c:v>17.067197460449499</c:v>
                      </c:pt>
                      <c:pt idx="1020">
                        <c:v>17.302920966312101</c:v>
                      </c:pt>
                      <c:pt idx="1021">
                        <c:v>17.303366117866201</c:v>
                      </c:pt>
                      <c:pt idx="1022">
                        <c:v>17.394703116551799</c:v>
                      </c:pt>
                      <c:pt idx="1023">
                        <c:v>16.380902844159099</c:v>
                      </c:pt>
                      <c:pt idx="1024">
                        <c:v>16.386870633923799</c:v>
                      </c:pt>
                      <c:pt idx="1025">
                        <c:v>16.427829989169201</c:v>
                      </c:pt>
                      <c:pt idx="1026">
                        <c:v>16.393544801971601</c:v>
                      </c:pt>
                      <c:pt idx="1027">
                        <c:v>16.4224858672378</c:v>
                      </c:pt>
                      <c:pt idx="1028">
                        <c:v>16.398609425223398</c:v>
                      </c:pt>
                      <c:pt idx="1029">
                        <c:v>16.412641343611899</c:v>
                      </c:pt>
                      <c:pt idx="1030">
                        <c:v>16.4192444725103</c:v>
                      </c:pt>
                      <c:pt idx="1031">
                        <c:v>16.4079410656108</c:v>
                      </c:pt>
                      <c:pt idx="1032">
                        <c:v>16.421660040681999</c:v>
                      </c:pt>
                      <c:pt idx="1033">
                        <c:v>16.4151589833792</c:v>
                      </c:pt>
                      <c:pt idx="1034">
                        <c:v>16.438661348019</c:v>
                      </c:pt>
                      <c:pt idx="1035">
                        <c:v>16.419598808987399</c:v>
                      </c:pt>
                      <c:pt idx="1036">
                        <c:v>16.377915527990002</c:v>
                      </c:pt>
                      <c:pt idx="1037">
                        <c:v>16.412496831380999</c:v>
                      </c:pt>
                      <c:pt idx="1038">
                        <c:v>16.355348106944799</c:v>
                      </c:pt>
                      <c:pt idx="1039">
                        <c:v>16.366115943511801</c:v>
                      </c:pt>
                      <c:pt idx="1040">
                        <c:v>16.395605918446901</c:v>
                      </c:pt>
                      <c:pt idx="1041">
                        <c:v>16.430919394849699</c:v>
                      </c:pt>
                      <c:pt idx="1042">
                        <c:v>16.428868508006399</c:v>
                      </c:pt>
                      <c:pt idx="1043">
                        <c:v>16.369565374952</c:v>
                      </c:pt>
                      <c:pt idx="1044">
                        <c:v>16.3918087619255</c:v>
                      </c:pt>
                      <c:pt idx="1045">
                        <c:v>16.388641116500999</c:v>
                      </c:pt>
                      <c:pt idx="1046">
                        <c:v>16.404180182325501</c:v>
                      </c:pt>
                      <c:pt idx="1047">
                        <c:v>16.411073180122202</c:v>
                      </c:pt>
                      <c:pt idx="1048">
                        <c:v>16.404523843649802</c:v>
                      </c:pt>
                      <c:pt idx="1049">
                        <c:v>16.398018610437902</c:v>
                      </c:pt>
                      <c:pt idx="1050">
                        <c:v>16.424248372725199</c:v>
                      </c:pt>
                      <c:pt idx="1051">
                        <c:v>16.404795627207001</c:v>
                      </c:pt>
                      <c:pt idx="1052">
                        <c:v>16.402560182275</c:v>
                      </c:pt>
                      <c:pt idx="1053">
                        <c:v>16.4265784545393</c:v>
                      </c:pt>
                      <c:pt idx="1054">
                        <c:v>16.4112296335433</c:v>
                      </c:pt>
                      <c:pt idx="1055">
                        <c:v>16.432968171194201</c:v>
                      </c:pt>
                      <c:pt idx="1056">
                        <c:v>16.430217163470299</c:v>
                      </c:pt>
                      <c:pt idx="1057">
                        <c:v>16.401745635508401</c:v>
                      </c:pt>
                      <c:pt idx="1058">
                        <c:v>16.384222757972601</c:v>
                      </c:pt>
                      <c:pt idx="1059">
                        <c:v>16.410587908366701</c:v>
                      </c:pt>
                      <c:pt idx="1060">
                        <c:v>16.413504231157098</c:v>
                      </c:pt>
                      <c:pt idx="1061">
                        <c:v>16.4400678931631</c:v>
                      </c:pt>
                      <c:pt idx="1062">
                        <c:v>16.384512521475202</c:v>
                      </c:pt>
                      <c:pt idx="1063">
                        <c:v>16.395853581188199</c:v>
                      </c:pt>
                      <c:pt idx="1064">
                        <c:v>16.3830563394141</c:v>
                      </c:pt>
                      <c:pt idx="1065">
                        <c:v>16.399345901300698</c:v>
                      </c:pt>
                      <c:pt idx="1066">
                        <c:v>16.419159008716498</c:v>
                      </c:pt>
                      <c:pt idx="1067">
                        <c:v>16.408776893092998</c:v>
                      </c:pt>
                      <c:pt idx="1068">
                        <c:v>16.4141862954149</c:v>
                      </c:pt>
                      <c:pt idx="1069">
                        <c:v>16.4327145504793</c:v>
                      </c:pt>
                      <c:pt idx="1070">
                        <c:v>16.4132695837441</c:v>
                      </c:pt>
                      <c:pt idx="1071">
                        <c:v>16.4186035545195</c:v>
                      </c:pt>
                      <c:pt idx="1072">
                        <c:v>16.396930152459401</c:v>
                      </c:pt>
                      <c:pt idx="1073">
                        <c:v>16.424448817298899</c:v>
                      </c:pt>
                      <c:pt idx="1074">
                        <c:v>16.409156875642498</c:v>
                      </c:pt>
                      <c:pt idx="1075">
                        <c:v>16.409934547572401</c:v>
                      </c:pt>
                      <c:pt idx="1076">
                        <c:v>16.3533642991985</c:v>
                      </c:pt>
                      <c:pt idx="1077">
                        <c:v>16.379423047496299</c:v>
                      </c:pt>
                      <c:pt idx="1078">
                        <c:v>16.4181187686094</c:v>
                      </c:pt>
                      <c:pt idx="1079">
                        <c:v>16.4361452524745</c:v>
                      </c:pt>
                      <c:pt idx="1080">
                        <c:v>16.429629248350199</c:v>
                      </c:pt>
                      <c:pt idx="1081">
                        <c:v>16.418858860744699</c:v>
                      </c:pt>
                      <c:pt idx="1082">
                        <c:v>16.436614781548201</c:v>
                      </c:pt>
                      <c:pt idx="1083">
                        <c:v>16.4288382037875</c:v>
                      </c:pt>
                      <c:pt idx="1084">
                        <c:v>16.423990417277299</c:v>
                      </c:pt>
                      <c:pt idx="1085">
                        <c:v>16.425149560508999</c:v>
                      </c:pt>
                      <c:pt idx="1086">
                        <c:v>16.441843215768401</c:v>
                      </c:pt>
                      <c:pt idx="1087">
                        <c:v>16.441525308445399</c:v>
                      </c:pt>
                      <c:pt idx="1088">
                        <c:v>16.4194319070814</c:v>
                      </c:pt>
                      <c:pt idx="1089">
                        <c:v>16.423859548383799</c:v>
                      </c:pt>
                      <c:pt idx="1090">
                        <c:v>16.3954544022085</c:v>
                      </c:pt>
                      <c:pt idx="1091">
                        <c:v>16.433976830642798</c:v>
                      </c:pt>
                      <c:pt idx="1092">
                        <c:v>16.454107230606901</c:v>
                      </c:pt>
                      <c:pt idx="1093">
                        <c:v>16.3829510556786</c:v>
                      </c:pt>
                      <c:pt idx="1094">
                        <c:v>16.381966274645599</c:v>
                      </c:pt>
                      <c:pt idx="1095">
                        <c:v>16.392876992532798</c:v>
                      </c:pt>
                      <c:pt idx="1096">
                        <c:v>16.392210277419998</c:v>
                      </c:pt>
                      <c:pt idx="1097">
                        <c:v>16.418264997193301</c:v>
                      </c:pt>
                      <c:pt idx="1098">
                        <c:v>16.3749149325531</c:v>
                      </c:pt>
                      <c:pt idx="1099">
                        <c:v>16.412016397154598</c:v>
                      </c:pt>
                      <c:pt idx="1100">
                        <c:v>16.3815514029443</c:v>
                      </c:pt>
                      <c:pt idx="1101">
                        <c:v>16.417883420764699</c:v>
                      </c:pt>
                      <c:pt idx="1102">
                        <c:v>16.4117503813256</c:v>
                      </c:pt>
                      <c:pt idx="1103">
                        <c:v>16.407280515990902</c:v>
                      </c:pt>
                      <c:pt idx="1104">
                        <c:v>16.421240156618399</c:v>
                      </c:pt>
                      <c:pt idx="1105">
                        <c:v>16.3952979875423</c:v>
                      </c:pt>
                      <c:pt idx="1106">
                        <c:v>16.394138426689999</c:v>
                      </c:pt>
                      <c:pt idx="1107">
                        <c:v>16.404225759654199</c:v>
                      </c:pt>
                      <c:pt idx="1108">
                        <c:v>16.405071555278202</c:v>
                      </c:pt>
                      <c:pt idx="1109">
                        <c:v>16.444346798791202</c:v>
                      </c:pt>
                      <c:pt idx="1110">
                        <c:v>16.4177177864618</c:v>
                      </c:pt>
                      <c:pt idx="1111">
                        <c:v>16.4019534153833</c:v>
                      </c:pt>
                      <c:pt idx="1112">
                        <c:v>16.4032366073539</c:v>
                      </c:pt>
                      <c:pt idx="1113">
                        <c:v>16.4187872005052</c:v>
                      </c:pt>
                      <c:pt idx="1114">
                        <c:v>16.3714057404319</c:v>
                      </c:pt>
                      <c:pt idx="1115">
                        <c:v>16.380705051235001</c:v>
                      </c:pt>
                      <c:pt idx="1116">
                        <c:v>16.410275483375699</c:v>
                      </c:pt>
                      <c:pt idx="1117">
                        <c:v>16.3596361928162</c:v>
                      </c:pt>
                      <c:pt idx="1118">
                        <c:v>16.380292845660101</c:v>
                      </c:pt>
                      <c:pt idx="1119">
                        <c:v>16.390678629897302</c:v>
                      </c:pt>
                      <c:pt idx="1120">
                        <c:v>16.424140591641599</c:v>
                      </c:pt>
                      <c:pt idx="1121">
                        <c:v>16.388619017284199</c:v>
                      </c:pt>
                      <c:pt idx="1122">
                        <c:v>16.343943297362902</c:v>
                      </c:pt>
                      <c:pt idx="1123">
                        <c:v>16.408018107902599</c:v>
                      </c:pt>
                      <c:pt idx="1124">
                        <c:v>16.442722113148299</c:v>
                      </c:pt>
                      <c:pt idx="1125">
                        <c:v>16.405478068670099</c:v>
                      </c:pt>
                      <c:pt idx="1126">
                        <c:v>16.414515056474301</c:v>
                      </c:pt>
                      <c:pt idx="1127">
                        <c:v>16.3970381663128</c:v>
                      </c:pt>
                      <c:pt idx="1128">
                        <c:v>16.429470561835799</c:v>
                      </c:pt>
                      <c:pt idx="1129">
                        <c:v>16.4017557365847</c:v>
                      </c:pt>
                      <c:pt idx="1130">
                        <c:v>16.388247006035201</c:v>
                      </c:pt>
                      <c:pt idx="1131">
                        <c:v>16.378106807765899</c:v>
                      </c:pt>
                      <c:pt idx="1132">
                        <c:v>16.382216196883</c:v>
                      </c:pt>
                      <c:pt idx="1133">
                        <c:v>16.4212067399651</c:v>
                      </c:pt>
                      <c:pt idx="1134">
                        <c:v>16.415889718470599</c:v>
                      </c:pt>
                      <c:pt idx="1135">
                        <c:v>16.419430319982599</c:v>
                      </c:pt>
                      <c:pt idx="1136">
                        <c:v>16.419205899879898</c:v>
                      </c:pt>
                      <c:pt idx="1137">
                        <c:v>16.419763776579501</c:v>
                      </c:pt>
                      <c:pt idx="1138">
                        <c:v>16.423392429280501</c:v>
                      </c:pt>
                      <c:pt idx="1139">
                        <c:v>16.400404921090502</c:v>
                      </c:pt>
                      <c:pt idx="1140">
                        <c:v>16.405413085215699</c:v>
                      </c:pt>
                      <c:pt idx="1141">
                        <c:v>16.438989485133199</c:v>
                      </c:pt>
                      <c:pt idx="1142">
                        <c:v>16.418628130477501</c:v>
                      </c:pt>
                      <c:pt idx="1143">
                        <c:v>16.4356514890246</c:v>
                      </c:pt>
                      <c:pt idx="1144">
                        <c:v>16.4035072852177</c:v>
                      </c:pt>
                      <c:pt idx="1145">
                        <c:v>16.447839880244199</c:v>
                      </c:pt>
                      <c:pt idx="1146">
                        <c:v>16.422441318464902</c:v>
                      </c:pt>
                      <c:pt idx="1147">
                        <c:v>16.446407657559799</c:v>
                      </c:pt>
                      <c:pt idx="1148">
                        <c:v>16.4554975874841</c:v>
                      </c:pt>
                      <c:pt idx="1149">
                        <c:v>16.323068185236998</c:v>
                      </c:pt>
                      <c:pt idx="1150">
                        <c:v>16.388419412211999</c:v>
                      </c:pt>
                      <c:pt idx="1151">
                        <c:v>16.432567376599302</c:v>
                      </c:pt>
                      <c:pt idx="1152">
                        <c:v>16.400076130942701</c:v>
                      </c:pt>
                      <c:pt idx="1153">
                        <c:v>16.403375968001502</c:v>
                      </c:pt>
                      <c:pt idx="1154">
                        <c:v>16.368603608661999</c:v>
                      </c:pt>
                      <c:pt idx="1155">
                        <c:v>16.386341468347599</c:v>
                      </c:pt>
                      <c:pt idx="1156">
                        <c:v>16.4085548471732</c:v>
                      </c:pt>
                      <c:pt idx="1157">
                        <c:v>16.399576500732501</c:v>
                      </c:pt>
                      <c:pt idx="1158">
                        <c:v>16.399045634849401</c:v>
                      </c:pt>
                      <c:pt idx="1159">
                        <c:v>16.391745542236801</c:v>
                      </c:pt>
                      <c:pt idx="1160">
                        <c:v>16.393779915440099</c:v>
                      </c:pt>
                      <c:pt idx="1161">
                        <c:v>16.369055190116999</c:v>
                      </c:pt>
                      <c:pt idx="1162">
                        <c:v>16.427163975067</c:v>
                      </c:pt>
                      <c:pt idx="1163">
                        <c:v>16.4251073968748</c:v>
                      </c:pt>
                      <c:pt idx="1164">
                        <c:v>16.3711673078014</c:v>
                      </c:pt>
                      <c:pt idx="1165">
                        <c:v>16.391921146980501</c:v>
                      </c:pt>
                      <c:pt idx="1166">
                        <c:v>16.411343576090399</c:v>
                      </c:pt>
                      <c:pt idx="1167">
                        <c:v>16.3846895230478</c:v>
                      </c:pt>
                      <c:pt idx="1168">
                        <c:v>16.418683729815601</c:v>
                      </c:pt>
                      <c:pt idx="1169">
                        <c:v>16.412622161623901</c:v>
                      </c:pt>
                      <c:pt idx="1170">
                        <c:v>16.430451674496599</c:v>
                      </c:pt>
                      <c:pt idx="1171">
                        <c:v>16.4428815885063</c:v>
                      </c:pt>
                      <c:pt idx="1172">
                        <c:v>16.4173425860027</c:v>
                      </c:pt>
                      <c:pt idx="1173">
                        <c:v>16.400094834044001</c:v>
                      </c:pt>
                      <c:pt idx="1174">
                        <c:v>16.4140255028788</c:v>
                      </c:pt>
                      <c:pt idx="1175">
                        <c:v>16.4232617949169</c:v>
                      </c:pt>
                      <c:pt idx="1176">
                        <c:v>16.405610073653602</c:v>
                      </c:pt>
                      <c:pt idx="1177">
                        <c:v>16.4070039025375</c:v>
                      </c:pt>
                      <c:pt idx="1178">
                        <c:v>16.418243678410899</c:v>
                      </c:pt>
                      <c:pt idx="1179">
                        <c:v>16.359141172195098</c:v>
                      </c:pt>
                      <c:pt idx="1180">
                        <c:v>16.442764998367998</c:v>
                      </c:pt>
                      <c:pt idx="1181">
                        <c:v>16.412124096782598</c:v>
                      </c:pt>
                      <c:pt idx="1182">
                        <c:v>16.426167861146801</c:v>
                      </c:pt>
                      <c:pt idx="1183">
                        <c:v>16.450895533639098</c:v>
                      </c:pt>
                      <c:pt idx="1184">
                        <c:v>16.391114825009002</c:v>
                      </c:pt>
                      <c:pt idx="1185">
                        <c:v>16.3901029987105</c:v>
                      </c:pt>
                      <c:pt idx="1186">
                        <c:v>16.401084968024499</c:v>
                      </c:pt>
                      <c:pt idx="1187">
                        <c:v>16.4181834674527</c:v>
                      </c:pt>
                      <c:pt idx="1188">
                        <c:v>16.433810640555802</c:v>
                      </c:pt>
                      <c:pt idx="1189">
                        <c:v>16.414150754326201</c:v>
                      </c:pt>
                      <c:pt idx="1190">
                        <c:v>16.408481358156301</c:v>
                      </c:pt>
                      <c:pt idx="1191">
                        <c:v>16.428545770506599</c:v>
                      </c:pt>
                      <c:pt idx="1192">
                        <c:v>16.4181796091781</c:v>
                      </c:pt>
                      <c:pt idx="1193">
                        <c:v>16.3992015868964</c:v>
                      </c:pt>
                      <c:pt idx="1194">
                        <c:v>16.416568218572401</c:v>
                      </c:pt>
                      <c:pt idx="1195">
                        <c:v>16.4225587401586</c:v>
                      </c:pt>
                      <c:pt idx="1196">
                        <c:v>16.400562123080402</c:v>
                      </c:pt>
                      <c:pt idx="1197">
                        <c:v>16.393503677801998</c:v>
                      </c:pt>
                      <c:pt idx="1198">
                        <c:v>16.405810122389401</c:v>
                      </c:pt>
                      <c:pt idx="1199">
                        <c:v>16.406275648104099</c:v>
                      </c:pt>
                      <c:pt idx="1200">
                        <c:v>16.442444433013598</c:v>
                      </c:pt>
                      <c:pt idx="1201">
                        <c:v>16.426349088201299</c:v>
                      </c:pt>
                      <c:pt idx="1202">
                        <c:v>16.430504086589</c:v>
                      </c:pt>
                      <c:pt idx="1203">
                        <c:v>16.4403808617731</c:v>
                      </c:pt>
                      <c:pt idx="1204">
                        <c:v>16.396295565570799</c:v>
                      </c:pt>
                      <c:pt idx="1205">
                        <c:v>16.407446548531802</c:v>
                      </c:pt>
                      <c:pt idx="1206">
                        <c:v>16.4156084351666</c:v>
                      </c:pt>
                      <c:pt idx="1207">
                        <c:v>16.433292800420801</c:v>
                      </c:pt>
                      <c:pt idx="1208">
                        <c:v>16.4303765408538</c:v>
                      </c:pt>
                      <c:pt idx="1209">
                        <c:v>16.3896371735438</c:v>
                      </c:pt>
                      <c:pt idx="1210">
                        <c:v>16.4365184562248</c:v>
                      </c:pt>
                      <c:pt idx="1211">
                        <c:v>16.437561028385201</c:v>
                      </c:pt>
                      <c:pt idx="1212">
                        <c:v>16.410247481493698</c:v>
                      </c:pt>
                      <c:pt idx="1213">
                        <c:v>16.466450993019901</c:v>
                      </c:pt>
                      <c:pt idx="1214">
                        <c:v>16.427478243237001</c:v>
                      </c:pt>
                      <c:pt idx="1215">
                        <c:v>16.445906895127202</c:v>
                      </c:pt>
                      <c:pt idx="1216">
                        <c:v>16.417307652207398</c:v>
                      </c:pt>
                      <c:pt idx="1217">
                        <c:v>16.456813308772201</c:v>
                      </c:pt>
                      <c:pt idx="1218">
                        <c:v>16.4832505698228</c:v>
                      </c:pt>
                      <c:pt idx="1219">
                        <c:v>16.445025710917498</c:v>
                      </c:pt>
                      <c:pt idx="1220">
                        <c:v>16.443714817979298</c:v>
                      </c:pt>
                      <c:pt idx="1221">
                        <c:v>16.442909890074802</c:v>
                      </c:pt>
                      <c:pt idx="1222">
                        <c:v>16.470773868813101</c:v>
                      </c:pt>
                      <c:pt idx="1223">
                        <c:v>16.443597541892</c:v>
                      </c:pt>
                      <c:pt idx="1224">
                        <c:v>16.443646464508301</c:v>
                      </c:pt>
                      <c:pt idx="1225">
                        <c:v>16.4596191964254</c:v>
                      </c:pt>
                      <c:pt idx="1226">
                        <c:v>16.475336209802201</c:v>
                      </c:pt>
                      <c:pt idx="1227">
                        <c:v>16.481286495171499</c:v>
                      </c:pt>
                      <c:pt idx="1228">
                        <c:v>16.4692756981242</c:v>
                      </c:pt>
                      <c:pt idx="1229">
                        <c:v>16.4628935858082</c:v>
                      </c:pt>
                      <c:pt idx="1230">
                        <c:v>16.486251767900399</c:v>
                      </c:pt>
                      <c:pt idx="1231">
                        <c:v>16.457428634909299</c:v>
                      </c:pt>
                      <c:pt idx="1232">
                        <c:v>16.4962657464058</c:v>
                      </c:pt>
                      <c:pt idx="1233">
                        <c:v>13.241150943155599</c:v>
                      </c:pt>
                      <c:pt idx="1234">
                        <c:v>13.228489593133601</c:v>
                      </c:pt>
                      <c:pt idx="1235">
                        <c:v>13.064521997002601</c:v>
                      </c:pt>
                      <c:pt idx="1236">
                        <c:v>13.058287211524499</c:v>
                      </c:pt>
                      <c:pt idx="1237">
                        <c:v>13.041581526187899</c:v>
                      </c:pt>
                      <c:pt idx="1238">
                        <c:v>13.023327130353101</c:v>
                      </c:pt>
                      <c:pt idx="1239">
                        <c:v>12.393769052813299</c:v>
                      </c:pt>
                      <c:pt idx="1240">
                        <c:v>12.517373878051201</c:v>
                      </c:pt>
                      <c:pt idx="1241">
                        <c:v>12.3703499319725</c:v>
                      </c:pt>
                      <c:pt idx="1242">
                        <c:v>12.430040785012</c:v>
                      </c:pt>
                      <c:pt idx="1243">
                        <c:v>15.823390361776299</c:v>
                      </c:pt>
                      <c:pt idx="1244">
                        <c:v>15.8659028695774</c:v>
                      </c:pt>
                      <c:pt idx="1245">
                        <c:v>15.8167745066719</c:v>
                      </c:pt>
                      <c:pt idx="1246">
                        <c:v>15.924241785449</c:v>
                      </c:pt>
                      <c:pt idx="1247">
                        <c:v>15.929560884516601</c:v>
                      </c:pt>
                      <c:pt idx="1248">
                        <c:v>15.8944420348734</c:v>
                      </c:pt>
                      <c:pt idx="1249">
                        <c:v>15.8759337101508</c:v>
                      </c:pt>
                      <c:pt idx="1250">
                        <c:v>15.8641687911321</c:v>
                      </c:pt>
                      <c:pt idx="1251">
                        <c:v>15.8542761955541</c:v>
                      </c:pt>
                      <c:pt idx="1252">
                        <c:v>15.883151918215701</c:v>
                      </c:pt>
                      <c:pt idx="1253">
                        <c:v>15.8444583511719</c:v>
                      </c:pt>
                      <c:pt idx="1254">
                        <c:v>16.483249338660801</c:v>
                      </c:pt>
                      <c:pt idx="1255">
                        <c:v>16.468703541029001</c:v>
                      </c:pt>
                      <c:pt idx="1256">
                        <c:v>16.533049301490301</c:v>
                      </c:pt>
                      <c:pt idx="1257">
                        <c:v>16.463996976430199</c:v>
                      </c:pt>
                      <c:pt idx="1258">
                        <c:v>16.498130697920502</c:v>
                      </c:pt>
                      <c:pt idx="1259">
                        <c:v>16.4879483398547</c:v>
                      </c:pt>
                      <c:pt idx="1260">
                        <c:v>16.4869846557221</c:v>
                      </c:pt>
                      <c:pt idx="1261">
                        <c:v>16.470075039931501</c:v>
                      </c:pt>
                      <c:pt idx="1262">
                        <c:v>16.4901488248513</c:v>
                      </c:pt>
                      <c:pt idx="1263">
                        <c:v>16.506545122674002</c:v>
                      </c:pt>
                      <c:pt idx="1264">
                        <c:v>16.478226364988998</c:v>
                      </c:pt>
                      <c:pt idx="1265">
                        <c:v>16.447586925895699</c:v>
                      </c:pt>
                      <c:pt idx="1266">
                        <c:v>16.477385036766101</c:v>
                      </c:pt>
                      <c:pt idx="1267">
                        <c:v>16.485141985429401</c:v>
                      </c:pt>
                      <c:pt idx="1268">
                        <c:v>16.480006505485498</c:v>
                      </c:pt>
                      <c:pt idx="1269">
                        <c:v>16.493459334747499</c:v>
                      </c:pt>
                      <c:pt idx="1270">
                        <c:v>16.470873570485502</c:v>
                      </c:pt>
                      <c:pt idx="1271">
                        <c:v>16.484847474958102</c:v>
                      </c:pt>
                      <c:pt idx="1272">
                        <c:v>16.482910507516898</c:v>
                      </c:pt>
                      <c:pt idx="1273">
                        <c:v>16.479617702033099</c:v>
                      </c:pt>
                      <c:pt idx="1274">
                        <c:v>16.500598592276599</c:v>
                      </c:pt>
                      <c:pt idx="1275">
                        <c:v>16.492771658249399</c:v>
                      </c:pt>
                      <c:pt idx="1276">
                        <c:v>16.489177621170999</c:v>
                      </c:pt>
                      <c:pt idx="1277">
                        <c:v>16.4909380963886</c:v>
                      </c:pt>
                      <c:pt idx="1278">
                        <c:v>16.4774588819737</c:v>
                      </c:pt>
                      <c:pt idx="1279">
                        <c:v>16.496035568620702</c:v>
                      </c:pt>
                      <c:pt idx="1280">
                        <c:v>16.483748327854499</c:v>
                      </c:pt>
                      <c:pt idx="1281">
                        <c:v>16.497818209331299</c:v>
                      </c:pt>
                      <c:pt idx="1282">
                        <c:v>16.4986832096534</c:v>
                      </c:pt>
                      <c:pt idx="1283">
                        <c:v>16.4981597605655</c:v>
                      </c:pt>
                      <c:pt idx="1284">
                        <c:v>16.5094552125231</c:v>
                      </c:pt>
                      <c:pt idx="1285">
                        <c:v>16.4753910448898</c:v>
                      </c:pt>
                      <c:pt idx="1286">
                        <c:v>16.502556697915601</c:v>
                      </c:pt>
                      <c:pt idx="1287">
                        <c:v>16.524442676661099</c:v>
                      </c:pt>
                      <c:pt idx="1288">
                        <c:v>16.5029010655878</c:v>
                      </c:pt>
                      <c:pt idx="1289">
                        <c:v>16.475903224472599</c:v>
                      </c:pt>
                      <c:pt idx="1290">
                        <c:v>16.515298278239801</c:v>
                      </c:pt>
                      <c:pt idx="1291">
                        <c:v>16.4783944518148</c:v>
                      </c:pt>
                      <c:pt idx="1292">
                        <c:v>16.5113794338709</c:v>
                      </c:pt>
                      <c:pt idx="1293">
                        <c:v>16.503970059114899</c:v>
                      </c:pt>
                      <c:pt idx="1294">
                        <c:v>16.5326928962732</c:v>
                      </c:pt>
                      <c:pt idx="1295">
                        <c:v>16.5015683102989</c:v>
                      </c:pt>
                      <c:pt idx="1296">
                        <c:v>16.458972401091899</c:v>
                      </c:pt>
                      <c:pt idx="1297">
                        <c:v>16.474084920609901</c:v>
                      </c:pt>
                      <c:pt idx="1298">
                        <c:v>16.510026310195901</c:v>
                      </c:pt>
                      <c:pt idx="1299">
                        <c:v>16.4827286157457</c:v>
                      </c:pt>
                      <c:pt idx="1300">
                        <c:v>16.502735753301099</c:v>
                      </c:pt>
                      <c:pt idx="1301">
                        <c:v>16.472896996872301</c:v>
                      </c:pt>
                      <c:pt idx="1302">
                        <c:v>16.470433726804099</c:v>
                      </c:pt>
                      <c:pt idx="1303">
                        <c:v>16.494779677202601</c:v>
                      </c:pt>
                      <c:pt idx="1304">
                        <c:v>16.460871916075501</c:v>
                      </c:pt>
                      <c:pt idx="1305">
                        <c:v>16.4746970288721</c:v>
                      </c:pt>
                      <c:pt idx="1306">
                        <c:v>16.493802347235601</c:v>
                      </c:pt>
                      <c:pt idx="1307">
                        <c:v>16.462733591801801</c:v>
                      </c:pt>
                      <c:pt idx="1308">
                        <c:v>16.4963737216693</c:v>
                      </c:pt>
                      <c:pt idx="1309">
                        <c:v>16.5067043203378</c:v>
                      </c:pt>
                      <c:pt idx="1310">
                        <c:v>16.477428669037899</c:v>
                      </c:pt>
                      <c:pt idx="1311">
                        <c:v>16.4849728698556</c:v>
                      </c:pt>
                      <c:pt idx="1312">
                        <c:v>16.473923288128301</c:v>
                      </c:pt>
                      <c:pt idx="1313">
                        <c:v>16.479511593211701</c:v>
                      </c:pt>
                      <c:pt idx="1314">
                        <c:v>16.458731015449999</c:v>
                      </c:pt>
                      <c:pt idx="1315">
                        <c:v>16.496005715595398</c:v>
                      </c:pt>
                      <c:pt idx="1316">
                        <c:v>16.512376537748899</c:v>
                      </c:pt>
                      <c:pt idx="1317">
                        <c:v>16.4957861159257</c:v>
                      </c:pt>
                      <c:pt idx="1318">
                        <c:v>16.507545650073499</c:v>
                      </c:pt>
                      <c:pt idx="1319">
                        <c:v>16.5050221570866</c:v>
                      </c:pt>
                      <c:pt idx="1320">
                        <c:v>16.499385822135999</c:v>
                      </c:pt>
                      <c:pt idx="1321">
                        <c:v>16.514537055044201</c:v>
                      </c:pt>
                      <c:pt idx="1322">
                        <c:v>16.5180491247873</c:v>
                      </c:pt>
                      <c:pt idx="1323">
                        <c:v>16.483593102467601</c:v>
                      </c:pt>
                      <c:pt idx="1324">
                        <c:v>16.5092358610631</c:v>
                      </c:pt>
                      <c:pt idx="1325">
                        <c:v>16.515331620052098</c:v>
                      </c:pt>
                      <c:pt idx="1326">
                        <c:v>16.518183490895801</c:v>
                      </c:pt>
                      <c:pt idx="1327">
                        <c:v>16.4962586206079</c:v>
                      </c:pt>
                      <c:pt idx="1328">
                        <c:v>16.5031885759937</c:v>
                      </c:pt>
                      <c:pt idx="1329">
                        <c:v>16.528577879159801</c:v>
                      </c:pt>
                      <c:pt idx="1330">
                        <c:v>16.4986149527778</c:v>
                      </c:pt>
                      <c:pt idx="1331">
                        <c:v>16.481346608299202</c:v>
                      </c:pt>
                      <c:pt idx="1332">
                        <c:v>16.466893124575101</c:v>
                      </c:pt>
                      <c:pt idx="1333">
                        <c:v>16.463065869150601</c:v>
                      </c:pt>
                      <c:pt idx="1334">
                        <c:v>16.466056683153798</c:v>
                      </c:pt>
                      <c:pt idx="1335">
                        <c:v>16.523162593967001</c:v>
                      </c:pt>
                      <c:pt idx="1336">
                        <c:v>16.492844879043101</c:v>
                      </c:pt>
                      <c:pt idx="1337">
                        <c:v>16.515676133353001</c:v>
                      </c:pt>
                      <c:pt idx="1338">
                        <c:v>16.495692597919899</c:v>
                      </c:pt>
                      <c:pt idx="1339">
                        <c:v>16.517634087839401</c:v>
                      </c:pt>
                      <c:pt idx="1340">
                        <c:v>16.509908805830801</c:v>
                      </c:pt>
                      <c:pt idx="1341">
                        <c:v>16.502067180319401</c:v>
                      </c:pt>
                      <c:pt idx="1342">
                        <c:v>16.5252819887681</c:v>
                      </c:pt>
                      <c:pt idx="1343">
                        <c:v>16.508191247447101</c:v>
                      </c:pt>
                      <c:pt idx="1344">
                        <c:v>16.469807943048</c:v>
                      </c:pt>
                      <c:pt idx="1345">
                        <c:v>16.511645221208699</c:v>
                      </c:pt>
                      <c:pt idx="1346">
                        <c:v>16.511298652438001</c:v>
                      </c:pt>
                      <c:pt idx="1347">
                        <c:v>16.5211098730617</c:v>
                      </c:pt>
                      <c:pt idx="1348">
                        <c:v>16.508579136242599</c:v>
                      </c:pt>
                      <c:pt idx="1349">
                        <c:v>16.487325934653398</c:v>
                      </c:pt>
                      <c:pt idx="1350">
                        <c:v>16.5199317023528</c:v>
                      </c:pt>
                      <c:pt idx="1351">
                        <c:v>16.510073166323899</c:v>
                      </c:pt>
                      <c:pt idx="1352">
                        <c:v>16.505842273298398</c:v>
                      </c:pt>
                      <c:pt idx="1353">
                        <c:v>16.4937265253193</c:v>
                      </c:pt>
                      <c:pt idx="1354">
                        <c:v>16.495461861706399</c:v>
                      </c:pt>
                      <c:pt idx="1355">
                        <c:v>16.509160206485699</c:v>
                      </c:pt>
                      <c:pt idx="1356">
                        <c:v>16.474943949717499</c:v>
                      </c:pt>
                      <c:pt idx="1357">
                        <c:v>16.5173580943631</c:v>
                      </c:pt>
                      <c:pt idx="1358">
                        <c:v>16.5320202539605</c:v>
                      </c:pt>
                      <c:pt idx="1359">
                        <c:v>16.530485383310399</c:v>
                      </c:pt>
                      <c:pt idx="1360">
                        <c:v>16.5171422329779</c:v>
                      </c:pt>
                      <c:pt idx="1361">
                        <c:v>16.533081335893101</c:v>
                      </c:pt>
                      <c:pt idx="1362">
                        <c:v>16.5025063099636</c:v>
                      </c:pt>
                      <c:pt idx="1363">
                        <c:v>16.5248975962615</c:v>
                      </c:pt>
                      <c:pt idx="1364">
                        <c:v>16.507411457624698</c:v>
                      </c:pt>
                      <c:pt idx="1365">
                        <c:v>16.522695855202599</c:v>
                      </c:pt>
                      <c:pt idx="1366">
                        <c:v>16.442809181043302</c:v>
                      </c:pt>
                      <c:pt idx="1367">
                        <c:v>16.4606312770191</c:v>
                      </c:pt>
                      <c:pt idx="1368">
                        <c:v>16.468138446885</c:v>
                      </c:pt>
                      <c:pt idx="1369">
                        <c:v>16.4817847936331</c:v>
                      </c:pt>
                      <c:pt idx="1370">
                        <c:v>16.483066551402199</c:v>
                      </c:pt>
                      <c:pt idx="1371">
                        <c:v>16.492582935639899</c:v>
                      </c:pt>
                      <c:pt idx="1372">
                        <c:v>16.456069524213099</c:v>
                      </c:pt>
                      <c:pt idx="1373">
                        <c:v>16.507532877660498</c:v>
                      </c:pt>
                      <c:pt idx="1374">
                        <c:v>16.481092942332602</c:v>
                      </c:pt>
                      <c:pt idx="1375">
                        <c:v>16.5340694387823</c:v>
                      </c:pt>
                      <c:pt idx="1376">
                        <c:v>16.471654445640301</c:v>
                      </c:pt>
                      <c:pt idx="1377">
                        <c:v>16.4611071695691</c:v>
                      </c:pt>
                      <c:pt idx="1378">
                        <c:v>16.524656748755099</c:v>
                      </c:pt>
                      <c:pt idx="1379">
                        <c:v>16.501921107662099</c:v>
                      </c:pt>
                      <c:pt idx="1380">
                        <c:v>16.502262119169998</c:v>
                      </c:pt>
                      <c:pt idx="1381">
                        <c:v>16.483310736031601</c:v>
                      </c:pt>
                      <c:pt idx="1382">
                        <c:v>16.498413003813798</c:v>
                      </c:pt>
                      <c:pt idx="1383">
                        <c:v>16.477792105588399</c:v>
                      </c:pt>
                      <c:pt idx="1384">
                        <c:v>16.486446489178999</c:v>
                      </c:pt>
                      <c:pt idx="1385">
                        <c:v>16.479909342391299</c:v>
                      </c:pt>
                      <c:pt idx="1386">
                        <c:v>16.510366714577302</c:v>
                      </c:pt>
                      <c:pt idx="1387">
                        <c:v>16.499057324417901</c:v>
                      </c:pt>
                      <c:pt idx="1388">
                        <c:v>16.5047053936967</c:v>
                      </c:pt>
                      <c:pt idx="1389">
                        <c:v>16.495406657784699</c:v>
                      </c:pt>
                      <c:pt idx="1390">
                        <c:v>16.501979506661499</c:v>
                      </c:pt>
                      <c:pt idx="1391">
                        <c:v>16.508972327126799</c:v>
                      </c:pt>
                      <c:pt idx="1392">
                        <c:v>16.496040645404602</c:v>
                      </c:pt>
                      <c:pt idx="1393">
                        <c:v>16.5011438419764</c:v>
                      </c:pt>
                      <c:pt idx="1394">
                        <c:v>16.485212045343498</c:v>
                      </c:pt>
                      <c:pt idx="1395">
                        <c:v>16.498385519935201</c:v>
                      </c:pt>
                      <c:pt idx="1396">
                        <c:v>16.493275208812602</c:v>
                      </c:pt>
                      <c:pt idx="1397">
                        <c:v>16.531648421399499</c:v>
                      </c:pt>
                      <c:pt idx="1398">
                        <c:v>16.5052892647718</c:v>
                      </c:pt>
                      <c:pt idx="1399">
                        <c:v>16.530219222444401</c:v>
                      </c:pt>
                      <c:pt idx="1400">
                        <c:v>16.509432952656802</c:v>
                      </c:pt>
                      <c:pt idx="1401">
                        <c:v>16.473960662858499</c:v>
                      </c:pt>
                      <c:pt idx="1402">
                        <c:v>16.497389718093</c:v>
                      </c:pt>
                      <c:pt idx="1403">
                        <c:v>16.480710703699401</c:v>
                      </c:pt>
                      <c:pt idx="1404">
                        <c:v>16.480766576559901</c:v>
                      </c:pt>
                      <c:pt idx="1405">
                        <c:v>16.551749023516699</c:v>
                      </c:pt>
                      <c:pt idx="1406">
                        <c:v>16.490330685880501</c:v>
                      </c:pt>
                      <c:pt idx="1407">
                        <c:v>16.5165223128622</c:v>
                      </c:pt>
                      <c:pt idx="1408">
                        <c:v>16.489277618368298</c:v>
                      </c:pt>
                      <c:pt idx="1409">
                        <c:v>16.480038178295299</c:v>
                      </c:pt>
                      <c:pt idx="1410">
                        <c:v>16.5013667161627</c:v>
                      </c:pt>
                      <c:pt idx="1411">
                        <c:v>16.481857937080601</c:v>
                      </c:pt>
                      <c:pt idx="1412">
                        <c:v>16.5066502630496</c:v>
                      </c:pt>
                      <c:pt idx="1413">
                        <c:v>16.519817706968901</c:v>
                      </c:pt>
                      <c:pt idx="1414">
                        <c:v>16.485541745399001</c:v>
                      </c:pt>
                      <c:pt idx="1415">
                        <c:v>16.4958929275925</c:v>
                      </c:pt>
                      <c:pt idx="1416">
                        <c:v>16.484735021659201</c:v>
                      </c:pt>
                      <c:pt idx="1417">
                        <c:v>16.497307750493601</c:v>
                      </c:pt>
                      <c:pt idx="1418">
                        <c:v>16.489897570985502</c:v>
                      </c:pt>
                      <c:pt idx="1419">
                        <c:v>16.517994885627999</c:v>
                      </c:pt>
                      <c:pt idx="1420">
                        <c:v>16.530390921746001</c:v>
                      </c:pt>
                      <c:pt idx="1421">
                        <c:v>16.5020183145296</c:v>
                      </c:pt>
                      <c:pt idx="1422">
                        <c:v>16.498218160886999</c:v>
                      </c:pt>
                      <c:pt idx="1423">
                        <c:v>16.506408584290501</c:v>
                      </c:pt>
                      <c:pt idx="1424">
                        <c:v>16.507511915782501</c:v>
                      </c:pt>
                      <c:pt idx="1425">
                        <c:v>16.491014885702398</c:v>
                      </c:pt>
                      <c:pt idx="1426">
                        <c:v>16.509425946086999</c:v>
                      </c:pt>
                      <c:pt idx="1427">
                        <c:v>16.505239560638199</c:v>
                      </c:pt>
                      <c:pt idx="1428">
                        <c:v>16.5250488141109</c:v>
                      </c:pt>
                      <c:pt idx="1429">
                        <c:v>16.5262683491136</c:v>
                      </c:pt>
                      <c:pt idx="1430">
                        <c:v>16.513058565001799</c:v>
                      </c:pt>
                      <c:pt idx="1431">
                        <c:v>16.496986824105601</c:v>
                      </c:pt>
                      <c:pt idx="1432">
                        <c:v>16.538785016189099</c:v>
                      </c:pt>
                      <c:pt idx="1433">
                        <c:v>16.484340587504899</c:v>
                      </c:pt>
                      <c:pt idx="1434">
                        <c:v>16.507252562056401</c:v>
                      </c:pt>
                      <c:pt idx="1435">
                        <c:v>16.522052390602099</c:v>
                      </c:pt>
                      <c:pt idx="1436">
                        <c:v>16.4723066822974</c:v>
                      </c:pt>
                      <c:pt idx="1437">
                        <c:v>16.461327841586598</c:v>
                      </c:pt>
                      <c:pt idx="1438">
                        <c:v>16.462075707538801</c:v>
                      </c:pt>
                      <c:pt idx="1439">
                        <c:v>16.469147598925399</c:v>
                      </c:pt>
                      <c:pt idx="1440">
                        <c:v>16.504873124314202</c:v>
                      </c:pt>
                      <c:pt idx="1441">
                        <c:v>16.491202678941701</c:v>
                      </c:pt>
                      <c:pt idx="1442">
                        <c:v>16.518551494470302</c:v>
                      </c:pt>
                      <c:pt idx="1443">
                        <c:v>16.515720027655998</c:v>
                      </c:pt>
                      <c:pt idx="1444">
                        <c:v>16.5117455013634</c:v>
                      </c:pt>
                      <c:pt idx="1445">
                        <c:v>16.492424127756401</c:v>
                      </c:pt>
                      <c:pt idx="1446">
                        <c:v>16.486131287180001</c:v>
                      </c:pt>
                      <c:pt idx="1447">
                        <c:v>16.506544226293901</c:v>
                      </c:pt>
                      <c:pt idx="1448">
                        <c:v>16.499842676934801</c:v>
                      </c:pt>
                      <c:pt idx="1449">
                        <c:v>16.4668136304252</c:v>
                      </c:pt>
                      <c:pt idx="1450">
                        <c:v>16.501589943744399</c:v>
                      </c:pt>
                      <c:pt idx="1451">
                        <c:v>16.497662807282001</c:v>
                      </c:pt>
                      <c:pt idx="1452">
                        <c:v>16.517026782801398</c:v>
                      </c:pt>
                      <c:pt idx="1453">
                        <c:v>16.530053953241602</c:v>
                      </c:pt>
                      <c:pt idx="1454">
                        <c:v>16.482809965126801</c:v>
                      </c:pt>
                      <c:pt idx="1455">
                        <c:v>16.516957783826701</c:v>
                      </c:pt>
                      <c:pt idx="1456">
                        <c:v>16.505742816750502</c:v>
                      </c:pt>
                      <c:pt idx="1457">
                        <c:v>16.473699666086901</c:v>
                      </c:pt>
                      <c:pt idx="1458">
                        <c:v>16.512952450036899</c:v>
                      </c:pt>
                      <c:pt idx="1459">
                        <c:v>16.486887226464301</c:v>
                      </c:pt>
                      <c:pt idx="1460">
                        <c:v>16.488846112143101</c:v>
                      </c:pt>
                      <c:pt idx="1461">
                        <c:v>16.474346232837199</c:v>
                      </c:pt>
                      <c:pt idx="1462">
                        <c:v>16.529749180462201</c:v>
                      </c:pt>
                      <c:pt idx="1463">
                        <c:v>16.5372145060138</c:v>
                      </c:pt>
                      <c:pt idx="1464">
                        <c:v>15.8965574174102</c:v>
                      </c:pt>
                      <c:pt idx="1465">
                        <c:v>15.881312735060799</c:v>
                      </c:pt>
                      <c:pt idx="1466">
                        <c:v>15.8078710600986</c:v>
                      </c:pt>
                      <c:pt idx="1467">
                        <c:v>15.9119030411783</c:v>
                      </c:pt>
                      <c:pt idx="1468">
                        <c:v>15.902113181091901</c:v>
                      </c:pt>
                      <c:pt idx="1469">
                        <c:v>15.8667859312755</c:v>
                      </c:pt>
                      <c:pt idx="1470">
                        <c:v>15.8739195251929</c:v>
                      </c:pt>
                      <c:pt idx="1471">
                        <c:v>15.853690642386301</c:v>
                      </c:pt>
                      <c:pt idx="1472">
                        <c:v>15.8881222742452</c:v>
                      </c:pt>
                      <c:pt idx="1473">
                        <c:v>15.857569210721801</c:v>
                      </c:pt>
                      <c:pt idx="1474">
                        <c:v>15.936479018032699</c:v>
                      </c:pt>
                      <c:pt idx="1475">
                        <c:v>15.8919682150105</c:v>
                      </c:pt>
                      <c:pt idx="1476">
                        <c:v>15.878326114827599</c:v>
                      </c:pt>
                      <c:pt idx="1477">
                        <c:v>15.8327535901629</c:v>
                      </c:pt>
                      <c:pt idx="1478">
                        <c:v>15.818655182515</c:v>
                      </c:pt>
                      <c:pt idx="1479">
                        <c:v>15.8999660378997</c:v>
                      </c:pt>
                      <c:pt idx="1480">
                        <c:v>15.9116473794603</c:v>
                      </c:pt>
                      <c:pt idx="1481">
                        <c:v>15.9223801078442</c:v>
                      </c:pt>
                      <c:pt idx="1482">
                        <c:v>15.9584830491888</c:v>
                      </c:pt>
                      <c:pt idx="1483">
                        <c:v>15.8123608849993</c:v>
                      </c:pt>
                      <c:pt idx="1484">
                        <c:v>15.9477843812241</c:v>
                      </c:pt>
                      <c:pt idx="1485">
                        <c:v>16.531462421835201</c:v>
                      </c:pt>
                      <c:pt idx="1486">
                        <c:v>16.4978905938145</c:v>
                      </c:pt>
                      <c:pt idx="1487">
                        <c:v>16.531641899257</c:v>
                      </c:pt>
                      <c:pt idx="1488">
                        <c:v>16.490624646313702</c:v>
                      </c:pt>
                      <c:pt idx="1489">
                        <c:v>16.5161023875783</c:v>
                      </c:pt>
                      <c:pt idx="1490">
                        <c:v>16.518120496226</c:v>
                      </c:pt>
                      <c:pt idx="1491">
                        <c:v>16.529135380945402</c:v>
                      </c:pt>
                      <c:pt idx="1492">
                        <c:v>16.487338926700801</c:v>
                      </c:pt>
                      <c:pt idx="1493">
                        <c:v>16.4962023990539</c:v>
                      </c:pt>
                      <c:pt idx="1494">
                        <c:v>16.475716838459</c:v>
                      </c:pt>
                      <c:pt idx="1495">
                        <c:v>16.470803592294398</c:v>
                      </c:pt>
                      <c:pt idx="1496">
                        <c:v>16.494012292983399</c:v>
                      </c:pt>
                      <c:pt idx="1497">
                        <c:v>16.482043202580201</c:v>
                      </c:pt>
                      <c:pt idx="1498">
                        <c:v>16.5123911594189</c:v>
                      </c:pt>
                      <c:pt idx="1499">
                        <c:v>16.546508401605099</c:v>
                      </c:pt>
                      <c:pt idx="1500">
                        <c:v>16.510002332374199</c:v>
                      </c:pt>
                      <c:pt idx="1501">
                        <c:v>16.4963458021859</c:v>
                      </c:pt>
                      <c:pt idx="1502">
                        <c:v>16.506823597657299</c:v>
                      </c:pt>
                      <c:pt idx="1503">
                        <c:v>16.524817999363101</c:v>
                      </c:pt>
                      <c:pt idx="1504">
                        <c:v>16.483617138277499</c:v>
                      </c:pt>
                      <c:pt idx="1505">
                        <c:v>16.4910490765734</c:v>
                      </c:pt>
                      <c:pt idx="1506">
                        <c:v>16.524596948860601</c:v>
                      </c:pt>
                      <c:pt idx="1507">
                        <c:v>16.531228369431801</c:v>
                      </c:pt>
                      <c:pt idx="1508">
                        <c:v>16.509328043082</c:v>
                      </c:pt>
                      <c:pt idx="1509">
                        <c:v>16.5035472291503</c:v>
                      </c:pt>
                      <c:pt idx="1510">
                        <c:v>16.5100992305521</c:v>
                      </c:pt>
                      <c:pt idx="1511">
                        <c:v>16.5418730616326</c:v>
                      </c:pt>
                      <c:pt idx="1512">
                        <c:v>16.529806754533102</c:v>
                      </c:pt>
                      <c:pt idx="1513">
                        <c:v>16.5189841051237</c:v>
                      </c:pt>
                      <c:pt idx="1514">
                        <c:v>16.517447055848301</c:v>
                      </c:pt>
                      <c:pt idx="1515">
                        <c:v>16.541341997250601</c:v>
                      </c:pt>
                      <c:pt idx="1516">
                        <c:v>16.527519060529801</c:v>
                      </c:pt>
                      <c:pt idx="1517">
                        <c:v>16.536569250220399</c:v>
                      </c:pt>
                      <c:pt idx="1518">
                        <c:v>16.5239297793132</c:v>
                      </c:pt>
                      <c:pt idx="1519">
                        <c:v>16.542984000067001</c:v>
                      </c:pt>
                      <c:pt idx="1520">
                        <c:v>16.521780845594201</c:v>
                      </c:pt>
                      <c:pt idx="1521">
                        <c:v>16.551984406225799</c:v>
                      </c:pt>
                      <c:pt idx="1522">
                        <c:v>16.546980178619702</c:v>
                      </c:pt>
                      <c:pt idx="1523">
                        <c:v>16.527702782140501</c:v>
                      </c:pt>
                      <c:pt idx="1524">
                        <c:v>16.553089009244299</c:v>
                      </c:pt>
                      <c:pt idx="1525">
                        <c:v>16.545251112027</c:v>
                      </c:pt>
                      <c:pt idx="1526">
                        <c:v>16.545671784800799</c:v>
                      </c:pt>
                      <c:pt idx="1527">
                        <c:v>16.5451042294874</c:v>
                      </c:pt>
                      <c:pt idx="1528">
                        <c:v>16.538436497664701</c:v>
                      </c:pt>
                      <c:pt idx="1529">
                        <c:v>16.521632169115701</c:v>
                      </c:pt>
                      <c:pt idx="1530">
                        <c:v>16.558629136699999</c:v>
                      </c:pt>
                      <c:pt idx="1531">
                        <c:v>16.523519723969699</c:v>
                      </c:pt>
                      <c:pt idx="1532">
                        <c:v>16.545613457291999</c:v>
                      </c:pt>
                      <c:pt idx="1533">
                        <c:v>16.554143587332199</c:v>
                      </c:pt>
                      <c:pt idx="1534">
                        <c:v>16.548503296301298</c:v>
                      </c:pt>
                      <c:pt idx="1535">
                        <c:v>16.534961914589701</c:v>
                      </c:pt>
                      <c:pt idx="1536">
                        <c:v>16.524334973250799</c:v>
                      </c:pt>
                      <c:pt idx="1537">
                        <c:v>16.517845139488699</c:v>
                      </c:pt>
                      <c:pt idx="1538">
                        <c:v>16.536414460215202</c:v>
                      </c:pt>
                      <c:pt idx="1539">
                        <c:v>16.5469936456218</c:v>
                      </c:pt>
                      <c:pt idx="1540">
                        <c:v>16.544442990654201</c:v>
                      </c:pt>
                      <c:pt idx="1541">
                        <c:v>16.5244708239196</c:v>
                      </c:pt>
                      <c:pt idx="1542">
                        <c:v>16.543482645966002</c:v>
                      </c:pt>
                      <c:pt idx="1543">
                        <c:v>16.5456876544167</c:v>
                      </c:pt>
                      <c:pt idx="1544">
                        <c:v>16.546472404210501</c:v>
                      </c:pt>
                      <c:pt idx="1545">
                        <c:v>16.555727417601101</c:v>
                      </c:pt>
                      <c:pt idx="1546">
                        <c:v>16.532474402838499</c:v>
                      </c:pt>
                      <c:pt idx="1547">
                        <c:v>16.5592590462219</c:v>
                      </c:pt>
                      <c:pt idx="1548">
                        <c:v>16.5337586145472</c:v>
                      </c:pt>
                      <c:pt idx="1549">
                        <c:v>16.514916780174499</c:v>
                      </c:pt>
                      <c:pt idx="1550">
                        <c:v>16.565290978924899</c:v>
                      </c:pt>
                      <c:pt idx="1551">
                        <c:v>16.566301017524999</c:v>
                      </c:pt>
                      <c:pt idx="1552">
                        <c:v>16.516884889398501</c:v>
                      </c:pt>
                      <c:pt idx="1553">
                        <c:v>16.548776599997499</c:v>
                      </c:pt>
                      <c:pt idx="1554">
                        <c:v>16.5525603242478</c:v>
                      </c:pt>
                      <c:pt idx="1555">
                        <c:v>16.555532419176899</c:v>
                      </c:pt>
                      <c:pt idx="1556">
                        <c:v>16.556954637700699</c:v>
                      </c:pt>
                      <c:pt idx="1557">
                        <c:v>16.542361618230601</c:v>
                      </c:pt>
                      <c:pt idx="1558">
                        <c:v>16.521154897551199</c:v>
                      </c:pt>
                      <c:pt idx="1559">
                        <c:v>16.5446950568031</c:v>
                      </c:pt>
                      <c:pt idx="1560">
                        <c:v>16.562146977069499</c:v>
                      </c:pt>
                      <c:pt idx="1561">
                        <c:v>16.538907637824298</c:v>
                      </c:pt>
                      <c:pt idx="1562">
                        <c:v>16.519336820142399</c:v>
                      </c:pt>
                      <c:pt idx="1563">
                        <c:v>16.553150579666699</c:v>
                      </c:pt>
                      <c:pt idx="1564">
                        <c:v>16.565734848244102</c:v>
                      </c:pt>
                      <c:pt idx="1565">
                        <c:v>16.529801052798401</c:v>
                      </c:pt>
                      <c:pt idx="1566">
                        <c:v>16.5483239512122</c:v>
                      </c:pt>
                      <c:pt idx="1567">
                        <c:v>16.5686772000135</c:v>
                      </c:pt>
                      <c:pt idx="1568">
                        <c:v>16.549838152724998</c:v>
                      </c:pt>
                      <c:pt idx="1569">
                        <c:v>16.551684065073701</c:v>
                      </c:pt>
                      <c:pt idx="1570">
                        <c:v>16.5331402675418</c:v>
                      </c:pt>
                      <c:pt idx="1571">
                        <c:v>16.571157126659799</c:v>
                      </c:pt>
                      <c:pt idx="1572">
                        <c:v>16.540729118632498</c:v>
                      </c:pt>
                      <c:pt idx="1573">
                        <c:v>16.576211756405499</c:v>
                      </c:pt>
                      <c:pt idx="1574">
                        <c:v>16.546219858922999</c:v>
                      </c:pt>
                      <c:pt idx="1575">
                        <c:v>16.529123540505299</c:v>
                      </c:pt>
                      <c:pt idx="1576">
                        <c:v>16.570681640228901</c:v>
                      </c:pt>
                      <c:pt idx="1577">
                        <c:v>16.5433164976527</c:v>
                      </c:pt>
                      <c:pt idx="1578">
                        <c:v>16.545934010626599</c:v>
                      </c:pt>
                      <c:pt idx="1579">
                        <c:v>16.559797487202001</c:v>
                      </c:pt>
                      <c:pt idx="1580">
                        <c:v>16.5507221855338</c:v>
                      </c:pt>
                      <c:pt idx="1581">
                        <c:v>16.5431874237002</c:v>
                      </c:pt>
                      <c:pt idx="1582">
                        <c:v>16.560443034933201</c:v>
                      </c:pt>
                      <c:pt idx="1583">
                        <c:v>16.529696983305598</c:v>
                      </c:pt>
                      <c:pt idx="1584">
                        <c:v>16.5038987903053</c:v>
                      </c:pt>
                      <c:pt idx="1585">
                        <c:v>16.528604185385401</c:v>
                      </c:pt>
                      <c:pt idx="1586">
                        <c:v>16.549664315904199</c:v>
                      </c:pt>
                      <c:pt idx="1587">
                        <c:v>16.552535921843401</c:v>
                      </c:pt>
                      <c:pt idx="1588">
                        <c:v>16.547935281723198</c:v>
                      </c:pt>
                      <c:pt idx="1589">
                        <c:v>16.5361508711452</c:v>
                      </c:pt>
                      <c:pt idx="1590">
                        <c:v>16.545286454549998</c:v>
                      </c:pt>
                      <c:pt idx="1591">
                        <c:v>16.5197653847552</c:v>
                      </c:pt>
                      <c:pt idx="1592">
                        <c:v>16.557693636682</c:v>
                      </c:pt>
                      <c:pt idx="1593">
                        <c:v>16.5476593117912</c:v>
                      </c:pt>
                      <c:pt idx="1594">
                        <c:v>16.574230554532999</c:v>
                      </c:pt>
                      <c:pt idx="1595">
                        <c:v>16.5398918371551</c:v>
                      </c:pt>
                      <c:pt idx="1596">
                        <c:v>16.5281705095463</c:v>
                      </c:pt>
                      <c:pt idx="1597">
                        <c:v>16.565372826155301</c:v>
                      </c:pt>
                      <c:pt idx="1598">
                        <c:v>16.555866209890699</c:v>
                      </c:pt>
                      <c:pt idx="1599">
                        <c:v>16.563849785260398</c:v>
                      </c:pt>
                      <c:pt idx="1600">
                        <c:v>16.5687344163433</c:v>
                      </c:pt>
                      <c:pt idx="1601">
                        <c:v>16.580514543127599</c:v>
                      </c:pt>
                      <c:pt idx="1602">
                        <c:v>16.533029418366201</c:v>
                      </c:pt>
                      <c:pt idx="1603">
                        <c:v>16.5811879076671</c:v>
                      </c:pt>
                      <c:pt idx="1604">
                        <c:v>16.542941922921202</c:v>
                      </c:pt>
                      <c:pt idx="1605">
                        <c:v>16.564036837915999</c:v>
                      </c:pt>
                      <c:pt idx="1606">
                        <c:v>16.574908388361401</c:v>
                      </c:pt>
                      <c:pt idx="1607">
                        <c:v>16.549926503621599</c:v>
                      </c:pt>
                      <c:pt idx="1608">
                        <c:v>16.548354677464001</c:v>
                      </c:pt>
                      <c:pt idx="1609">
                        <c:v>16.561624701327101</c:v>
                      </c:pt>
                      <c:pt idx="1610">
                        <c:v>16.585006020709301</c:v>
                      </c:pt>
                      <c:pt idx="1611">
                        <c:v>16.573397263991101</c:v>
                      </c:pt>
                      <c:pt idx="1612">
                        <c:v>16.547616479344502</c:v>
                      </c:pt>
                      <c:pt idx="1613">
                        <c:v>16.572383630119099</c:v>
                      </c:pt>
                      <c:pt idx="1614">
                        <c:v>16.538771078117598</c:v>
                      </c:pt>
                      <c:pt idx="1615">
                        <c:v>16.561609970595601</c:v>
                      </c:pt>
                      <c:pt idx="1616">
                        <c:v>16.5646642639128</c:v>
                      </c:pt>
                      <c:pt idx="1617">
                        <c:v>16.599097535925701</c:v>
                      </c:pt>
                      <c:pt idx="1618">
                        <c:v>16.578249881739399</c:v>
                      </c:pt>
                      <c:pt idx="1619">
                        <c:v>16.533205566417099</c:v>
                      </c:pt>
                      <c:pt idx="1620">
                        <c:v>16.545221494519499</c:v>
                      </c:pt>
                      <c:pt idx="1621">
                        <c:v>16.575247904491999</c:v>
                      </c:pt>
                      <c:pt idx="1622">
                        <c:v>16.550030948231498</c:v>
                      </c:pt>
                      <c:pt idx="1623">
                        <c:v>16.5152832330491</c:v>
                      </c:pt>
                      <c:pt idx="1624">
                        <c:v>16.570817602233401</c:v>
                      </c:pt>
                      <c:pt idx="1625">
                        <c:v>16.564025819116001</c:v>
                      </c:pt>
                      <c:pt idx="1626">
                        <c:v>16.555526175093402</c:v>
                      </c:pt>
                      <c:pt idx="1627">
                        <c:v>16.5627408166207</c:v>
                      </c:pt>
                      <c:pt idx="1628">
                        <c:v>16.556051745245501</c:v>
                      </c:pt>
                      <c:pt idx="1629">
                        <c:v>16.562139493226201</c:v>
                      </c:pt>
                      <c:pt idx="1630">
                        <c:v>16.5758034442491</c:v>
                      </c:pt>
                      <c:pt idx="1631">
                        <c:v>16.557910796509599</c:v>
                      </c:pt>
                      <c:pt idx="1632">
                        <c:v>16.5798920271668</c:v>
                      </c:pt>
                      <c:pt idx="1633">
                        <c:v>16.5654619601059</c:v>
                      </c:pt>
                      <c:pt idx="1634">
                        <c:v>16.5785047010277</c:v>
                      </c:pt>
                      <c:pt idx="1635">
                        <c:v>16.5733950176602</c:v>
                      </c:pt>
                      <c:pt idx="1636">
                        <c:v>16.565524025382199</c:v>
                      </c:pt>
                      <c:pt idx="1637">
                        <c:v>16.579772133369801</c:v>
                      </c:pt>
                      <c:pt idx="1638">
                        <c:v>16.5715705057784</c:v>
                      </c:pt>
                      <c:pt idx="1639">
                        <c:v>16.553238689390099</c:v>
                      </c:pt>
                      <c:pt idx="1640">
                        <c:v>16.526918039103599</c:v>
                      </c:pt>
                      <c:pt idx="1641">
                        <c:v>16.539730879038501</c:v>
                      </c:pt>
                      <c:pt idx="1642">
                        <c:v>16.520528987637999</c:v>
                      </c:pt>
                      <c:pt idx="1643">
                        <c:v>16.5567657642159</c:v>
                      </c:pt>
                      <c:pt idx="1644">
                        <c:v>16.541534417431301</c:v>
                      </c:pt>
                      <c:pt idx="1645">
                        <c:v>16.542431997294401</c:v>
                      </c:pt>
                      <c:pt idx="1646">
                        <c:v>16.5230016811879</c:v>
                      </c:pt>
                      <c:pt idx="1647">
                        <c:v>16.5402803792181</c:v>
                      </c:pt>
                      <c:pt idx="1648">
                        <c:v>16.558536696578901</c:v>
                      </c:pt>
                      <c:pt idx="1649">
                        <c:v>16.555426806881901</c:v>
                      </c:pt>
                      <c:pt idx="1650">
                        <c:v>16.556787728971202</c:v>
                      </c:pt>
                      <c:pt idx="1651">
                        <c:v>16.544097405340601</c:v>
                      </c:pt>
                      <c:pt idx="1652">
                        <c:v>16.5405034975132</c:v>
                      </c:pt>
                      <c:pt idx="1653">
                        <c:v>16.537354116584702</c:v>
                      </c:pt>
                      <c:pt idx="1654">
                        <c:v>16.559002053952401</c:v>
                      </c:pt>
                      <c:pt idx="1655">
                        <c:v>16.572627713470698</c:v>
                      </c:pt>
                      <c:pt idx="1656">
                        <c:v>16.5768953531304</c:v>
                      </c:pt>
                      <c:pt idx="1657">
                        <c:v>16.557347397537001</c:v>
                      </c:pt>
                      <c:pt idx="1658">
                        <c:v>16.533285991744901</c:v>
                      </c:pt>
                      <c:pt idx="1659">
                        <c:v>16.5753768628784</c:v>
                      </c:pt>
                      <c:pt idx="1660">
                        <c:v>16.5606531351504</c:v>
                      </c:pt>
                      <c:pt idx="1661">
                        <c:v>16.571189009789101</c:v>
                      </c:pt>
                      <c:pt idx="1662">
                        <c:v>16.553183472739001</c:v>
                      </c:pt>
                      <c:pt idx="1663">
                        <c:v>16.5775493024274</c:v>
                      </c:pt>
                      <c:pt idx="1664">
                        <c:v>16.544147411006598</c:v>
                      </c:pt>
                      <c:pt idx="1665">
                        <c:v>16.556074811588701</c:v>
                      </c:pt>
                      <c:pt idx="1666">
                        <c:v>16.571298557195799</c:v>
                      </c:pt>
                      <c:pt idx="1667">
                        <c:v>16.555075573987398</c:v>
                      </c:pt>
                      <c:pt idx="1668">
                        <c:v>16.5926309158171</c:v>
                      </c:pt>
                      <c:pt idx="1669">
                        <c:v>16.555277845081299</c:v>
                      </c:pt>
                      <c:pt idx="1670">
                        <c:v>16.556983457158001</c:v>
                      </c:pt>
                      <c:pt idx="1671">
                        <c:v>16.561550452858501</c:v>
                      </c:pt>
                      <c:pt idx="1672">
                        <c:v>16.558352440709399</c:v>
                      </c:pt>
                      <c:pt idx="1673">
                        <c:v>16.608289703738699</c:v>
                      </c:pt>
                      <c:pt idx="1674">
                        <c:v>16.5430827070292</c:v>
                      </c:pt>
                      <c:pt idx="1675">
                        <c:v>16.528516652568701</c:v>
                      </c:pt>
                      <c:pt idx="1676">
                        <c:v>16.569713361234498</c:v>
                      </c:pt>
                      <c:pt idx="1677">
                        <c:v>16.544749988817902</c:v>
                      </c:pt>
                      <c:pt idx="1678">
                        <c:v>16.561894134365499</c:v>
                      </c:pt>
                      <c:pt idx="1679">
                        <c:v>16.526516606710299</c:v>
                      </c:pt>
                      <c:pt idx="1680">
                        <c:v>16.574746056578299</c:v>
                      </c:pt>
                      <c:pt idx="1681">
                        <c:v>16.583658436814499</c:v>
                      </c:pt>
                      <c:pt idx="1682">
                        <c:v>16.578048475592901</c:v>
                      </c:pt>
                      <c:pt idx="1683">
                        <c:v>16.5549303075836</c:v>
                      </c:pt>
                      <c:pt idx="1684">
                        <c:v>16.551825872522901</c:v>
                      </c:pt>
                      <c:pt idx="1685">
                        <c:v>16.564158130266701</c:v>
                      </c:pt>
                      <c:pt idx="1686">
                        <c:v>16.528267335100502</c:v>
                      </c:pt>
                      <c:pt idx="1687">
                        <c:v>16.572666673836999</c:v>
                      </c:pt>
                      <c:pt idx="1688">
                        <c:v>16.564744598591801</c:v>
                      </c:pt>
                      <c:pt idx="1689">
                        <c:v>16.585647420934801</c:v>
                      </c:pt>
                      <c:pt idx="1690">
                        <c:v>16.5612145782627</c:v>
                      </c:pt>
                      <c:pt idx="1691">
                        <c:v>16.554550214907898</c:v>
                      </c:pt>
                      <c:pt idx="1692">
                        <c:v>16.5640213749558</c:v>
                      </c:pt>
                      <c:pt idx="1693">
                        <c:v>16.563707625731499</c:v>
                      </c:pt>
                      <c:pt idx="1694">
                        <c:v>16.5829213176359</c:v>
                      </c:pt>
                      <c:pt idx="1695">
                        <c:v>15.928898932169499</c:v>
                      </c:pt>
                      <c:pt idx="1696">
                        <c:v>15.883897043008099</c:v>
                      </c:pt>
                      <c:pt idx="1697">
                        <c:v>15.833872956967801</c:v>
                      </c:pt>
                      <c:pt idx="1698">
                        <c:v>15.9191758675555</c:v>
                      </c:pt>
                      <c:pt idx="1699">
                        <c:v>15.8980849257735</c:v>
                      </c:pt>
                      <c:pt idx="1700">
                        <c:v>15.8478738392723</c:v>
                      </c:pt>
                      <c:pt idx="1701">
                        <c:v>15.8857779386662</c:v>
                      </c:pt>
                      <c:pt idx="1702">
                        <c:v>15.960595804533799</c:v>
                      </c:pt>
                      <c:pt idx="1703">
                        <c:v>15.939688870465</c:v>
                      </c:pt>
                      <c:pt idx="1704">
                        <c:v>15.9201830060259</c:v>
                      </c:pt>
                      <c:pt idx="1705">
                        <c:v>15.9608400672175</c:v>
                      </c:pt>
                      <c:pt idx="1706">
                        <c:v>15.9321090981043</c:v>
                      </c:pt>
                      <c:pt idx="1707">
                        <c:v>15.9291494141059</c:v>
                      </c:pt>
                      <c:pt idx="1708">
                        <c:v>16.210936939485499</c:v>
                      </c:pt>
                      <c:pt idx="1709">
                        <c:v>16.207427975823698</c:v>
                      </c:pt>
                      <c:pt idx="1710">
                        <c:v>16.2636678078666</c:v>
                      </c:pt>
                      <c:pt idx="1711">
                        <c:v>16.245187624350901</c:v>
                      </c:pt>
                      <c:pt idx="1712">
                        <c:v>16.216132957102701</c:v>
                      </c:pt>
                      <c:pt idx="1713">
                        <c:v>16.221689696126798</c:v>
                      </c:pt>
                      <c:pt idx="1714">
                        <c:v>16.243451047394</c:v>
                      </c:pt>
                      <c:pt idx="1715">
                        <c:v>16.253929548160698</c:v>
                      </c:pt>
                      <c:pt idx="1716">
                        <c:v>16.537627805762899</c:v>
                      </c:pt>
                      <c:pt idx="1717">
                        <c:v>16.510789544545499</c:v>
                      </c:pt>
                      <c:pt idx="1718">
                        <c:v>16.578696972774601</c:v>
                      </c:pt>
                      <c:pt idx="1719">
                        <c:v>16.5581529555716</c:v>
                      </c:pt>
                      <c:pt idx="1720">
                        <c:v>16.567177823557302</c:v>
                      </c:pt>
                      <c:pt idx="1721">
                        <c:v>16.516214255608599</c:v>
                      </c:pt>
                      <c:pt idx="1722">
                        <c:v>16.5583818694931</c:v>
                      </c:pt>
                      <c:pt idx="1723">
                        <c:v>16.583226340325201</c:v>
                      </c:pt>
                      <c:pt idx="1724">
                        <c:v>16.548810768781799</c:v>
                      </c:pt>
                      <c:pt idx="1725">
                        <c:v>16.535504652613501</c:v>
                      </c:pt>
                      <c:pt idx="1726">
                        <c:v>16.5603700934738</c:v>
                      </c:pt>
                      <c:pt idx="1727">
                        <c:v>16.559997706224902</c:v>
                      </c:pt>
                      <c:pt idx="1728">
                        <c:v>16.526734992805501</c:v>
                      </c:pt>
                      <c:pt idx="1729">
                        <c:v>16.564032351945201</c:v>
                      </c:pt>
                      <c:pt idx="1730">
                        <c:v>16.5563772124118</c:v>
                      </c:pt>
                      <c:pt idx="1731">
                        <c:v>16.5630330525291</c:v>
                      </c:pt>
                      <c:pt idx="1732">
                        <c:v>16.559887507108201</c:v>
                      </c:pt>
                      <c:pt idx="1733">
                        <c:v>16.5419913718485</c:v>
                      </c:pt>
                      <c:pt idx="1734">
                        <c:v>16.549894221473998</c:v>
                      </c:pt>
                      <c:pt idx="1735">
                        <c:v>16.574561491757699</c:v>
                      </c:pt>
                      <c:pt idx="1736">
                        <c:v>16.580285627207001</c:v>
                      </c:pt>
                      <c:pt idx="1737">
                        <c:v>16.556405732864</c:v>
                      </c:pt>
                      <c:pt idx="1738">
                        <c:v>16.532661491262498</c:v>
                      </c:pt>
                      <c:pt idx="1739">
                        <c:v>16.5745485054839</c:v>
                      </c:pt>
                      <c:pt idx="1740">
                        <c:v>16.551013655429099</c:v>
                      </c:pt>
                      <c:pt idx="1741">
                        <c:v>16.598548916904701</c:v>
                      </c:pt>
                      <c:pt idx="1742">
                        <c:v>16.5581228741068</c:v>
                      </c:pt>
                      <c:pt idx="1743">
                        <c:v>16.572232327517501</c:v>
                      </c:pt>
                      <c:pt idx="1744">
                        <c:v>16.586764554712701</c:v>
                      </c:pt>
                      <c:pt idx="1745">
                        <c:v>16.572501807994499</c:v>
                      </c:pt>
                      <c:pt idx="1746">
                        <c:v>16.593386860928501</c:v>
                      </c:pt>
                      <c:pt idx="1747">
                        <c:v>16.560741031460001</c:v>
                      </c:pt>
                      <c:pt idx="1748">
                        <c:v>16.540647096686602</c:v>
                      </c:pt>
                      <c:pt idx="1749">
                        <c:v>16.594423163978</c:v>
                      </c:pt>
                      <c:pt idx="1750">
                        <c:v>16.581631607819901</c:v>
                      </c:pt>
                      <c:pt idx="1751">
                        <c:v>16.584211099679301</c:v>
                      </c:pt>
                      <c:pt idx="1752">
                        <c:v>16.560309856267899</c:v>
                      </c:pt>
                      <c:pt idx="1753">
                        <c:v>16.601296925535198</c:v>
                      </c:pt>
                      <c:pt idx="1754">
                        <c:v>16.6047534416969</c:v>
                      </c:pt>
                      <c:pt idx="1755">
                        <c:v>16.585847216102401</c:v>
                      </c:pt>
                      <c:pt idx="1756">
                        <c:v>16.576486575847099</c:v>
                      </c:pt>
                      <c:pt idx="1757">
                        <c:v>16.580873566044001</c:v>
                      </c:pt>
                      <c:pt idx="1758">
                        <c:v>16.5821002253365</c:v>
                      </c:pt>
                      <c:pt idx="1759">
                        <c:v>16.538583017982599</c:v>
                      </c:pt>
                      <c:pt idx="1760">
                        <c:v>16.5972301349974</c:v>
                      </c:pt>
                      <c:pt idx="1761">
                        <c:v>16.607085462705701</c:v>
                      </c:pt>
                      <c:pt idx="1762">
                        <c:v>16.598922536011798</c:v>
                      </c:pt>
                      <c:pt idx="1763">
                        <c:v>16.589892868317701</c:v>
                      </c:pt>
                      <c:pt idx="1764">
                        <c:v>16.574604278021699</c:v>
                      </c:pt>
                      <c:pt idx="1765">
                        <c:v>16.5535096430091</c:v>
                      </c:pt>
                      <c:pt idx="1766">
                        <c:v>16.575634272599402</c:v>
                      </c:pt>
                      <c:pt idx="1767">
                        <c:v>16.5844838960289</c:v>
                      </c:pt>
                      <c:pt idx="1768">
                        <c:v>16.604919749270302</c:v>
                      </c:pt>
                      <c:pt idx="1769">
                        <c:v>16.593471948282499</c:v>
                      </c:pt>
                      <c:pt idx="1770">
                        <c:v>16.5978243152306</c:v>
                      </c:pt>
                      <c:pt idx="1771">
                        <c:v>16.586518964841598</c:v>
                      </c:pt>
                      <c:pt idx="1772">
                        <c:v>16.595710013535999</c:v>
                      </c:pt>
                      <c:pt idx="1773">
                        <c:v>16.595386911882599</c:v>
                      </c:pt>
                      <c:pt idx="1774">
                        <c:v>16.599155549471298</c:v>
                      </c:pt>
                      <c:pt idx="1775">
                        <c:v>16.597921208906499</c:v>
                      </c:pt>
                      <c:pt idx="1776">
                        <c:v>16.6024335064964</c:v>
                      </c:pt>
                      <c:pt idx="1777">
                        <c:v>16.6040212051713</c:v>
                      </c:pt>
                      <c:pt idx="1778">
                        <c:v>16.589738543217099</c:v>
                      </c:pt>
                      <c:pt idx="1779">
                        <c:v>16.573891171914902</c:v>
                      </c:pt>
                      <c:pt idx="1780">
                        <c:v>16.555240870776199</c:v>
                      </c:pt>
                      <c:pt idx="1781">
                        <c:v>16.569917720135699</c:v>
                      </c:pt>
                      <c:pt idx="1782">
                        <c:v>16.586195762126799</c:v>
                      </c:pt>
                      <c:pt idx="1783">
                        <c:v>16.570801066961401</c:v>
                      </c:pt>
                      <c:pt idx="1784">
                        <c:v>16.588682732277402</c:v>
                      </c:pt>
                      <c:pt idx="1785">
                        <c:v>16.6002225550803</c:v>
                      </c:pt>
                      <c:pt idx="1786">
                        <c:v>16.590175495110799</c:v>
                      </c:pt>
                      <c:pt idx="1787">
                        <c:v>16.614246585770001</c:v>
                      </c:pt>
                      <c:pt idx="1788">
                        <c:v>16.579363946571799</c:v>
                      </c:pt>
                      <c:pt idx="1789">
                        <c:v>16.593350188355299</c:v>
                      </c:pt>
                      <c:pt idx="1790">
                        <c:v>16.601974051430101</c:v>
                      </c:pt>
                      <c:pt idx="1791">
                        <c:v>16.583447262610498</c:v>
                      </c:pt>
                      <c:pt idx="1792">
                        <c:v>16.600935013948899</c:v>
                      </c:pt>
                      <c:pt idx="1793">
                        <c:v>16.6509617892475</c:v>
                      </c:pt>
                      <c:pt idx="1794">
                        <c:v>16.604628516195099</c:v>
                      </c:pt>
                      <c:pt idx="1795">
                        <c:v>16.579432663938601</c:v>
                      </c:pt>
                      <c:pt idx="1796">
                        <c:v>16.596148032209101</c:v>
                      </c:pt>
                      <c:pt idx="1797">
                        <c:v>16.589293939549599</c:v>
                      </c:pt>
                      <c:pt idx="1798">
                        <c:v>16.601865914083099</c:v>
                      </c:pt>
                      <c:pt idx="1799">
                        <c:v>16.605935097684998</c:v>
                      </c:pt>
                      <c:pt idx="1800">
                        <c:v>16.580426906829601</c:v>
                      </c:pt>
                      <c:pt idx="1801">
                        <c:v>16.5553789849121</c:v>
                      </c:pt>
                      <c:pt idx="1802">
                        <c:v>16.580008247820398</c:v>
                      </c:pt>
                      <c:pt idx="1803">
                        <c:v>16.577962031483199</c:v>
                      </c:pt>
                      <c:pt idx="1804">
                        <c:v>16.5724421988375</c:v>
                      </c:pt>
                      <c:pt idx="1805">
                        <c:v>16.570190521139001</c:v>
                      </c:pt>
                      <c:pt idx="1806">
                        <c:v>16.593509745285701</c:v>
                      </c:pt>
                      <c:pt idx="1807">
                        <c:v>16.583432464412301</c:v>
                      </c:pt>
                      <c:pt idx="1808">
                        <c:v>16.617045325797701</c:v>
                      </c:pt>
                      <c:pt idx="1809">
                        <c:v>16.596707073596001</c:v>
                      </c:pt>
                      <c:pt idx="1810">
                        <c:v>16.588783221684999</c:v>
                      </c:pt>
                      <c:pt idx="1811">
                        <c:v>16.616624331077499</c:v>
                      </c:pt>
                      <c:pt idx="1812">
                        <c:v>16.5979830270166</c:v>
                      </c:pt>
                      <c:pt idx="1813">
                        <c:v>16.594403839164201</c:v>
                      </c:pt>
                      <c:pt idx="1814">
                        <c:v>16.636524195267999</c:v>
                      </c:pt>
                      <c:pt idx="1815">
                        <c:v>16.583066470786399</c:v>
                      </c:pt>
                      <c:pt idx="1816">
                        <c:v>16.589904856521201</c:v>
                      </c:pt>
                      <c:pt idx="1817">
                        <c:v>16.5880252202607</c:v>
                      </c:pt>
                      <c:pt idx="1818">
                        <c:v>16.588381374842701</c:v>
                      </c:pt>
                      <c:pt idx="1819">
                        <c:v>16.6115582904227</c:v>
                      </c:pt>
                      <c:pt idx="1820">
                        <c:v>16.6068588489231</c:v>
                      </c:pt>
                      <c:pt idx="1821">
                        <c:v>16.599188356269998</c:v>
                      </c:pt>
                      <c:pt idx="1822">
                        <c:v>16.588090875687101</c:v>
                      </c:pt>
                      <c:pt idx="1823">
                        <c:v>16.599112828409901</c:v>
                      </c:pt>
                      <c:pt idx="1824">
                        <c:v>16.612737481073001</c:v>
                      </c:pt>
                      <c:pt idx="1825">
                        <c:v>16.607929671402601</c:v>
                      </c:pt>
                      <c:pt idx="1826">
                        <c:v>16.5994629049741</c:v>
                      </c:pt>
                      <c:pt idx="1827">
                        <c:v>16.623657201946202</c:v>
                      </c:pt>
                      <c:pt idx="1828">
                        <c:v>16.5939280036783</c:v>
                      </c:pt>
                      <c:pt idx="1829">
                        <c:v>16.560439348459798</c:v>
                      </c:pt>
                      <c:pt idx="1830">
                        <c:v>16.591100482670999</c:v>
                      </c:pt>
                      <c:pt idx="1831">
                        <c:v>16.5636245311773</c:v>
                      </c:pt>
                      <c:pt idx="1832">
                        <c:v>16.578686387206901</c:v>
                      </c:pt>
                      <c:pt idx="1833">
                        <c:v>16.596777058283699</c:v>
                      </c:pt>
                      <c:pt idx="1834">
                        <c:v>16.593236118343299</c:v>
                      </c:pt>
                      <c:pt idx="1835">
                        <c:v>16.5707991439299</c:v>
                      </c:pt>
                      <c:pt idx="1836">
                        <c:v>16.616746289456799</c:v>
                      </c:pt>
                      <c:pt idx="1837">
                        <c:v>16.6188103688404</c:v>
                      </c:pt>
                      <c:pt idx="1838">
                        <c:v>16.6002926148204</c:v>
                      </c:pt>
                      <c:pt idx="1839">
                        <c:v>16.593394622953301</c:v>
                      </c:pt>
                      <c:pt idx="1840">
                        <c:v>16.610941730190302</c:v>
                      </c:pt>
                      <c:pt idx="1841">
                        <c:v>16.588055395499701</c:v>
                      </c:pt>
                      <c:pt idx="1842">
                        <c:v>16.6195518096951</c:v>
                      </c:pt>
                      <c:pt idx="1843">
                        <c:v>16.5832337268468</c:v>
                      </c:pt>
                      <c:pt idx="1844">
                        <c:v>16.560253895164799</c:v>
                      </c:pt>
                      <c:pt idx="1845">
                        <c:v>16.600194862363999</c:v>
                      </c:pt>
                      <c:pt idx="1846">
                        <c:v>16.5947898223084</c:v>
                      </c:pt>
                      <c:pt idx="1847">
                        <c:v>16.5756129049892</c:v>
                      </c:pt>
                      <c:pt idx="1848">
                        <c:v>16.638272879528799</c:v>
                      </c:pt>
                      <c:pt idx="1849">
                        <c:v>16.562802814588899</c:v>
                      </c:pt>
                      <c:pt idx="1850">
                        <c:v>16.5892660376009</c:v>
                      </c:pt>
                      <c:pt idx="1851">
                        <c:v>16.581432137100901</c:v>
                      </c:pt>
                      <c:pt idx="1852">
                        <c:v>16.573974944559499</c:v>
                      </c:pt>
                      <c:pt idx="1853">
                        <c:v>16.609483236925701</c:v>
                      </c:pt>
                      <c:pt idx="1854">
                        <c:v>16.600343615805901</c:v>
                      </c:pt>
                      <c:pt idx="1855">
                        <c:v>16.616741065822598</c:v>
                      </c:pt>
                      <c:pt idx="1856">
                        <c:v>16.5876811289274</c:v>
                      </c:pt>
                      <c:pt idx="1857">
                        <c:v>16.594764963597999</c:v>
                      </c:pt>
                      <c:pt idx="1858">
                        <c:v>16.574731308295998</c:v>
                      </c:pt>
                      <c:pt idx="1859">
                        <c:v>16.5764590682574</c:v>
                      </c:pt>
                      <c:pt idx="1860">
                        <c:v>16.5917628224433</c:v>
                      </c:pt>
                      <c:pt idx="1861">
                        <c:v>16.623545356345801</c:v>
                      </c:pt>
                      <c:pt idx="1862">
                        <c:v>16.581483495659999</c:v>
                      </c:pt>
                      <c:pt idx="1863">
                        <c:v>16.636197025141801</c:v>
                      </c:pt>
                      <c:pt idx="1864">
                        <c:v>16.602324658738599</c:v>
                      </c:pt>
                      <c:pt idx="1865">
                        <c:v>16.608365507484301</c:v>
                      </c:pt>
                      <c:pt idx="1866">
                        <c:v>16.6023414663183</c:v>
                      </c:pt>
                      <c:pt idx="1867">
                        <c:v>16.633465304520101</c:v>
                      </c:pt>
                      <c:pt idx="1868">
                        <c:v>16.591067153547201</c:v>
                      </c:pt>
                      <c:pt idx="1869">
                        <c:v>16.5977980952119</c:v>
                      </c:pt>
                      <c:pt idx="1870">
                        <c:v>16.619741883328398</c:v>
                      </c:pt>
                      <c:pt idx="1871">
                        <c:v>16.616536590288799</c:v>
                      </c:pt>
                      <c:pt idx="1872">
                        <c:v>16.621959829390399</c:v>
                      </c:pt>
                      <c:pt idx="1873">
                        <c:v>16.609297774781901</c:v>
                      </c:pt>
                      <c:pt idx="1874">
                        <c:v>16.648542508445001</c:v>
                      </c:pt>
                      <c:pt idx="1875">
                        <c:v>16.633500776472498</c:v>
                      </c:pt>
                      <c:pt idx="1876">
                        <c:v>16.6165967833862</c:v>
                      </c:pt>
                      <c:pt idx="1877">
                        <c:v>16.622556628078701</c:v>
                      </c:pt>
                      <c:pt idx="1878">
                        <c:v>16.627766487634499</c:v>
                      </c:pt>
                      <c:pt idx="1879">
                        <c:v>16.628699157776701</c:v>
                      </c:pt>
                      <c:pt idx="1880">
                        <c:v>16.5949769831828</c:v>
                      </c:pt>
                      <c:pt idx="1881">
                        <c:v>16.6196118424796</c:v>
                      </c:pt>
                      <c:pt idx="1882">
                        <c:v>16.649062592281101</c:v>
                      </c:pt>
                      <c:pt idx="1883">
                        <c:v>16.640061047221199</c:v>
                      </c:pt>
                      <c:pt idx="1884">
                        <c:v>16.6271151912768</c:v>
                      </c:pt>
                      <c:pt idx="1885">
                        <c:v>16.645517154612801</c:v>
                      </c:pt>
                      <c:pt idx="1886">
                        <c:v>16.6293384691405</c:v>
                      </c:pt>
                      <c:pt idx="1887">
                        <c:v>16.625359866578901</c:v>
                      </c:pt>
                      <c:pt idx="1888">
                        <c:v>16.610837042369599</c:v>
                      </c:pt>
                      <c:pt idx="1889">
                        <c:v>16.614384802713399</c:v>
                      </c:pt>
                      <c:pt idx="1890">
                        <c:v>16.6403269723051</c:v>
                      </c:pt>
                      <c:pt idx="1891">
                        <c:v>16.656531907887501</c:v>
                      </c:pt>
                      <c:pt idx="1892">
                        <c:v>16.619016771666999</c:v>
                      </c:pt>
                      <c:pt idx="1893">
                        <c:v>16.6447159828328</c:v>
                      </c:pt>
                      <c:pt idx="1894">
                        <c:v>16.634970118576099</c:v>
                      </c:pt>
                      <c:pt idx="1895">
                        <c:v>16.624130369880898</c:v>
                      </c:pt>
                      <c:pt idx="1896">
                        <c:v>16.627516359318498</c:v>
                      </c:pt>
                      <c:pt idx="1897">
                        <c:v>16.645257068402799</c:v>
                      </c:pt>
                      <c:pt idx="1898">
                        <c:v>16.650942233553</c:v>
                      </c:pt>
                      <c:pt idx="1899">
                        <c:v>16.6309355020529</c:v>
                      </c:pt>
                      <c:pt idx="1900">
                        <c:v>16.600476112592101</c:v>
                      </c:pt>
                      <c:pt idx="1901">
                        <c:v>16.623829016435199</c:v>
                      </c:pt>
                      <c:pt idx="1902">
                        <c:v>16.647361039625299</c:v>
                      </c:pt>
                      <c:pt idx="1903">
                        <c:v>16.6496062116614</c:v>
                      </c:pt>
                      <c:pt idx="1904">
                        <c:v>16.620765475722099</c:v>
                      </c:pt>
                      <c:pt idx="1905">
                        <c:v>16.623304713074699</c:v>
                      </c:pt>
                      <c:pt idx="1906">
                        <c:v>16.624668847016501</c:v>
                      </c:pt>
                      <c:pt idx="1907">
                        <c:v>16.617928398286299</c:v>
                      </c:pt>
                      <c:pt idx="1908">
                        <c:v>16.621609832860401</c:v>
                      </c:pt>
                      <c:pt idx="1909">
                        <c:v>16.626235928306301</c:v>
                      </c:pt>
                      <c:pt idx="1910">
                        <c:v>16.6217550388068</c:v>
                      </c:pt>
                      <c:pt idx="1911">
                        <c:v>16.624866800109899</c:v>
                      </c:pt>
                      <c:pt idx="1912">
                        <c:v>16.659458575597299</c:v>
                      </c:pt>
                      <c:pt idx="1913">
                        <c:v>16.653354212105899</c:v>
                      </c:pt>
                      <c:pt idx="1914">
                        <c:v>16.6757914665085</c:v>
                      </c:pt>
                      <c:pt idx="1915">
                        <c:v>16.682449684444101</c:v>
                      </c:pt>
                      <c:pt idx="1916">
                        <c:v>16.654829200391301</c:v>
                      </c:pt>
                      <c:pt idx="1917">
                        <c:v>16.669271596349901</c:v>
                      </c:pt>
                      <c:pt idx="1918">
                        <c:v>16.672365476599001</c:v>
                      </c:pt>
                      <c:pt idx="1919">
                        <c:v>16.6660643067402</c:v>
                      </c:pt>
                      <c:pt idx="1920">
                        <c:v>16.200739130202201</c:v>
                      </c:pt>
                      <c:pt idx="1921">
                        <c:v>16.217116328386801</c:v>
                      </c:pt>
                      <c:pt idx="1922">
                        <c:v>16.255724226845299</c:v>
                      </c:pt>
                      <c:pt idx="1923">
                        <c:v>16.2397651806257</c:v>
                      </c:pt>
                      <c:pt idx="1924">
                        <c:v>16.235359252017801</c:v>
                      </c:pt>
                      <c:pt idx="1925">
                        <c:v>16.237186857619601</c:v>
                      </c:pt>
                      <c:pt idx="1926">
                        <c:v>16.1954837219584</c:v>
                      </c:pt>
                      <c:pt idx="1927">
                        <c:v>16.258237083328201</c:v>
                      </c:pt>
                      <c:pt idx="1928">
                        <c:v>16.207342368017802</c:v>
                      </c:pt>
                      <c:pt idx="1929">
                        <c:v>16.259295595839301</c:v>
                      </c:pt>
                      <c:pt idx="1930">
                        <c:v>16.2281621303554</c:v>
                      </c:pt>
                      <c:pt idx="1931">
                        <c:v>16.234627912921301</c:v>
                      </c:pt>
                      <c:pt idx="1932">
                        <c:v>16.2088895142615</c:v>
                      </c:pt>
                      <c:pt idx="1933">
                        <c:v>16.247377934943</c:v>
                      </c:pt>
                      <c:pt idx="1934">
                        <c:v>16.2717208273863</c:v>
                      </c:pt>
                      <c:pt idx="1935">
                        <c:v>16.263171460359299</c:v>
                      </c:pt>
                      <c:pt idx="1936">
                        <c:v>16.2490738522872</c:v>
                      </c:pt>
                      <c:pt idx="1937">
                        <c:v>16.264983113186201</c:v>
                      </c:pt>
                      <c:pt idx="1938">
                        <c:v>16.2517799697507</c:v>
                      </c:pt>
                      <c:pt idx="1939">
                        <c:v>16.262541818032801</c:v>
                      </c:pt>
                      <c:pt idx="1940">
                        <c:v>16.2531758591937</c:v>
                      </c:pt>
                      <c:pt idx="1941">
                        <c:v>16.2078315501699</c:v>
                      </c:pt>
                      <c:pt idx="1942">
                        <c:v>16.263403357638701</c:v>
                      </c:pt>
                      <c:pt idx="1943">
                        <c:v>16.238358864935002</c:v>
                      </c:pt>
                      <c:pt idx="1944">
                        <c:v>16.249957507712899</c:v>
                      </c:pt>
                      <c:pt idx="1945">
                        <c:v>16.278146044408</c:v>
                      </c:pt>
                      <c:pt idx="1946">
                        <c:v>16.274525500478401</c:v>
                      </c:pt>
                      <c:pt idx="1947">
                        <c:v>16.241064120625499</c:v>
                      </c:pt>
                      <c:pt idx="1948">
                        <c:v>16.194362546208001</c:v>
                      </c:pt>
                      <c:pt idx="1949">
                        <c:v>16.200656507183002</c:v>
                      </c:pt>
                      <c:pt idx="1950">
                        <c:v>16.219949988783998</c:v>
                      </c:pt>
                      <c:pt idx="1951">
                        <c:v>16.194741233819599</c:v>
                      </c:pt>
                      <c:pt idx="1952">
                        <c:v>16.239432842327599</c:v>
                      </c:pt>
                      <c:pt idx="1953">
                        <c:v>16.250080793670701</c:v>
                      </c:pt>
                      <c:pt idx="1954">
                        <c:v>16.243021532746798</c:v>
                      </c:pt>
                      <c:pt idx="1955">
                        <c:v>16.1812619617282</c:v>
                      </c:pt>
                      <c:pt idx="1956">
                        <c:v>16.2416829315695</c:v>
                      </c:pt>
                      <c:pt idx="1957">
                        <c:v>16.2027893050602</c:v>
                      </c:pt>
                      <c:pt idx="1958">
                        <c:v>16.244401589975499</c:v>
                      </c:pt>
                      <c:pt idx="1959">
                        <c:v>16.228834511243701</c:v>
                      </c:pt>
                      <c:pt idx="1960">
                        <c:v>16.243342953242198</c:v>
                      </c:pt>
                      <c:pt idx="1961">
                        <c:v>16.2070365798448</c:v>
                      </c:pt>
                      <c:pt idx="1962">
                        <c:v>16.234540025195599</c:v>
                      </c:pt>
                      <c:pt idx="1963">
                        <c:v>16.239995129159102</c:v>
                      </c:pt>
                      <c:pt idx="1964">
                        <c:v>16.293641703003701</c:v>
                      </c:pt>
                      <c:pt idx="1965">
                        <c:v>16.273831082061101</c:v>
                      </c:pt>
                      <c:pt idx="1966">
                        <c:v>16.2667281419773</c:v>
                      </c:pt>
                      <c:pt idx="1967">
                        <c:v>16.2446810813152</c:v>
                      </c:pt>
                      <c:pt idx="1968">
                        <c:v>16.212954213565499</c:v>
                      </c:pt>
                      <c:pt idx="1969">
                        <c:v>16.262933821674</c:v>
                      </c:pt>
                      <c:pt idx="1970">
                        <c:v>16.2402819651047</c:v>
                      </c:pt>
                      <c:pt idx="1971">
                        <c:v>16.274257442197001</c:v>
                      </c:pt>
                      <c:pt idx="1972">
                        <c:v>16.284994682171899</c:v>
                      </c:pt>
                      <c:pt idx="1973">
                        <c:v>16.282047475503401</c:v>
                      </c:pt>
                      <c:pt idx="1974">
                        <c:v>16.282998127707</c:v>
                      </c:pt>
                      <c:pt idx="1975">
                        <c:v>16.267869917217201</c:v>
                      </c:pt>
                      <c:pt idx="1976">
                        <c:v>16.179296914591799</c:v>
                      </c:pt>
                      <c:pt idx="1977">
                        <c:v>16.1885698977195</c:v>
                      </c:pt>
                      <c:pt idx="1978">
                        <c:v>16.210799326805802</c:v>
                      </c:pt>
                      <c:pt idx="1979">
                        <c:v>16.247737355061599</c:v>
                      </c:pt>
                      <c:pt idx="1980">
                        <c:v>16.196740386743802</c:v>
                      </c:pt>
                      <c:pt idx="1981">
                        <c:v>16.232085106856498</c:v>
                      </c:pt>
                      <c:pt idx="1982">
                        <c:v>16.221129994459499</c:v>
                      </c:pt>
                      <c:pt idx="1983">
                        <c:v>16.2297532135048</c:v>
                      </c:pt>
                      <c:pt idx="1984">
                        <c:v>16.2366053049161</c:v>
                      </c:pt>
                      <c:pt idx="1985">
                        <c:v>16.259309750093699</c:v>
                      </c:pt>
                      <c:pt idx="1986">
                        <c:v>16.255490395994499</c:v>
                      </c:pt>
                      <c:pt idx="1987">
                        <c:v>16.262753434175099</c:v>
                      </c:pt>
                      <c:pt idx="1988">
                        <c:v>16.222692242727799</c:v>
                      </c:pt>
                      <c:pt idx="1989">
                        <c:v>16.212882234749301</c:v>
                      </c:pt>
                      <c:pt idx="1990">
                        <c:v>16.2429059286833</c:v>
                      </c:pt>
                      <c:pt idx="1991">
                        <c:v>16.242380897681901</c:v>
                      </c:pt>
                      <c:pt idx="1992">
                        <c:v>16.262104621695698</c:v>
                      </c:pt>
                      <c:pt idx="1993">
                        <c:v>16.287379703996301</c:v>
                      </c:pt>
                      <c:pt idx="1994">
                        <c:v>16.2737977063831</c:v>
                      </c:pt>
                      <c:pt idx="1995">
                        <c:v>16.2824593807618</c:v>
                      </c:pt>
                      <c:pt idx="1996">
                        <c:v>16.273603716661601</c:v>
                      </c:pt>
                      <c:pt idx="1997">
                        <c:v>16.162995449035101</c:v>
                      </c:pt>
                      <c:pt idx="1998">
                        <c:v>16.256293612036899</c:v>
                      </c:pt>
                      <c:pt idx="1999">
                        <c:v>16.252208696120501</c:v>
                      </c:pt>
                      <c:pt idx="2000">
                        <c:v>16.248647789552699</c:v>
                      </c:pt>
                      <c:pt idx="2001">
                        <c:v>16.2342141617717</c:v>
                      </c:pt>
                      <c:pt idx="2002">
                        <c:v>16.219903721887</c:v>
                      </c:pt>
                      <c:pt idx="2003">
                        <c:v>16.223131614416701</c:v>
                      </c:pt>
                      <c:pt idx="2004">
                        <c:v>16.2114467652444</c:v>
                      </c:pt>
                      <c:pt idx="2005">
                        <c:v>16.195607013176598</c:v>
                      </c:pt>
                      <c:pt idx="2006">
                        <c:v>16.2859355583123</c:v>
                      </c:pt>
                      <c:pt idx="2007">
                        <c:v>16.2618255451907</c:v>
                      </c:pt>
                      <c:pt idx="2008">
                        <c:v>16.2669696967071</c:v>
                      </c:pt>
                      <c:pt idx="2009">
                        <c:v>16.262968810063398</c:v>
                      </c:pt>
                      <c:pt idx="2010">
                        <c:v>16.240758668270001</c:v>
                      </c:pt>
                      <c:pt idx="2011">
                        <c:v>16.2606453002095</c:v>
                      </c:pt>
                      <c:pt idx="2012">
                        <c:v>16.2159127797959</c:v>
                      </c:pt>
                      <c:pt idx="2013">
                        <c:v>16.191103611464801</c:v>
                      </c:pt>
                      <c:pt idx="2014">
                        <c:v>16.244238842492901</c:v>
                      </c:pt>
                      <c:pt idx="2015">
                        <c:v>16.228335318762699</c:v>
                      </c:pt>
                      <c:pt idx="2016">
                        <c:v>16.260329747661999</c:v>
                      </c:pt>
                      <c:pt idx="2017">
                        <c:v>16.294123184465999</c:v>
                      </c:pt>
                      <c:pt idx="2018">
                        <c:v>16.266984342092901</c:v>
                      </c:pt>
                      <c:pt idx="2019">
                        <c:v>16.2557873725961</c:v>
                      </c:pt>
                      <c:pt idx="2020">
                        <c:v>16.233455217267402</c:v>
                      </c:pt>
                      <c:pt idx="2021">
                        <c:v>16.265837400286401</c:v>
                      </c:pt>
                      <c:pt idx="2022">
                        <c:v>16.290259943293499</c:v>
                      </c:pt>
                      <c:pt idx="2023">
                        <c:v>16.245318266138799</c:v>
                      </c:pt>
                      <c:pt idx="2024">
                        <c:v>16.274855758074001</c:v>
                      </c:pt>
                      <c:pt idx="2025">
                        <c:v>16.2639815791043</c:v>
                      </c:pt>
                      <c:pt idx="2026">
                        <c:v>16.230152124861</c:v>
                      </c:pt>
                      <c:pt idx="2027">
                        <c:v>16.279456817478099</c:v>
                      </c:pt>
                      <c:pt idx="2028">
                        <c:v>16.2989974128405</c:v>
                      </c:pt>
                      <c:pt idx="2029">
                        <c:v>16.297970383069</c:v>
                      </c:pt>
                      <c:pt idx="2030">
                        <c:v>16.296359783266301</c:v>
                      </c:pt>
                      <c:pt idx="2031">
                        <c:v>16.303677059522801</c:v>
                      </c:pt>
                      <c:pt idx="2032">
                        <c:v>16.308216406570299</c:v>
                      </c:pt>
                      <c:pt idx="2033">
                        <c:v>16.371805350678301</c:v>
                      </c:pt>
                      <c:pt idx="2034">
                        <c:v>16.4084225801383</c:v>
                      </c:pt>
                      <c:pt idx="2035">
                        <c:v>16.3735248914919</c:v>
                      </c:pt>
                      <c:pt idx="2036">
                        <c:v>16.349721428633799</c:v>
                      </c:pt>
                      <c:pt idx="2037">
                        <c:v>16.425842839786998</c:v>
                      </c:pt>
                      <c:pt idx="2038">
                        <c:v>16.389850113259801</c:v>
                      </c:pt>
                      <c:pt idx="2039">
                        <c:v>16.393566339081801</c:v>
                      </c:pt>
                      <c:pt idx="2040">
                        <c:v>16.422590711239302</c:v>
                      </c:pt>
                      <c:pt idx="2041">
                        <c:v>16.380563310733901</c:v>
                      </c:pt>
                      <c:pt idx="2042">
                        <c:v>16.379973667658899</c:v>
                      </c:pt>
                      <c:pt idx="2043">
                        <c:v>16.410602802586599</c:v>
                      </c:pt>
                      <c:pt idx="2044">
                        <c:v>16.376702634085401</c:v>
                      </c:pt>
                      <c:pt idx="2045">
                        <c:v>16.4286772340322</c:v>
                      </c:pt>
                      <c:pt idx="2046">
                        <c:v>17.273783321241801</c:v>
                      </c:pt>
                      <c:pt idx="2047">
                        <c:v>17.325828450872901</c:v>
                      </c:pt>
                      <c:pt idx="2048">
                        <c:v>17.295089846389399</c:v>
                      </c:pt>
                      <c:pt idx="2049">
                        <c:v>17.3611491609064</c:v>
                      </c:pt>
                      <c:pt idx="2050">
                        <c:v>17.306867123770999</c:v>
                      </c:pt>
                      <c:pt idx="2051">
                        <c:v>17.729360511568999</c:v>
                      </c:pt>
                      <c:pt idx="2052">
                        <c:v>17.405880371834598</c:v>
                      </c:pt>
                      <c:pt idx="2053">
                        <c:v>17.386769923496601</c:v>
                      </c:pt>
                      <c:pt idx="2054">
                        <c:v>17.756260154735301</c:v>
                      </c:pt>
                      <c:pt idx="2055">
                        <c:v>17.751328121907601</c:v>
                      </c:pt>
                      <c:pt idx="2056">
                        <c:v>17.410143166956299</c:v>
                      </c:pt>
                      <c:pt idx="2057">
                        <c:v>17.430234429334</c:v>
                      </c:pt>
                      <c:pt idx="2058">
                        <c:v>17.802604612288199</c:v>
                      </c:pt>
                      <c:pt idx="2059">
                        <c:v>17.453788262046402</c:v>
                      </c:pt>
                      <c:pt idx="2060">
                        <c:v>17.816149481823501</c:v>
                      </c:pt>
                      <c:pt idx="2061">
                        <c:v>17.8664848254313</c:v>
                      </c:pt>
                      <c:pt idx="2062">
                        <c:v>17.691973631240799</c:v>
                      </c:pt>
                      <c:pt idx="2063">
                        <c:v>17.8824251470406</c:v>
                      </c:pt>
                      <c:pt idx="2064">
                        <c:v>17.700500095397299</c:v>
                      </c:pt>
                      <c:pt idx="2065">
                        <c:v>17.6917229465198</c:v>
                      </c:pt>
                      <c:pt idx="2066">
                        <c:v>17.845466655707099</c:v>
                      </c:pt>
                      <c:pt idx="2067">
                        <c:v>17.850756336021298</c:v>
                      </c:pt>
                      <c:pt idx="2068">
                        <c:v>17.6961921849243</c:v>
                      </c:pt>
                      <c:pt idx="2069">
                        <c:v>17.701881549301302</c:v>
                      </c:pt>
                      <c:pt idx="2070">
                        <c:v>17.878479460523501</c:v>
                      </c:pt>
                      <c:pt idx="2071">
                        <c:v>17.902349233123399</c:v>
                      </c:pt>
                      <c:pt idx="2072">
                        <c:v>17.927355248726599</c:v>
                      </c:pt>
                      <c:pt idx="2073">
                        <c:v>17.926491302573901</c:v>
                      </c:pt>
                      <c:pt idx="2074">
                        <c:v>17.935284527543299</c:v>
                      </c:pt>
                      <c:pt idx="2075">
                        <c:v>17.9403353602202</c:v>
                      </c:pt>
                      <c:pt idx="2076">
                        <c:v>18.659606543363399</c:v>
                      </c:pt>
                      <c:pt idx="2077">
                        <c:v>15.900365803610599</c:v>
                      </c:pt>
                      <c:pt idx="2078">
                        <c:v>15.909928587348</c:v>
                      </c:pt>
                      <c:pt idx="2079">
                        <c:v>15.9962474743421</c:v>
                      </c:pt>
                      <c:pt idx="2080">
                        <c:v>15.933458315601699</c:v>
                      </c:pt>
                      <c:pt idx="2081">
                        <c:v>15.970758548847</c:v>
                      </c:pt>
                      <c:pt idx="2082">
                        <c:v>16.3999345723022</c:v>
                      </c:pt>
                      <c:pt idx="2083">
                        <c:v>16.452922861849199</c:v>
                      </c:pt>
                      <c:pt idx="2084">
                        <c:v>16.428993062398298</c:v>
                      </c:pt>
                      <c:pt idx="2085">
                        <c:v>16.416857942547502</c:v>
                      </c:pt>
                      <c:pt idx="2086">
                        <c:v>16.4441612243868</c:v>
                      </c:pt>
                      <c:pt idx="2087">
                        <c:v>16.468607146083698</c:v>
                      </c:pt>
                      <c:pt idx="2088">
                        <c:v>16.468485403667199</c:v>
                      </c:pt>
                      <c:pt idx="2089">
                        <c:v>16.459604602030499</c:v>
                      </c:pt>
                      <c:pt idx="2090">
                        <c:v>16.431274484451801</c:v>
                      </c:pt>
                      <c:pt idx="2091">
                        <c:v>16.4533294800889</c:v>
                      </c:pt>
                      <c:pt idx="2092">
                        <c:v>16.541948781867202</c:v>
                      </c:pt>
                      <c:pt idx="2093">
                        <c:v>16.572079658516799</c:v>
                      </c:pt>
                      <c:pt idx="2094">
                        <c:v>16.575669010256899</c:v>
                      </c:pt>
                      <c:pt idx="2095">
                        <c:v>16.558209864910999</c:v>
                      </c:pt>
                      <c:pt idx="2096">
                        <c:v>16.604051858263801</c:v>
                      </c:pt>
                      <c:pt idx="2097">
                        <c:v>16.585995974097699</c:v>
                      </c:pt>
                      <c:pt idx="2098">
                        <c:v>16.5659791599386</c:v>
                      </c:pt>
                      <c:pt idx="2099">
                        <c:v>16.574638996515201</c:v>
                      </c:pt>
                      <c:pt idx="2100">
                        <c:v>16.605084157477499</c:v>
                      </c:pt>
                      <c:pt idx="2101">
                        <c:v>16.589854109791599</c:v>
                      </c:pt>
                      <c:pt idx="2102">
                        <c:v>16.640948782647801</c:v>
                      </c:pt>
                      <c:pt idx="2103">
                        <c:v>16.659649156669001</c:v>
                      </c:pt>
                      <c:pt idx="2104">
                        <c:v>16.6499674064614</c:v>
                      </c:pt>
                      <c:pt idx="2105">
                        <c:v>16.629045113276401</c:v>
                      </c:pt>
                      <c:pt idx="2106">
                        <c:v>16.688384475832301</c:v>
                      </c:pt>
                      <c:pt idx="2107">
                        <c:v>16.698668613559398</c:v>
                      </c:pt>
                      <c:pt idx="2108">
                        <c:v>16.902474218248599</c:v>
                      </c:pt>
                      <c:pt idx="2109">
                        <c:v>17.155674177621002</c:v>
                      </c:pt>
                      <c:pt idx="2110">
                        <c:v>16.874838378318898</c:v>
                      </c:pt>
                      <c:pt idx="2111">
                        <c:v>17.040352030416599</c:v>
                      </c:pt>
                      <c:pt idx="2112">
                        <c:v>17.3193016106651</c:v>
                      </c:pt>
                      <c:pt idx="2113">
                        <c:v>16.922914387826399</c:v>
                      </c:pt>
                      <c:pt idx="2114">
                        <c:v>16.916413432891201</c:v>
                      </c:pt>
                      <c:pt idx="2115">
                        <c:v>17.1485303383825</c:v>
                      </c:pt>
                      <c:pt idx="2116">
                        <c:v>17.082508950867901</c:v>
                      </c:pt>
                      <c:pt idx="2117">
                        <c:v>16.969042444672201</c:v>
                      </c:pt>
                      <c:pt idx="2118">
                        <c:v>17.0246947555063</c:v>
                      </c:pt>
                      <c:pt idx="2119">
                        <c:v>17.088707099661999</c:v>
                      </c:pt>
                      <c:pt idx="2120">
                        <c:v>17.031858449865599</c:v>
                      </c:pt>
                      <c:pt idx="2121">
                        <c:v>17.297534002229</c:v>
                      </c:pt>
                      <c:pt idx="2122">
                        <c:v>16.980465053796799</c:v>
                      </c:pt>
                      <c:pt idx="2123">
                        <c:v>17.010347234086399</c:v>
                      </c:pt>
                      <c:pt idx="2124">
                        <c:v>16.871925314241501</c:v>
                      </c:pt>
                      <c:pt idx="2125">
                        <c:v>16.892296715046999</c:v>
                      </c:pt>
                      <c:pt idx="2126">
                        <c:v>16.970800866852802</c:v>
                      </c:pt>
                      <c:pt idx="2127">
                        <c:v>17.077863484036701</c:v>
                      </c:pt>
                      <c:pt idx="2128">
                        <c:v>16.954117448806802</c:v>
                      </c:pt>
                      <c:pt idx="2129">
                        <c:v>17.013961831274401</c:v>
                      </c:pt>
                      <c:pt idx="2130">
                        <c:v>16.954559920240602</c:v>
                      </c:pt>
                      <c:pt idx="2131">
                        <c:v>17.037627057919199</c:v>
                      </c:pt>
                      <c:pt idx="2132">
                        <c:v>16.954001329031399</c:v>
                      </c:pt>
                      <c:pt idx="2133">
                        <c:v>16.942503829470098</c:v>
                      </c:pt>
                      <c:pt idx="2134">
                        <c:v>17.089423038029</c:v>
                      </c:pt>
                      <c:pt idx="2135">
                        <c:v>16.977705435126801</c:v>
                      </c:pt>
                      <c:pt idx="2136">
                        <c:v>16.939454970524</c:v>
                      </c:pt>
                      <c:pt idx="2137">
                        <c:v>16.923212476257401</c:v>
                      </c:pt>
                      <c:pt idx="2138">
                        <c:v>17.038840049300301</c:v>
                      </c:pt>
                      <c:pt idx="2139">
                        <c:v>16.883139601445599</c:v>
                      </c:pt>
                      <c:pt idx="2140">
                        <c:v>16.9590307436243</c:v>
                      </c:pt>
                      <c:pt idx="2141">
                        <c:v>17.019399106135999</c:v>
                      </c:pt>
                      <c:pt idx="2142">
                        <c:v>17.011237982123198</c:v>
                      </c:pt>
                      <c:pt idx="2143">
                        <c:v>16.992053292564201</c:v>
                      </c:pt>
                      <c:pt idx="2144">
                        <c:v>16.880230772747399</c:v>
                      </c:pt>
                      <c:pt idx="2145">
                        <c:v>17.178330546608201</c:v>
                      </c:pt>
                      <c:pt idx="2146">
                        <c:v>16.918696528817101</c:v>
                      </c:pt>
                      <c:pt idx="2147">
                        <c:v>17.1157078544664</c:v>
                      </c:pt>
                      <c:pt idx="2148">
                        <c:v>16.936501503820399</c:v>
                      </c:pt>
                      <c:pt idx="2149">
                        <c:v>16.9655178147562</c:v>
                      </c:pt>
                      <c:pt idx="2150">
                        <c:v>17.0703511581202</c:v>
                      </c:pt>
                      <c:pt idx="2151">
                        <c:v>16.941136551046199</c:v>
                      </c:pt>
                      <c:pt idx="2152">
                        <c:v>17.184325464379398</c:v>
                      </c:pt>
                      <c:pt idx="2153">
                        <c:v>16.977978319955302</c:v>
                      </c:pt>
                      <c:pt idx="2154">
                        <c:v>17.168953681097801</c:v>
                      </c:pt>
                      <c:pt idx="2155">
                        <c:v>16.9330711401517</c:v>
                      </c:pt>
                      <c:pt idx="2156">
                        <c:v>16.886221568891401</c:v>
                      </c:pt>
                      <c:pt idx="2157">
                        <c:v>17.0488641692092</c:v>
                      </c:pt>
                      <c:pt idx="2158">
                        <c:v>17.134955408523599</c:v>
                      </c:pt>
                      <c:pt idx="2159">
                        <c:v>16.957801446715902</c:v>
                      </c:pt>
                      <c:pt idx="2160">
                        <c:v>16.942447021533901</c:v>
                      </c:pt>
                      <c:pt idx="2161">
                        <c:v>17.3472616405362</c:v>
                      </c:pt>
                      <c:pt idx="2162">
                        <c:v>16.907528735797399</c:v>
                      </c:pt>
                      <c:pt idx="2163">
                        <c:v>17.036460580595001</c:v>
                      </c:pt>
                      <c:pt idx="2164">
                        <c:v>16.9356884176755</c:v>
                      </c:pt>
                      <c:pt idx="2165">
                        <c:v>16.8963602130822</c:v>
                      </c:pt>
                      <c:pt idx="2166">
                        <c:v>16.953060325644099</c:v>
                      </c:pt>
                      <c:pt idx="2167">
                        <c:v>17.144861751802999</c:v>
                      </c:pt>
                      <c:pt idx="2168">
                        <c:v>17.036178138115801</c:v>
                      </c:pt>
                      <c:pt idx="2169">
                        <c:v>16.9724223389935</c:v>
                      </c:pt>
                      <c:pt idx="2170">
                        <c:v>17.092226874532901</c:v>
                      </c:pt>
                      <c:pt idx="2171">
                        <c:v>17.028798268271</c:v>
                      </c:pt>
                      <c:pt idx="2172">
                        <c:v>16.978644402315201</c:v>
                      </c:pt>
                      <c:pt idx="2173">
                        <c:v>17.064002081622299</c:v>
                      </c:pt>
                      <c:pt idx="2174">
                        <c:v>17.0619148115291</c:v>
                      </c:pt>
                      <c:pt idx="2175">
                        <c:v>17.126408807709701</c:v>
                      </c:pt>
                      <c:pt idx="2176">
                        <c:v>17.055751520057399</c:v>
                      </c:pt>
                      <c:pt idx="2177">
                        <c:v>17.331269373771701</c:v>
                      </c:pt>
                      <c:pt idx="2178">
                        <c:v>17.297538069960702</c:v>
                      </c:pt>
                      <c:pt idx="2179">
                        <c:v>17.012546410662601</c:v>
                      </c:pt>
                      <c:pt idx="2180">
                        <c:v>17.039708257668</c:v>
                      </c:pt>
                      <c:pt idx="2181">
                        <c:v>17.130108317142401</c:v>
                      </c:pt>
                      <c:pt idx="2182">
                        <c:v>17.006928461007501</c:v>
                      </c:pt>
                      <c:pt idx="2183">
                        <c:v>17.033337520170299</c:v>
                      </c:pt>
                      <c:pt idx="2184">
                        <c:v>17.068817605760401</c:v>
                      </c:pt>
                      <c:pt idx="2185">
                        <c:v>16.9274822204681</c:v>
                      </c:pt>
                      <c:pt idx="2186">
                        <c:v>16.9010533472545</c:v>
                      </c:pt>
                      <c:pt idx="2187">
                        <c:v>16.919021509437801</c:v>
                      </c:pt>
                      <c:pt idx="2188">
                        <c:v>17.0218443193817</c:v>
                      </c:pt>
                      <c:pt idx="2189">
                        <c:v>17.080572649095199</c:v>
                      </c:pt>
                      <c:pt idx="2190">
                        <c:v>16.918873135917199</c:v>
                      </c:pt>
                      <c:pt idx="2191">
                        <c:v>17.162141139750801</c:v>
                      </c:pt>
                      <c:pt idx="2192">
                        <c:v>16.878330449786301</c:v>
                      </c:pt>
                      <c:pt idx="2193">
                        <c:v>17.333845056664298</c:v>
                      </c:pt>
                      <c:pt idx="2194">
                        <c:v>16.918186538880502</c:v>
                      </c:pt>
                      <c:pt idx="2195">
                        <c:v>16.937031722807902</c:v>
                      </c:pt>
                      <c:pt idx="2196">
                        <c:v>17.092063271875698</c:v>
                      </c:pt>
                      <c:pt idx="2197">
                        <c:v>16.972922823727799</c:v>
                      </c:pt>
                      <c:pt idx="2198">
                        <c:v>17.096433137439</c:v>
                      </c:pt>
                      <c:pt idx="2199">
                        <c:v>17.015943940418801</c:v>
                      </c:pt>
                      <c:pt idx="2200">
                        <c:v>17.005842288188401</c:v>
                      </c:pt>
                      <c:pt idx="2201">
                        <c:v>16.908851323336901</c:v>
                      </c:pt>
                      <c:pt idx="2202">
                        <c:v>16.935993847960798</c:v>
                      </c:pt>
                      <c:pt idx="2203">
                        <c:v>16.9708041360315</c:v>
                      </c:pt>
                      <c:pt idx="2204">
                        <c:v>16.9696224334383</c:v>
                      </c:pt>
                      <c:pt idx="2205">
                        <c:v>17.018788911482702</c:v>
                      </c:pt>
                      <c:pt idx="2206">
                        <c:v>16.966574909030001</c:v>
                      </c:pt>
                      <c:pt idx="2207">
                        <c:v>17.030307614250798</c:v>
                      </c:pt>
                      <c:pt idx="2208">
                        <c:v>16.951281505436199</c:v>
                      </c:pt>
                      <c:pt idx="2209">
                        <c:v>17.064018919493002</c:v>
                      </c:pt>
                      <c:pt idx="2210">
                        <c:v>16.9817251147321</c:v>
                      </c:pt>
                      <c:pt idx="2211">
                        <c:v>16.949437169467799</c:v>
                      </c:pt>
                      <c:pt idx="2212">
                        <c:v>17.061814571257599</c:v>
                      </c:pt>
                      <c:pt idx="2213">
                        <c:v>16.952656745052298</c:v>
                      </c:pt>
                      <c:pt idx="2214">
                        <c:v>17.045478196053701</c:v>
                      </c:pt>
                      <c:pt idx="2215">
                        <c:v>16.9463795077729</c:v>
                      </c:pt>
                      <c:pt idx="2216">
                        <c:v>17.209931040949801</c:v>
                      </c:pt>
                      <c:pt idx="2217">
                        <c:v>16.958033790522698</c:v>
                      </c:pt>
                      <c:pt idx="2218">
                        <c:v>16.9387491059966</c:v>
                      </c:pt>
                      <c:pt idx="2219">
                        <c:v>16.981034410855401</c:v>
                      </c:pt>
                      <c:pt idx="2220">
                        <c:v>17.112216102709102</c:v>
                      </c:pt>
                      <c:pt idx="2221">
                        <c:v>17.179577499548898</c:v>
                      </c:pt>
                      <c:pt idx="2222">
                        <c:v>16.997094894436302</c:v>
                      </c:pt>
                      <c:pt idx="2223">
                        <c:v>16.9436909149406</c:v>
                      </c:pt>
                      <c:pt idx="2224">
                        <c:v>17.153709394754699</c:v>
                      </c:pt>
                      <c:pt idx="2225">
                        <c:v>16.956246770385199</c:v>
                      </c:pt>
                      <c:pt idx="2226">
                        <c:v>16.930682454206899</c:v>
                      </c:pt>
                      <c:pt idx="2227">
                        <c:v>16.8937389735094</c:v>
                      </c:pt>
                      <c:pt idx="2228">
                        <c:v>17.042710824673499</c:v>
                      </c:pt>
                      <c:pt idx="2229">
                        <c:v>16.928480484041899</c:v>
                      </c:pt>
                      <c:pt idx="2230">
                        <c:v>17.0431374984062</c:v>
                      </c:pt>
                      <c:pt idx="2231">
                        <c:v>16.996817166641399</c:v>
                      </c:pt>
                      <c:pt idx="2232">
                        <c:v>17.063647951753101</c:v>
                      </c:pt>
                      <c:pt idx="2233">
                        <c:v>17.050235573479299</c:v>
                      </c:pt>
                      <c:pt idx="2234">
                        <c:v>17.321465006220102</c:v>
                      </c:pt>
                      <c:pt idx="2235">
                        <c:v>17.0422885660353</c:v>
                      </c:pt>
                      <c:pt idx="2236">
                        <c:v>17.029923238298501</c:v>
                      </c:pt>
                      <c:pt idx="2237">
                        <c:v>17.1727511957906</c:v>
                      </c:pt>
                      <c:pt idx="2238">
                        <c:v>17.0462774786164</c:v>
                      </c:pt>
                      <c:pt idx="2239">
                        <c:v>17.0917832097714</c:v>
                      </c:pt>
                      <c:pt idx="2240">
                        <c:v>16.9454513570183</c:v>
                      </c:pt>
                      <c:pt idx="2241">
                        <c:v>16.944617457458001</c:v>
                      </c:pt>
                      <c:pt idx="2242">
                        <c:v>16.866943809027699</c:v>
                      </c:pt>
                      <c:pt idx="2243">
                        <c:v>17.1007472732596</c:v>
                      </c:pt>
                      <c:pt idx="2244">
                        <c:v>16.932813157013602</c:v>
                      </c:pt>
                      <c:pt idx="2245">
                        <c:v>17.174539982228499</c:v>
                      </c:pt>
                      <c:pt idx="2246">
                        <c:v>17.332521530470299</c:v>
                      </c:pt>
                      <c:pt idx="2247">
                        <c:v>16.945464929457</c:v>
                      </c:pt>
                      <c:pt idx="2248">
                        <c:v>17.092113538675399</c:v>
                      </c:pt>
                      <c:pt idx="2249">
                        <c:v>17.036743837488402</c:v>
                      </c:pt>
                      <c:pt idx="2250">
                        <c:v>17.049020192106202</c:v>
                      </c:pt>
                      <c:pt idx="2251">
                        <c:v>16.890345525510899</c:v>
                      </c:pt>
                      <c:pt idx="2252">
                        <c:v>16.965599175921</c:v>
                      </c:pt>
                      <c:pt idx="2253">
                        <c:v>16.974920457008501</c:v>
                      </c:pt>
                      <c:pt idx="2254">
                        <c:v>17.049654957279799</c:v>
                      </c:pt>
                      <c:pt idx="2255">
                        <c:v>16.967125010179501</c:v>
                      </c:pt>
                      <c:pt idx="2256">
                        <c:v>16.947444969487901</c:v>
                      </c:pt>
                      <c:pt idx="2257">
                        <c:v>17.133398877335502</c:v>
                      </c:pt>
                      <c:pt idx="2258">
                        <c:v>16.949015452406599</c:v>
                      </c:pt>
                      <c:pt idx="2259">
                        <c:v>17.053544819984801</c:v>
                      </c:pt>
                      <c:pt idx="2260">
                        <c:v>16.9081532574561</c:v>
                      </c:pt>
                      <c:pt idx="2261">
                        <c:v>17.2044098834421</c:v>
                      </c:pt>
                      <c:pt idx="2262">
                        <c:v>16.953360427797001</c:v>
                      </c:pt>
                      <c:pt idx="2263">
                        <c:v>16.9849287201551</c:v>
                      </c:pt>
                      <c:pt idx="2264">
                        <c:v>17.198641972629801</c:v>
                      </c:pt>
                      <c:pt idx="2265">
                        <c:v>17.163255380013801</c:v>
                      </c:pt>
                      <c:pt idx="2266">
                        <c:v>16.948642823988202</c:v>
                      </c:pt>
                      <c:pt idx="2267">
                        <c:v>16.948589219789302</c:v>
                      </c:pt>
                      <c:pt idx="2268">
                        <c:v>17.054058132099399</c:v>
                      </c:pt>
                      <c:pt idx="2269">
                        <c:v>17.311161252126599</c:v>
                      </c:pt>
                      <c:pt idx="2270">
                        <c:v>17.0374287759326</c:v>
                      </c:pt>
                      <c:pt idx="2271">
                        <c:v>17.071920289603</c:v>
                      </c:pt>
                      <c:pt idx="2272">
                        <c:v>17.162555612002599</c:v>
                      </c:pt>
                      <c:pt idx="2273">
                        <c:v>17.102777485558502</c:v>
                      </c:pt>
                      <c:pt idx="2274">
                        <c:v>16.968026967911701</c:v>
                      </c:pt>
                      <c:pt idx="2275">
                        <c:v>16.9517291121136</c:v>
                      </c:pt>
                      <c:pt idx="2276">
                        <c:v>17.102304626417801</c:v>
                      </c:pt>
                      <c:pt idx="2277">
                        <c:v>16.956683749136399</c:v>
                      </c:pt>
                      <c:pt idx="2278">
                        <c:v>17.374198661256798</c:v>
                      </c:pt>
                      <c:pt idx="2279">
                        <c:v>17.058526860322701</c:v>
                      </c:pt>
                      <c:pt idx="2280">
                        <c:v>17.055800885265899</c:v>
                      </c:pt>
                      <c:pt idx="2281">
                        <c:v>16.9160387113693</c:v>
                      </c:pt>
                      <c:pt idx="2282">
                        <c:v>16.9870736985152</c:v>
                      </c:pt>
                      <c:pt idx="2283">
                        <c:v>17.0568383197241</c:v>
                      </c:pt>
                      <c:pt idx="2284">
                        <c:v>16.952499680865099</c:v>
                      </c:pt>
                      <c:pt idx="2285">
                        <c:v>17.068127263366399</c:v>
                      </c:pt>
                      <c:pt idx="2286">
                        <c:v>16.929751234904799</c:v>
                      </c:pt>
                      <c:pt idx="2287">
                        <c:v>16.969810230160402</c:v>
                      </c:pt>
                      <c:pt idx="2288">
                        <c:v>17.2211775679773</c:v>
                      </c:pt>
                      <c:pt idx="2289">
                        <c:v>17.359967667630102</c:v>
                      </c:pt>
                      <c:pt idx="2290">
                        <c:v>17.056991520251898</c:v>
                      </c:pt>
                      <c:pt idx="2291">
                        <c:v>17.063706273838701</c:v>
                      </c:pt>
                      <c:pt idx="2292">
                        <c:v>17.139656751115499</c:v>
                      </c:pt>
                      <c:pt idx="2293">
                        <c:v>16.991371451813599</c:v>
                      </c:pt>
                      <c:pt idx="2294">
                        <c:v>17.124923426989898</c:v>
                      </c:pt>
                      <c:pt idx="2295">
                        <c:v>17.083466961134199</c:v>
                      </c:pt>
                      <c:pt idx="2296">
                        <c:v>17.073184007890699</c:v>
                      </c:pt>
                      <c:pt idx="2297">
                        <c:v>16.986067593213502</c:v>
                      </c:pt>
                      <c:pt idx="2298">
                        <c:v>17.079415912658899</c:v>
                      </c:pt>
                      <c:pt idx="2299">
                        <c:v>17.378610054311999</c:v>
                      </c:pt>
                      <c:pt idx="2300">
                        <c:v>17.089507272729499</c:v>
                      </c:pt>
                      <c:pt idx="2301">
                        <c:v>17.139741961824399</c:v>
                      </c:pt>
                      <c:pt idx="2302">
                        <c:v>17.0825565882629</c:v>
                      </c:pt>
                      <c:pt idx="2303">
                        <c:v>17.363136878969598</c:v>
                      </c:pt>
                      <c:pt idx="2304">
                        <c:v>17.379250805438598</c:v>
                      </c:pt>
                      <c:pt idx="2305">
                        <c:v>17.1130632377876</c:v>
                      </c:pt>
                      <c:pt idx="2306">
                        <c:v>17.089497002729299</c:v>
                      </c:pt>
                      <c:pt idx="2307">
                        <c:v>17.1029260635833</c:v>
                      </c:pt>
                      <c:pt idx="2308">
                        <c:v>17.109941073483999</c:v>
                      </c:pt>
                      <c:pt idx="2309">
                        <c:v>17.402538270957699</c:v>
                      </c:pt>
                      <c:pt idx="2310">
                        <c:v>17.116454352190399</c:v>
                      </c:pt>
                      <c:pt idx="2311">
                        <c:v>16.972503187952402</c:v>
                      </c:pt>
                      <c:pt idx="2312">
                        <c:v>16.9644646408778</c:v>
                      </c:pt>
                      <c:pt idx="2313">
                        <c:v>17.057058516391901</c:v>
                      </c:pt>
                      <c:pt idx="2314">
                        <c:v>17.105052154223799</c:v>
                      </c:pt>
                      <c:pt idx="2315">
                        <c:v>17.102836389320601</c:v>
                      </c:pt>
                      <c:pt idx="2316">
                        <c:v>17.0641861069047</c:v>
                      </c:pt>
                      <c:pt idx="2317">
                        <c:v>16.997015250548898</c:v>
                      </c:pt>
                      <c:pt idx="2318">
                        <c:v>13.916392924967299</c:v>
                      </c:pt>
                      <c:pt idx="2319">
                        <c:v>14.2970665137347</c:v>
                      </c:pt>
                      <c:pt idx="2320">
                        <c:v>14.3092083552555</c:v>
                      </c:pt>
                      <c:pt idx="2321">
                        <c:v>14.061327870669601</c:v>
                      </c:pt>
                      <c:pt idx="2322">
                        <c:v>14.345184757002</c:v>
                      </c:pt>
                      <c:pt idx="2323">
                        <c:v>14.121206754209901</c:v>
                      </c:pt>
                      <c:pt idx="2324">
                        <c:v>11.6158341834136</c:v>
                      </c:pt>
                      <c:pt idx="2325">
                        <c:v>12.1876969695629</c:v>
                      </c:pt>
                      <c:pt idx="2326">
                        <c:v>12.5781591095748</c:v>
                      </c:pt>
                      <c:pt idx="2327">
                        <c:v>12.314670962526799</c:v>
                      </c:pt>
                      <c:pt idx="2328">
                        <c:v>16.800679135658999</c:v>
                      </c:pt>
                      <c:pt idx="2329">
                        <c:v>16.581810754805399</c:v>
                      </c:pt>
                      <c:pt idx="2330">
                        <c:v>16.617393885975201</c:v>
                      </c:pt>
                      <c:pt idx="2331">
                        <c:v>16.627591935768301</c:v>
                      </c:pt>
                      <c:pt idx="2332">
                        <c:v>16.870844172942999</c:v>
                      </c:pt>
                      <c:pt idx="2333">
                        <c:v>16.6017708430936</c:v>
                      </c:pt>
                      <c:pt idx="2334">
                        <c:v>16.5744640078989</c:v>
                      </c:pt>
                      <c:pt idx="2335">
                        <c:v>16.609061477835699</c:v>
                      </c:pt>
                      <c:pt idx="2336">
                        <c:v>16.866762481060899</c:v>
                      </c:pt>
                      <c:pt idx="2337">
                        <c:v>16.845065117854801</c:v>
                      </c:pt>
                      <c:pt idx="2338">
                        <c:v>16.582331252017902</c:v>
                      </c:pt>
                      <c:pt idx="2339">
                        <c:v>17.113828293041301</c:v>
                      </c:pt>
                      <c:pt idx="2340">
                        <c:v>17.118071309830501</c:v>
                      </c:pt>
                      <c:pt idx="2341">
                        <c:v>16.979685463527399</c:v>
                      </c:pt>
                      <c:pt idx="2342">
                        <c:v>17.102963598662001</c:v>
                      </c:pt>
                      <c:pt idx="2343">
                        <c:v>17.125918719442598</c:v>
                      </c:pt>
                      <c:pt idx="2344">
                        <c:v>17.136478329765801</c:v>
                      </c:pt>
                      <c:pt idx="2345">
                        <c:v>17.393894982982101</c:v>
                      </c:pt>
                      <c:pt idx="2346">
                        <c:v>17.122056361150101</c:v>
                      </c:pt>
                      <c:pt idx="2347">
                        <c:v>17.080706595655801</c:v>
                      </c:pt>
                      <c:pt idx="2348">
                        <c:v>17.026608129408899</c:v>
                      </c:pt>
                      <c:pt idx="2349">
                        <c:v>17.077438853366399</c:v>
                      </c:pt>
                      <c:pt idx="2350">
                        <c:v>17.118116476617601</c:v>
                      </c:pt>
                      <c:pt idx="2351">
                        <c:v>17.015945694890998</c:v>
                      </c:pt>
                      <c:pt idx="2352">
                        <c:v>17.0662774329619</c:v>
                      </c:pt>
                      <c:pt idx="2353">
                        <c:v>17.062858223774601</c:v>
                      </c:pt>
                      <c:pt idx="2354">
                        <c:v>16.991732151244701</c:v>
                      </c:pt>
                      <c:pt idx="2355">
                        <c:v>17.076986828583301</c:v>
                      </c:pt>
                      <c:pt idx="2356">
                        <c:v>17.037684357886999</c:v>
                      </c:pt>
                      <c:pt idx="2357">
                        <c:v>16.9952860953412</c:v>
                      </c:pt>
                      <c:pt idx="2358">
                        <c:v>17.084194202527701</c:v>
                      </c:pt>
                      <c:pt idx="2359">
                        <c:v>17.053494498357601</c:v>
                      </c:pt>
                      <c:pt idx="2360">
                        <c:v>17.099539923713301</c:v>
                      </c:pt>
                      <c:pt idx="2361">
                        <c:v>17.114320001583</c:v>
                      </c:pt>
                      <c:pt idx="2362">
                        <c:v>17.089873300815398</c:v>
                      </c:pt>
                      <c:pt idx="2363">
                        <c:v>17.091780125135099</c:v>
                      </c:pt>
                      <c:pt idx="2364">
                        <c:v>17.1317941372915</c:v>
                      </c:pt>
                      <c:pt idx="2365">
                        <c:v>17.090177469571501</c:v>
                      </c:pt>
                      <c:pt idx="2366">
                        <c:v>17.066074443121298</c:v>
                      </c:pt>
                      <c:pt idx="2367">
                        <c:v>17.0902911538662</c:v>
                      </c:pt>
                      <c:pt idx="2368">
                        <c:v>17.038116137320699</c:v>
                      </c:pt>
                      <c:pt idx="2369">
                        <c:v>16.987539476717401</c:v>
                      </c:pt>
                      <c:pt idx="2370">
                        <c:v>17.116265945462001</c:v>
                      </c:pt>
                      <c:pt idx="2371">
                        <c:v>17.117335127110898</c:v>
                      </c:pt>
                      <c:pt idx="2372">
                        <c:v>17.042293691058202</c:v>
                      </c:pt>
                      <c:pt idx="2373">
                        <c:v>17.1274194378937</c:v>
                      </c:pt>
                      <c:pt idx="2374">
                        <c:v>17.1029596412335</c:v>
                      </c:pt>
                      <c:pt idx="2375">
                        <c:v>16.991515241459499</c:v>
                      </c:pt>
                      <c:pt idx="2376">
                        <c:v>17.1179555178276</c:v>
                      </c:pt>
                      <c:pt idx="2377">
                        <c:v>17.1601558069137</c:v>
                      </c:pt>
                      <c:pt idx="2378">
                        <c:v>17.164479622355799</c:v>
                      </c:pt>
                      <c:pt idx="2379">
                        <c:v>17.102870981206099</c:v>
                      </c:pt>
                      <c:pt idx="2380">
                        <c:v>17.409259486705899</c:v>
                      </c:pt>
                      <c:pt idx="2381">
                        <c:v>17.092003031612901</c:v>
                      </c:pt>
                      <c:pt idx="2382">
                        <c:v>17.055310726548001</c:v>
                      </c:pt>
                      <c:pt idx="2383">
                        <c:v>16.976707803693799</c:v>
                      </c:pt>
                      <c:pt idx="2384">
                        <c:v>16.984654715870601</c:v>
                      </c:pt>
                      <c:pt idx="2385">
                        <c:v>17.100958603509099</c:v>
                      </c:pt>
                      <c:pt idx="2386">
                        <c:v>17.087543514177</c:v>
                      </c:pt>
                      <c:pt idx="2387">
                        <c:v>17.031686705839501</c:v>
                      </c:pt>
                      <c:pt idx="2388">
                        <c:v>17.0596077795153</c:v>
                      </c:pt>
                      <c:pt idx="2389">
                        <c:v>17.0946103302167</c:v>
                      </c:pt>
                      <c:pt idx="2390">
                        <c:v>17.0976826848234</c:v>
                      </c:pt>
                      <c:pt idx="2391">
                        <c:v>17.072690742168898</c:v>
                      </c:pt>
                      <c:pt idx="2392">
                        <c:v>17.026839836593101</c:v>
                      </c:pt>
                      <c:pt idx="2393">
                        <c:v>17.0199853483753</c:v>
                      </c:pt>
                      <c:pt idx="2394">
                        <c:v>17.111318965130199</c:v>
                      </c:pt>
                      <c:pt idx="2395">
                        <c:v>17.1401260273236</c:v>
                      </c:pt>
                      <c:pt idx="2396">
                        <c:v>16.983204489706701</c:v>
                      </c:pt>
                      <c:pt idx="2397">
                        <c:v>17.043850974715301</c:v>
                      </c:pt>
                      <c:pt idx="2398">
                        <c:v>17.059767334014602</c:v>
                      </c:pt>
                      <c:pt idx="2399">
                        <c:v>17.0506373604168</c:v>
                      </c:pt>
                      <c:pt idx="2400">
                        <c:v>17.079299212664498</c:v>
                      </c:pt>
                      <c:pt idx="2401">
                        <c:v>17.386781629579101</c:v>
                      </c:pt>
                      <c:pt idx="2402">
                        <c:v>17.072171229790602</c:v>
                      </c:pt>
                      <c:pt idx="2403">
                        <c:v>17.088750556461999</c:v>
                      </c:pt>
                      <c:pt idx="2404">
                        <c:v>17.033552085118099</c:v>
                      </c:pt>
                      <c:pt idx="2405">
                        <c:v>16.985966487414998</c:v>
                      </c:pt>
                      <c:pt idx="2406">
                        <c:v>17.0392214376485</c:v>
                      </c:pt>
                      <c:pt idx="2407">
                        <c:v>17.073787185401901</c:v>
                      </c:pt>
                      <c:pt idx="2408">
                        <c:v>17.069285174997798</c:v>
                      </c:pt>
                      <c:pt idx="2409">
                        <c:v>17.046539186386902</c:v>
                      </c:pt>
                      <c:pt idx="2410">
                        <c:v>17.059448392397702</c:v>
                      </c:pt>
                      <c:pt idx="2411">
                        <c:v>16.975547006828901</c:v>
                      </c:pt>
                      <c:pt idx="2412">
                        <c:v>16.990815536100602</c:v>
                      </c:pt>
                      <c:pt idx="2413">
                        <c:v>17.102251728113298</c:v>
                      </c:pt>
                      <c:pt idx="2414">
                        <c:v>17.088956344154798</c:v>
                      </c:pt>
                      <c:pt idx="2415">
                        <c:v>17.137597977381901</c:v>
                      </c:pt>
                      <c:pt idx="2416">
                        <c:v>17.1008593092876</c:v>
                      </c:pt>
                      <c:pt idx="2417">
                        <c:v>16.9675985081794</c:v>
                      </c:pt>
                      <c:pt idx="2418">
                        <c:v>17.046114171279701</c:v>
                      </c:pt>
                      <c:pt idx="2419">
                        <c:v>17.1480672256749</c:v>
                      </c:pt>
                      <c:pt idx="2420">
                        <c:v>17.0527424287115</c:v>
                      </c:pt>
                      <c:pt idx="2421">
                        <c:v>17.076550103907699</c:v>
                      </c:pt>
                      <c:pt idx="2422">
                        <c:v>17.099840647123798</c:v>
                      </c:pt>
                      <c:pt idx="2423">
                        <c:v>17.0967785437327</c:v>
                      </c:pt>
                      <c:pt idx="2424">
                        <c:v>17.103938977108101</c:v>
                      </c:pt>
                      <c:pt idx="2425">
                        <c:v>17.131716999929001</c:v>
                      </c:pt>
                      <c:pt idx="2426">
                        <c:v>16.976034552185201</c:v>
                      </c:pt>
                      <c:pt idx="2427">
                        <c:v>17.027889323827701</c:v>
                      </c:pt>
                      <c:pt idx="2428">
                        <c:v>17.1025769231906</c:v>
                      </c:pt>
                      <c:pt idx="2429">
                        <c:v>17.037432614341501</c:v>
                      </c:pt>
                      <c:pt idx="2430">
                        <c:v>17.095287472541301</c:v>
                      </c:pt>
                      <c:pt idx="2431">
                        <c:v>17.0561405625437</c:v>
                      </c:pt>
                      <c:pt idx="2432">
                        <c:v>16.998693921567099</c:v>
                      </c:pt>
                      <c:pt idx="2433">
                        <c:v>17.058626372391501</c:v>
                      </c:pt>
                      <c:pt idx="2434">
                        <c:v>17.007710394065601</c:v>
                      </c:pt>
                      <c:pt idx="2435">
                        <c:v>17.143861053828001</c:v>
                      </c:pt>
                      <c:pt idx="2436">
                        <c:v>17.115976739370399</c:v>
                      </c:pt>
                      <c:pt idx="2437">
                        <c:v>16.989425254906301</c:v>
                      </c:pt>
                      <c:pt idx="2438">
                        <c:v>17.140504287051801</c:v>
                      </c:pt>
                      <c:pt idx="2439">
                        <c:v>17.092776042311399</c:v>
                      </c:pt>
                      <c:pt idx="2440">
                        <c:v>17.0388727290057</c:v>
                      </c:pt>
                      <c:pt idx="2441">
                        <c:v>17.121349247214901</c:v>
                      </c:pt>
                      <c:pt idx="2442">
                        <c:v>17.07528250955</c:v>
                      </c:pt>
                      <c:pt idx="2443">
                        <c:v>17.126127808666499</c:v>
                      </c:pt>
                      <c:pt idx="2444">
                        <c:v>17.002266743112699</c:v>
                      </c:pt>
                      <c:pt idx="2445">
                        <c:v>17.124530784354199</c:v>
                      </c:pt>
                      <c:pt idx="2446">
                        <c:v>17.132571790841599</c:v>
                      </c:pt>
                      <c:pt idx="2447">
                        <c:v>17.160770475901501</c:v>
                      </c:pt>
                      <c:pt idx="2448">
                        <c:v>17.152497224201799</c:v>
                      </c:pt>
                      <c:pt idx="2449">
                        <c:v>17.143157185232202</c:v>
                      </c:pt>
                      <c:pt idx="2450">
                        <c:v>17.4274973196258</c:v>
                      </c:pt>
                      <c:pt idx="2451">
                        <c:v>17.3592969302208</c:v>
                      </c:pt>
                      <c:pt idx="2452">
                        <c:v>17.098835416267999</c:v>
                      </c:pt>
                      <c:pt idx="2453">
                        <c:v>17.086438956160102</c:v>
                      </c:pt>
                      <c:pt idx="2454">
                        <c:v>17.123729080667601</c:v>
                      </c:pt>
                      <c:pt idx="2455">
                        <c:v>17.115810340680099</c:v>
                      </c:pt>
                      <c:pt idx="2456">
                        <c:v>17.1127281728387</c:v>
                      </c:pt>
                      <c:pt idx="2457">
                        <c:v>16.9912704907826</c:v>
                      </c:pt>
                      <c:pt idx="2458">
                        <c:v>16.996002208678199</c:v>
                      </c:pt>
                      <c:pt idx="2459">
                        <c:v>17.069796490944601</c:v>
                      </c:pt>
                      <c:pt idx="2460">
                        <c:v>17.118149035985802</c:v>
                      </c:pt>
                      <c:pt idx="2461">
                        <c:v>17.0476631487528</c:v>
                      </c:pt>
                      <c:pt idx="2462">
                        <c:v>16.980118622429298</c:v>
                      </c:pt>
                      <c:pt idx="2463">
                        <c:v>17.1298214176648</c:v>
                      </c:pt>
                      <c:pt idx="2464">
                        <c:v>16.999970687685899</c:v>
                      </c:pt>
                      <c:pt idx="2465">
                        <c:v>17.140150380904402</c:v>
                      </c:pt>
                      <c:pt idx="2466">
                        <c:v>17.130135230573998</c:v>
                      </c:pt>
                      <c:pt idx="2467">
                        <c:v>17.101936397886799</c:v>
                      </c:pt>
                      <c:pt idx="2468">
                        <c:v>17.0490223997868</c:v>
                      </c:pt>
                      <c:pt idx="2469">
                        <c:v>17.091269046937999</c:v>
                      </c:pt>
                      <c:pt idx="2470">
                        <c:v>17.040245593142899</c:v>
                      </c:pt>
                      <c:pt idx="2471">
                        <c:v>17.068960915666199</c:v>
                      </c:pt>
                      <c:pt idx="2472">
                        <c:v>17.038121567823001</c:v>
                      </c:pt>
                      <c:pt idx="2473">
                        <c:v>17.088856344712401</c:v>
                      </c:pt>
                      <c:pt idx="2474">
                        <c:v>17.046185706130402</c:v>
                      </c:pt>
                      <c:pt idx="2475">
                        <c:v>17.099096801407899</c:v>
                      </c:pt>
                      <c:pt idx="2476">
                        <c:v>17.116190290610199</c:v>
                      </c:pt>
                      <c:pt idx="2477">
                        <c:v>17.081503570412298</c:v>
                      </c:pt>
                      <c:pt idx="2478">
                        <c:v>17.084751175949702</c:v>
                      </c:pt>
                      <c:pt idx="2479">
                        <c:v>17.102283299247201</c:v>
                      </c:pt>
                      <c:pt idx="2480">
                        <c:v>17.070303284278701</c:v>
                      </c:pt>
                      <c:pt idx="2481">
                        <c:v>17.056638534572802</c:v>
                      </c:pt>
                      <c:pt idx="2482">
                        <c:v>17.147773593989399</c:v>
                      </c:pt>
                      <c:pt idx="2483">
                        <c:v>17.0584532423429</c:v>
                      </c:pt>
                      <c:pt idx="2484">
                        <c:v>17.118224101888899</c:v>
                      </c:pt>
                      <c:pt idx="2485">
                        <c:v>17.175306008931901</c:v>
                      </c:pt>
                      <c:pt idx="2486">
                        <c:v>17.1083328411538</c:v>
                      </c:pt>
                      <c:pt idx="2487">
                        <c:v>17.0660838253226</c:v>
                      </c:pt>
                      <c:pt idx="2488">
                        <c:v>16.985445045069799</c:v>
                      </c:pt>
                      <c:pt idx="2489">
                        <c:v>16.997161302592101</c:v>
                      </c:pt>
                      <c:pt idx="2490">
                        <c:v>17.097880681965499</c:v>
                      </c:pt>
                      <c:pt idx="2491">
                        <c:v>17.0604102332506</c:v>
                      </c:pt>
                      <c:pt idx="2492">
                        <c:v>17.0642399917236</c:v>
                      </c:pt>
                      <c:pt idx="2493">
                        <c:v>17.112354513018499</c:v>
                      </c:pt>
                      <c:pt idx="2494">
                        <c:v>17.076387925305401</c:v>
                      </c:pt>
                      <c:pt idx="2495">
                        <c:v>17.0516098673565</c:v>
                      </c:pt>
                      <c:pt idx="2496">
                        <c:v>16.988467682248501</c:v>
                      </c:pt>
                      <c:pt idx="2497">
                        <c:v>17.018751296780302</c:v>
                      </c:pt>
                      <c:pt idx="2498">
                        <c:v>17.0727954821296</c:v>
                      </c:pt>
                      <c:pt idx="2499">
                        <c:v>17.090738419559798</c:v>
                      </c:pt>
                      <c:pt idx="2500">
                        <c:v>17.402399524657302</c:v>
                      </c:pt>
                      <c:pt idx="2501">
                        <c:v>17.0923572997817</c:v>
                      </c:pt>
                      <c:pt idx="2502">
                        <c:v>17.093856851449299</c:v>
                      </c:pt>
                      <c:pt idx="2503">
                        <c:v>17.083405767301102</c:v>
                      </c:pt>
                      <c:pt idx="2504">
                        <c:v>17.084688699477599</c:v>
                      </c:pt>
                      <c:pt idx="2505">
                        <c:v>17.0242025613585</c:v>
                      </c:pt>
                      <c:pt idx="2506">
                        <c:v>17.1033589351694</c:v>
                      </c:pt>
                      <c:pt idx="2507">
                        <c:v>16.9884942959381</c:v>
                      </c:pt>
                      <c:pt idx="2508">
                        <c:v>17.069092470042001</c:v>
                      </c:pt>
                      <c:pt idx="2509">
                        <c:v>17.0463097209857</c:v>
                      </c:pt>
                      <c:pt idx="2510">
                        <c:v>17.056974763522899</c:v>
                      </c:pt>
                      <c:pt idx="2511">
                        <c:v>17.075367379964401</c:v>
                      </c:pt>
                      <c:pt idx="2512">
                        <c:v>17.0140117522451</c:v>
                      </c:pt>
                      <c:pt idx="2513">
                        <c:v>17.076683366561198</c:v>
                      </c:pt>
                      <c:pt idx="2514">
                        <c:v>17.094756198240699</c:v>
                      </c:pt>
                      <c:pt idx="2515">
                        <c:v>16.989173330078</c:v>
                      </c:pt>
                      <c:pt idx="2516">
                        <c:v>17.149349061815101</c:v>
                      </c:pt>
                      <c:pt idx="2517">
                        <c:v>17.0002619560052</c:v>
                      </c:pt>
                      <c:pt idx="2518">
                        <c:v>17.115946766859299</c:v>
                      </c:pt>
                      <c:pt idx="2519">
                        <c:v>17.1012506615623</c:v>
                      </c:pt>
                      <c:pt idx="2520">
                        <c:v>17.160546676305099</c:v>
                      </c:pt>
                      <c:pt idx="2521">
                        <c:v>17.3938463909404</c:v>
                      </c:pt>
                      <c:pt idx="2522">
                        <c:v>17.1465420339409</c:v>
                      </c:pt>
                      <c:pt idx="2523">
                        <c:v>17.1347886579624</c:v>
                      </c:pt>
                      <c:pt idx="2524">
                        <c:v>17.129269482770098</c:v>
                      </c:pt>
                      <c:pt idx="2525">
                        <c:v>17.1308183232651</c:v>
                      </c:pt>
                      <c:pt idx="2526">
                        <c:v>16.963025942044901</c:v>
                      </c:pt>
                      <c:pt idx="2527">
                        <c:v>17.002041339294301</c:v>
                      </c:pt>
                      <c:pt idx="2528">
                        <c:v>17.149642886324902</c:v>
                      </c:pt>
                      <c:pt idx="2529">
                        <c:v>17.069369034189499</c:v>
                      </c:pt>
                      <c:pt idx="2530">
                        <c:v>17.126039762409299</c:v>
                      </c:pt>
                      <c:pt idx="2531">
                        <c:v>17.1182779220822</c:v>
                      </c:pt>
                      <c:pt idx="2532">
                        <c:v>17.092373171722599</c:v>
                      </c:pt>
                      <c:pt idx="2533">
                        <c:v>17.032695936091098</c:v>
                      </c:pt>
                      <c:pt idx="2534">
                        <c:v>17.0404699577028</c:v>
                      </c:pt>
                      <c:pt idx="2535">
                        <c:v>17.0948807832124</c:v>
                      </c:pt>
                      <c:pt idx="2536">
                        <c:v>17.087414586940501</c:v>
                      </c:pt>
                      <c:pt idx="2537">
                        <c:v>17.154231986684799</c:v>
                      </c:pt>
                      <c:pt idx="2538">
                        <c:v>17.109053018433801</c:v>
                      </c:pt>
                      <c:pt idx="2539">
                        <c:v>17.108973592542998</c:v>
                      </c:pt>
                      <c:pt idx="2540">
                        <c:v>17.1828927255055</c:v>
                      </c:pt>
                      <c:pt idx="2541">
                        <c:v>17.108278210234701</c:v>
                      </c:pt>
                      <c:pt idx="2542">
                        <c:v>17.0504906714601</c:v>
                      </c:pt>
                      <c:pt idx="2543">
                        <c:v>16.968990249081401</c:v>
                      </c:pt>
                      <c:pt idx="2544">
                        <c:v>17.0974798990765</c:v>
                      </c:pt>
                      <c:pt idx="2545">
                        <c:v>17.0412624878206</c:v>
                      </c:pt>
                      <c:pt idx="2546">
                        <c:v>17.067810859821002</c:v>
                      </c:pt>
                      <c:pt idx="2547">
                        <c:v>17.0073318652897</c:v>
                      </c:pt>
                      <c:pt idx="2548">
                        <c:v>17.108020046374701</c:v>
                      </c:pt>
                      <c:pt idx="2549">
                        <c:v>16.632675503657701</c:v>
                      </c:pt>
                      <c:pt idx="2550">
                        <c:v>16.6295089873121</c:v>
                      </c:pt>
                      <c:pt idx="2551">
                        <c:v>16.855309889155301</c:v>
                      </c:pt>
                      <c:pt idx="2552">
                        <c:v>16.573079675962202</c:v>
                      </c:pt>
                      <c:pt idx="2553">
                        <c:v>16.6466108904464</c:v>
                      </c:pt>
                      <c:pt idx="2554">
                        <c:v>16.613742815870399</c:v>
                      </c:pt>
                      <c:pt idx="2555">
                        <c:v>16.859942255026201</c:v>
                      </c:pt>
                      <c:pt idx="2556">
                        <c:v>16.631676924155901</c:v>
                      </c:pt>
                      <c:pt idx="2557">
                        <c:v>16.666776010614299</c:v>
                      </c:pt>
                      <c:pt idx="2558">
                        <c:v>16.585966656788798</c:v>
                      </c:pt>
                      <c:pt idx="2559">
                        <c:v>16.868581103367699</c:v>
                      </c:pt>
                      <c:pt idx="2560">
                        <c:v>16.653465671363598</c:v>
                      </c:pt>
                      <c:pt idx="2561">
                        <c:v>16.607843974047501</c:v>
                      </c:pt>
                      <c:pt idx="2562">
                        <c:v>16.938793546101198</c:v>
                      </c:pt>
                      <c:pt idx="2563">
                        <c:v>16.653328965516401</c:v>
                      </c:pt>
                      <c:pt idx="2564">
                        <c:v>16.629319652077701</c:v>
                      </c:pt>
                      <c:pt idx="2565">
                        <c:v>16.6436416489674</c:v>
                      </c:pt>
                      <c:pt idx="2566">
                        <c:v>16.9148648097567</c:v>
                      </c:pt>
                      <c:pt idx="2567">
                        <c:v>16.636084826229901</c:v>
                      </c:pt>
                      <c:pt idx="2568">
                        <c:v>16.910727816621598</c:v>
                      </c:pt>
                      <c:pt idx="2569">
                        <c:v>16.696836147137802</c:v>
                      </c:pt>
                      <c:pt idx="2570">
                        <c:v>17.1279423132091</c:v>
                      </c:pt>
                      <c:pt idx="2571">
                        <c:v>17.091291306943901</c:v>
                      </c:pt>
                      <c:pt idx="2572">
                        <c:v>17.138942143127501</c:v>
                      </c:pt>
                      <c:pt idx="2573">
                        <c:v>16.996794171352199</c:v>
                      </c:pt>
                      <c:pt idx="2574">
                        <c:v>17.0745346519235</c:v>
                      </c:pt>
                      <c:pt idx="2575">
                        <c:v>17.038830030732498</c:v>
                      </c:pt>
                      <c:pt idx="2576">
                        <c:v>17.162469167635901</c:v>
                      </c:pt>
                      <c:pt idx="2577">
                        <c:v>17.358360332949498</c:v>
                      </c:pt>
                      <c:pt idx="2578">
                        <c:v>17.110299634994199</c:v>
                      </c:pt>
                      <c:pt idx="2579">
                        <c:v>17.104099420130101</c:v>
                      </c:pt>
                      <c:pt idx="2580">
                        <c:v>17.1285915554068</c:v>
                      </c:pt>
                      <c:pt idx="2581">
                        <c:v>16.970610082341999</c:v>
                      </c:pt>
                      <c:pt idx="2582">
                        <c:v>17.105134316603301</c:v>
                      </c:pt>
                      <c:pt idx="2583">
                        <c:v>17.191814120884899</c:v>
                      </c:pt>
                      <c:pt idx="2584">
                        <c:v>17.111941433489601</c:v>
                      </c:pt>
                      <c:pt idx="2585">
                        <c:v>17.076010405931001</c:v>
                      </c:pt>
                      <c:pt idx="2586">
                        <c:v>17.170003366494299</c:v>
                      </c:pt>
                      <c:pt idx="2587">
                        <c:v>17.148524300549699</c:v>
                      </c:pt>
                      <c:pt idx="2588">
                        <c:v>17.0782148505603</c:v>
                      </c:pt>
                      <c:pt idx="2589">
                        <c:v>17.1068141506485</c:v>
                      </c:pt>
                      <c:pt idx="2590">
                        <c:v>17.034198778558501</c:v>
                      </c:pt>
                      <c:pt idx="2591">
                        <c:v>17.1581175074075</c:v>
                      </c:pt>
                      <c:pt idx="2592">
                        <c:v>17.4307342215081</c:v>
                      </c:pt>
                      <c:pt idx="2593">
                        <c:v>17.155259372562501</c:v>
                      </c:pt>
                      <c:pt idx="2594">
                        <c:v>17.197049520696801</c:v>
                      </c:pt>
                      <c:pt idx="2595">
                        <c:v>17.159948620583101</c:v>
                      </c:pt>
                      <c:pt idx="2596">
                        <c:v>17.162321080112498</c:v>
                      </c:pt>
                      <c:pt idx="2597">
                        <c:v>17.4724147915475</c:v>
                      </c:pt>
                      <c:pt idx="2598">
                        <c:v>17.414892905168301</c:v>
                      </c:pt>
                      <c:pt idx="2599">
                        <c:v>17.151081342668501</c:v>
                      </c:pt>
                      <c:pt idx="2600">
                        <c:v>17.216459824414699</c:v>
                      </c:pt>
                      <c:pt idx="2601">
                        <c:v>17.161341897707899</c:v>
                      </c:pt>
                      <c:pt idx="2602">
                        <c:v>17.432700173418301</c:v>
                      </c:pt>
                      <c:pt idx="2603">
                        <c:v>17.146643999643899</c:v>
                      </c:pt>
                      <c:pt idx="2604">
                        <c:v>17.045838937668002</c:v>
                      </c:pt>
                      <c:pt idx="2605">
                        <c:v>17.081548172638499</c:v>
                      </c:pt>
                      <c:pt idx="2606">
                        <c:v>17.1802059587068</c:v>
                      </c:pt>
                      <c:pt idx="2607">
                        <c:v>17.315749848075999</c:v>
                      </c:pt>
                      <c:pt idx="2608">
                        <c:v>17.049954031626399</c:v>
                      </c:pt>
                      <c:pt idx="2609">
                        <c:v>17.2181297119185</c:v>
                      </c:pt>
                      <c:pt idx="2610">
                        <c:v>17.161079167555901</c:v>
                      </c:pt>
                      <c:pt idx="2611">
                        <c:v>17.181405630766299</c:v>
                      </c:pt>
                      <c:pt idx="2612">
                        <c:v>17.4397456879713</c:v>
                      </c:pt>
                      <c:pt idx="2613">
                        <c:v>17.19600110188</c:v>
                      </c:pt>
                      <c:pt idx="2614">
                        <c:v>17.080695097725599</c:v>
                      </c:pt>
                      <c:pt idx="2615">
                        <c:v>17.1353611505068</c:v>
                      </c:pt>
                      <c:pt idx="2616">
                        <c:v>17.1643956243527</c:v>
                      </c:pt>
                      <c:pt idx="2617">
                        <c:v>17.1328523077214</c:v>
                      </c:pt>
                      <c:pt idx="2618">
                        <c:v>17.133169380372099</c:v>
                      </c:pt>
                      <c:pt idx="2619">
                        <c:v>17.050719577168</c:v>
                      </c:pt>
                      <c:pt idx="2620">
                        <c:v>17.123573024452099</c:v>
                      </c:pt>
                      <c:pt idx="2621">
                        <c:v>17.096975122509999</c:v>
                      </c:pt>
                      <c:pt idx="2622">
                        <c:v>17.169821942848699</c:v>
                      </c:pt>
                      <c:pt idx="2623">
                        <c:v>17.403807241735802</c:v>
                      </c:pt>
                      <c:pt idx="2624">
                        <c:v>17.154964019440801</c:v>
                      </c:pt>
                      <c:pt idx="2625">
                        <c:v>17.3197904984264</c:v>
                      </c:pt>
                      <c:pt idx="2626">
                        <c:v>17.0721591685449</c:v>
                      </c:pt>
                      <c:pt idx="2627">
                        <c:v>17.068841892097101</c:v>
                      </c:pt>
                      <c:pt idx="2628">
                        <c:v>17.253207670342999</c:v>
                      </c:pt>
                      <c:pt idx="2629">
                        <c:v>17.203663256117</c:v>
                      </c:pt>
                      <c:pt idx="2630">
                        <c:v>17.1527553293928</c:v>
                      </c:pt>
                      <c:pt idx="2631">
                        <c:v>17.162405536561501</c:v>
                      </c:pt>
                      <c:pt idx="2632">
                        <c:v>17.441688033751799</c:v>
                      </c:pt>
                      <c:pt idx="2633">
                        <c:v>17.160926698273801</c:v>
                      </c:pt>
                      <c:pt idx="2634">
                        <c:v>17.139572266341698</c:v>
                      </c:pt>
                      <c:pt idx="2635">
                        <c:v>17.092442748726398</c:v>
                      </c:pt>
                      <c:pt idx="2636">
                        <c:v>17.195976631833499</c:v>
                      </c:pt>
                      <c:pt idx="2637">
                        <c:v>17.176911848036301</c:v>
                      </c:pt>
                      <c:pt idx="2638">
                        <c:v>17.2528746356497</c:v>
                      </c:pt>
                      <c:pt idx="2639">
                        <c:v>17.110289098847598</c:v>
                      </c:pt>
                      <c:pt idx="2640">
                        <c:v>17.1630973905182</c:v>
                      </c:pt>
                      <c:pt idx="2641">
                        <c:v>17.127857432545898</c:v>
                      </c:pt>
                      <c:pt idx="2642">
                        <c:v>17.162694911782499</c:v>
                      </c:pt>
                      <c:pt idx="2643">
                        <c:v>17.148274996852301</c:v>
                      </c:pt>
                      <c:pt idx="2644">
                        <c:v>17.307811023717701</c:v>
                      </c:pt>
                      <c:pt idx="2645">
                        <c:v>17.1601958375267</c:v>
                      </c:pt>
                      <c:pt idx="2646">
                        <c:v>17.259878134939001</c:v>
                      </c:pt>
                      <c:pt idx="2647">
                        <c:v>17.1229674359939</c:v>
                      </c:pt>
                      <c:pt idx="2648">
                        <c:v>17.0788568952524</c:v>
                      </c:pt>
                      <c:pt idx="2649">
                        <c:v>17.118811539187199</c:v>
                      </c:pt>
                      <c:pt idx="2650">
                        <c:v>17.156484546686499</c:v>
                      </c:pt>
                      <c:pt idx="2651">
                        <c:v>17.093009456313698</c:v>
                      </c:pt>
                      <c:pt idx="2652">
                        <c:v>17.1722987864926</c:v>
                      </c:pt>
                      <c:pt idx="2653">
                        <c:v>17.3573857347372</c:v>
                      </c:pt>
                      <c:pt idx="2654">
                        <c:v>17.1751819037468</c:v>
                      </c:pt>
                      <c:pt idx="2655">
                        <c:v>17.438489886516599</c:v>
                      </c:pt>
                      <c:pt idx="2656">
                        <c:v>17.189006119128599</c:v>
                      </c:pt>
                      <c:pt idx="2657">
                        <c:v>17.1599891863303</c:v>
                      </c:pt>
                      <c:pt idx="2658">
                        <c:v>17.346750062816302</c:v>
                      </c:pt>
                      <c:pt idx="2659">
                        <c:v>17.135830484131102</c:v>
                      </c:pt>
                      <c:pt idx="2660">
                        <c:v>17.1238183282344</c:v>
                      </c:pt>
                      <c:pt idx="2661">
                        <c:v>17.057894485024601</c:v>
                      </c:pt>
                      <c:pt idx="2662">
                        <c:v>17.233114306451402</c:v>
                      </c:pt>
                      <c:pt idx="2663">
                        <c:v>17.162233720346102</c:v>
                      </c:pt>
                      <c:pt idx="2664">
                        <c:v>17.219093949625101</c:v>
                      </c:pt>
                      <c:pt idx="2665">
                        <c:v>17.160916596308699</c:v>
                      </c:pt>
                      <c:pt idx="2666">
                        <c:v>17.1976082672</c:v>
                      </c:pt>
                      <c:pt idx="2667">
                        <c:v>17.4532903467538</c:v>
                      </c:pt>
                      <c:pt idx="2668">
                        <c:v>17.1557701824166</c:v>
                      </c:pt>
                      <c:pt idx="2669">
                        <c:v>17.0905718607581</c:v>
                      </c:pt>
                      <c:pt idx="2670">
                        <c:v>17.0759411225722</c:v>
                      </c:pt>
                      <c:pt idx="2671">
                        <c:v>17.154600442353299</c:v>
                      </c:pt>
                      <c:pt idx="2672">
                        <c:v>17.113814594917699</c:v>
                      </c:pt>
                      <c:pt idx="2673">
                        <c:v>17.1474907493552</c:v>
                      </c:pt>
                      <c:pt idx="2674">
                        <c:v>17.130689752912001</c:v>
                      </c:pt>
                      <c:pt idx="2675">
                        <c:v>17.126643324414399</c:v>
                      </c:pt>
                      <c:pt idx="2676">
                        <c:v>17.1072774059751</c:v>
                      </c:pt>
                      <c:pt idx="2677">
                        <c:v>17.200160233514801</c:v>
                      </c:pt>
                      <c:pt idx="2678">
                        <c:v>17.1106386281974</c:v>
                      </c:pt>
                      <c:pt idx="2679">
                        <c:v>17.2552581576068</c:v>
                      </c:pt>
                      <c:pt idx="2680">
                        <c:v>17.190285567917201</c:v>
                      </c:pt>
                      <c:pt idx="2681">
                        <c:v>17.340755900556001</c:v>
                      </c:pt>
                      <c:pt idx="2682">
                        <c:v>17.260428522662998</c:v>
                      </c:pt>
                      <c:pt idx="2683">
                        <c:v>17.110443532108601</c:v>
                      </c:pt>
                      <c:pt idx="2684">
                        <c:v>17.154629287230001</c:v>
                      </c:pt>
                      <c:pt idx="2685">
                        <c:v>17.175550062631299</c:v>
                      </c:pt>
                      <c:pt idx="2686">
                        <c:v>17.137958144138899</c:v>
                      </c:pt>
                      <c:pt idx="2687">
                        <c:v>17.173015920468799</c:v>
                      </c:pt>
                      <c:pt idx="2688">
                        <c:v>17.064144697462101</c:v>
                      </c:pt>
                      <c:pt idx="2689">
                        <c:v>17.1566438120635</c:v>
                      </c:pt>
                      <c:pt idx="2690">
                        <c:v>17.1495896097193</c:v>
                      </c:pt>
                      <c:pt idx="2691">
                        <c:v>17.2695973185551</c:v>
                      </c:pt>
                      <c:pt idx="2692">
                        <c:v>17.344211944638101</c:v>
                      </c:pt>
                      <c:pt idx="2693">
                        <c:v>17.1559245449135</c:v>
                      </c:pt>
                      <c:pt idx="2694">
                        <c:v>17.143138308534599</c:v>
                      </c:pt>
                      <c:pt idx="2695">
                        <c:v>17.250977910601101</c:v>
                      </c:pt>
                      <c:pt idx="2696">
                        <c:v>17.1654747097426</c:v>
                      </c:pt>
                      <c:pt idx="2697">
                        <c:v>17.080692034208202</c:v>
                      </c:pt>
                      <c:pt idx="2698">
                        <c:v>17.0629717445896</c:v>
                      </c:pt>
                      <c:pt idx="2699">
                        <c:v>17.1022585104256</c:v>
                      </c:pt>
                      <c:pt idx="2700">
                        <c:v>17.136258075943601</c:v>
                      </c:pt>
                      <c:pt idx="2701">
                        <c:v>17.107805982496501</c:v>
                      </c:pt>
                      <c:pt idx="2702">
                        <c:v>17.165763277607699</c:v>
                      </c:pt>
                      <c:pt idx="2703">
                        <c:v>17.2578003620632</c:v>
                      </c:pt>
                      <c:pt idx="2704">
                        <c:v>17.057417299915802</c:v>
                      </c:pt>
                      <c:pt idx="2705">
                        <c:v>17.3296537822728</c:v>
                      </c:pt>
                      <c:pt idx="2706">
                        <c:v>17.103100806623502</c:v>
                      </c:pt>
                      <c:pt idx="2707">
                        <c:v>17.169161182057302</c:v>
                      </c:pt>
                      <c:pt idx="2708">
                        <c:v>17.4503956181685</c:v>
                      </c:pt>
                      <c:pt idx="2709">
                        <c:v>17.1254331117545</c:v>
                      </c:pt>
                      <c:pt idx="2710">
                        <c:v>17.171980869992399</c:v>
                      </c:pt>
                      <c:pt idx="2711">
                        <c:v>17.166658600131001</c:v>
                      </c:pt>
                      <c:pt idx="2712">
                        <c:v>17.3711223175215</c:v>
                      </c:pt>
                      <c:pt idx="2713">
                        <c:v>17.079896101421401</c:v>
                      </c:pt>
                      <c:pt idx="2714">
                        <c:v>17.108945645094</c:v>
                      </c:pt>
                      <c:pt idx="2715">
                        <c:v>17.110426981033601</c:v>
                      </c:pt>
                      <c:pt idx="2716">
                        <c:v>17.071636733781698</c:v>
                      </c:pt>
                      <c:pt idx="2717">
                        <c:v>17.248618244032698</c:v>
                      </c:pt>
                      <c:pt idx="2718">
                        <c:v>17.1765188520096</c:v>
                      </c:pt>
                      <c:pt idx="2719">
                        <c:v>17.176257742451099</c:v>
                      </c:pt>
                      <c:pt idx="2720">
                        <c:v>17.2133104231836</c:v>
                      </c:pt>
                      <c:pt idx="2721">
                        <c:v>17.173583075935898</c:v>
                      </c:pt>
                      <c:pt idx="2722">
                        <c:v>17.186360244963801</c:v>
                      </c:pt>
                      <c:pt idx="2723">
                        <c:v>17.464873629682302</c:v>
                      </c:pt>
                      <c:pt idx="2724">
                        <c:v>17.4379218776659</c:v>
                      </c:pt>
                      <c:pt idx="2725">
                        <c:v>17.150651139784198</c:v>
                      </c:pt>
                      <c:pt idx="2726">
                        <c:v>17.222857063530402</c:v>
                      </c:pt>
                      <c:pt idx="2727">
                        <c:v>17.163360210206399</c:v>
                      </c:pt>
                      <c:pt idx="2728">
                        <c:v>17.146788816821601</c:v>
                      </c:pt>
                      <c:pt idx="2729">
                        <c:v>17.055170713211201</c:v>
                      </c:pt>
                      <c:pt idx="2730">
                        <c:v>17.0966080383083</c:v>
                      </c:pt>
                      <c:pt idx="2731">
                        <c:v>17.322241312178399</c:v>
                      </c:pt>
                      <c:pt idx="2732">
                        <c:v>17.066149787256599</c:v>
                      </c:pt>
                      <c:pt idx="2733">
                        <c:v>17.178956415254799</c:v>
                      </c:pt>
                      <c:pt idx="2734">
                        <c:v>17.222052328548301</c:v>
                      </c:pt>
                      <c:pt idx="2735">
                        <c:v>17.100008927079902</c:v>
                      </c:pt>
                      <c:pt idx="2736">
                        <c:v>17.1431648110933</c:v>
                      </c:pt>
                      <c:pt idx="2737">
                        <c:v>17.1684103971841</c:v>
                      </c:pt>
                      <c:pt idx="2738">
                        <c:v>17.144578948362099</c:v>
                      </c:pt>
                      <c:pt idx="2739">
                        <c:v>17.165950104936101</c:v>
                      </c:pt>
                      <c:pt idx="2740">
                        <c:v>17.440779343411801</c:v>
                      </c:pt>
                      <c:pt idx="2741">
                        <c:v>17.1663488381955</c:v>
                      </c:pt>
                      <c:pt idx="2742">
                        <c:v>17.132848826848001</c:v>
                      </c:pt>
                      <c:pt idx="2743">
                        <c:v>17.218140774080201</c:v>
                      </c:pt>
                      <c:pt idx="2744">
                        <c:v>17.1780419737558</c:v>
                      </c:pt>
                      <c:pt idx="2745">
                        <c:v>17.129821113632801</c:v>
                      </c:pt>
                      <c:pt idx="2746">
                        <c:v>17.103254647305899</c:v>
                      </c:pt>
                      <c:pt idx="2747">
                        <c:v>17.192682297559301</c:v>
                      </c:pt>
                      <c:pt idx="2748">
                        <c:v>17.2574902547696</c:v>
                      </c:pt>
                      <c:pt idx="2749">
                        <c:v>17.180223531265099</c:v>
                      </c:pt>
                      <c:pt idx="2750">
                        <c:v>17.154075361341899</c:v>
                      </c:pt>
                      <c:pt idx="2751">
                        <c:v>17.3429916686304</c:v>
                      </c:pt>
                      <c:pt idx="2752">
                        <c:v>17.2505294259776</c:v>
                      </c:pt>
                      <c:pt idx="2753">
                        <c:v>17.107517976910199</c:v>
                      </c:pt>
                      <c:pt idx="2754">
                        <c:v>17.365625526231501</c:v>
                      </c:pt>
                      <c:pt idx="2755">
                        <c:v>17.170832814229598</c:v>
                      </c:pt>
                      <c:pt idx="2756">
                        <c:v>17.175950831556001</c:v>
                      </c:pt>
                      <c:pt idx="2757">
                        <c:v>17.145721253811601</c:v>
                      </c:pt>
                      <c:pt idx="2758">
                        <c:v>17.189044475407599</c:v>
                      </c:pt>
                      <c:pt idx="2759">
                        <c:v>17.164884716101898</c:v>
                      </c:pt>
                      <c:pt idx="2760">
                        <c:v>17.1079979742644</c:v>
                      </c:pt>
                      <c:pt idx="2761">
                        <c:v>17.051466231747</c:v>
                      </c:pt>
                      <c:pt idx="2762">
                        <c:v>17.144091158201899</c:v>
                      </c:pt>
                      <c:pt idx="2763">
                        <c:v>17.152265510414299</c:v>
                      </c:pt>
                      <c:pt idx="2764">
                        <c:v>17.159256039114599</c:v>
                      </c:pt>
                      <c:pt idx="2765">
                        <c:v>17.112984760656602</c:v>
                      </c:pt>
                      <c:pt idx="2766">
                        <c:v>17.285377533080499</c:v>
                      </c:pt>
                      <c:pt idx="2767">
                        <c:v>17.345233505113001</c:v>
                      </c:pt>
                      <c:pt idx="2768">
                        <c:v>17.171509946146902</c:v>
                      </c:pt>
                      <c:pt idx="2769">
                        <c:v>17.061275526709</c:v>
                      </c:pt>
                      <c:pt idx="2770">
                        <c:v>17.1553456929073</c:v>
                      </c:pt>
                      <c:pt idx="2771">
                        <c:v>17.256368429988701</c:v>
                      </c:pt>
                      <c:pt idx="2772">
                        <c:v>17.170423490819701</c:v>
                      </c:pt>
                      <c:pt idx="2773">
                        <c:v>17.0625947236224</c:v>
                      </c:pt>
                      <c:pt idx="2774">
                        <c:v>17.240542772662799</c:v>
                      </c:pt>
                      <c:pt idx="2775">
                        <c:v>17.097435395498401</c:v>
                      </c:pt>
                      <c:pt idx="2776">
                        <c:v>17.1134084294799</c:v>
                      </c:pt>
                      <c:pt idx="2777">
                        <c:v>17.135424933309299</c:v>
                      </c:pt>
                      <c:pt idx="2778">
                        <c:v>17.122296213670801</c:v>
                      </c:pt>
                      <c:pt idx="2779">
                        <c:v>17.1884645897395</c:v>
                      </c:pt>
                      <c:pt idx="2780">
                        <c:v>16.6756291262116</c:v>
                      </c:pt>
                      <c:pt idx="2781">
                        <c:v>16.6548443832909</c:v>
                      </c:pt>
                      <c:pt idx="2782">
                        <c:v>16.916169705785698</c:v>
                      </c:pt>
                      <c:pt idx="2783">
                        <c:v>16.9198927497645</c:v>
                      </c:pt>
                      <c:pt idx="2784">
                        <c:v>16.676965668393301</c:v>
                      </c:pt>
                      <c:pt idx="2785">
                        <c:v>16.655432137692198</c:v>
                      </c:pt>
                      <c:pt idx="2786">
                        <c:v>16.695913086557301</c:v>
                      </c:pt>
                      <c:pt idx="2787">
                        <c:v>16.9397865626912</c:v>
                      </c:pt>
                      <c:pt idx="2788">
                        <c:v>16.6832043969236</c:v>
                      </c:pt>
                      <c:pt idx="2789">
                        <c:v>16.633189637132599</c:v>
                      </c:pt>
                      <c:pt idx="2790">
                        <c:v>16.9298588649099</c:v>
                      </c:pt>
                      <c:pt idx="2791">
                        <c:v>16.689973302806202</c:v>
                      </c:pt>
                      <c:pt idx="2792">
                        <c:v>16.9247983420032</c:v>
                      </c:pt>
                      <c:pt idx="2793">
                        <c:v>17.133610889493401</c:v>
                      </c:pt>
                      <c:pt idx="2794">
                        <c:v>16.890990107002899</c:v>
                      </c:pt>
                      <c:pt idx="2795">
                        <c:v>16.912087964126901</c:v>
                      </c:pt>
                      <c:pt idx="2796">
                        <c:v>16.894480546600398</c:v>
                      </c:pt>
                      <c:pt idx="2797">
                        <c:v>16.9141262390165</c:v>
                      </c:pt>
                      <c:pt idx="2798">
                        <c:v>16.909987418239002</c:v>
                      </c:pt>
                      <c:pt idx="2799">
                        <c:v>16.920427029202401</c:v>
                      </c:pt>
                      <c:pt idx="2800">
                        <c:v>17.205027595830298</c:v>
                      </c:pt>
                      <c:pt idx="2801">
                        <c:v>17.453031806849399</c:v>
                      </c:pt>
                      <c:pt idx="2802">
                        <c:v>17.211402587065699</c:v>
                      </c:pt>
                      <c:pt idx="2803">
                        <c:v>17.243408436827799</c:v>
                      </c:pt>
                      <c:pt idx="2804">
                        <c:v>17.1713036356212</c:v>
                      </c:pt>
                      <c:pt idx="2805">
                        <c:v>17.085638382955299</c:v>
                      </c:pt>
                      <c:pt idx="2806">
                        <c:v>17.351992541353798</c:v>
                      </c:pt>
                      <c:pt idx="2807">
                        <c:v>17.2339286785095</c:v>
                      </c:pt>
                      <c:pt idx="2808">
                        <c:v>17.129515403213698</c:v>
                      </c:pt>
                      <c:pt idx="2809">
                        <c:v>17.1770404620063</c:v>
                      </c:pt>
                      <c:pt idx="2810">
                        <c:v>17.433340106839601</c:v>
                      </c:pt>
                      <c:pt idx="2811">
                        <c:v>17.174420875505199</c:v>
                      </c:pt>
                      <c:pt idx="2812">
                        <c:v>17.140276351430899</c:v>
                      </c:pt>
                      <c:pt idx="2813">
                        <c:v>17.197124069729</c:v>
                      </c:pt>
                      <c:pt idx="2814">
                        <c:v>17.190724780721801</c:v>
                      </c:pt>
                      <c:pt idx="2815">
                        <c:v>17.336852466259899</c:v>
                      </c:pt>
                      <c:pt idx="2816">
                        <c:v>17.178102541512501</c:v>
                      </c:pt>
                      <c:pt idx="2817">
                        <c:v>17.136823228519098</c:v>
                      </c:pt>
                      <c:pt idx="2818">
                        <c:v>17.149462565782599</c:v>
                      </c:pt>
                      <c:pt idx="2819">
                        <c:v>17.1023979671109</c:v>
                      </c:pt>
                      <c:pt idx="2820">
                        <c:v>17.0865429825433</c:v>
                      </c:pt>
                      <c:pt idx="2821">
                        <c:v>17.243019110221301</c:v>
                      </c:pt>
                      <c:pt idx="2822">
                        <c:v>17.4618248825197</c:v>
                      </c:pt>
                      <c:pt idx="2823">
                        <c:v>17.212310395528501</c:v>
                      </c:pt>
                      <c:pt idx="2824">
                        <c:v>17.190993717346402</c:v>
                      </c:pt>
                      <c:pt idx="2825">
                        <c:v>17.225532613999</c:v>
                      </c:pt>
                      <c:pt idx="2826">
                        <c:v>17.171813972064701</c:v>
                      </c:pt>
                      <c:pt idx="2827">
                        <c:v>17.176040071923602</c:v>
                      </c:pt>
                      <c:pt idx="2828">
                        <c:v>17.4674513658445</c:v>
                      </c:pt>
                      <c:pt idx="2829">
                        <c:v>17.474665714946202</c:v>
                      </c:pt>
                      <c:pt idx="2830">
                        <c:v>17.207261115923199</c:v>
                      </c:pt>
                      <c:pt idx="2831">
                        <c:v>17.193337941457099</c:v>
                      </c:pt>
                      <c:pt idx="2832">
                        <c:v>17.468709737047401</c:v>
                      </c:pt>
                      <c:pt idx="2833">
                        <c:v>17.1565085490241</c:v>
                      </c:pt>
                      <c:pt idx="2834">
                        <c:v>17.117815196274101</c:v>
                      </c:pt>
                      <c:pt idx="2835">
                        <c:v>17.208221613486302</c:v>
                      </c:pt>
                      <c:pt idx="2836">
                        <c:v>17.1670561116801</c:v>
                      </c:pt>
                      <c:pt idx="2837">
                        <c:v>17.225281422598901</c:v>
                      </c:pt>
                      <c:pt idx="2838">
                        <c:v>17.4517384052495</c:v>
                      </c:pt>
                      <c:pt idx="2839">
                        <c:v>17.2067592925296</c:v>
                      </c:pt>
                      <c:pt idx="2840">
                        <c:v>17.227171664698702</c:v>
                      </c:pt>
                      <c:pt idx="2841">
                        <c:v>17.153436098622599</c:v>
                      </c:pt>
                      <c:pt idx="2842">
                        <c:v>17.2083062396581</c:v>
                      </c:pt>
                      <c:pt idx="2843">
                        <c:v>17.152805696273202</c:v>
                      </c:pt>
                      <c:pt idx="2844">
                        <c:v>17.2097410126356</c:v>
                      </c:pt>
                      <c:pt idx="2845">
                        <c:v>17.207944697480499</c:v>
                      </c:pt>
                      <c:pt idx="2846">
                        <c:v>17.172299991382701</c:v>
                      </c:pt>
                      <c:pt idx="2847">
                        <c:v>17.228045868678802</c:v>
                      </c:pt>
                      <c:pt idx="2848">
                        <c:v>17.470367437780499</c:v>
                      </c:pt>
                      <c:pt idx="2849">
                        <c:v>17.188926048694501</c:v>
                      </c:pt>
                      <c:pt idx="2850">
                        <c:v>17.274382055887099</c:v>
                      </c:pt>
                      <c:pt idx="2851">
                        <c:v>17.221267432682598</c:v>
                      </c:pt>
                      <c:pt idx="2852">
                        <c:v>17.408995468304099</c:v>
                      </c:pt>
                      <c:pt idx="2853">
                        <c:v>17.204060586284498</c:v>
                      </c:pt>
                      <c:pt idx="2854">
                        <c:v>17.159217075028</c:v>
                      </c:pt>
                      <c:pt idx="2855">
                        <c:v>17.273871059078001</c:v>
                      </c:pt>
                      <c:pt idx="2856">
                        <c:v>17.202090452387299</c:v>
                      </c:pt>
                      <c:pt idx="2857">
                        <c:v>17.135398936072502</c:v>
                      </c:pt>
                      <c:pt idx="2858">
                        <c:v>17.208430493696699</c:v>
                      </c:pt>
                      <c:pt idx="2859">
                        <c:v>17.214694897334098</c:v>
                      </c:pt>
                      <c:pt idx="2860">
                        <c:v>17.220183850386899</c:v>
                      </c:pt>
                      <c:pt idx="2861">
                        <c:v>17.178996555336202</c:v>
                      </c:pt>
                      <c:pt idx="2862">
                        <c:v>17.230404618778799</c:v>
                      </c:pt>
                      <c:pt idx="2863">
                        <c:v>17.462998601475501</c:v>
                      </c:pt>
                      <c:pt idx="2864">
                        <c:v>17.149030829384799</c:v>
                      </c:pt>
                      <c:pt idx="2865">
                        <c:v>17.226731521734902</c:v>
                      </c:pt>
                      <c:pt idx="2866">
                        <c:v>17.2107411239169</c:v>
                      </c:pt>
                      <c:pt idx="2867">
                        <c:v>17.4033648135485</c:v>
                      </c:pt>
                      <c:pt idx="2868">
                        <c:v>17.2871561400814</c:v>
                      </c:pt>
                      <c:pt idx="2869">
                        <c:v>17.238105032498702</c:v>
                      </c:pt>
                      <c:pt idx="2870">
                        <c:v>17.4056540132759</c:v>
                      </c:pt>
                      <c:pt idx="2871">
                        <c:v>17.423408056057099</c:v>
                      </c:pt>
                      <c:pt idx="2872">
                        <c:v>17.221932818277899</c:v>
                      </c:pt>
                      <c:pt idx="2873">
                        <c:v>17.173683710053901</c:v>
                      </c:pt>
                      <c:pt idx="2874">
                        <c:v>17.220550075672701</c:v>
                      </c:pt>
                      <c:pt idx="2875">
                        <c:v>17.286194796573898</c:v>
                      </c:pt>
                      <c:pt idx="2876">
                        <c:v>17.223317144199399</c:v>
                      </c:pt>
                      <c:pt idx="2877">
                        <c:v>17.138390361032901</c:v>
                      </c:pt>
                      <c:pt idx="2878">
                        <c:v>17.207400401966598</c:v>
                      </c:pt>
                      <c:pt idx="2879">
                        <c:v>17.155749260756998</c:v>
                      </c:pt>
                      <c:pt idx="2880">
                        <c:v>17.217192691279799</c:v>
                      </c:pt>
                      <c:pt idx="2881">
                        <c:v>17.229847595697901</c:v>
                      </c:pt>
                      <c:pt idx="2882">
                        <c:v>17.180338965960999</c:v>
                      </c:pt>
                      <c:pt idx="2883">
                        <c:v>17.218037590361099</c:v>
                      </c:pt>
                      <c:pt idx="2884">
                        <c:v>17.466549689342902</c:v>
                      </c:pt>
                      <c:pt idx="2885">
                        <c:v>17.178740506503502</c:v>
                      </c:pt>
                      <c:pt idx="2886">
                        <c:v>17.141220279058199</c:v>
                      </c:pt>
                      <c:pt idx="2887">
                        <c:v>17.152132341439099</c:v>
                      </c:pt>
                      <c:pt idx="2888">
                        <c:v>17.206312544710698</c:v>
                      </c:pt>
                      <c:pt idx="2889">
                        <c:v>17.230188803600701</c:v>
                      </c:pt>
                      <c:pt idx="2890">
                        <c:v>17.239962601847999</c:v>
                      </c:pt>
                      <c:pt idx="2891">
                        <c:v>17.303551066756601</c:v>
                      </c:pt>
                      <c:pt idx="2892">
                        <c:v>17.422970819453202</c:v>
                      </c:pt>
                      <c:pt idx="2893">
                        <c:v>17.304999837239301</c:v>
                      </c:pt>
                      <c:pt idx="2894">
                        <c:v>17.2286858676222</c:v>
                      </c:pt>
                      <c:pt idx="2895">
                        <c:v>17.231232827191398</c:v>
                      </c:pt>
                      <c:pt idx="2896">
                        <c:v>17.406954356683901</c:v>
                      </c:pt>
                      <c:pt idx="2897">
                        <c:v>17.412618984866601</c:v>
                      </c:pt>
                      <c:pt idx="2898">
                        <c:v>17.234631137957798</c:v>
                      </c:pt>
                      <c:pt idx="2899">
                        <c:v>17.163907037824998</c:v>
                      </c:pt>
                      <c:pt idx="2900">
                        <c:v>17.1178150147053</c:v>
                      </c:pt>
                      <c:pt idx="2901">
                        <c:v>17.221730271462</c:v>
                      </c:pt>
                      <c:pt idx="2902">
                        <c:v>17.301162773748999</c:v>
                      </c:pt>
                      <c:pt idx="2903">
                        <c:v>17.213740409820002</c:v>
                      </c:pt>
                      <c:pt idx="2904">
                        <c:v>17.149652709829201</c:v>
                      </c:pt>
                      <c:pt idx="2905">
                        <c:v>17.196010504682601</c:v>
                      </c:pt>
                      <c:pt idx="2906">
                        <c:v>17.196434364296199</c:v>
                      </c:pt>
                      <c:pt idx="2907">
                        <c:v>17.160712276238201</c:v>
                      </c:pt>
                      <c:pt idx="2908">
                        <c:v>17.236447117090499</c:v>
                      </c:pt>
                      <c:pt idx="2909">
                        <c:v>17.225946320557401</c:v>
                      </c:pt>
                      <c:pt idx="2910">
                        <c:v>17.176334265026401</c:v>
                      </c:pt>
                      <c:pt idx="2911">
                        <c:v>17.233272112731299</c:v>
                      </c:pt>
                      <c:pt idx="2912">
                        <c:v>17.473757794451501</c:v>
                      </c:pt>
                      <c:pt idx="2913">
                        <c:v>17.462750515467501</c:v>
                      </c:pt>
                      <c:pt idx="2914">
                        <c:v>17.2230401861903</c:v>
                      </c:pt>
                      <c:pt idx="2915">
                        <c:v>17.227538067851199</c:v>
                      </c:pt>
                      <c:pt idx="2916">
                        <c:v>17.177294017226401</c:v>
                      </c:pt>
                      <c:pt idx="2917">
                        <c:v>17.1363866954852</c:v>
                      </c:pt>
                      <c:pt idx="2918">
                        <c:v>17.1996015726859</c:v>
                      </c:pt>
                      <c:pt idx="2919">
                        <c:v>17.2316869724912</c:v>
                      </c:pt>
                      <c:pt idx="2920">
                        <c:v>17.2014649676251</c:v>
                      </c:pt>
                      <c:pt idx="2921">
                        <c:v>17.206641804206001</c:v>
                      </c:pt>
                      <c:pt idx="2922">
                        <c:v>17.211875032314499</c:v>
                      </c:pt>
                      <c:pt idx="2923">
                        <c:v>17.230866236745499</c:v>
                      </c:pt>
                      <c:pt idx="2924">
                        <c:v>17.2874163485621</c:v>
                      </c:pt>
                      <c:pt idx="2925">
                        <c:v>17.420757557117199</c:v>
                      </c:pt>
                      <c:pt idx="2926">
                        <c:v>17.295528102255599</c:v>
                      </c:pt>
                      <c:pt idx="2927">
                        <c:v>17.2251530992291</c:v>
                      </c:pt>
                      <c:pt idx="2928">
                        <c:v>17.167290305986299</c:v>
                      </c:pt>
                      <c:pt idx="2929">
                        <c:v>17.2281332636326</c:v>
                      </c:pt>
                      <c:pt idx="2930">
                        <c:v>17.410891061633301</c:v>
                      </c:pt>
                      <c:pt idx="2931">
                        <c:v>17.419115711132299</c:v>
                      </c:pt>
                      <c:pt idx="2932">
                        <c:v>17.247727365155999</c:v>
                      </c:pt>
                      <c:pt idx="2933">
                        <c:v>17.162819160226501</c:v>
                      </c:pt>
                      <c:pt idx="2934">
                        <c:v>17.218229305319699</c:v>
                      </c:pt>
                      <c:pt idx="2935">
                        <c:v>17.134299610316599</c:v>
                      </c:pt>
                      <c:pt idx="2936">
                        <c:v>17.2327904232382</c:v>
                      </c:pt>
                      <c:pt idx="2937">
                        <c:v>17.3108413863755</c:v>
                      </c:pt>
                      <c:pt idx="2938">
                        <c:v>17.2186089381374</c:v>
                      </c:pt>
                      <c:pt idx="2939">
                        <c:v>17.161507233076701</c:v>
                      </c:pt>
                      <c:pt idx="2940">
                        <c:v>17.1944012347838</c:v>
                      </c:pt>
                      <c:pt idx="2941">
                        <c:v>17.470229372188498</c:v>
                      </c:pt>
                      <c:pt idx="2942">
                        <c:v>17.215717669067701</c:v>
                      </c:pt>
                      <c:pt idx="2943">
                        <c:v>17.175250592873699</c:v>
                      </c:pt>
                      <c:pt idx="2944">
                        <c:v>17.2383873610111</c:v>
                      </c:pt>
                      <c:pt idx="2945">
                        <c:v>17.222474633735299</c:v>
                      </c:pt>
                      <c:pt idx="2946">
                        <c:v>17.166802108910598</c:v>
                      </c:pt>
                      <c:pt idx="2947">
                        <c:v>17.209914797324799</c:v>
                      </c:pt>
                      <c:pt idx="2948">
                        <c:v>17.484716946292998</c:v>
                      </c:pt>
                      <c:pt idx="2949">
                        <c:v>17.467968550273302</c:v>
                      </c:pt>
                      <c:pt idx="2950">
                        <c:v>17.2781009984237</c:v>
                      </c:pt>
                      <c:pt idx="2951">
                        <c:v>17.504958767404201</c:v>
                      </c:pt>
                      <c:pt idx="2952">
                        <c:v>17.326030297291801</c:v>
                      </c:pt>
                      <c:pt idx="2953">
                        <c:v>17.298555509974801</c:v>
                      </c:pt>
                      <c:pt idx="2954">
                        <c:v>17.520777557466101</c:v>
                      </c:pt>
                      <c:pt idx="2955">
                        <c:v>17.4195413011673</c:v>
                      </c:pt>
                      <c:pt idx="2956">
                        <c:v>17.346348275244299</c:v>
                      </c:pt>
                      <c:pt idx="2957">
                        <c:v>17.313703309235301</c:v>
                      </c:pt>
                      <c:pt idx="2958">
                        <c:v>17.496556071950501</c:v>
                      </c:pt>
                      <c:pt idx="2959">
                        <c:v>17.480575327477499</c:v>
                      </c:pt>
                      <c:pt idx="2960">
                        <c:v>17.4151461822138</c:v>
                      </c:pt>
                      <c:pt idx="2961">
                        <c:v>17.334647205658101</c:v>
                      </c:pt>
                      <c:pt idx="2962">
                        <c:v>17.314088274365599</c:v>
                      </c:pt>
                      <c:pt idx="2963">
                        <c:v>17.505168452980801</c:v>
                      </c:pt>
                      <c:pt idx="2964">
                        <c:v>17.433271474611299</c:v>
                      </c:pt>
                      <c:pt idx="2965">
                        <c:v>17.504035608880201</c:v>
                      </c:pt>
                      <c:pt idx="2966">
                        <c:v>17.4342436962928</c:v>
                      </c:pt>
                      <c:pt idx="2967">
                        <c:v>17.327628234191199</c:v>
                      </c:pt>
                      <c:pt idx="2968">
                        <c:v>17.306074360683802</c:v>
                      </c:pt>
                      <c:pt idx="2969">
                        <c:v>17.491942190866599</c:v>
                      </c:pt>
                      <c:pt idx="2970">
                        <c:v>17.323144405199901</c:v>
                      </c:pt>
                      <c:pt idx="2971">
                        <c:v>17.441812576261501</c:v>
                      </c:pt>
                      <c:pt idx="2972">
                        <c:v>17.5020824423265</c:v>
                      </c:pt>
                      <c:pt idx="2973">
                        <c:v>17.447777810513902</c:v>
                      </c:pt>
                      <c:pt idx="2974">
                        <c:v>17.312643430125298</c:v>
                      </c:pt>
                      <c:pt idx="2975">
                        <c:v>17.309791952606801</c:v>
                      </c:pt>
                      <c:pt idx="2976">
                        <c:v>17.511009892030899</c:v>
                      </c:pt>
                      <c:pt idx="2977">
                        <c:v>17.298989641710602</c:v>
                      </c:pt>
                      <c:pt idx="2978">
                        <c:v>17.344026228017199</c:v>
                      </c:pt>
                      <c:pt idx="2979">
                        <c:v>17.4335131612895</c:v>
                      </c:pt>
                      <c:pt idx="2980">
                        <c:v>17.498513604091301</c:v>
                      </c:pt>
                      <c:pt idx="2981">
                        <c:v>17.4581089563539</c:v>
                      </c:pt>
                      <c:pt idx="2982">
                        <c:v>17.340492308612902</c:v>
                      </c:pt>
                      <c:pt idx="2983">
                        <c:v>17.3258526670983</c:v>
                      </c:pt>
                      <c:pt idx="2984">
                        <c:v>17.509354399423401</c:v>
                      </c:pt>
                      <c:pt idx="2985">
                        <c:v>17.4761412417384</c:v>
                      </c:pt>
                      <c:pt idx="2986">
                        <c:v>17.328383090891698</c:v>
                      </c:pt>
                      <c:pt idx="2987">
                        <c:v>17.3499892390032</c:v>
                      </c:pt>
                      <c:pt idx="2988">
                        <c:v>17.451620446501298</c:v>
                      </c:pt>
                      <c:pt idx="2989">
                        <c:v>17.535302300934902</c:v>
                      </c:pt>
                      <c:pt idx="2990">
                        <c:v>17.4362047081556</c:v>
                      </c:pt>
                      <c:pt idx="2991">
                        <c:v>17.355036134783401</c:v>
                      </c:pt>
                      <c:pt idx="2992">
                        <c:v>17.303876275229499</c:v>
                      </c:pt>
                      <c:pt idx="2993">
                        <c:v>17.524450692854199</c:v>
                      </c:pt>
                      <c:pt idx="2994">
                        <c:v>17.498251517026699</c:v>
                      </c:pt>
                      <c:pt idx="2995">
                        <c:v>17.493108047041002</c:v>
                      </c:pt>
                      <c:pt idx="2996">
                        <c:v>17.5101159527518</c:v>
                      </c:pt>
                      <c:pt idx="2997">
                        <c:v>17.507225685095499</c:v>
                      </c:pt>
                      <c:pt idx="2998">
                        <c:v>17.503101436050699</c:v>
                      </c:pt>
                      <c:pt idx="2999">
                        <c:v>17.513708642426</c:v>
                      </c:pt>
                      <c:pt idx="3000">
                        <c:v>17.5246006348831</c:v>
                      </c:pt>
                      <c:pt idx="3001">
                        <c:v>17.507116535108501</c:v>
                      </c:pt>
                      <c:pt idx="3002">
                        <c:v>17.518608139779701</c:v>
                      </c:pt>
                      <c:pt idx="3003">
                        <c:v>17.516460518482099</c:v>
                      </c:pt>
                      <c:pt idx="3004">
                        <c:v>18.013837650218601</c:v>
                      </c:pt>
                      <c:pt idx="3005">
                        <c:v>16.868927975430299</c:v>
                      </c:pt>
                      <c:pt idx="3006">
                        <c:v>16.899684691279798</c:v>
                      </c:pt>
                      <c:pt idx="3007">
                        <c:v>16.766440666003898</c:v>
                      </c:pt>
                      <c:pt idx="3008">
                        <c:v>16.8989110372254</c:v>
                      </c:pt>
                      <c:pt idx="3009">
                        <c:v>16.745421160275701</c:v>
                      </c:pt>
                      <c:pt idx="3010">
                        <c:v>16.894820119649498</c:v>
                      </c:pt>
                      <c:pt idx="3011">
                        <c:v>16.899968986880801</c:v>
                      </c:pt>
                      <c:pt idx="3012">
                        <c:v>16.899129177340601</c:v>
                      </c:pt>
                      <c:pt idx="3013">
                        <c:v>16.772121003379102</c:v>
                      </c:pt>
                      <c:pt idx="3014">
                        <c:v>16.919405567141801</c:v>
                      </c:pt>
                      <c:pt idx="3015">
                        <c:v>16.9242686819162</c:v>
                      </c:pt>
                      <c:pt idx="3016">
                        <c:v>16.761364651064699</c:v>
                      </c:pt>
                      <c:pt idx="3017">
                        <c:v>16.929018705354501</c:v>
                      </c:pt>
                      <c:pt idx="3018">
                        <c:v>16.929944163534799</c:v>
                      </c:pt>
                      <c:pt idx="3019">
                        <c:v>16.8966125767646</c:v>
                      </c:pt>
                      <c:pt idx="3020">
                        <c:v>16.9194400397968</c:v>
                      </c:pt>
                      <c:pt idx="3021">
                        <c:v>16.914301545282498</c:v>
                      </c:pt>
                      <c:pt idx="3022">
                        <c:v>16.951988739780202</c:v>
                      </c:pt>
                      <c:pt idx="3023">
                        <c:v>16.905101366221501</c:v>
                      </c:pt>
                      <c:pt idx="3024">
                        <c:v>16.784748912489899</c:v>
                      </c:pt>
                      <c:pt idx="3025">
                        <c:v>16.786089733250499</c:v>
                      </c:pt>
                      <c:pt idx="3026">
                        <c:v>16.9247206319802</c:v>
                      </c:pt>
                      <c:pt idx="3027">
                        <c:v>16.920535772390799</c:v>
                      </c:pt>
                      <c:pt idx="3028">
                        <c:v>16.927866306648799</c:v>
                      </c:pt>
                      <c:pt idx="3029">
                        <c:v>16.9257515765294</c:v>
                      </c:pt>
                      <c:pt idx="3030">
                        <c:v>16.906101440476899</c:v>
                      </c:pt>
                      <c:pt idx="3031">
                        <c:v>16.908114555489199</c:v>
                      </c:pt>
                      <c:pt idx="3032">
                        <c:v>17.203905985991302</c:v>
                      </c:pt>
                      <c:pt idx="3033">
                        <c:v>17.147401291001302</c:v>
                      </c:pt>
                      <c:pt idx="3034">
                        <c:v>16.9111196900929</c:v>
                      </c:pt>
                      <c:pt idx="3035">
                        <c:v>16.914786652823899</c:v>
                      </c:pt>
                      <c:pt idx="3036">
                        <c:v>16.8980217572445</c:v>
                      </c:pt>
                      <c:pt idx="3037">
                        <c:v>16.8993093211168</c:v>
                      </c:pt>
                      <c:pt idx="3038">
                        <c:v>16.929208420618501</c:v>
                      </c:pt>
                      <c:pt idx="3039">
                        <c:v>16.913595100951898</c:v>
                      </c:pt>
                      <c:pt idx="3040">
                        <c:v>16.8766348322957</c:v>
                      </c:pt>
                      <c:pt idx="3041">
                        <c:v>16.873961520682499</c:v>
                      </c:pt>
                      <c:pt idx="3042">
                        <c:v>16.764103370725</c:v>
                      </c:pt>
                      <c:pt idx="3043">
                        <c:v>16.918879131146799</c:v>
                      </c:pt>
                      <c:pt idx="3044">
                        <c:v>16.776089443533699</c:v>
                      </c:pt>
                      <c:pt idx="3045">
                        <c:v>16.9103103205838</c:v>
                      </c:pt>
                      <c:pt idx="3046">
                        <c:v>16.9291605315981</c:v>
                      </c:pt>
                      <c:pt idx="3047">
                        <c:v>16.767229499393</c:v>
                      </c:pt>
                      <c:pt idx="3048">
                        <c:v>16.931608269482901</c:v>
                      </c:pt>
                      <c:pt idx="3049">
                        <c:v>16.936602069288099</c:v>
                      </c:pt>
                      <c:pt idx="3050">
                        <c:v>16.784159932659801</c:v>
                      </c:pt>
                      <c:pt idx="3051">
                        <c:v>16.895953318511399</c:v>
                      </c:pt>
                      <c:pt idx="3052">
                        <c:v>16.908141033207801</c:v>
                      </c:pt>
                      <c:pt idx="3053">
                        <c:v>16.931945463387802</c:v>
                      </c:pt>
                      <c:pt idx="3054">
                        <c:v>16.9152658902469</c:v>
                      </c:pt>
                      <c:pt idx="3055">
                        <c:v>16.896586850453499</c:v>
                      </c:pt>
                      <c:pt idx="3056">
                        <c:v>16.799081051999501</c:v>
                      </c:pt>
                      <c:pt idx="3057">
                        <c:v>16.801420011497701</c:v>
                      </c:pt>
                      <c:pt idx="3058">
                        <c:v>16.912667665231101</c:v>
                      </c:pt>
                      <c:pt idx="3059">
                        <c:v>16.925574523716499</c:v>
                      </c:pt>
                      <c:pt idx="3060">
                        <c:v>16.937332671478</c:v>
                      </c:pt>
                      <c:pt idx="3061">
                        <c:v>17.161423930468001</c:v>
                      </c:pt>
                      <c:pt idx="3062">
                        <c:v>16.9009685297194</c:v>
                      </c:pt>
                      <c:pt idx="3063">
                        <c:v>16.930041698903398</c:v>
                      </c:pt>
                      <c:pt idx="3064">
                        <c:v>16.922968343868501</c:v>
                      </c:pt>
                      <c:pt idx="3065">
                        <c:v>16.920064510647201</c:v>
                      </c:pt>
                      <c:pt idx="3066">
                        <c:v>16.927571792347599</c:v>
                      </c:pt>
                      <c:pt idx="3067">
                        <c:v>16.938298870965301</c:v>
                      </c:pt>
                      <c:pt idx="3068">
                        <c:v>16.916065784697199</c:v>
                      </c:pt>
                      <c:pt idx="3069">
                        <c:v>16.778709921048801</c:v>
                      </c:pt>
                      <c:pt idx="3070">
                        <c:v>16.9399376928883</c:v>
                      </c:pt>
                      <c:pt idx="3071">
                        <c:v>16.7806821175725</c:v>
                      </c:pt>
                      <c:pt idx="3072">
                        <c:v>16.908407207215699</c:v>
                      </c:pt>
                      <c:pt idx="3073">
                        <c:v>16.7683951099296</c:v>
                      </c:pt>
                      <c:pt idx="3074">
                        <c:v>16.927592867502501</c:v>
                      </c:pt>
                      <c:pt idx="3075">
                        <c:v>16.9444739044656</c:v>
                      </c:pt>
                      <c:pt idx="3076">
                        <c:v>16.904263096130201</c:v>
                      </c:pt>
                      <c:pt idx="3077">
                        <c:v>16.9296754381444</c:v>
                      </c:pt>
                      <c:pt idx="3078">
                        <c:v>16.9285188399272</c:v>
                      </c:pt>
                      <c:pt idx="3079">
                        <c:v>16.903986750168901</c:v>
                      </c:pt>
                      <c:pt idx="3080">
                        <c:v>16.797021725267101</c:v>
                      </c:pt>
                      <c:pt idx="3081">
                        <c:v>16.939612399596601</c:v>
                      </c:pt>
                      <c:pt idx="3082">
                        <c:v>17.192023233066401</c:v>
                      </c:pt>
                      <c:pt idx="3083">
                        <c:v>16.9121485305912</c:v>
                      </c:pt>
                      <c:pt idx="3084">
                        <c:v>16.946840762377501</c:v>
                      </c:pt>
                      <c:pt idx="3085">
                        <c:v>16.9474194226406</c:v>
                      </c:pt>
                      <c:pt idx="3086">
                        <c:v>16.942041017958701</c:v>
                      </c:pt>
                      <c:pt idx="3087">
                        <c:v>16.928484389947901</c:v>
                      </c:pt>
                      <c:pt idx="3088">
                        <c:v>16.926432931393101</c:v>
                      </c:pt>
                      <c:pt idx="3089">
                        <c:v>16.795299510106101</c:v>
                      </c:pt>
                      <c:pt idx="3090">
                        <c:v>16.944488330699102</c:v>
                      </c:pt>
                      <c:pt idx="3091">
                        <c:v>16.935769735598502</c:v>
                      </c:pt>
                      <c:pt idx="3092">
                        <c:v>16.780767931808999</c:v>
                      </c:pt>
                      <c:pt idx="3093">
                        <c:v>16.914274909491098</c:v>
                      </c:pt>
                      <c:pt idx="3094">
                        <c:v>16.918269802574098</c:v>
                      </c:pt>
                      <c:pt idx="3095">
                        <c:v>16.920102690234302</c:v>
                      </c:pt>
                      <c:pt idx="3096">
                        <c:v>16.9169112171802</c:v>
                      </c:pt>
                      <c:pt idx="3097">
                        <c:v>17.204887702420301</c:v>
                      </c:pt>
                      <c:pt idx="3098">
                        <c:v>16.955479827844801</c:v>
                      </c:pt>
                      <c:pt idx="3099">
                        <c:v>16.952540596830801</c:v>
                      </c:pt>
                      <c:pt idx="3100">
                        <c:v>16.946362138194502</c:v>
                      </c:pt>
                      <c:pt idx="3101">
                        <c:v>16.9125305159451</c:v>
                      </c:pt>
                      <c:pt idx="3102">
                        <c:v>16.9382929815702</c:v>
                      </c:pt>
                      <c:pt idx="3103">
                        <c:v>16.768633333925401</c:v>
                      </c:pt>
                      <c:pt idx="3104">
                        <c:v>16.907176205309302</c:v>
                      </c:pt>
                      <c:pt idx="3105">
                        <c:v>16.7967321493066</c:v>
                      </c:pt>
                      <c:pt idx="3106">
                        <c:v>16.9254820666158</c:v>
                      </c:pt>
                      <c:pt idx="3107">
                        <c:v>17.1923267650109</c:v>
                      </c:pt>
                      <c:pt idx="3108">
                        <c:v>16.926214155432898</c:v>
                      </c:pt>
                      <c:pt idx="3109">
                        <c:v>16.940638634098899</c:v>
                      </c:pt>
                      <c:pt idx="3110">
                        <c:v>16.928926910139399</c:v>
                      </c:pt>
                      <c:pt idx="3111">
                        <c:v>16.916406408283802</c:v>
                      </c:pt>
                      <c:pt idx="3112">
                        <c:v>16.918453175086501</c:v>
                      </c:pt>
                      <c:pt idx="3113">
                        <c:v>17.225781293632899</c:v>
                      </c:pt>
                      <c:pt idx="3114">
                        <c:v>16.918919903833601</c:v>
                      </c:pt>
                      <c:pt idx="3115">
                        <c:v>16.969444812647101</c:v>
                      </c:pt>
                      <c:pt idx="3116">
                        <c:v>17.223804283282199</c:v>
                      </c:pt>
                      <c:pt idx="3117">
                        <c:v>17.289293930380101</c:v>
                      </c:pt>
                      <c:pt idx="3118">
                        <c:v>17.009398544525698</c:v>
                      </c:pt>
                      <c:pt idx="3119">
                        <c:v>17.026774159309401</c:v>
                      </c:pt>
                      <c:pt idx="3120">
                        <c:v>17.123235224625699</c:v>
                      </c:pt>
                      <c:pt idx="3121">
                        <c:v>17.0080629441225</c:v>
                      </c:pt>
                      <c:pt idx="3122">
                        <c:v>17.004770375780399</c:v>
                      </c:pt>
                      <c:pt idx="3123">
                        <c:v>17.305090944328199</c:v>
                      </c:pt>
                      <c:pt idx="3124">
                        <c:v>17.059420130301401</c:v>
                      </c:pt>
                      <c:pt idx="3125">
                        <c:v>16.930385994858199</c:v>
                      </c:pt>
                      <c:pt idx="3126">
                        <c:v>16.9077321578749</c:v>
                      </c:pt>
                      <c:pt idx="3127">
                        <c:v>16.8508770128973</c:v>
                      </c:pt>
                      <c:pt idx="3128">
                        <c:v>17.022212767304399</c:v>
                      </c:pt>
                      <c:pt idx="3129">
                        <c:v>17.024934490904698</c:v>
                      </c:pt>
                      <c:pt idx="3130">
                        <c:v>17.084558363020001</c:v>
                      </c:pt>
                      <c:pt idx="3131">
                        <c:v>16.371999090622499</c:v>
                      </c:pt>
                      <c:pt idx="3132">
                        <c:v>16.420365463893202</c:v>
                      </c:pt>
                      <c:pt idx="3133">
                        <c:v>16.4212779737306</c:v>
                      </c:pt>
                      <c:pt idx="3134">
                        <c:v>16.4062421041139</c:v>
                      </c:pt>
                      <c:pt idx="3135">
                        <c:v>16.376225284719101</c:v>
                      </c:pt>
                      <c:pt idx="3136">
                        <c:v>16.383454342021199</c:v>
                      </c:pt>
                      <c:pt idx="3137">
                        <c:v>16.388748812744499</c:v>
                      </c:pt>
                      <c:pt idx="3138">
                        <c:v>16.451112191221899</c:v>
                      </c:pt>
                      <c:pt idx="3139">
                        <c:v>16.3915590462056</c:v>
                      </c:pt>
                      <c:pt idx="3140">
                        <c:v>16.418771746354299</c:v>
                      </c:pt>
                      <c:pt idx="3141">
                        <c:v>16.412814006490301</c:v>
                      </c:pt>
                      <c:pt idx="3142">
                        <c:v>16.423158926523801</c:v>
                      </c:pt>
                      <c:pt idx="3143">
                        <c:v>16.3999699260009</c:v>
                      </c:pt>
                      <c:pt idx="3144">
                        <c:v>16.407372133995398</c:v>
                      </c:pt>
                      <c:pt idx="3145">
                        <c:v>16.409607232464399</c:v>
                      </c:pt>
                      <c:pt idx="3146">
                        <c:v>16.4150829781662</c:v>
                      </c:pt>
                      <c:pt idx="3147">
                        <c:v>16.4042920478851</c:v>
                      </c:pt>
                      <c:pt idx="3148">
                        <c:v>16.369515294356301</c:v>
                      </c:pt>
                      <c:pt idx="3149">
                        <c:v>16.378138840512101</c:v>
                      </c:pt>
                      <c:pt idx="3150">
                        <c:v>16.4199064333718</c:v>
                      </c:pt>
                      <c:pt idx="3151">
                        <c:v>16.423680118482402</c:v>
                      </c:pt>
                      <c:pt idx="3152">
                        <c:v>16.378189342730401</c:v>
                      </c:pt>
                      <c:pt idx="3153">
                        <c:v>16.405271904292199</c:v>
                      </c:pt>
                      <c:pt idx="3154">
                        <c:v>16.423202742358399</c:v>
                      </c:pt>
                      <c:pt idx="3155">
                        <c:v>16.411153011362899</c:v>
                      </c:pt>
                      <c:pt idx="3156">
                        <c:v>16.378880089925001</c:v>
                      </c:pt>
                      <c:pt idx="3157">
                        <c:v>16.3932305900166</c:v>
                      </c:pt>
                      <c:pt idx="3158">
                        <c:v>16.384113352421299</c:v>
                      </c:pt>
                      <c:pt idx="3159">
                        <c:v>16.429750007762198</c:v>
                      </c:pt>
                      <c:pt idx="3160">
                        <c:v>16.396070904741201</c:v>
                      </c:pt>
                      <c:pt idx="3161">
                        <c:v>16.412726928947301</c:v>
                      </c:pt>
                      <c:pt idx="3162">
                        <c:v>16.402223640492299</c:v>
                      </c:pt>
                      <c:pt idx="3163">
                        <c:v>16.423281813993199</c:v>
                      </c:pt>
                      <c:pt idx="3164">
                        <c:v>16.420270214158201</c:v>
                      </c:pt>
                      <c:pt idx="3165">
                        <c:v>16.412539242463499</c:v>
                      </c:pt>
                      <c:pt idx="3166">
                        <c:v>16.409854642486501</c:v>
                      </c:pt>
                      <c:pt idx="3167">
                        <c:v>16.426308007798699</c:v>
                      </c:pt>
                      <c:pt idx="3168">
                        <c:v>16.396188940472701</c:v>
                      </c:pt>
                      <c:pt idx="3169">
                        <c:v>16.4038348141986</c:v>
                      </c:pt>
                      <c:pt idx="3170">
                        <c:v>16.411872352147601</c:v>
                      </c:pt>
                      <c:pt idx="3171">
                        <c:v>16.371520422996198</c:v>
                      </c:pt>
                      <c:pt idx="3172">
                        <c:v>16.397167442596899</c:v>
                      </c:pt>
                      <c:pt idx="3173">
                        <c:v>16.403192052924499</c:v>
                      </c:pt>
                      <c:pt idx="3174">
                        <c:v>16.407061683611701</c:v>
                      </c:pt>
                      <c:pt idx="3175">
                        <c:v>16.408555053410002</c:v>
                      </c:pt>
                      <c:pt idx="3176">
                        <c:v>16.398336265416699</c:v>
                      </c:pt>
                      <c:pt idx="3177">
                        <c:v>16.395654473988301</c:v>
                      </c:pt>
                      <c:pt idx="3178">
                        <c:v>16.4045001725876</c:v>
                      </c:pt>
                      <c:pt idx="3179">
                        <c:v>16.387395441648302</c:v>
                      </c:pt>
                      <c:pt idx="3180">
                        <c:v>16.4438535662261</c:v>
                      </c:pt>
                      <c:pt idx="3181">
                        <c:v>16.389712934012302</c:v>
                      </c:pt>
                      <c:pt idx="3182">
                        <c:v>16.426909714922999</c:v>
                      </c:pt>
                      <c:pt idx="3183">
                        <c:v>16.3960343628132</c:v>
                      </c:pt>
                      <c:pt idx="3184">
                        <c:v>16.4191826809299</c:v>
                      </c:pt>
                      <c:pt idx="3185">
                        <c:v>16.422127798905201</c:v>
                      </c:pt>
                      <c:pt idx="3186">
                        <c:v>16.462268724260799</c:v>
                      </c:pt>
                      <c:pt idx="3187">
                        <c:v>16.422094157597201</c:v>
                      </c:pt>
                      <c:pt idx="3188">
                        <c:v>16.435053180936698</c:v>
                      </c:pt>
                      <c:pt idx="3189">
                        <c:v>16.442414026832001</c:v>
                      </c:pt>
                      <c:pt idx="3190">
                        <c:v>16.445419799633701</c:v>
                      </c:pt>
                      <c:pt idx="3191">
                        <c:v>16.417534825598199</c:v>
                      </c:pt>
                      <c:pt idx="3192">
                        <c:v>16.440503658109201</c:v>
                      </c:pt>
                      <c:pt idx="3193">
                        <c:v>16.454010275849001</c:v>
                      </c:pt>
                      <c:pt idx="3194">
                        <c:v>16.4320196960057</c:v>
                      </c:pt>
                      <c:pt idx="3195">
                        <c:v>16.406068880970899</c:v>
                      </c:pt>
                      <c:pt idx="3196">
                        <c:v>16.395783875462001</c:v>
                      </c:pt>
                      <c:pt idx="3197">
                        <c:v>16.412895398912902</c:v>
                      </c:pt>
                      <c:pt idx="3198">
                        <c:v>16.422312129666299</c:v>
                      </c:pt>
                      <c:pt idx="3199">
                        <c:v>16.4552396034947</c:v>
                      </c:pt>
                      <c:pt idx="3200">
                        <c:v>16.444279497290299</c:v>
                      </c:pt>
                      <c:pt idx="3201">
                        <c:v>16.413006626041199</c:v>
                      </c:pt>
                      <c:pt idx="3202">
                        <c:v>16.360714323240899</c:v>
                      </c:pt>
                      <c:pt idx="3203">
                        <c:v>16.377904158917399</c:v>
                      </c:pt>
                      <c:pt idx="3204">
                        <c:v>16.396776105825602</c:v>
                      </c:pt>
                      <c:pt idx="3205">
                        <c:v>16.3981502697529</c:v>
                      </c:pt>
                      <c:pt idx="3206">
                        <c:v>16.407118623306701</c:v>
                      </c:pt>
                      <c:pt idx="3207">
                        <c:v>16.3764158834658</c:v>
                      </c:pt>
                      <c:pt idx="3208">
                        <c:v>16.389953616251901</c:v>
                      </c:pt>
                      <c:pt idx="3209">
                        <c:v>16.405186325590002</c:v>
                      </c:pt>
                      <c:pt idx="3210">
                        <c:v>16.405598999654099</c:v>
                      </c:pt>
                      <c:pt idx="3211">
                        <c:v>16.370787944805301</c:v>
                      </c:pt>
                      <c:pt idx="3212">
                        <c:v>16.4251237620011</c:v>
                      </c:pt>
                      <c:pt idx="3213">
                        <c:v>16.387830986637201</c:v>
                      </c:pt>
                      <c:pt idx="3214">
                        <c:v>16.398112851625001</c:v>
                      </c:pt>
                      <c:pt idx="3215">
                        <c:v>16.393259704293602</c:v>
                      </c:pt>
                      <c:pt idx="3216">
                        <c:v>16.414545241923701</c:v>
                      </c:pt>
                      <c:pt idx="3217">
                        <c:v>16.397642613605001</c:v>
                      </c:pt>
                      <c:pt idx="3218">
                        <c:v>16.414801212384901</c:v>
                      </c:pt>
                      <c:pt idx="3219">
                        <c:v>16.447050082054201</c:v>
                      </c:pt>
                      <c:pt idx="3220">
                        <c:v>16.412443260305601</c:v>
                      </c:pt>
                      <c:pt idx="3221">
                        <c:v>16.402943117173599</c:v>
                      </c:pt>
                      <c:pt idx="3222">
                        <c:v>16.377252037695801</c:v>
                      </c:pt>
                      <c:pt idx="3223">
                        <c:v>16.3916436911055</c:v>
                      </c:pt>
                      <c:pt idx="3224">
                        <c:v>16.3733518864756</c:v>
                      </c:pt>
                      <c:pt idx="3225">
                        <c:v>16.393276608462902</c:v>
                      </c:pt>
                      <c:pt idx="3226">
                        <c:v>16.409291832643799</c:v>
                      </c:pt>
                      <c:pt idx="3227">
                        <c:v>16.379586643866901</c:v>
                      </c:pt>
                      <c:pt idx="3228">
                        <c:v>16.436507881468501</c:v>
                      </c:pt>
                      <c:pt idx="3229">
                        <c:v>16.39569269151</c:v>
                      </c:pt>
                      <c:pt idx="3230">
                        <c:v>16.446781218602101</c:v>
                      </c:pt>
                      <c:pt idx="3231">
                        <c:v>16.410297404048301</c:v>
                      </c:pt>
                      <c:pt idx="3232">
                        <c:v>16.412021929090798</c:v>
                      </c:pt>
                      <c:pt idx="3233">
                        <c:v>16.407326103765001</c:v>
                      </c:pt>
                      <c:pt idx="3234">
                        <c:v>16.404498255715801</c:v>
                      </c:pt>
                      <c:pt idx="3235">
                        <c:v>16.4143933779857</c:v>
                      </c:pt>
                      <c:pt idx="3236">
                        <c:v>16.417375991644501</c:v>
                      </c:pt>
                      <c:pt idx="3237">
                        <c:v>16.3948088023492</c:v>
                      </c:pt>
                      <c:pt idx="3238">
                        <c:v>16.416309137861202</c:v>
                      </c:pt>
                      <c:pt idx="3239">
                        <c:v>16.3847252416966</c:v>
                      </c:pt>
                      <c:pt idx="3240">
                        <c:v>16.329830122228199</c:v>
                      </c:pt>
                      <c:pt idx="3241">
                        <c:v>16.427761433300301</c:v>
                      </c:pt>
                      <c:pt idx="3242">
                        <c:v>16.4417852824063</c:v>
                      </c:pt>
                      <c:pt idx="3243">
                        <c:v>16.4439274602098</c:v>
                      </c:pt>
                      <c:pt idx="3244">
                        <c:v>16.434651409843401</c:v>
                      </c:pt>
                      <c:pt idx="3245">
                        <c:v>16.4208207019032</c:v>
                      </c:pt>
                      <c:pt idx="3246">
                        <c:v>16.3968629666205</c:v>
                      </c:pt>
                      <c:pt idx="3247">
                        <c:v>16.428116386633398</c:v>
                      </c:pt>
                      <c:pt idx="3248">
                        <c:v>16.407887757565099</c:v>
                      </c:pt>
                      <c:pt idx="3249">
                        <c:v>16.423325812421499</c:v>
                      </c:pt>
                      <c:pt idx="3250">
                        <c:v>16.416044649292601</c:v>
                      </c:pt>
                      <c:pt idx="3251">
                        <c:v>16.4287133995796</c:v>
                      </c:pt>
                      <c:pt idx="3252">
                        <c:v>16.43431213178</c:v>
                      </c:pt>
                      <c:pt idx="3253">
                        <c:v>16.434756486994399</c:v>
                      </c:pt>
                      <c:pt idx="3254">
                        <c:v>16.431281753215799</c:v>
                      </c:pt>
                      <c:pt idx="3255">
                        <c:v>16.4499059390692</c:v>
                      </c:pt>
                      <c:pt idx="3256">
                        <c:v>16.4389750630632</c:v>
                      </c:pt>
                      <c:pt idx="3257">
                        <c:v>16.327495903571702</c:v>
                      </c:pt>
                      <c:pt idx="3258">
                        <c:v>16.382745703097999</c:v>
                      </c:pt>
                      <c:pt idx="3259">
                        <c:v>16.3891264238353</c:v>
                      </c:pt>
                      <c:pt idx="3260">
                        <c:v>16.390140490438601</c:v>
                      </c:pt>
                      <c:pt idx="3261">
                        <c:v>16.390787412322599</c:v>
                      </c:pt>
                      <c:pt idx="3262">
                        <c:v>16.4223506036356</c:v>
                      </c:pt>
                      <c:pt idx="3263">
                        <c:v>16.387287755381799</c:v>
                      </c:pt>
                      <c:pt idx="3264">
                        <c:v>16.404429507660002</c:v>
                      </c:pt>
                      <c:pt idx="3265">
                        <c:v>16.405573974252501</c:v>
                      </c:pt>
                      <c:pt idx="3266">
                        <c:v>16.411706728716101</c:v>
                      </c:pt>
                      <c:pt idx="3267">
                        <c:v>16.432048433921999</c:v>
                      </c:pt>
                      <c:pt idx="3268">
                        <c:v>16.403009684782798</c:v>
                      </c:pt>
                      <c:pt idx="3269">
                        <c:v>16.4110899662344</c:v>
                      </c:pt>
                      <c:pt idx="3270">
                        <c:v>16.425621477882199</c:v>
                      </c:pt>
                      <c:pt idx="3271">
                        <c:v>16.413845530674799</c:v>
                      </c:pt>
                      <c:pt idx="3272">
                        <c:v>16.4341900269288</c:v>
                      </c:pt>
                      <c:pt idx="3273">
                        <c:v>16.398453644000298</c:v>
                      </c:pt>
                      <c:pt idx="3274">
                        <c:v>16.388008724813201</c:v>
                      </c:pt>
                      <c:pt idx="3275">
                        <c:v>16.380303394295801</c:v>
                      </c:pt>
                      <c:pt idx="3276">
                        <c:v>16.390214967132302</c:v>
                      </c:pt>
                      <c:pt idx="3277">
                        <c:v>16.440740477961601</c:v>
                      </c:pt>
                      <c:pt idx="3278">
                        <c:v>16.424020846234399</c:v>
                      </c:pt>
                      <c:pt idx="3279">
                        <c:v>16.421353428154301</c:v>
                      </c:pt>
                      <c:pt idx="3280">
                        <c:v>16.407287501549298</c:v>
                      </c:pt>
                      <c:pt idx="3281">
                        <c:v>16.414525069317602</c:v>
                      </c:pt>
                      <c:pt idx="3282">
                        <c:v>16.414814419042099</c:v>
                      </c:pt>
                      <c:pt idx="3283">
                        <c:v>16.393869292728901</c:v>
                      </c:pt>
                      <c:pt idx="3284">
                        <c:v>16.440849865506099</c:v>
                      </c:pt>
                      <c:pt idx="3285">
                        <c:v>16.42015145537</c:v>
                      </c:pt>
                      <c:pt idx="3286">
                        <c:v>16.402044958593599</c:v>
                      </c:pt>
                      <c:pt idx="3287">
                        <c:v>16.403539112071002</c:v>
                      </c:pt>
                      <c:pt idx="3288">
                        <c:v>16.437336014674699</c:v>
                      </c:pt>
                      <c:pt idx="3289">
                        <c:v>16.4291756027751</c:v>
                      </c:pt>
                      <c:pt idx="3290">
                        <c:v>16.438630389462102</c:v>
                      </c:pt>
                      <c:pt idx="3291">
                        <c:v>16.455265184905699</c:v>
                      </c:pt>
                      <c:pt idx="3292">
                        <c:v>16.3711010538313</c:v>
                      </c:pt>
                      <c:pt idx="3293">
                        <c:v>16.368600300747801</c:v>
                      </c:pt>
                      <c:pt idx="3294">
                        <c:v>16.3842706442212</c:v>
                      </c:pt>
                      <c:pt idx="3295">
                        <c:v>16.367320550334998</c:v>
                      </c:pt>
                      <c:pt idx="3296">
                        <c:v>16.4153767617968</c:v>
                      </c:pt>
                      <c:pt idx="3297">
                        <c:v>16.416938253965</c:v>
                      </c:pt>
                      <c:pt idx="3298">
                        <c:v>16.421646249859201</c:v>
                      </c:pt>
                      <c:pt idx="3299">
                        <c:v>16.420635261771199</c:v>
                      </c:pt>
                      <c:pt idx="3300">
                        <c:v>16.4267323517774</c:v>
                      </c:pt>
                      <c:pt idx="3301">
                        <c:v>16.380959891483499</c:v>
                      </c:pt>
                      <c:pt idx="3302">
                        <c:v>16.417812522601</c:v>
                      </c:pt>
                      <c:pt idx="3303">
                        <c:v>16.444102216588298</c:v>
                      </c:pt>
                      <c:pt idx="3304">
                        <c:v>16.393791029603399</c:v>
                      </c:pt>
                      <c:pt idx="3305">
                        <c:v>16.430287242692401</c:v>
                      </c:pt>
                      <c:pt idx="3306">
                        <c:v>16.422574385252599</c:v>
                      </c:pt>
                      <c:pt idx="3307">
                        <c:v>16.382281432875001</c:v>
                      </c:pt>
                      <c:pt idx="3308">
                        <c:v>16.454549257729798</c:v>
                      </c:pt>
                      <c:pt idx="3309">
                        <c:v>16.454607043067401</c:v>
                      </c:pt>
                      <c:pt idx="3310">
                        <c:v>16.431702838418499</c:v>
                      </c:pt>
                      <c:pt idx="3311">
                        <c:v>16.4668244365172</c:v>
                      </c:pt>
                      <c:pt idx="3312">
                        <c:v>16.416251027243199</c:v>
                      </c:pt>
                      <c:pt idx="3313">
                        <c:v>16.438068472393201</c:v>
                      </c:pt>
                      <c:pt idx="3314">
                        <c:v>16.430201234132699</c:v>
                      </c:pt>
                      <c:pt idx="3315">
                        <c:v>16.394680829336199</c:v>
                      </c:pt>
                      <c:pt idx="3316">
                        <c:v>16.4132668994475</c:v>
                      </c:pt>
                      <c:pt idx="3317">
                        <c:v>16.388844605402898</c:v>
                      </c:pt>
                      <c:pt idx="3318">
                        <c:v>16.4836178556878</c:v>
                      </c:pt>
                      <c:pt idx="3319">
                        <c:v>16.437324584256601</c:v>
                      </c:pt>
                      <c:pt idx="3320">
                        <c:v>16.448861846615301</c:v>
                      </c:pt>
                      <c:pt idx="3321">
                        <c:v>16.453671270671599</c:v>
                      </c:pt>
                      <c:pt idx="3322">
                        <c:v>16.440045933744599</c:v>
                      </c:pt>
                      <c:pt idx="3323">
                        <c:v>16.407506541657799</c:v>
                      </c:pt>
                      <c:pt idx="3324">
                        <c:v>16.413168676207199</c:v>
                      </c:pt>
                      <c:pt idx="3325">
                        <c:v>16.3924727948724</c:v>
                      </c:pt>
                      <c:pt idx="3326">
                        <c:v>16.468454695194001</c:v>
                      </c:pt>
                      <c:pt idx="3327">
                        <c:v>16.446414464146699</c:v>
                      </c:pt>
                      <c:pt idx="3328">
                        <c:v>16.457133923981399</c:v>
                      </c:pt>
                      <c:pt idx="3329">
                        <c:v>16.454891941771798</c:v>
                      </c:pt>
                      <c:pt idx="3330">
                        <c:v>16.485485518152299</c:v>
                      </c:pt>
                      <c:pt idx="3331">
                        <c:v>16.4403755560284</c:v>
                      </c:pt>
                      <c:pt idx="3332">
                        <c:v>16.4549025074976</c:v>
                      </c:pt>
                      <c:pt idx="3333">
                        <c:v>16.480608346221601</c:v>
                      </c:pt>
                      <c:pt idx="3334">
                        <c:v>16.4815803473006</c:v>
                      </c:pt>
                      <c:pt idx="3335">
                        <c:v>16.5007061022431</c:v>
                      </c:pt>
                      <c:pt idx="3336">
                        <c:v>16.490774999797999</c:v>
                      </c:pt>
                      <c:pt idx="3337">
                        <c:v>16.4746679330731</c:v>
                      </c:pt>
                      <c:pt idx="3338">
                        <c:v>16.4869069507638</c:v>
                      </c:pt>
                      <c:pt idx="3339">
                        <c:v>16.499195461615098</c:v>
                      </c:pt>
                      <c:pt idx="3340">
                        <c:v>16.494267889393502</c:v>
                      </c:pt>
                      <c:pt idx="3341">
                        <c:v>13.1848120553129</c:v>
                      </c:pt>
                      <c:pt idx="3342">
                        <c:v>13.124465615851999</c:v>
                      </c:pt>
                      <c:pt idx="3343">
                        <c:v>12.987983298194701</c:v>
                      </c:pt>
                      <c:pt idx="3344">
                        <c:v>13.026612295331599</c:v>
                      </c:pt>
                      <c:pt idx="3345">
                        <c:v>13.0502805234609</c:v>
                      </c:pt>
                      <c:pt idx="3346">
                        <c:v>13.081812200179201</c:v>
                      </c:pt>
                      <c:pt idx="3347">
                        <c:v>12.329936377482399</c:v>
                      </c:pt>
                      <c:pt idx="3348">
                        <c:v>12.474931783021701</c:v>
                      </c:pt>
                      <c:pt idx="3349">
                        <c:v>12.439555450211101</c:v>
                      </c:pt>
                      <c:pt idx="3350">
                        <c:v>12.333352687420801</c:v>
                      </c:pt>
                      <c:pt idx="3351">
                        <c:v>15.830676189839799</c:v>
                      </c:pt>
                      <c:pt idx="3352">
                        <c:v>15.8797612823248</c:v>
                      </c:pt>
                      <c:pt idx="3353">
                        <c:v>15.8296457021831</c:v>
                      </c:pt>
                      <c:pt idx="3354">
                        <c:v>15.895931000775199</c:v>
                      </c:pt>
                      <c:pt idx="3355">
                        <c:v>15.9480557638657</c:v>
                      </c:pt>
                      <c:pt idx="3356">
                        <c:v>15.846302314632</c:v>
                      </c:pt>
                      <c:pt idx="3357">
                        <c:v>15.9488528179282</c:v>
                      </c:pt>
                      <c:pt idx="3358">
                        <c:v>15.895695001676</c:v>
                      </c:pt>
                      <c:pt idx="3359">
                        <c:v>15.9086983756021</c:v>
                      </c:pt>
                      <c:pt idx="3360">
                        <c:v>15.8644320436731</c:v>
                      </c:pt>
                      <c:pt idx="3361">
                        <c:v>15.859266050503001</c:v>
                      </c:pt>
                      <c:pt idx="3362">
                        <c:v>16.491012650595898</c:v>
                      </c:pt>
                      <c:pt idx="3363">
                        <c:v>16.479902408402399</c:v>
                      </c:pt>
                      <c:pt idx="3364">
                        <c:v>16.483787727077299</c:v>
                      </c:pt>
                      <c:pt idx="3365">
                        <c:v>16.4854371643337</c:v>
                      </c:pt>
                      <c:pt idx="3366">
                        <c:v>16.474984139403698</c:v>
                      </c:pt>
                      <c:pt idx="3367">
                        <c:v>16.450258869834801</c:v>
                      </c:pt>
                      <c:pt idx="3368">
                        <c:v>16.487626540518399</c:v>
                      </c:pt>
                      <c:pt idx="3369">
                        <c:v>16.4696360589938</c:v>
                      </c:pt>
                      <c:pt idx="3370">
                        <c:v>16.469674801128999</c:v>
                      </c:pt>
                      <c:pt idx="3371">
                        <c:v>16.481768499815502</c:v>
                      </c:pt>
                      <c:pt idx="3372">
                        <c:v>16.466415245346699</c:v>
                      </c:pt>
                      <c:pt idx="3373">
                        <c:v>16.4700828835248</c:v>
                      </c:pt>
                      <c:pt idx="3374">
                        <c:v>16.50444210817</c:v>
                      </c:pt>
                      <c:pt idx="3375">
                        <c:v>16.463243114143602</c:v>
                      </c:pt>
                      <c:pt idx="3376">
                        <c:v>16.493845400210599</c:v>
                      </c:pt>
                      <c:pt idx="3377">
                        <c:v>16.5017454384136</c:v>
                      </c:pt>
                      <c:pt idx="3378">
                        <c:v>16.4845327187181</c:v>
                      </c:pt>
                      <c:pt idx="3379">
                        <c:v>16.4949412164728</c:v>
                      </c:pt>
                      <c:pt idx="3380">
                        <c:v>16.5038480634535</c:v>
                      </c:pt>
                      <c:pt idx="3381">
                        <c:v>16.469873690326601</c:v>
                      </c:pt>
                      <c:pt idx="3382">
                        <c:v>16.515270175422501</c:v>
                      </c:pt>
                      <c:pt idx="3383">
                        <c:v>16.468715377134501</c:v>
                      </c:pt>
                      <c:pt idx="3384">
                        <c:v>16.474061821750301</c:v>
                      </c:pt>
                      <c:pt idx="3385">
                        <c:v>16.478203622506101</c:v>
                      </c:pt>
                      <c:pt idx="3386">
                        <c:v>16.485211238219399</c:v>
                      </c:pt>
                      <c:pt idx="3387">
                        <c:v>16.477259634610999</c:v>
                      </c:pt>
                      <c:pt idx="3388">
                        <c:v>16.5065938820292</c:v>
                      </c:pt>
                      <c:pt idx="3389">
                        <c:v>16.489076404095002</c:v>
                      </c:pt>
                      <c:pt idx="3390">
                        <c:v>16.504033120647598</c:v>
                      </c:pt>
                      <c:pt idx="3391">
                        <c:v>16.491156922601299</c:v>
                      </c:pt>
                      <c:pt idx="3392">
                        <c:v>16.497662280543899</c:v>
                      </c:pt>
                      <c:pt idx="3393">
                        <c:v>16.533248094362001</c:v>
                      </c:pt>
                      <c:pt idx="3394">
                        <c:v>16.514195768038199</c:v>
                      </c:pt>
                      <c:pt idx="3395">
                        <c:v>16.499605781373099</c:v>
                      </c:pt>
                      <c:pt idx="3396">
                        <c:v>16.535776565891702</c:v>
                      </c:pt>
                      <c:pt idx="3397">
                        <c:v>16.503217635878801</c:v>
                      </c:pt>
                      <c:pt idx="3398">
                        <c:v>16.520999083341</c:v>
                      </c:pt>
                      <c:pt idx="3399">
                        <c:v>16.5182203445985</c:v>
                      </c:pt>
                      <c:pt idx="3400">
                        <c:v>16.4941597782217</c:v>
                      </c:pt>
                      <c:pt idx="3401">
                        <c:v>16.5026181035919</c:v>
                      </c:pt>
                      <c:pt idx="3402">
                        <c:v>16.509885284749998</c:v>
                      </c:pt>
                      <c:pt idx="3403">
                        <c:v>16.497160801543298</c:v>
                      </c:pt>
                      <c:pt idx="3404">
                        <c:v>16.454198960812398</c:v>
                      </c:pt>
                      <c:pt idx="3405">
                        <c:v>16.4825112184067</c:v>
                      </c:pt>
                      <c:pt idx="3406">
                        <c:v>16.480058136615799</c:v>
                      </c:pt>
                      <c:pt idx="3407">
                        <c:v>16.470447208125499</c:v>
                      </c:pt>
                      <c:pt idx="3408">
                        <c:v>16.4983868293283</c:v>
                      </c:pt>
                      <c:pt idx="3409">
                        <c:v>16.489105050631998</c:v>
                      </c:pt>
                      <c:pt idx="3410">
                        <c:v>16.466473028015798</c:v>
                      </c:pt>
                      <c:pt idx="3411">
                        <c:v>16.492365171645201</c:v>
                      </c:pt>
                      <c:pt idx="3412">
                        <c:v>16.498500289882099</c:v>
                      </c:pt>
                      <c:pt idx="3413">
                        <c:v>16.486431194418799</c:v>
                      </c:pt>
                      <c:pt idx="3414">
                        <c:v>16.488785002944699</c:v>
                      </c:pt>
                      <c:pt idx="3415">
                        <c:v>16.488551071616701</c:v>
                      </c:pt>
                      <c:pt idx="3416">
                        <c:v>16.502901695731101</c:v>
                      </c:pt>
                      <c:pt idx="3417">
                        <c:v>16.489910448470599</c:v>
                      </c:pt>
                      <c:pt idx="3418">
                        <c:v>16.5107580244918</c:v>
                      </c:pt>
                      <c:pt idx="3419">
                        <c:v>16.492795346513201</c:v>
                      </c:pt>
                      <c:pt idx="3420">
                        <c:v>16.5040883507973</c:v>
                      </c:pt>
                      <c:pt idx="3421">
                        <c:v>16.4682240600177</c:v>
                      </c:pt>
                      <c:pt idx="3422">
                        <c:v>16.472936964000901</c:v>
                      </c:pt>
                      <c:pt idx="3423">
                        <c:v>16.5113990939773</c:v>
                      </c:pt>
                      <c:pt idx="3424">
                        <c:v>16.508188581751099</c:v>
                      </c:pt>
                      <c:pt idx="3425">
                        <c:v>16.4801981155513</c:v>
                      </c:pt>
                      <c:pt idx="3426">
                        <c:v>16.509670928175002</c:v>
                      </c:pt>
                      <c:pt idx="3427">
                        <c:v>16.506538801399799</c:v>
                      </c:pt>
                      <c:pt idx="3428">
                        <c:v>16.4870794394913</c:v>
                      </c:pt>
                      <c:pt idx="3429">
                        <c:v>16.4896075703147</c:v>
                      </c:pt>
                      <c:pt idx="3430">
                        <c:v>16.510282735727301</c:v>
                      </c:pt>
                      <c:pt idx="3431">
                        <c:v>16.494299577753701</c:v>
                      </c:pt>
                      <c:pt idx="3432">
                        <c:v>16.5127970380757</c:v>
                      </c:pt>
                      <c:pt idx="3433">
                        <c:v>16.503995863946798</c:v>
                      </c:pt>
                      <c:pt idx="3434">
                        <c:v>16.516720335862999</c:v>
                      </c:pt>
                      <c:pt idx="3435">
                        <c:v>16.5336266616378</c:v>
                      </c:pt>
                      <c:pt idx="3436">
                        <c:v>16.516040209650601</c:v>
                      </c:pt>
                      <c:pt idx="3437">
                        <c:v>16.4972506514999</c:v>
                      </c:pt>
                      <c:pt idx="3438">
                        <c:v>16.5197474984205</c:v>
                      </c:pt>
                      <c:pt idx="3439">
                        <c:v>16.464587381682399</c:v>
                      </c:pt>
                      <c:pt idx="3440">
                        <c:v>16.498688381505399</c:v>
                      </c:pt>
                      <c:pt idx="3441">
                        <c:v>16.457148386214701</c:v>
                      </c:pt>
                      <c:pt idx="3442">
                        <c:v>16.509286403127302</c:v>
                      </c:pt>
                      <c:pt idx="3443">
                        <c:v>16.5234268542306</c:v>
                      </c:pt>
                      <c:pt idx="3444">
                        <c:v>16.5082139692183</c:v>
                      </c:pt>
                      <c:pt idx="3445">
                        <c:v>16.501642098094901</c:v>
                      </c:pt>
                      <c:pt idx="3446">
                        <c:v>16.486877383106101</c:v>
                      </c:pt>
                      <c:pt idx="3447">
                        <c:v>16.509598919314801</c:v>
                      </c:pt>
                      <c:pt idx="3448">
                        <c:v>16.5114918739663</c:v>
                      </c:pt>
                      <c:pt idx="3449">
                        <c:v>16.471845358806</c:v>
                      </c:pt>
                      <c:pt idx="3450">
                        <c:v>16.508315671129999</c:v>
                      </c:pt>
                      <c:pt idx="3451">
                        <c:v>16.506176506741099</c:v>
                      </c:pt>
                      <c:pt idx="3452">
                        <c:v>16.4950500834106</c:v>
                      </c:pt>
                      <c:pt idx="3453">
                        <c:v>16.5037905283973</c:v>
                      </c:pt>
                      <c:pt idx="3454">
                        <c:v>16.49204919077</c:v>
                      </c:pt>
                      <c:pt idx="3455">
                        <c:v>16.519977132784099</c:v>
                      </c:pt>
                      <c:pt idx="3456">
                        <c:v>16.4929701489446</c:v>
                      </c:pt>
                      <c:pt idx="3457">
                        <c:v>16.506563299372299</c:v>
                      </c:pt>
                      <c:pt idx="3458">
                        <c:v>16.5313560318782</c:v>
                      </c:pt>
                      <c:pt idx="3459">
                        <c:v>16.530534728380299</c:v>
                      </c:pt>
                      <c:pt idx="3460">
                        <c:v>16.519696122404799</c:v>
                      </c:pt>
                      <c:pt idx="3461">
                        <c:v>16.517730545091101</c:v>
                      </c:pt>
                      <c:pt idx="3462">
                        <c:v>16.517605355742699</c:v>
                      </c:pt>
                      <c:pt idx="3463">
                        <c:v>16.516500456426002</c:v>
                      </c:pt>
                      <c:pt idx="3464">
                        <c:v>16.486109301149799</c:v>
                      </c:pt>
                      <c:pt idx="3465">
                        <c:v>16.522926190253099</c:v>
                      </c:pt>
                      <c:pt idx="3466">
                        <c:v>16.5364245863951</c:v>
                      </c:pt>
                      <c:pt idx="3467">
                        <c:v>16.524975676971099</c:v>
                      </c:pt>
                      <c:pt idx="3468">
                        <c:v>16.535174485937901</c:v>
                      </c:pt>
                      <c:pt idx="3469">
                        <c:v>16.519556327835101</c:v>
                      </c:pt>
                      <c:pt idx="3470">
                        <c:v>16.5199771814112</c:v>
                      </c:pt>
                      <c:pt idx="3471">
                        <c:v>16.543159236056599</c:v>
                      </c:pt>
                      <c:pt idx="3472">
                        <c:v>16.5326907758825</c:v>
                      </c:pt>
                      <c:pt idx="3473">
                        <c:v>16.542654862791299</c:v>
                      </c:pt>
                      <c:pt idx="3474">
                        <c:v>16.4749595709402</c:v>
                      </c:pt>
                      <c:pt idx="3475">
                        <c:v>16.4879992271877</c:v>
                      </c:pt>
                      <c:pt idx="3476">
                        <c:v>16.475893789887898</c:v>
                      </c:pt>
                      <c:pt idx="3477">
                        <c:v>16.470667503906299</c:v>
                      </c:pt>
                      <c:pt idx="3478">
                        <c:v>16.4743392166306</c:v>
                      </c:pt>
                      <c:pt idx="3479">
                        <c:v>16.468578080048299</c:v>
                      </c:pt>
                      <c:pt idx="3480">
                        <c:v>16.4820155281433</c:v>
                      </c:pt>
                      <c:pt idx="3481">
                        <c:v>16.493327610929299</c:v>
                      </c:pt>
                      <c:pt idx="3482">
                        <c:v>16.4923308339228</c:v>
                      </c:pt>
                      <c:pt idx="3483">
                        <c:v>16.514355193738201</c:v>
                      </c:pt>
                      <c:pt idx="3484">
                        <c:v>16.481683636050001</c:v>
                      </c:pt>
                      <c:pt idx="3485">
                        <c:v>16.474219036855001</c:v>
                      </c:pt>
                      <c:pt idx="3486">
                        <c:v>16.511628686420298</c:v>
                      </c:pt>
                      <c:pt idx="3487">
                        <c:v>16.5204795420753</c:v>
                      </c:pt>
                      <c:pt idx="3488">
                        <c:v>16.489975402787302</c:v>
                      </c:pt>
                      <c:pt idx="3489">
                        <c:v>16.493081293899401</c:v>
                      </c:pt>
                      <c:pt idx="3490">
                        <c:v>16.491069428641399</c:v>
                      </c:pt>
                      <c:pt idx="3491">
                        <c:v>16.479601261580601</c:v>
                      </c:pt>
                      <c:pt idx="3492">
                        <c:v>16.465004607039099</c:v>
                      </c:pt>
                      <c:pt idx="3493">
                        <c:v>16.505137254883198</c:v>
                      </c:pt>
                      <c:pt idx="3494">
                        <c:v>16.487911948967199</c:v>
                      </c:pt>
                      <c:pt idx="3495">
                        <c:v>16.5113813431919</c:v>
                      </c:pt>
                      <c:pt idx="3496">
                        <c:v>16.483024930343401</c:v>
                      </c:pt>
                      <c:pt idx="3497">
                        <c:v>16.4985929229669</c:v>
                      </c:pt>
                      <c:pt idx="3498">
                        <c:v>16.530146415706799</c:v>
                      </c:pt>
                      <c:pt idx="3499">
                        <c:v>16.5095279778687</c:v>
                      </c:pt>
                      <c:pt idx="3500">
                        <c:v>16.5088527292706</c:v>
                      </c:pt>
                      <c:pt idx="3501">
                        <c:v>16.519182687062798</c:v>
                      </c:pt>
                      <c:pt idx="3502">
                        <c:v>16.4845077534182</c:v>
                      </c:pt>
                      <c:pt idx="3503">
                        <c:v>16.515964196799001</c:v>
                      </c:pt>
                      <c:pt idx="3504">
                        <c:v>16.508522746721301</c:v>
                      </c:pt>
                      <c:pt idx="3505">
                        <c:v>16.5049081137789</c:v>
                      </c:pt>
                      <c:pt idx="3506">
                        <c:v>16.524654581597499</c:v>
                      </c:pt>
                      <c:pt idx="3507">
                        <c:v>16.515177976540901</c:v>
                      </c:pt>
                      <c:pt idx="3508">
                        <c:v>16.5049917535462</c:v>
                      </c:pt>
                      <c:pt idx="3509">
                        <c:v>16.494537525919199</c:v>
                      </c:pt>
                      <c:pt idx="3510">
                        <c:v>16.485880008805101</c:v>
                      </c:pt>
                      <c:pt idx="3511">
                        <c:v>16.450829128634499</c:v>
                      </c:pt>
                      <c:pt idx="3512">
                        <c:v>16.445213445694801</c:v>
                      </c:pt>
                      <c:pt idx="3513">
                        <c:v>16.507699449523798</c:v>
                      </c:pt>
                      <c:pt idx="3514">
                        <c:v>16.491875985502698</c:v>
                      </c:pt>
                      <c:pt idx="3515">
                        <c:v>16.484441725534801</c:v>
                      </c:pt>
                      <c:pt idx="3516">
                        <c:v>16.520333042677901</c:v>
                      </c:pt>
                      <c:pt idx="3517">
                        <c:v>16.475098415542</c:v>
                      </c:pt>
                      <c:pt idx="3518">
                        <c:v>16.509403464301201</c:v>
                      </c:pt>
                      <c:pt idx="3519">
                        <c:v>16.510139277830199</c:v>
                      </c:pt>
                      <c:pt idx="3520">
                        <c:v>16.509883814615101</c:v>
                      </c:pt>
                      <c:pt idx="3521">
                        <c:v>16.501985135993898</c:v>
                      </c:pt>
                      <c:pt idx="3522">
                        <c:v>16.497009662528502</c:v>
                      </c:pt>
                      <c:pt idx="3523">
                        <c:v>16.495851926642398</c:v>
                      </c:pt>
                      <c:pt idx="3524">
                        <c:v>16.5010998136115</c:v>
                      </c:pt>
                      <c:pt idx="3525">
                        <c:v>16.527164618848499</c:v>
                      </c:pt>
                      <c:pt idx="3526">
                        <c:v>16.5128890521447</c:v>
                      </c:pt>
                      <c:pt idx="3527">
                        <c:v>16.4846242298966</c:v>
                      </c:pt>
                      <c:pt idx="3528">
                        <c:v>16.494387680708101</c:v>
                      </c:pt>
                      <c:pt idx="3529">
                        <c:v>16.497088234173699</c:v>
                      </c:pt>
                      <c:pt idx="3530">
                        <c:v>16.463260883566999</c:v>
                      </c:pt>
                      <c:pt idx="3531">
                        <c:v>16.5129615092081</c:v>
                      </c:pt>
                      <c:pt idx="3532">
                        <c:v>16.509659426637899</c:v>
                      </c:pt>
                      <c:pt idx="3533">
                        <c:v>16.513939333923201</c:v>
                      </c:pt>
                      <c:pt idx="3534">
                        <c:v>16.498309370502199</c:v>
                      </c:pt>
                      <c:pt idx="3535">
                        <c:v>16.5388860245695</c:v>
                      </c:pt>
                      <c:pt idx="3536">
                        <c:v>16.518114152692402</c:v>
                      </c:pt>
                      <c:pt idx="3537">
                        <c:v>16.525894415143199</c:v>
                      </c:pt>
                      <c:pt idx="3538">
                        <c:v>16.506919673497201</c:v>
                      </c:pt>
                      <c:pt idx="3539">
                        <c:v>16.513050758060299</c:v>
                      </c:pt>
                      <c:pt idx="3540">
                        <c:v>16.5362607518353</c:v>
                      </c:pt>
                      <c:pt idx="3541">
                        <c:v>16.530440745476401</c:v>
                      </c:pt>
                      <c:pt idx="3542">
                        <c:v>16.534550840660799</c:v>
                      </c:pt>
                      <c:pt idx="3543">
                        <c:v>16.539342545631602</c:v>
                      </c:pt>
                      <c:pt idx="3544">
                        <c:v>16.485631821777201</c:v>
                      </c:pt>
                      <c:pt idx="3545">
                        <c:v>16.4733964973695</c:v>
                      </c:pt>
                      <c:pt idx="3546">
                        <c:v>16.497946789448701</c:v>
                      </c:pt>
                      <c:pt idx="3547">
                        <c:v>16.4569721344089</c:v>
                      </c:pt>
                      <c:pt idx="3548">
                        <c:v>16.5175944090828</c:v>
                      </c:pt>
                      <c:pt idx="3549">
                        <c:v>16.496347422150599</c:v>
                      </c:pt>
                      <c:pt idx="3550">
                        <c:v>16.509212500925301</c:v>
                      </c:pt>
                      <c:pt idx="3551">
                        <c:v>16.4891720651902</c:v>
                      </c:pt>
                      <c:pt idx="3552">
                        <c:v>16.512259172021299</c:v>
                      </c:pt>
                      <c:pt idx="3553">
                        <c:v>16.4897356381809</c:v>
                      </c:pt>
                      <c:pt idx="3554">
                        <c:v>16.483121700085398</c:v>
                      </c:pt>
                      <c:pt idx="3555">
                        <c:v>16.5038180557369</c:v>
                      </c:pt>
                      <c:pt idx="3556">
                        <c:v>16.523221137613501</c:v>
                      </c:pt>
                      <c:pt idx="3557">
                        <c:v>16.476696907094901</c:v>
                      </c:pt>
                      <c:pt idx="3558">
                        <c:v>16.487419213012501</c:v>
                      </c:pt>
                      <c:pt idx="3559">
                        <c:v>16.4952210234629</c:v>
                      </c:pt>
                      <c:pt idx="3560">
                        <c:v>16.527450769053299</c:v>
                      </c:pt>
                      <c:pt idx="3561">
                        <c:v>16.509489668144798</c:v>
                      </c:pt>
                      <c:pt idx="3562">
                        <c:v>16.4938952561963</c:v>
                      </c:pt>
                      <c:pt idx="3563">
                        <c:v>16.520709101730201</c:v>
                      </c:pt>
                      <c:pt idx="3564">
                        <c:v>16.520404164644599</c:v>
                      </c:pt>
                      <c:pt idx="3565">
                        <c:v>16.491020075278701</c:v>
                      </c:pt>
                      <c:pt idx="3566">
                        <c:v>16.514045865579</c:v>
                      </c:pt>
                      <c:pt idx="3567">
                        <c:v>16.496231638712199</c:v>
                      </c:pt>
                      <c:pt idx="3568">
                        <c:v>16.503169654142301</c:v>
                      </c:pt>
                      <c:pt idx="3569">
                        <c:v>16.469179463362298</c:v>
                      </c:pt>
                      <c:pt idx="3570">
                        <c:v>16.509262895134398</c:v>
                      </c:pt>
                      <c:pt idx="3571">
                        <c:v>16.540773384593798</c:v>
                      </c:pt>
                      <c:pt idx="3572">
                        <c:v>15.947725614216299</c:v>
                      </c:pt>
                      <c:pt idx="3573">
                        <c:v>15.898570545407599</c:v>
                      </c:pt>
                      <c:pt idx="3574">
                        <c:v>15.9080385680143</c:v>
                      </c:pt>
                      <c:pt idx="3575">
                        <c:v>15.900589937553899</c:v>
                      </c:pt>
                      <c:pt idx="3576">
                        <c:v>15.909303473262099</c:v>
                      </c:pt>
                      <c:pt idx="3577">
                        <c:v>15.878936523504199</c:v>
                      </c:pt>
                      <c:pt idx="3578">
                        <c:v>15.8482965455807</c:v>
                      </c:pt>
                      <c:pt idx="3579">
                        <c:v>15.8801764302493</c:v>
                      </c:pt>
                      <c:pt idx="3580">
                        <c:v>15.921223876409901</c:v>
                      </c:pt>
                      <c:pt idx="3581">
                        <c:v>15.814560517284599</c:v>
                      </c:pt>
                      <c:pt idx="3582">
                        <c:v>15.8840386479343</c:v>
                      </c:pt>
                      <c:pt idx="3583">
                        <c:v>15.9175025636859</c:v>
                      </c:pt>
                      <c:pt idx="3584">
                        <c:v>15.954747239518801</c:v>
                      </c:pt>
                      <c:pt idx="3585">
                        <c:v>15.8022208394749</c:v>
                      </c:pt>
                      <c:pt idx="3586">
                        <c:v>15.888868169929401</c:v>
                      </c:pt>
                      <c:pt idx="3587">
                        <c:v>15.911961786017899</c:v>
                      </c:pt>
                      <c:pt idx="3588">
                        <c:v>15.9425794339157</c:v>
                      </c:pt>
                      <c:pt idx="3589">
                        <c:v>15.921235357885401</c:v>
                      </c:pt>
                      <c:pt idx="3590">
                        <c:v>15.902575125276099</c:v>
                      </c:pt>
                      <c:pt idx="3591">
                        <c:v>15.848867354789199</c:v>
                      </c:pt>
                      <c:pt idx="3592">
                        <c:v>15.8970414331895</c:v>
                      </c:pt>
                      <c:pt idx="3593">
                        <c:v>16.515612287023</c:v>
                      </c:pt>
                      <c:pt idx="3594">
                        <c:v>16.5298557137708</c:v>
                      </c:pt>
                      <c:pt idx="3595">
                        <c:v>16.517504339929999</c:v>
                      </c:pt>
                      <c:pt idx="3596">
                        <c:v>16.5205801597</c:v>
                      </c:pt>
                      <c:pt idx="3597">
                        <c:v>16.530856821407699</c:v>
                      </c:pt>
                      <c:pt idx="3598">
                        <c:v>16.518514274893899</c:v>
                      </c:pt>
                      <c:pt idx="3599">
                        <c:v>16.5504570168358</c:v>
                      </c:pt>
                      <c:pt idx="3600">
                        <c:v>16.481295058754799</c:v>
                      </c:pt>
                      <c:pt idx="3601">
                        <c:v>16.4740203528441</c:v>
                      </c:pt>
                      <c:pt idx="3602">
                        <c:v>16.487625796328601</c:v>
                      </c:pt>
                      <c:pt idx="3603">
                        <c:v>16.501159665385099</c:v>
                      </c:pt>
                      <c:pt idx="3604">
                        <c:v>16.5001594983577</c:v>
                      </c:pt>
                      <c:pt idx="3605">
                        <c:v>16.495828405757901</c:v>
                      </c:pt>
                      <c:pt idx="3606">
                        <c:v>16.532659709053998</c:v>
                      </c:pt>
                      <c:pt idx="3607">
                        <c:v>16.5080358267988</c:v>
                      </c:pt>
                      <c:pt idx="3608">
                        <c:v>16.520512355448201</c:v>
                      </c:pt>
                      <c:pt idx="3609">
                        <c:v>16.541235504162302</c:v>
                      </c:pt>
                      <c:pt idx="3610">
                        <c:v>16.543258739720201</c:v>
                      </c:pt>
                      <c:pt idx="3611">
                        <c:v>16.5019956551549</c:v>
                      </c:pt>
                      <c:pt idx="3612">
                        <c:v>16.502801954160699</c:v>
                      </c:pt>
                      <c:pt idx="3613">
                        <c:v>16.497320356251599</c:v>
                      </c:pt>
                      <c:pt idx="3614">
                        <c:v>16.539333142348902</c:v>
                      </c:pt>
                      <c:pt idx="3615">
                        <c:v>16.514768590370601</c:v>
                      </c:pt>
                      <c:pt idx="3616">
                        <c:v>16.519890690952</c:v>
                      </c:pt>
                      <c:pt idx="3617">
                        <c:v>16.481646391722201</c:v>
                      </c:pt>
                      <c:pt idx="3618">
                        <c:v>16.493964379093001</c:v>
                      </c:pt>
                      <c:pt idx="3619">
                        <c:v>16.543296019650601</c:v>
                      </c:pt>
                      <c:pt idx="3620">
                        <c:v>16.521919031309899</c:v>
                      </c:pt>
                      <c:pt idx="3621">
                        <c:v>16.513240532948199</c:v>
                      </c:pt>
                      <c:pt idx="3622">
                        <c:v>16.516581858204201</c:v>
                      </c:pt>
                      <c:pt idx="3623">
                        <c:v>16.506200398785001</c:v>
                      </c:pt>
                      <c:pt idx="3624">
                        <c:v>16.541854209831399</c:v>
                      </c:pt>
                      <c:pt idx="3625">
                        <c:v>16.543087182589201</c:v>
                      </c:pt>
                      <c:pt idx="3626">
                        <c:v>16.516299194055801</c:v>
                      </c:pt>
                      <c:pt idx="3627">
                        <c:v>16.549005933481201</c:v>
                      </c:pt>
                      <c:pt idx="3628">
                        <c:v>16.529423198412001</c:v>
                      </c:pt>
                      <c:pt idx="3629">
                        <c:v>16.514789387038601</c:v>
                      </c:pt>
                      <c:pt idx="3630">
                        <c:v>16.527244484153599</c:v>
                      </c:pt>
                      <c:pt idx="3631">
                        <c:v>16.523892800521601</c:v>
                      </c:pt>
                      <c:pt idx="3632">
                        <c:v>16.537511316427999</c:v>
                      </c:pt>
                      <c:pt idx="3633">
                        <c:v>16.540584414644201</c:v>
                      </c:pt>
                      <c:pt idx="3634">
                        <c:v>16.546943026346501</c:v>
                      </c:pt>
                      <c:pt idx="3635">
                        <c:v>16.555562479543301</c:v>
                      </c:pt>
                      <c:pt idx="3636">
                        <c:v>16.5664473090279</c:v>
                      </c:pt>
                      <c:pt idx="3637">
                        <c:v>16.534170817041101</c:v>
                      </c:pt>
                      <c:pt idx="3638">
                        <c:v>16.545364841864298</c:v>
                      </c:pt>
                      <c:pt idx="3639">
                        <c:v>16.5255697903578</c:v>
                      </c:pt>
                      <c:pt idx="3640">
                        <c:v>16.549466473217802</c:v>
                      </c:pt>
                      <c:pt idx="3641">
                        <c:v>16.539899442374299</c:v>
                      </c:pt>
                      <c:pt idx="3642">
                        <c:v>16.540653058380101</c:v>
                      </c:pt>
                      <c:pt idx="3643">
                        <c:v>16.556751216342299</c:v>
                      </c:pt>
                      <c:pt idx="3644">
                        <c:v>16.546339425119999</c:v>
                      </c:pt>
                      <c:pt idx="3645">
                        <c:v>16.5498444694325</c:v>
                      </c:pt>
                      <c:pt idx="3646">
                        <c:v>16.558740073495201</c:v>
                      </c:pt>
                      <c:pt idx="3647">
                        <c:v>16.533360169253999</c:v>
                      </c:pt>
                      <c:pt idx="3648">
                        <c:v>16.522725829998201</c:v>
                      </c:pt>
                      <c:pt idx="3649">
                        <c:v>16.526973099494501</c:v>
                      </c:pt>
                      <c:pt idx="3650">
                        <c:v>16.557679119474599</c:v>
                      </c:pt>
                      <c:pt idx="3651">
                        <c:v>16.549210302865301</c:v>
                      </c:pt>
                      <c:pt idx="3652">
                        <c:v>16.5324561538417</c:v>
                      </c:pt>
                      <c:pt idx="3653">
                        <c:v>16.537301554082301</c:v>
                      </c:pt>
                      <c:pt idx="3654">
                        <c:v>16.528031881985498</c:v>
                      </c:pt>
                      <c:pt idx="3655">
                        <c:v>16.564363964757401</c:v>
                      </c:pt>
                      <c:pt idx="3656">
                        <c:v>16.527061858372001</c:v>
                      </c:pt>
                      <c:pt idx="3657">
                        <c:v>16.524127513961599</c:v>
                      </c:pt>
                      <c:pt idx="3658">
                        <c:v>16.553968539255902</c:v>
                      </c:pt>
                      <c:pt idx="3659">
                        <c:v>16.553909797733699</c:v>
                      </c:pt>
                      <c:pt idx="3660">
                        <c:v>16.548619058938101</c:v>
                      </c:pt>
                      <c:pt idx="3661">
                        <c:v>16.538962071065701</c:v>
                      </c:pt>
                      <c:pt idx="3662">
                        <c:v>16.5461714812817</c:v>
                      </c:pt>
                      <c:pt idx="3663">
                        <c:v>16.576108422454698</c:v>
                      </c:pt>
                      <c:pt idx="3664">
                        <c:v>16.5485914790926</c:v>
                      </c:pt>
                      <c:pt idx="3665">
                        <c:v>16.547919066121299</c:v>
                      </c:pt>
                      <c:pt idx="3666">
                        <c:v>16.571808680707299</c:v>
                      </c:pt>
                      <c:pt idx="3667">
                        <c:v>16.546902999141</c:v>
                      </c:pt>
                      <c:pt idx="3668">
                        <c:v>16.544310203458</c:v>
                      </c:pt>
                      <c:pt idx="3669">
                        <c:v>16.5337525537769</c:v>
                      </c:pt>
                      <c:pt idx="3670">
                        <c:v>16.5346134206752</c:v>
                      </c:pt>
                      <c:pt idx="3671">
                        <c:v>16.547030021154701</c:v>
                      </c:pt>
                      <c:pt idx="3672">
                        <c:v>16.580867004664601</c:v>
                      </c:pt>
                      <c:pt idx="3673">
                        <c:v>16.53376659461</c:v>
                      </c:pt>
                      <c:pt idx="3674">
                        <c:v>16.559384350995799</c:v>
                      </c:pt>
                      <c:pt idx="3675">
                        <c:v>16.548973912433802</c:v>
                      </c:pt>
                      <c:pt idx="3676">
                        <c:v>16.553017543739202</c:v>
                      </c:pt>
                      <c:pt idx="3677">
                        <c:v>16.553130415151301</c:v>
                      </c:pt>
                      <c:pt idx="3678">
                        <c:v>16.572042030040201</c:v>
                      </c:pt>
                      <c:pt idx="3679">
                        <c:v>16.534433444125</c:v>
                      </c:pt>
                      <c:pt idx="3680">
                        <c:v>16.5429142615132</c:v>
                      </c:pt>
                      <c:pt idx="3681">
                        <c:v>16.564070971688398</c:v>
                      </c:pt>
                      <c:pt idx="3682">
                        <c:v>16.5678235842453</c:v>
                      </c:pt>
                      <c:pt idx="3683">
                        <c:v>16.532305364400901</c:v>
                      </c:pt>
                      <c:pt idx="3684">
                        <c:v>16.5826208246913</c:v>
                      </c:pt>
                      <c:pt idx="3685">
                        <c:v>16.574870690529799</c:v>
                      </c:pt>
                      <c:pt idx="3686">
                        <c:v>16.5301675903623</c:v>
                      </c:pt>
                      <c:pt idx="3687">
                        <c:v>16.5584970954204</c:v>
                      </c:pt>
                      <c:pt idx="3688">
                        <c:v>16.53815884202</c:v>
                      </c:pt>
                      <c:pt idx="3689">
                        <c:v>16.5666251000107</c:v>
                      </c:pt>
                      <c:pt idx="3690">
                        <c:v>16.545113484120801</c:v>
                      </c:pt>
                      <c:pt idx="3691">
                        <c:v>16.552128668276701</c:v>
                      </c:pt>
                      <c:pt idx="3692">
                        <c:v>16.5421376129054</c:v>
                      </c:pt>
                      <c:pt idx="3693">
                        <c:v>16.541926222179701</c:v>
                      </c:pt>
                      <c:pt idx="3694">
                        <c:v>16.577760545065399</c:v>
                      </c:pt>
                      <c:pt idx="3695">
                        <c:v>16.5438796810298</c:v>
                      </c:pt>
                      <c:pt idx="3696">
                        <c:v>16.541815733546201</c:v>
                      </c:pt>
                      <c:pt idx="3697">
                        <c:v>16.541132196546101</c:v>
                      </c:pt>
                      <c:pt idx="3698">
                        <c:v>16.569617168963699</c:v>
                      </c:pt>
                      <c:pt idx="3699">
                        <c:v>16.531990607541601</c:v>
                      </c:pt>
                      <c:pt idx="3700">
                        <c:v>16.5405778935557</c:v>
                      </c:pt>
                      <c:pt idx="3701">
                        <c:v>16.524387265719302</c:v>
                      </c:pt>
                      <c:pt idx="3702">
                        <c:v>16.573386565735699</c:v>
                      </c:pt>
                      <c:pt idx="3703">
                        <c:v>16.5485105610129</c:v>
                      </c:pt>
                      <c:pt idx="3704">
                        <c:v>16.553943627843999</c:v>
                      </c:pt>
                      <c:pt idx="3705">
                        <c:v>16.573568794287599</c:v>
                      </c:pt>
                      <c:pt idx="3706">
                        <c:v>16.5440036102151</c:v>
                      </c:pt>
                      <c:pt idx="3707">
                        <c:v>16.534933541187399</c:v>
                      </c:pt>
                      <c:pt idx="3708">
                        <c:v>16.562606550152001</c:v>
                      </c:pt>
                      <c:pt idx="3709">
                        <c:v>16.568350816101699</c:v>
                      </c:pt>
                      <c:pt idx="3710">
                        <c:v>16.544333975971401</c:v>
                      </c:pt>
                      <c:pt idx="3711">
                        <c:v>16.555055717329999</c:v>
                      </c:pt>
                      <c:pt idx="3712">
                        <c:v>16.5480179269445</c:v>
                      </c:pt>
                      <c:pt idx="3713">
                        <c:v>16.5639461680382</c:v>
                      </c:pt>
                      <c:pt idx="3714">
                        <c:v>16.568051709323399</c:v>
                      </c:pt>
                      <c:pt idx="3715">
                        <c:v>16.553823664119101</c:v>
                      </c:pt>
                      <c:pt idx="3716">
                        <c:v>16.566271119014601</c:v>
                      </c:pt>
                      <c:pt idx="3717">
                        <c:v>16.5308789846036</c:v>
                      </c:pt>
                      <c:pt idx="3718">
                        <c:v>16.589004966499498</c:v>
                      </c:pt>
                      <c:pt idx="3719">
                        <c:v>16.577642357721601</c:v>
                      </c:pt>
                      <c:pt idx="3720">
                        <c:v>16.566556192273399</c:v>
                      </c:pt>
                      <c:pt idx="3721">
                        <c:v>16.5496943209546</c:v>
                      </c:pt>
                      <c:pt idx="3722">
                        <c:v>16.5588016173825</c:v>
                      </c:pt>
                      <c:pt idx="3723">
                        <c:v>16.584347946838001</c:v>
                      </c:pt>
                      <c:pt idx="3724">
                        <c:v>16.548273357875299</c:v>
                      </c:pt>
                      <c:pt idx="3725">
                        <c:v>16.559427256539198</c:v>
                      </c:pt>
                      <c:pt idx="3726">
                        <c:v>16.569428550594701</c:v>
                      </c:pt>
                      <c:pt idx="3727">
                        <c:v>16.543521556964699</c:v>
                      </c:pt>
                      <c:pt idx="3728">
                        <c:v>16.546364658422998</c:v>
                      </c:pt>
                      <c:pt idx="3729">
                        <c:v>16.546657954582599</c:v>
                      </c:pt>
                      <c:pt idx="3730">
                        <c:v>16.547521115474101</c:v>
                      </c:pt>
                      <c:pt idx="3731">
                        <c:v>16.5554526341833</c:v>
                      </c:pt>
                      <c:pt idx="3732">
                        <c:v>16.581615092081801</c:v>
                      </c:pt>
                      <c:pt idx="3733">
                        <c:v>16.533927124202101</c:v>
                      </c:pt>
                      <c:pt idx="3734">
                        <c:v>16.559451882565298</c:v>
                      </c:pt>
                      <c:pt idx="3735">
                        <c:v>16.5719021136543</c:v>
                      </c:pt>
                      <c:pt idx="3736">
                        <c:v>16.5541890894003</c:v>
                      </c:pt>
                      <c:pt idx="3737">
                        <c:v>16.5633268114705</c:v>
                      </c:pt>
                      <c:pt idx="3738">
                        <c:v>16.556366422242199</c:v>
                      </c:pt>
                      <c:pt idx="3739">
                        <c:v>16.573405610183599</c:v>
                      </c:pt>
                      <c:pt idx="3740">
                        <c:v>16.5680060518524</c:v>
                      </c:pt>
                      <c:pt idx="3741">
                        <c:v>16.569140931961599</c:v>
                      </c:pt>
                      <c:pt idx="3742">
                        <c:v>16.5406654564561</c:v>
                      </c:pt>
                      <c:pt idx="3743">
                        <c:v>16.571902883982101</c:v>
                      </c:pt>
                      <c:pt idx="3744">
                        <c:v>16.5692144015688</c:v>
                      </c:pt>
                      <c:pt idx="3745">
                        <c:v>16.552039672905401</c:v>
                      </c:pt>
                      <c:pt idx="3746">
                        <c:v>16.5675861504441</c:v>
                      </c:pt>
                      <c:pt idx="3747">
                        <c:v>16.560200991412</c:v>
                      </c:pt>
                      <c:pt idx="3748">
                        <c:v>16.529389404861298</c:v>
                      </c:pt>
                      <c:pt idx="3749">
                        <c:v>16.5146011537141</c:v>
                      </c:pt>
                      <c:pt idx="3750">
                        <c:v>16.528949232304999</c:v>
                      </c:pt>
                      <c:pt idx="3751">
                        <c:v>16.551608129218</c:v>
                      </c:pt>
                      <c:pt idx="3752">
                        <c:v>16.546046388118501</c:v>
                      </c:pt>
                      <c:pt idx="3753">
                        <c:v>16.560697121129301</c:v>
                      </c:pt>
                      <c:pt idx="3754">
                        <c:v>16.543909681484301</c:v>
                      </c:pt>
                      <c:pt idx="3755">
                        <c:v>16.562626788113398</c:v>
                      </c:pt>
                      <c:pt idx="3756">
                        <c:v>16.555001164939199</c:v>
                      </c:pt>
                      <c:pt idx="3757">
                        <c:v>16.5378815170126</c:v>
                      </c:pt>
                      <c:pt idx="3758">
                        <c:v>16.5584866066038</c:v>
                      </c:pt>
                      <c:pt idx="3759">
                        <c:v>16.554377136971201</c:v>
                      </c:pt>
                      <c:pt idx="3760">
                        <c:v>16.554314439603601</c:v>
                      </c:pt>
                      <c:pt idx="3761">
                        <c:v>16.557085533510701</c:v>
                      </c:pt>
                      <c:pt idx="3762">
                        <c:v>16.538033690539802</c:v>
                      </c:pt>
                      <c:pt idx="3763">
                        <c:v>16.546322118832801</c:v>
                      </c:pt>
                      <c:pt idx="3764">
                        <c:v>16.592918380610399</c:v>
                      </c:pt>
                      <c:pt idx="3765">
                        <c:v>16.531884663699401</c:v>
                      </c:pt>
                      <c:pt idx="3766">
                        <c:v>16.566019625333499</c:v>
                      </c:pt>
                      <c:pt idx="3767">
                        <c:v>16.562499184213099</c:v>
                      </c:pt>
                      <c:pt idx="3768">
                        <c:v>16.530991527026998</c:v>
                      </c:pt>
                      <c:pt idx="3769">
                        <c:v>16.5559009281443</c:v>
                      </c:pt>
                      <c:pt idx="3770">
                        <c:v>16.561969983314398</c:v>
                      </c:pt>
                      <c:pt idx="3771">
                        <c:v>16.566065252297399</c:v>
                      </c:pt>
                      <c:pt idx="3772">
                        <c:v>16.545238896110199</c:v>
                      </c:pt>
                      <c:pt idx="3773">
                        <c:v>16.5587911055974</c:v>
                      </c:pt>
                      <c:pt idx="3774">
                        <c:v>16.5660146244402</c:v>
                      </c:pt>
                      <c:pt idx="3775">
                        <c:v>16.581930537070299</c:v>
                      </c:pt>
                      <c:pt idx="3776">
                        <c:v>16.559428040174399</c:v>
                      </c:pt>
                      <c:pt idx="3777">
                        <c:v>16.5455450891703</c:v>
                      </c:pt>
                      <c:pt idx="3778">
                        <c:v>16.568836531626498</c:v>
                      </c:pt>
                      <c:pt idx="3779">
                        <c:v>16.579582756742301</c:v>
                      </c:pt>
                      <c:pt idx="3780">
                        <c:v>16.552773288225701</c:v>
                      </c:pt>
                      <c:pt idx="3781">
                        <c:v>16.596441129334298</c:v>
                      </c:pt>
                      <c:pt idx="3782">
                        <c:v>16.554651162050099</c:v>
                      </c:pt>
                      <c:pt idx="3783">
                        <c:v>16.553529212254499</c:v>
                      </c:pt>
                      <c:pt idx="3784">
                        <c:v>16.5408205411882</c:v>
                      </c:pt>
                      <c:pt idx="3785">
                        <c:v>16.550878089841</c:v>
                      </c:pt>
                      <c:pt idx="3786">
                        <c:v>16.550418228780298</c:v>
                      </c:pt>
                      <c:pt idx="3787">
                        <c:v>16.520948890038301</c:v>
                      </c:pt>
                      <c:pt idx="3788">
                        <c:v>16.549014085744499</c:v>
                      </c:pt>
                      <c:pt idx="3789">
                        <c:v>16.572411533937501</c:v>
                      </c:pt>
                      <c:pt idx="3790">
                        <c:v>16.570485774176799</c:v>
                      </c:pt>
                      <c:pt idx="3791">
                        <c:v>16.5543992627872</c:v>
                      </c:pt>
                      <c:pt idx="3792">
                        <c:v>16.571059286637901</c:v>
                      </c:pt>
                      <c:pt idx="3793">
                        <c:v>16.572516857513801</c:v>
                      </c:pt>
                      <c:pt idx="3794">
                        <c:v>16.570424886978799</c:v>
                      </c:pt>
                      <c:pt idx="3795">
                        <c:v>16.532354413524502</c:v>
                      </c:pt>
                      <c:pt idx="3796">
                        <c:v>16.5542171887809</c:v>
                      </c:pt>
                      <c:pt idx="3797">
                        <c:v>16.559752586575101</c:v>
                      </c:pt>
                      <c:pt idx="3798">
                        <c:v>16.581455423306199</c:v>
                      </c:pt>
                      <c:pt idx="3799">
                        <c:v>16.5675284875384</c:v>
                      </c:pt>
                      <c:pt idx="3800">
                        <c:v>16.583799873879201</c:v>
                      </c:pt>
                      <c:pt idx="3801">
                        <c:v>16.559111615499699</c:v>
                      </c:pt>
                      <c:pt idx="3802">
                        <c:v>16.585514695346099</c:v>
                      </c:pt>
                      <c:pt idx="3803">
                        <c:v>15.853941471389501</c:v>
                      </c:pt>
                      <c:pt idx="3804">
                        <c:v>15.900804620003999</c:v>
                      </c:pt>
                      <c:pt idx="3805">
                        <c:v>15.8880514043578</c:v>
                      </c:pt>
                      <c:pt idx="3806">
                        <c:v>15.8401900838901</c:v>
                      </c:pt>
                      <c:pt idx="3807">
                        <c:v>15.8254957979532</c:v>
                      </c:pt>
                      <c:pt idx="3808">
                        <c:v>15.8466340715861</c:v>
                      </c:pt>
                      <c:pt idx="3809">
                        <c:v>15.876747244372099</c:v>
                      </c:pt>
                      <c:pt idx="3810">
                        <c:v>15.9589507275351</c:v>
                      </c:pt>
                      <c:pt idx="3811">
                        <c:v>15.9839842152494</c:v>
                      </c:pt>
                      <c:pt idx="3812">
                        <c:v>15.921871691707</c:v>
                      </c:pt>
                      <c:pt idx="3813">
                        <c:v>15.9782214387915</c:v>
                      </c:pt>
                      <c:pt idx="3814">
                        <c:v>15.952050479788801</c:v>
                      </c:pt>
                      <c:pt idx="3815">
                        <c:v>15.9289166626248</c:v>
                      </c:pt>
                      <c:pt idx="3816">
                        <c:v>16.199923053951601</c:v>
                      </c:pt>
                      <c:pt idx="3817">
                        <c:v>16.183904249854301</c:v>
                      </c:pt>
                      <c:pt idx="3818">
                        <c:v>16.2025277033345</c:v>
                      </c:pt>
                      <c:pt idx="3819">
                        <c:v>16.223131970144401</c:v>
                      </c:pt>
                      <c:pt idx="3820">
                        <c:v>16.2288636609652</c:v>
                      </c:pt>
                      <c:pt idx="3821">
                        <c:v>16.2644335492229</c:v>
                      </c:pt>
                      <c:pt idx="3822">
                        <c:v>16.226035516457799</c:v>
                      </c:pt>
                      <c:pt idx="3823">
                        <c:v>16.2040031085476</c:v>
                      </c:pt>
                      <c:pt idx="3824">
                        <c:v>16.560485542226701</c:v>
                      </c:pt>
                      <c:pt idx="3825">
                        <c:v>16.550399308644799</c:v>
                      </c:pt>
                      <c:pt idx="3826">
                        <c:v>16.545837085673</c:v>
                      </c:pt>
                      <c:pt idx="3827">
                        <c:v>16.555014630470801</c:v>
                      </c:pt>
                      <c:pt idx="3828">
                        <c:v>16.5340713932925</c:v>
                      </c:pt>
                      <c:pt idx="3829">
                        <c:v>16.517223223663201</c:v>
                      </c:pt>
                      <c:pt idx="3830">
                        <c:v>16.546680017444501</c:v>
                      </c:pt>
                      <c:pt idx="3831">
                        <c:v>16.577840969519901</c:v>
                      </c:pt>
                      <c:pt idx="3832">
                        <c:v>16.5788516474883</c:v>
                      </c:pt>
                      <c:pt idx="3833">
                        <c:v>16.5443399894951</c:v>
                      </c:pt>
                      <c:pt idx="3834">
                        <c:v>16.557192451215101</c:v>
                      </c:pt>
                      <c:pt idx="3835">
                        <c:v>16.571851652661799</c:v>
                      </c:pt>
                      <c:pt idx="3836">
                        <c:v>16.5639119092363</c:v>
                      </c:pt>
                      <c:pt idx="3837">
                        <c:v>16.528288085592401</c:v>
                      </c:pt>
                      <c:pt idx="3838">
                        <c:v>16.555226345627901</c:v>
                      </c:pt>
                      <c:pt idx="3839">
                        <c:v>16.552621378904199</c:v>
                      </c:pt>
                      <c:pt idx="3840">
                        <c:v>16.574805565779499</c:v>
                      </c:pt>
                      <c:pt idx="3841">
                        <c:v>16.5709725767389</c:v>
                      </c:pt>
                      <c:pt idx="3842">
                        <c:v>16.559718134500599</c:v>
                      </c:pt>
                      <c:pt idx="3843">
                        <c:v>16.5769750091665</c:v>
                      </c:pt>
                      <c:pt idx="3844">
                        <c:v>16.5924602819603</c:v>
                      </c:pt>
                      <c:pt idx="3845">
                        <c:v>16.561235176265601</c:v>
                      </c:pt>
                      <c:pt idx="3846">
                        <c:v>16.5600565503875</c:v>
                      </c:pt>
                      <c:pt idx="3847">
                        <c:v>16.550160881634</c:v>
                      </c:pt>
                      <c:pt idx="3848">
                        <c:v>16.5511269065946</c:v>
                      </c:pt>
                      <c:pt idx="3849">
                        <c:v>16.581494049508901</c:v>
                      </c:pt>
                      <c:pt idx="3850">
                        <c:v>16.5494128235533</c:v>
                      </c:pt>
                      <c:pt idx="3851">
                        <c:v>16.565280848789701</c:v>
                      </c:pt>
                      <c:pt idx="3852">
                        <c:v>16.600553014843602</c:v>
                      </c:pt>
                      <c:pt idx="3853">
                        <c:v>16.568960909637699</c:v>
                      </c:pt>
                      <c:pt idx="3854">
                        <c:v>16.580587699511099</c:v>
                      </c:pt>
                      <c:pt idx="3855">
                        <c:v>16.567568796600199</c:v>
                      </c:pt>
                      <c:pt idx="3856">
                        <c:v>16.570713179045999</c:v>
                      </c:pt>
                      <c:pt idx="3857">
                        <c:v>16.570378273949</c:v>
                      </c:pt>
                      <c:pt idx="3858">
                        <c:v>16.572837073053702</c:v>
                      </c:pt>
                      <c:pt idx="3859">
                        <c:v>16.598792545482901</c:v>
                      </c:pt>
                      <c:pt idx="3860">
                        <c:v>16.5669354738361</c:v>
                      </c:pt>
                      <c:pt idx="3861">
                        <c:v>16.5758216082458</c:v>
                      </c:pt>
                      <c:pt idx="3862">
                        <c:v>16.5861922077458</c:v>
                      </c:pt>
                      <c:pt idx="3863">
                        <c:v>16.568623850383101</c:v>
                      </c:pt>
                      <c:pt idx="3864">
                        <c:v>16.580350745110501</c:v>
                      </c:pt>
                      <c:pt idx="3865">
                        <c:v>16.596095061140598</c:v>
                      </c:pt>
                      <c:pt idx="3866">
                        <c:v>16.584178090609999</c:v>
                      </c:pt>
                      <c:pt idx="3867">
                        <c:v>16.586998525352602</c:v>
                      </c:pt>
                      <c:pt idx="3868">
                        <c:v>16.5606439153532</c:v>
                      </c:pt>
                      <c:pt idx="3869">
                        <c:v>16.579806243086001</c:v>
                      </c:pt>
                      <c:pt idx="3870">
                        <c:v>16.617516164104099</c:v>
                      </c:pt>
                      <c:pt idx="3871">
                        <c:v>16.5871363020565</c:v>
                      </c:pt>
                      <c:pt idx="3872">
                        <c:v>16.5880042428217</c:v>
                      </c:pt>
                      <c:pt idx="3873">
                        <c:v>16.598328760155901</c:v>
                      </c:pt>
                      <c:pt idx="3874">
                        <c:v>16.573122258367398</c:v>
                      </c:pt>
                      <c:pt idx="3875">
                        <c:v>16.5849513217428</c:v>
                      </c:pt>
                      <c:pt idx="3876">
                        <c:v>16.565529415795201</c:v>
                      </c:pt>
                      <c:pt idx="3877">
                        <c:v>16.595124856227699</c:v>
                      </c:pt>
                      <c:pt idx="3878">
                        <c:v>16.608017982901501</c:v>
                      </c:pt>
                      <c:pt idx="3879">
                        <c:v>16.5763997062176</c:v>
                      </c:pt>
                      <c:pt idx="3880">
                        <c:v>16.578344734129399</c:v>
                      </c:pt>
                      <c:pt idx="3881">
                        <c:v>16.588571770882101</c:v>
                      </c:pt>
                      <c:pt idx="3882">
                        <c:v>16.579055671911199</c:v>
                      </c:pt>
                      <c:pt idx="3883">
                        <c:v>16.594679568138702</c:v>
                      </c:pt>
                      <c:pt idx="3884">
                        <c:v>16.600231932538701</c:v>
                      </c:pt>
                      <c:pt idx="3885">
                        <c:v>16.604369068412101</c:v>
                      </c:pt>
                      <c:pt idx="3886">
                        <c:v>16.578626967039501</c:v>
                      </c:pt>
                      <c:pt idx="3887">
                        <c:v>16.592270149721699</c:v>
                      </c:pt>
                      <c:pt idx="3888">
                        <c:v>16.5681930632303</c:v>
                      </c:pt>
                      <c:pt idx="3889">
                        <c:v>16.566329146047401</c:v>
                      </c:pt>
                      <c:pt idx="3890">
                        <c:v>16.5833574474585</c:v>
                      </c:pt>
                      <c:pt idx="3891">
                        <c:v>16.5672861551148</c:v>
                      </c:pt>
                      <c:pt idx="3892">
                        <c:v>16.5892175116348</c:v>
                      </c:pt>
                      <c:pt idx="3893">
                        <c:v>16.560428663123702</c:v>
                      </c:pt>
                      <c:pt idx="3894">
                        <c:v>16.603476127351701</c:v>
                      </c:pt>
                      <c:pt idx="3895">
                        <c:v>16.590009361450999</c:v>
                      </c:pt>
                      <c:pt idx="3896">
                        <c:v>16.577975879538101</c:v>
                      </c:pt>
                      <c:pt idx="3897">
                        <c:v>16.569770678867901</c:v>
                      </c:pt>
                      <c:pt idx="3898">
                        <c:v>16.613504207251399</c:v>
                      </c:pt>
                      <c:pt idx="3899">
                        <c:v>16.575910918835898</c:v>
                      </c:pt>
                      <c:pt idx="3900">
                        <c:v>16.5958558496182</c:v>
                      </c:pt>
                      <c:pt idx="3901">
                        <c:v>16.594949752433699</c:v>
                      </c:pt>
                      <c:pt idx="3902">
                        <c:v>16.597879510066399</c:v>
                      </c:pt>
                      <c:pt idx="3903">
                        <c:v>16.608691581119501</c:v>
                      </c:pt>
                      <c:pt idx="3904">
                        <c:v>16.6132553373604</c:v>
                      </c:pt>
                      <c:pt idx="3905">
                        <c:v>16.5928723807755</c:v>
                      </c:pt>
                      <c:pt idx="3906">
                        <c:v>16.5772266643399</c:v>
                      </c:pt>
                      <c:pt idx="3907">
                        <c:v>16.6065452282153</c:v>
                      </c:pt>
                      <c:pt idx="3908">
                        <c:v>16.606478429088501</c:v>
                      </c:pt>
                      <c:pt idx="3909">
                        <c:v>16.592200260117401</c:v>
                      </c:pt>
                      <c:pt idx="3910">
                        <c:v>16.579604638482699</c:v>
                      </c:pt>
                      <c:pt idx="3911">
                        <c:v>16.5787889793665</c:v>
                      </c:pt>
                      <c:pt idx="3912">
                        <c:v>16.585395607224601</c:v>
                      </c:pt>
                      <c:pt idx="3913">
                        <c:v>16.596511439621501</c:v>
                      </c:pt>
                      <c:pt idx="3914">
                        <c:v>16.572223905133601</c:v>
                      </c:pt>
                      <c:pt idx="3915">
                        <c:v>16.597815533685399</c:v>
                      </c:pt>
                      <c:pt idx="3916">
                        <c:v>16.602346576538</c:v>
                      </c:pt>
                      <c:pt idx="3917">
                        <c:v>16.588789923687099</c:v>
                      </c:pt>
                      <c:pt idx="3918">
                        <c:v>16.584169296505699</c:v>
                      </c:pt>
                      <c:pt idx="3919">
                        <c:v>16.615689654597599</c:v>
                      </c:pt>
                      <c:pt idx="3920">
                        <c:v>16.5767862420768</c:v>
                      </c:pt>
                      <c:pt idx="3921">
                        <c:v>16.5943570298308</c:v>
                      </c:pt>
                      <c:pt idx="3922">
                        <c:v>16.581096232640402</c:v>
                      </c:pt>
                      <c:pt idx="3923">
                        <c:v>16.587265290475798</c:v>
                      </c:pt>
                      <c:pt idx="3924">
                        <c:v>16.608742156037099</c:v>
                      </c:pt>
                      <c:pt idx="3925">
                        <c:v>16.5973545261282</c:v>
                      </c:pt>
                      <c:pt idx="3926">
                        <c:v>16.6039201815483</c:v>
                      </c:pt>
                      <c:pt idx="3927">
                        <c:v>16.580145924301</c:v>
                      </c:pt>
                      <c:pt idx="3928">
                        <c:v>16.611356400759199</c:v>
                      </c:pt>
                      <c:pt idx="3929">
                        <c:v>16.6143190697933</c:v>
                      </c:pt>
                      <c:pt idx="3930">
                        <c:v>16.608789552864099</c:v>
                      </c:pt>
                      <c:pt idx="3931">
                        <c:v>16.602279111186402</c:v>
                      </c:pt>
                      <c:pt idx="3932">
                        <c:v>16.589682383150599</c:v>
                      </c:pt>
                      <c:pt idx="3933">
                        <c:v>16.6068753684435</c:v>
                      </c:pt>
                      <c:pt idx="3934">
                        <c:v>16.593757550059699</c:v>
                      </c:pt>
                      <c:pt idx="3935">
                        <c:v>16.622840573409299</c:v>
                      </c:pt>
                      <c:pt idx="3936">
                        <c:v>16.612943144212899</c:v>
                      </c:pt>
                      <c:pt idx="3937">
                        <c:v>16.610034529905199</c:v>
                      </c:pt>
                      <c:pt idx="3938">
                        <c:v>16.587204351161201</c:v>
                      </c:pt>
                      <c:pt idx="3939">
                        <c:v>16.586292487433401</c:v>
                      </c:pt>
                      <c:pt idx="3940">
                        <c:v>16.5931409822097</c:v>
                      </c:pt>
                      <c:pt idx="3941">
                        <c:v>16.581024504237</c:v>
                      </c:pt>
                      <c:pt idx="3942">
                        <c:v>16.575131828729901</c:v>
                      </c:pt>
                      <c:pt idx="3943">
                        <c:v>16.5737676349659</c:v>
                      </c:pt>
                      <c:pt idx="3944">
                        <c:v>16.596780973146899</c:v>
                      </c:pt>
                      <c:pt idx="3945">
                        <c:v>16.6255856709219</c:v>
                      </c:pt>
                      <c:pt idx="3946">
                        <c:v>16.571080597046599</c:v>
                      </c:pt>
                      <c:pt idx="3947">
                        <c:v>16.604552296959</c:v>
                      </c:pt>
                      <c:pt idx="3948">
                        <c:v>16.619487644081399</c:v>
                      </c:pt>
                      <c:pt idx="3949">
                        <c:v>16.6009898170383</c:v>
                      </c:pt>
                      <c:pt idx="3950">
                        <c:v>16.625232347313499</c:v>
                      </c:pt>
                      <c:pt idx="3951">
                        <c:v>16.616712973339698</c:v>
                      </c:pt>
                      <c:pt idx="3952">
                        <c:v>16.5942938817109</c:v>
                      </c:pt>
                      <c:pt idx="3953">
                        <c:v>16.5905527799239</c:v>
                      </c:pt>
                      <c:pt idx="3954">
                        <c:v>16.571218014085201</c:v>
                      </c:pt>
                      <c:pt idx="3955">
                        <c:v>16.5948309214027</c:v>
                      </c:pt>
                      <c:pt idx="3956">
                        <c:v>16.616358410709001</c:v>
                      </c:pt>
                      <c:pt idx="3957">
                        <c:v>16.587028801614199</c:v>
                      </c:pt>
                      <c:pt idx="3958">
                        <c:v>16.618188708977101</c:v>
                      </c:pt>
                      <c:pt idx="3959">
                        <c:v>16.589373312588101</c:v>
                      </c:pt>
                      <c:pt idx="3960">
                        <c:v>16.5967647178589</c:v>
                      </c:pt>
                      <c:pt idx="3961">
                        <c:v>16.633511486370502</c:v>
                      </c:pt>
                      <c:pt idx="3962">
                        <c:v>16.603219093294701</c:v>
                      </c:pt>
                      <c:pt idx="3963">
                        <c:v>16.591563968182498</c:v>
                      </c:pt>
                      <c:pt idx="3964">
                        <c:v>16.592855336787501</c:v>
                      </c:pt>
                      <c:pt idx="3965">
                        <c:v>16.589493186972199</c:v>
                      </c:pt>
                      <c:pt idx="3966">
                        <c:v>16.609189050274299</c:v>
                      </c:pt>
                      <c:pt idx="3967">
                        <c:v>16.600157758595898</c:v>
                      </c:pt>
                      <c:pt idx="3968">
                        <c:v>16.623476654431101</c:v>
                      </c:pt>
                      <c:pt idx="3969">
                        <c:v>16.599057474441199</c:v>
                      </c:pt>
                      <c:pt idx="3970">
                        <c:v>16.600914098415899</c:v>
                      </c:pt>
                      <c:pt idx="3971">
                        <c:v>16.613443497750801</c:v>
                      </c:pt>
                      <c:pt idx="3972">
                        <c:v>16.598247474204999</c:v>
                      </c:pt>
                      <c:pt idx="3973">
                        <c:v>16.6081470879699</c:v>
                      </c:pt>
                      <c:pt idx="3974">
                        <c:v>16.630851209532999</c:v>
                      </c:pt>
                      <c:pt idx="3975">
                        <c:v>16.632386358283501</c:v>
                      </c:pt>
                      <c:pt idx="3976">
                        <c:v>16.606959141140401</c:v>
                      </c:pt>
                      <c:pt idx="3977">
                        <c:v>16.6251893271521</c:v>
                      </c:pt>
                      <c:pt idx="3978">
                        <c:v>16.617396975955199</c:v>
                      </c:pt>
                      <c:pt idx="3979">
                        <c:v>16.601414121742199</c:v>
                      </c:pt>
                      <c:pt idx="3980">
                        <c:v>16.606119958793101</c:v>
                      </c:pt>
                      <c:pt idx="3981">
                        <c:v>16.611641115647</c:v>
                      </c:pt>
                      <c:pt idx="3982">
                        <c:v>16.637675751187899</c:v>
                      </c:pt>
                      <c:pt idx="3983">
                        <c:v>16.641519530126001</c:v>
                      </c:pt>
                      <c:pt idx="3984">
                        <c:v>16.5936888312802</c:v>
                      </c:pt>
                      <c:pt idx="3985">
                        <c:v>16.616149669871898</c:v>
                      </c:pt>
                      <c:pt idx="3986">
                        <c:v>16.647394330210599</c:v>
                      </c:pt>
                      <c:pt idx="3987">
                        <c:v>16.632493655208201</c:v>
                      </c:pt>
                      <c:pt idx="3988">
                        <c:v>16.6199763346347</c:v>
                      </c:pt>
                      <c:pt idx="3989">
                        <c:v>16.602321316364701</c:v>
                      </c:pt>
                      <c:pt idx="3990">
                        <c:v>16.619379059056499</c:v>
                      </c:pt>
                      <c:pt idx="3991">
                        <c:v>16.648433285184201</c:v>
                      </c:pt>
                      <c:pt idx="3992">
                        <c:v>16.637331343674202</c:v>
                      </c:pt>
                      <c:pt idx="3993">
                        <c:v>16.651837910392299</c:v>
                      </c:pt>
                      <c:pt idx="3994">
                        <c:v>16.614400297530398</c:v>
                      </c:pt>
                      <c:pt idx="3995">
                        <c:v>16.636154335158999</c:v>
                      </c:pt>
                      <c:pt idx="3996">
                        <c:v>16.631164658196798</c:v>
                      </c:pt>
                      <c:pt idx="3997">
                        <c:v>16.660835261563701</c:v>
                      </c:pt>
                      <c:pt idx="3998">
                        <c:v>16.643745516271899</c:v>
                      </c:pt>
                      <c:pt idx="3999">
                        <c:v>16.641780193238802</c:v>
                      </c:pt>
                      <c:pt idx="4000">
                        <c:v>16.6209252932927</c:v>
                      </c:pt>
                      <c:pt idx="4001">
                        <c:v>16.6067107346657</c:v>
                      </c:pt>
                      <c:pt idx="4002">
                        <c:v>16.619748763464699</c:v>
                      </c:pt>
                      <c:pt idx="4003">
                        <c:v>16.628517473224701</c:v>
                      </c:pt>
                      <c:pt idx="4004">
                        <c:v>16.612516605382901</c:v>
                      </c:pt>
                      <c:pt idx="4005">
                        <c:v>16.612937061026201</c:v>
                      </c:pt>
                      <c:pt idx="4006">
                        <c:v>16.6462285109777</c:v>
                      </c:pt>
                      <c:pt idx="4007">
                        <c:v>16.614715045849898</c:v>
                      </c:pt>
                      <c:pt idx="4008">
                        <c:v>16.621182446191501</c:v>
                      </c:pt>
                      <c:pt idx="4009">
                        <c:v>16.647581676222298</c:v>
                      </c:pt>
                      <c:pt idx="4010">
                        <c:v>16.608995389613298</c:v>
                      </c:pt>
                      <c:pt idx="4011">
                        <c:v>16.622392388594101</c:v>
                      </c:pt>
                      <c:pt idx="4012">
                        <c:v>16.6332381267801</c:v>
                      </c:pt>
                      <c:pt idx="4013">
                        <c:v>16.650117358345099</c:v>
                      </c:pt>
                      <c:pt idx="4014">
                        <c:v>16.643596691676098</c:v>
                      </c:pt>
                      <c:pt idx="4015">
                        <c:v>16.646391366764099</c:v>
                      </c:pt>
                      <c:pt idx="4016">
                        <c:v>16.6176011943456</c:v>
                      </c:pt>
                      <c:pt idx="4017">
                        <c:v>16.624629302721399</c:v>
                      </c:pt>
                      <c:pt idx="4018">
                        <c:v>16.630410010599299</c:v>
                      </c:pt>
                      <c:pt idx="4019">
                        <c:v>16.6479595195317</c:v>
                      </c:pt>
                      <c:pt idx="4020">
                        <c:v>16.644936491190101</c:v>
                      </c:pt>
                      <c:pt idx="4021">
                        <c:v>16.655855891877899</c:v>
                      </c:pt>
                      <c:pt idx="4022">
                        <c:v>16.656408861781198</c:v>
                      </c:pt>
                      <c:pt idx="4023">
                        <c:v>16.6583445692665</c:v>
                      </c:pt>
                      <c:pt idx="4024">
                        <c:v>16.677429691232302</c:v>
                      </c:pt>
                      <c:pt idx="4025">
                        <c:v>16.700414811334301</c:v>
                      </c:pt>
                      <c:pt idx="4026">
                        <c:v>16.633653824239101</c:v>
                      </c:pt>
                      <c:pt idx="4027">
                        <c:v>16.657612918725299</c:v>
                      </c:pt>
                      <c:pt idx="4028">
                        <c:v>16.198951566172699</c:v>
                      </c:pt>
                      <c:pt idx="4029">
                        <c:v>16.202533468643601</c:v>
                      </c:pt>
                      <c:pt idx="4030">
                        <c:v>16.2210577355388</c:v>
                      </c:pt>
                      <c:pt idx="4031">
                        <c:v>16.2075652995231</c:v>
                      </c:pt>
                      <c:pt idx="4032">
                        <c:v>16.2177386775918</c:v>
                      </c:pt>
                      <c:pt idx="4033">
                        <c:v>16.2522282785268</c:v>
                      </c:pt>
                      <c:pt idx="4034">
                        <c:v>16.221497822923599</c:v>
                      </c:pt>
                      <c:pt idx="4035">
                        <c:v>16.237640719130901</c:v>
                      </c:pt>
                      <c:pt idx="4036">
                        <c:v>16.211178772270198</c:v>
                      </c:pt>
                      <c:pt idx="4037">
                        <c:v>16.234987559440899</c:v>
                      </c:pt>
                      <c:pt idx="4038">
                        <c:v>16.2182535874095</c:v>
                      </c:pt>
                      <c:pt idx="4039">
                        <c:v>16.230565054690601</c:v>
                      </c:pt>
                      <c:pt idx="4040">
                        <c:v>16.2090776331572</c:v>
                      </c:pt>
                      <c:pt idx="4041">
                        <c:v>16.226446809989</c:v>
                      </c:pt>
                      <c:pt idx="4042">
                        <c:v>16.222850291439599</c:v>
                      </c:pt>
                      <c:pt idx="4043">
                        <c:v>16.2589594323677</c:v>
                      </c:pt>
                      <c:pt idx="4044">
                        <c:v>16.257936976166601</c:v>
                      </c:pt>
                      <c:pt idx="4045">
                        <c:v>16.2803296058839</c:v>
                      </c:pt>
                      <c:pt idx="4046">
                        <c:v>16.259646492203998</c:v>
                      </c:pt>
                      <c:pt idx="4047">
                        <c:v>16.260788622207599</c:v>
                      </c:pt>
                      <c:pt idx="4048">
                        <c:v>16.238812159285899</c:v>
                      </c:pt>
                      <c:pt idx="4049">
                        <c:v>16.266787653682499</c:v>
                      </c:pt>
                      <c:pt idx="4050">
                        <c:v>16.281140916042698</c:v>
                      </c:pt>
                      <c:pt idx="4051">
                        <c:v>16.2683421600636</c:v>
                      </c:pt>
                      <c:pt idx="4052">
                        <c:v>16.2493641646568</c:v>
                      </c:pt>
                      <c:pt idx="4053">
                        <c:v>16.283036486058499</c:v>
                      </c:pt>
                      <c:pt idx="4054">
                        <c:v>16.294199957692701</c:v>
                      </c:pt>
                      <c:pt idx="4055">
                        <c:v>16.260611024978001</c:v>
                      </c:pt>
                      <c:pt idx="4056">
                        <c:v>16.193293320109198</c:v>
                      </c:pt>
                      <c:pt idx="4057">
                        <c:v>16.243373826214999</c:v>
                      </c:pt>
                      <c:pt idx="4058">
                        <c:v>16.256551687344398</c:v>
                      </c:pt>
                      <c:pt idx="4059">
                        <c:v>16.210083890297899</c:v>
                      </c:pt>
                      <c:pt idx="4060">
                        <c:v>16.254552565509499</c:v>
                      </c:pt>
                      <c:pt idx="4061">
                        <c:v>16.228710417228601</c:v>
                      </c:pt>
                      <c:pt idx="4062">
                        <c:v>16.225309733553502</c:v>
                      </c:pt>
                      <c:pt idx="4063">
                        <c:v>16.239940977055898</c:v>
                      </c:pt>
                      <c:pt idx="4064">
                        <c:v>16.239958739243502</c:v>
                      </c:pt>
                      <c:pt idx="4065">
                        <c:v>16.245174301253201</c:v>
                      </c:pt>
                      <c:pt idx="4066">
                        <c:v>16.264790281043801</c:v>
                      </c:pt>
                      <c:pt idx="4067">
                        <c:v>16.241658097103802</c:v>
                      </c:pt>
                      <c:pt idx="4068">
                        <c:v>16.2800524479571</c:v>
                      </c:pt>
                      <c:pt idx="4069">
                        <c:v>16.2115882433318</c:v>
                      </c:pt>
                      <c:pt idx="4070">
                        <c:v>16.2674534531244</c:v>
                      </c:pt>
                      <c:pt idx="4071">
                        <c:v>16.275543605374899</c:v>
                      </c:pt>
                      <c:pt idx="4072">
                        <c:v>16.276153350726801</c:v>
                      </c:pt>
                      <c:pt idx="4073">
                        <c:v>16.261114228957801</c:v>
                      </c:pt>
                      <c:pt idx="4074">
                        <c:v>16.282237467647601</c:v>
                      </c:pt>
                      <c:pt idx="4075">
                        <c:v>16.260795744831299</c:v>
                      </c:pt>
                      <c:pt idx="4076">
                        <c:v>16.2624964472434</c:v>
                      </c:pt>
                      <c:pt idx="4077">
                        <c:v>16.2334049778107</c:v>
                      </c:pt>
                      <c:pt idx="4078">
                        <c:v>16.2355080616598</c:v>
                      </c:pt>
                      <c:pt idx="4079">
                        <c:v>16.284615801007899</c:v>
                      </c:pt>
                      <c:pt idx="4080">
                        <c:v>16.263788996584601</c:v>
                      </c:pt>
                      <c:pt idx="4081">
                        <c:v>16.267466996973099</c:v>
                      </c:pt>
                      <c:pt idx="4082">
                        <c:v>16.274821705863399</c:v>
                      </c:pt>
                      <c:pt idx="4083">
                        <c:v>16.2597657724592</c:v>
                      </c:pt>
                      <c:pt idx="4084">
                        <c:v>16.159975486059999</c:v>
                      </c:pt>
                      <c:pt idx="4085">
                        <c:v>16.226118136129902</c:v>
                      </c:pt>
                      <c:pt idx="4086">
                        <c:v>16.2291082569946</c:v>
                      </c:pt>
                      <c:pt idx="4087">
                        <c:v>16.254292464990598</c:v>
                      </c:pt>
                      <c:pt idx="4088">
                        <c:v>16.243953991592701</c:v>
                      </c:pt>
                      <c:pt idx="4089">
                        <c:v>16.252516104817001</c:v>
                      </c:pt>
                      <c:pt idx="4090">
                        <c:v>16.193454291960599</c:v>
                      </c:pt>
                      <c:pt idx="4091">
                        <c:v>16.2618105639418</c:v>
                      </c:pt>
                      <c:pt idx="4092">
                        <c:v>16.2631871317882</c:v>
                      </c:pt>
                      <c:pt idx="4093">
                        <c:v>16.264960386967399</c:v>
                      </c:pt>
                      <c:pt idx="4094">
                        <c:v>16.244047188049599</c:v>
                      </c:pt>
                      <c:pt idx="4095">
                        <c:v>16.278396996599799</c:v>
                      </c:pt>
                      <c:pt idx="4096">
                        <c:v>16.244404433236301</c:v>
                      </c:pt>
                      <c:pt idx="4097">
                        <c:v>16.207019758476299</c:v>
                      </c:pt>
                      <c:pt idx="4098">
                        <c:v>16.2184864311354</c:v>
                      </c:pt>
                      <c:pt idx="4099">
                        <c:v>16.233044879545499</c:v>
                      </c:pt>
                      <c:pt idx="4100">
                        <c:v>16.278174844993799</c:v>
                      </c:pt>
                      <c:pt idx="4101">
                        <c:v>16.248542324292298</c:v>
                      </c:pt>
                      <c:pt idx="4102">
                        <c:v>16.2699646363907</c:v>
                      </c:pt>
                      <c:pt idx="4103">
                        <c:v>16.289372026326799</c:v>
                      </c:pt>
                      <c:pt idx="4104">
                        <c:v>16.257667226429501</c:v>
                      </c:pt>
                      <c:pt idx="4105">
                        <c:v>16.1593270505738</c:v>
                      </c:pt>
                      <c:pt idx="4106">
                        <c:v>16.2348786469388</c:v>
                      </c:pt>
                      <c:pt idx="4107">
                        <c:v>16.263179456557701</c:v>
                      </c:pt>
                      <c:pt idx="4108">
                        <c:v>16.247574052308401</c:v>
                      </c:pt>
                      <c:pt idx="4109">
                        <c:v>16.225147316231901</c:v>
                      </c:pt>
                      <c:pt idx="4110">
                        <c:v>16.1907753997098</c:v>
                      </c:pt>
                      <c:pt idx="4111">
                        <c:v>16.207737700382399</c:v>
                      </c:pt>
                      <c:pt idx="4112">
                        <c:v>16.233460493446799</c:v>
                      </c:pt>
                      <c:pt idx="4113">
                        <c:v>16.240779856732999</c:v>
                      </c:pt>
                      <c:pt idx="4114">
                        <c:v>16.314837338838199</c:v>
                      </c:pt>
                      <c:pt idx="4115">
                        <c:v>16.2435435379148</c:v>
                      </c:pt>
                      <c:pt idx="4116">
                        <c:v>16.297665398391199</c:v>
                      </c:pt>
                      <c:pt idx="4117">
                        <c:v>16.264156157651598</c:v>
                      </c:pt>
                      <c:pt idx="4118">
                        <c:v>16.284792874364101</c:v>
                      </c:pt>
                      <c:pt idx="4119">
                        <c:v>16.2673441583255</c:v>
                      </c:pt>
                      <c:pt idx="4120">
                        <c:v>16.238321332682201</c:v>
                      </c:pt>
                      <c:pt idx="4121">
                        <c:v>16.236630003128901</c:v>
                      </c:pt>
                      <c:pt idx="4122">
                        <c:v>16.247809911718502</c:v>
                      </c:pt>
                      <c:pt idx="4123">
                        <c:v>16.2029173493009</c:v>
                      </c:pt>
                      <c:pt idx="4124">
                        <c:v>16.287981185825402</c:v>
                      </c:pt>
                      <c:pt idx="4125">
                        <c:v>16.2587401618052</c:v>
                      </c:pt>
                      <c:pt idx="4126">
                        <c:v>16.2546563282148</c:v>
                      </c:pt>
                      <c:pt idx="4127">
                        <c:v>16.297004547280501</c:v>
                      </c:pt>
                      <c:pt idx="4128">
                        <c:v>16.255072056528</c:v>
                      </c:pt>
                      <c:pt idx="4129">
                        <c:v>16.286299499997099</c:v>
                      </c:pt>
                      <c:pt idx="4130">
                        <c:v>16.300673036333201</c:v>
                      </c:pt>
                      <c:pt idx="4131">
                        <c:v>16.250931011416299</c:v>
                      </c:pt>
                      <c:pt idx="4132">
                        <c:v>16.241363965718001</c:v>
                      </c:pt>
                      <c:pt idx="4133">
                        <c:v>16.285417785288299</c:v>
                      </c:pt>
                      <c:pt idx="4134">
                        <c:v>16.2312114597737</c:v>
                      </c:pt>
                      <c:pt idx="4135">
                        <c:v>16.2784157913357</c:v>
                      </c:pt>
                      <c:pt idx="4136">
                        <c:v>16.3136779610624</c:v>
                      </c:pt>
                      <c:pt idx="4137">
                        <c:v>16.3294694707565</c:v>
                      </c:pt>
                      <c:pt idx="4138">
                        <c:v>16.294422988082001</c:v>
                      </c:pt>
                      <c:pt idx="4139">
                        <c:v>16.2879193579423</c:v>
                      </c:pt>
                      <c:pt idx="4140">
                        <c:v>16.368502535958701</c:v>
                      </c:pt>
                      <c:pt idx="4141">
                        <c:v>16.381104479883899</c:v>
                      </c:pt>
                      <c:pt idx="4142">
                        <c:v>16.351564180537299</c:v>
                      </c:pt>
                      <c:pt idx="4143">
                        <c:v>16.354926120396499</c:v>
                      </c:pt>
                      <c:pt idx="4144">
                        <c:v>16.380181655840001</c:v>
                      </c:pt>
                      <c:pt idx="4145">
                        <c:v>16.372679260621499</c:v>
                      </c:pt>
                      <c:pt idx="4146">
                        <c:v>16.371535957055201</c:v>
                      </c:pt>
                      <c:pt idx="4147">
                        <c:v>16.343868167402999</c:v>
                      </c:pt>
                      <c:pt idx="4148">
                        <c:v>16.378629502217301</c:v>
                      </c:pt>
                      <c:pt idx="4149">
                        <c:v>16.384036265413801</c:v>
                      </c:pt>
                      <c:pt idx="4150">
                        <c:v>16.364870376332298</c:v>
                      </c:pt>
                      <c:pt idx="4151">
                        <c:v>16.365637473263</c:v>
                      </c:pt>
                      <c:pt idx="4152">
                        <c:v>16.377511538879499</c:v>
                      </c:pt>
                      <c:pt idx="4153">
                        <c:v>16.408601855757102</c:v>
                      </c:pt>
                      <c:pt idx="4154">
                        <c:v>16.876773751847999</c:v>
                      </c:pt>
                      <c:pt idx="4155">
                        <c:v>16.912687474185901</c:v>
                      </c:pt>
                      <c:pt idx="4156">
                        <c:v>16.912371387622201</c:v>
                      </c:pt>
                      <c:pt idx="4157">
                        <c:v>16.908692012498602</c:v>
                      </c:pt>
                      <c:pt idx="4158">
                        <c:v>16.9455918742606</c:v>
                      </c:pt>
                      <c:pt idx="4159">
                        <c:v>17.298115085120301</c:v>
                      </c:pt>
                      <c:pt idx="4160">
                        <c:v>17.091197135410599</c:v>
                      </c:pt>
                      <c:pt idx="4161">
                        <c:v>17.117467389042499</c:v>
                      </c:pt>
                      <c:pt idx="4162">
                        <c:v>17.342663170612099</c:v>
                      </c:pt>
                      <c:pt idx="4163">
                        <c:v>17.3343563520706</c:v>
                      </c:pt>
                      <c:pt idx="4164">
                        <c:v>17.089121384052799</c:v>
                      </c:pt>
                      <c:pt idx="4165">
                        <c:v>17.1222412347174</c:v>
                      </c:pt>
                      <c:pt idx="4166">
                        <c:v>17.388353394597299</c:v>
                      </c:pt>
                      <c:pt idx="4167">
                        <c:v>17.1779033387871</c:v>
                      </c:pt>
                      <c:pt idx="4168">
                        <c:v>17.389066099014698</c:v>
                      </c:pt>
                      <c:pt idx="4169">
                        <c:v>17.438134404867501</c:v>
                      </c:pt>
                      <c:pt idx="4170">
                        <c:v>17.355005801260301</c:v>
                      </c:pt>
                      <c:pt idx="4171">
                        <c:v>17.467866750511298</c:v>
                      </c:pt>
                      <c:pt idx="4172">
                        <c:v>17.344444541829901</c:v>
                      </c:pt>
                      <c:pt idx="4173">
                        <c:v>17.356429725090798</c:v>
                      </c:pt>
                      <c:pt idx="4174">
                        <c:v>17.4418307941196</c:v>
                      </c:pt>
                      <c:pt idx="4175">
                        <c:v>17.442098689852902</c:v>
                      </c:pt>
                      <c:pt idx="4176">
                        <c:v>17.379186990109499</c:v>
                      </c:pt>
                      <c:pt idx="4177">
                        <c:v>17.3557196101284</c:v>
                      </c:pt>
                      <c:pt idx="4178">
                        <c:v>17.472495825781898</c:v>
                      </c:pt>
                      <c:pt idx="4179">
                        <c:v>17.510819407203499</c:v>
                      </c:pt>
                      <c:pt idx="4180">
                        <c:v>17.5314626297695</c:v>
                      </c:pt>
                      <c:pt idx="4181">
                        <c:v>17.5233684053463</c:v>
                      </c:pt>
                      <c:pt idx="4182">
                        <c:v>17.527638452316499</c:v>
                      </c:pt>
                      <c:pt idx="4183">
                        <c:v>17.541917320972001</c:v>
                      </c:pt>
                      <c:pt idx="4184">
                        <c:v>18.055069694817401</c:v>
                      </c:pt>
                      <c:pt idx="4185">
                        <c:v>15.877953835663</c:v>
                      </c:pt>
                      <c:pt idx="4186">
                        <c:v>15.967273248686899</c:v>
                      </c:pt>
                      <c:pt idx="4187">
                        <c:v>15.9448372893275</c:v>
                      </c:pt>
                      <c:pt idx="4188">
                        <c:v>15.952314946827601</c:v>
                      </c:pt>
                      <c:pt idx="4189">
                        <c:v>15.925782074113901</c:v>
                      </c:pt>
                      <c:pt idx="4190">
                        <c:v>16.375257407145899</c:v>
                      </c:pt>
                      <c:pt idx="4191">
                        <c:v>16.438265364113398</c:v>
                      </c:pt>
                      <c:pt idx="4192">
                        <c:v>16.438820927393799</c:v>
                      </c:pt>
                      <c:pt idx="4193">
                        <c:v>16.403672266746401</c:v>
                      </c:pt>
                      <c:pt idx="4194">
                        <c:v>16.481924327080801</c:v>
                      </c:pt>
                      <c:pt idx="4195">
                        <c:v>16.421563388319001</c:v>
                      </c:pt>
                      <c:pt idx="4196">
                        <c:v>16.4545300143647</c:v>
                      </c:pt>
                      <c:pt idx="4197">
                        <c:v>16.515279860597499</c:v>
                      </c:pt>
                      <c:pt idx="4198">
                        <c:v>16.4872129646572</c:v>
                      </c:pt>
                      <c:pt idx="4199">
                        <c:v>16.423558736236402</c:v>
                      </c:pt>
                      <c:pt idx="4200">
                        <c:v>16.613832609449201</c:v>
                      </c:pt>
                      <c:pt idx="4201">
                        <c:v>16.612138568275299</c:v>
                      </c:pt>
                      <c:pt idx="4202">
                        <c:v>16.582624346820101</c:v>
                      </c:pt>
                      <c:pt idx="4203">
                        <c:v>16.554927456453601</c:v>
                      </c:pt>
                      <c:pt idx="4204">
                        <c:v>16.594277676923099</c:v>
                      </c:pt>
                      <c:pt idx="4205">
                        <c:v>16.5775900916083</c:v>
                      </c:pt>
                      <c:pt idx="4206">
                        <c:v>16.625947677225899</c:v>
                      </c:pt>
                      <c:pt idx="4207">
                        <c:v>16.61467546147</c:v>
                      </c:pt>
                      <c:pt idx="4208">
                        <c:v>16.605268174858601</c:v>
                      </c:pt>
                      <c:pt idx="4209">
                        <c:v>16.570641615673502</c:v>
                      </c:pt>
                      <c:pt idx="4210">
                        <c:v>16.646695268675401</c:v>
                      </c:pt>
                      <c:pt idx="4211">
                        <c:v>16.6594716304846</c:v>
                      </c:pt>
                      <c:pt idx="4212">
                        <c:v>16.625743965073301</c:v>
                      </c:pt>
                      <c:pt idx="4213">
                        <c:v>16.636778824152401</c:v>
                      </c:pt>
                      <c:pt idx="4214">
                        <c:v>16.675354936425499</c:v>
                      </c:pt>
                      <c:pt idx="4215">
                        <c:v>16.666735892844098</c:v>
                      </c:pt>
                      <c:pt idx="4216">
                        <c:v>16.8688454617002</c:v>
                      </c:pt>
                      <c:pt idx="4217">
                        <c:v>17.0863193452867</c:v>
                      </c:pt>
                      <c:pt idx="4218">
                        <c:v>16.828331234810602</c:v>
                      </c:pt>
                      <c:pt idx="4219">
                        <c:v>16.989871676751601</c:v>
                      </c:pt>
                      <c:pt idx="4220">
                        <c:v>17.229774855716499</c:v>
                      </c:pt>
                      <c:pt idx="4221">
                        <c:v>16.8800298326023</c:v>
                      </c:pt>
                      <c:pt idx="4222">
                        <c:v>16.874198359321301</c:v>
                      </c:pt>
                      <c:pt idx="4223">
                        <c:v>17.098582814574701</c:v>
                      </c:pt>
                      <c:pt idx="4224">
                        <c:v>17.0334121846596</c:v>
                      </c:pt>
                      <c:pt idx="4225">
                        <c:v>16.919072735648001</c:v>
                      </c:pt>
                      <c:pt idx="4226">
                        <c:v>16.9622267398722</c:v>
                      </c:pt>
                      <c:pt idx="4227">
                        <c:v>17.020632463565601</c:v>
                      </c:pt>
                      <c:pt idx="4228">
                        <c:v>16.9783617969651</c:v>
                      </c:pt>
                      <c:pt idx="4229">
                        <c:v>17.245986603441899</c:v>
                      </c:pt>
                      <c:pt idx="4230">
                        <c:v>16.9311735964131</c:v>
                      </c:pt>
                      <c:pt idx="4231">
                        <c:v>16.952009220432601</c:v>
                      </c:pt>
                      <c:pt idx="4232">
                        <c:v>16.821453389542199</c:v>
                      </c:pt>
                      <c:pt idx="4233">
                        <c:v>16.872649369281898</c:v>
                      </c:pt>
                      <c:pt idx="4234">
                        <c:v>16.910151696118401</c:v>
                      </c:pt>
                      <c:pt idx="4235">
                        <c:v>17.0107261413247</c:v>
                      </c:pt>
                      <c:pt idx="4236">
                        <c:v>16.9013166643491</c:v>
                      </c:pt>
                      <c:pt idx="4237">
                        <c:v>16.97040990687</c:v>
                      </c:pt>
                      <c:pt idx="4238">
                        <c:v>16.918312535347599</c:v>
                      </c:pt>
                      <c:pt idx="4239">
                        <c:v>16.987162667669299</c:v>
                      </c:pt>
                      <c:pt idx="4240">
                        <c:v>16.923529399656701</c:v>
                      </c:pt>
                      <c:pt idx="4241">
                        <c:v>16.894444294031199</c:v>
                      </c:pt>
                      <c:pt idx="4242">
                        <c:v>17.036031942180401</c:v>
                      </c:pt>
                      <c:pt idx="4243">
                        <c:v>16.9261717075943</c:v>
                      </c:pt>
                      <c:pt idx="4244">
                        <c:v>16.8983154476343</c:v>
                      </c:pt>
                      <c:pt idx="4245">
                        <c:v>16.877028380458899</c:v>
                      </c:pt>
                      <c:pt idx="4246">
                        <c:v>16.989842013337299</c:v>
                      </c:pt>
                      <c:pt idx="4247">
                        <c:v>16.831444809807302</c:v>
                      </c:pt>
                      <c:pt idx="4248">
                        <c:v>16.911233353398501</c:v>
                      </c:pt>
                      <c:pt idx="4249">
                        <c:v>16.9763709969491</c:v>
                      </c:pt>
                      <c:pt idx="4250">
                        <c:v>16.987767172747098</c:v>
                      </c:pt>
                      <c:pt idx="4251">
                        <c:v>16.959278357879199</c:v>
                      </c:pt>
                      <c:pt idx="4252">
                        <c:v>16.8307908312539</c:v>
                      </c:pt>
                      <c:pt idx="4253">
                        <c:v>17.101356827773099</c:v>
                      </c:pt>
                      <c:pt idx="4254">
                        <c:v>16.890544947997501</c:v>
                      </c:pt>
                      <c:pt idx="4255">
                        <c:v>17.054943683442001</c:v>
                      </c:pt>
                      <c:pt idx="4256">
                        <c:v>16.9101816446647</c:v>
                      </c:pt>
                      <c:pt idx="4257">
                        <c:v>16.926277889988398</c:v>
                      </c:pt>
                      <c:pt idx="4258">
                        <c:v>17.02920431311</c:v>
                      </c:pt>
                      <c:pt idx="4259">
                        <c:v>16.905873212652999</c:v>
                      </c:pt>
                      <c:pt idx="4260">
                        <c:v>17.104981056299501</c:v>
                      </c:pt>
                      <c:pt idx="4261">
                        <c:v>16.930837078878898</c:v>
                      </c:pt>
                      <c:pt idx="4262">
                        <c:v>17.099594074755299</c:v>
                      </c:pt>
                      <c:pt idx="4263">
                        <c:v>16.898909326111799</c:v>
                      </c:pt>
                      <c:pt idx="4264">
                        <c:v>16.856035298710101</c:v>
                      </c:pt>
                      <c:pt idx="4265">
                        <c:v>16.988567226883099</c:v>
                      </c:pt>
                      <c:pt idx="4266">
                        <c:v>17.084246403805999</c:v>
                      </c:pt>
                      <c:pt idx="4267">
                        <c:v>16.9144067651489</c:v>
                      </c:pt>
                      <c:pt idx="4268">
                        <c:v>16.8895455974477</c:v>
                      </c:pt>
                      <c:pt idx="4269">
                        <c:v>17.271301951922698</c:v>
                      </c:pt>
                      <c:pt idx="4270">
                        <c:v>16.854432828099402</c:v>
                      </c:pt>
                      <c:pt idx="4271">
                        <c:v>16.987005658421999</c:v>
                      </c:pt>
                      <c:pt idx="4272">
                        <c:v>16.879351099786099</c:v>
                      </c:pt>
                      <c:pt idx="4273">
                        <c:v>16.841173871760098</c:v>
                      </c:pt>
                      <c:pt idx="4274">
                        <c:v>16.907080725071101</c:v>
                      </c:pt>
                      <c:pt idx="4275">
                        <c:v>17.097601885263</c:v>
                      </c:pt>
                      <c:pt idx="4276">
                        <c:v>16.9957855274072</c:v>
                      </c:pt>
                      <c:pt idx="4277">
                        <c:v>16.933444158464798</c:v>
                      </c:pt>
                      <c:pt idx="4278">
                        <c:v>17.0299056768492</c:v>
                      </c:pt>
                      <c:pt idx="4279">
                        <c:v>16.9862953218413</c:v>
                      </c:pt>
                      <c:pt idx="4280">
                        <c:v>16.9372813131085</c:v>
                      </c:pt>
                      <c:pt idx="4281">
                        <c:v>17.0000330973693</c:v>
                      </c:pt>
                      <c:pt idx="4282">
                        <c:v>17.012646119445002</c:v>
                      </c:pt>
                      <c:pt idx="4283">
                        <c:v>17.059932906856201</c:v>
                      </c:pt>
                      <c:pt idx="4284">
                        <c:v>17.001352020856601</c:v>
                      </c:pt>
                      <c:pt idx="4285">
                        <c:v>17.289717827284999</c:v>
                      </c:pt>
                      <c:pt idx="4286">
                        <c:v>17.225044707022999</c:v>
                      </c:pt>
                      <c:pt idx="4287">
                        <c:v>16.953373017821601</c:v>
                      </c:pt>
                      <c:pt idx="4288">
                        <c:v>16.989713451745001</c:v>
                      </c:pt>
                      <c:pt idx="4289">
                        <c:v>17.0752299207793</c:v>
                      </c:pt>
                      <c:pt idx="4290">
                        <c:v>16.9740120234773</c:v>
                      </c:pt>
                      <c:pt idx="4291">
                        <c:v>16.970922729731001</c:v>
                      </c:pt>
                      <c:pt idx="4292">
                        <c:v>17.023699385066099</c:v>
                      </c:pt>
                      <c:pt idx="4293">
                        <c:v>16.890849742352199</c:v>
                      </c:pt>
                      <c:pt idx="4294">
                        <c:v>16.877684010476202</c:v>
                      </c:pt>
                      <c:pt idx="4295">
                        <c:v>16.8372775906447</c:v>
                      </c:pt>
                      <c:pt idx="4296">
                        <c:v>16.976307356830102</c:v>
                      </c:pt>
                      <c:pt idx="4297">
                        <c:v>17.0407186471007</c:v>
                      </c:pt>
                      <c:pt idx="4298">
                        <c:v>16.877719629760399</c:v>
                      </c:pt>
                      <c:pt idx="4299">
                        <c:v>17.087659702942702</c:v>
                      </c:pt>
                      <c:pt idx="4300">
                        <c:v>16.851336569627598</c:v>
                      </c:pt>
                      <c:pt idx="4301">
                        <c:v>17.2296393195981</c:v>
                      </c:pt>
                      <c:pt idx="4302">
                        <c:v>16.870600785459999</c:v>
                      </c:pt>
                      <c:pt idx="4303">
                        <c:v>16.8968546932336</c:v>
                      </c:pt>
                      <c:pt idx="4304">
                        <c:v>17.021361596349301</c:v>
                      </c:pt>
                      <c:pt idx="4305">
                        <c:v>16.935556391609101</c:v>
                      </c:pt>
                      <c:pt idx="4306">
                        <c:v>17.039352213461299</c:v>
                      </c:pt>
                      <c:pt idx="4307">
                        <c:v>16.973765783468998</c:v>
                      </c:pt>
                      <c:pt idx="4308">
                        <c:v>16.957648769439199</c:v>
                      </c:pt>
                      <c:pt idx="4309">
                        <c:v>16.8700133332147</c:v>
                      </c:pt>
                      <c:pt idx="4310">
                        <c:v>16.887038035187999</c:v>
                      </c:pt>
                      <c:pt idx="4311">
                        <c:v>16.919852745885901</c:v>
                      </c:pt>
                      <c:pt idx="4312">
                        <c:v>16.906683419406601</c:v>
                      </c:pt>
                      <c:pt idx="4313">
                        <c:v>16.971957179409301</c:v>
                      </c:pt>
                      <c:pt idx="4314">
                        <c:v>16.922002442105399</c:v>
                      </c:pt>
                      <c:pt idx="4315">
                        <c:v>16.994507833246999</c:v>
                      </c:pt>
                      <c:pt idx="4316">
                        <c:v>16.893276850173802</c:v>
                      </c:pt>
                      <c:pt idx="4317">
                        <c:v>17.030963643004402</c:v>
                      </c:pt>
                      <c:pt idx="4318">
                        <c:v>16.923824128631001</c:v>
                      </c:pt>
                      <c:pt idx="4319">
                        <c:v>16.9033060702181</c:v>
                      </c:pt>
                      <c:pt idx="4320">
                        <c:v>16.992680742415502</c:v>
                      </c:pt>
                      <c:pt idx="4321">
                        <c:v>16.9318187556336</c:v>
                      </c:pt>
                      <c:pt idx="4322">
                        <c:v>16.995610071284698</c:v>
                      </c:pt>
                      <c:pt idx="4323">
                        <c:v>16.8580819915869</c:v>
                      </c:pt>
                      <c:pt idx="4324">
                        <c:v>17.1218873303797</c:v>
                      </c:pt>
                      <c:pt idx="4325">
                        <c:v>16.897107838472401</c:v>
                      </c:pt>
                      <c:pt idx="4326">
                        <c:v>16.906958577310501</c:v>
                      </c:pt>
                      <c:pt idx="4327">
                        <c:v>16.9353028194279</c:v>
                      </c:pt>
                      <c:pt idx="4328">
                        <c:v>17.04566619557</c:v>
                      </c:pt>
                      <c:pt idx="4329">
                        <c:v>17.131655063105701</c:v>
                      </c:pt>
                      <c:pt idx="4330">
                        <c:v>16.949116607889898</c:v>
                      </c:pt>
                      <c:pt idx="4331">
                        <c:v>16.896881506383401</c:v>
                      </c:pt>
                      <c:pt idx="4332">
                        <c:v>17.108013774568999</c:v>
                      </c:pt>
                      <c:pt idx="4333">
                        <c:v>16.901327564040098</c:v>
                      </c:pt>
                      <c:pt idx="4334">
                        <c:v>16.9061603546503</c:v>
                      </c:pt>
                      <c:pt idx="4335">
                        <c:v>16.8532687423303</c:v>
                      </c:pt>
                      <c:pt idx="4336">
                        <c:v>17.008260207410501</c:v>
                      </c:pt>
                      <c:pt idx="4337">
                        <c:v>16.852825847580501</c:v>
                      </c:pt>
                      <c:pt idx="4338">
                        <c:v>16.991550798714901</c:v>
                      </c:pt>
                      <c:pt idx="4339">
                        <c:v>16.9474637690039</c:v>
                      </c:pt>
                      <c:pt idx="4340">
                        <c:v>17.0061926245764</c:v>
                      </c:pt>
                      <c:pt idx="4341">
                        <c:v>16.99534087276</c:v>
                      </c:pt>
                      <c:pt idx="4342">
                        <c:v>17.2611424052497</c:v>
                      </c:pt>
                      <c:pt idx="4343">
                        <c:v>16.969831884323</c:v>
                      </c:pt>
                      <c:pt idx="4344">
                        <c:v>16.958070612704098</c:v>
                      </c:pt>
                      <c:pt idx="4345">
                        <c:v>17.1063306137601</c:v>
                      </c:pt>
                      <c:pt idx="4346">
                        <c:v>16.991619854339699</c:v>
                      </c:pt>
                      <c:pt idx="4347">
                        <c:v>17.044253433498898</c:v>
                      </c:pt>
                      <c:pt idx="4348">
                        <c:v>16.918934242887001</c:v>
                      </c:pt>
                      <c:pt idx="4349">
                        <c:v>16.916273403361799</c:v>
                      </c:pt>
                      <c:pt idx="4350">
                        <c:v>16.856338594575501</c:v>
                      </c:pt>
                      <c:pt idx="4351">
                        <c:v>17.057233625502199</c:v>
                      </c:pt>
                      <c:pt idx="4352">
                        <c:v>16.883972777969799</c:v>
                      </c:pt>
                      <c:pt idx="4353">
                        <c:v>17.1294680865423</c:v>
                      </c:pt>
                      <c:pt idx="4354">
                        <c:v>17.249883488017499</c:v>
                      </c:pt>
                      <c:pt idx="4355">
                        <c:v>16.890915303741998</c:v>
                      </c:pt>
                      <c:pt idx="4356">
                        <c:v>17.036184246280101</c:v>
                      </c:pt>
                      <c:pt idx="4357">
                        <c:v>16.970135532182201</c:v>
                      </c:pt>
                      <c:pt idx="4358">
                        <c:v>16.974876592540099</c:v>
                      </c:pt>
                      <c:pt idx="4359">
                        <c:v>16.874345308988499</c:v>
                      </c:pt>
                      <c:pt idx="4360">
                        <c:v>16.914071442062799</c:v>
                      </c:pt>
                      <c:pt idx="4361">
                        <c:v>16.939825022044399</c:v>
                      </c:pt>
                      <c:pt idx="4362">
                        <c:v>16.9886684334442</c:v>
                      </c:pt>
                      <c:pt idx="4363">
                        <c:v>16.940937268176199</c:v>
                      </c:pt>
                      <c:pt idx="4364">
                        <c:v>16.925464283589701</c:v>
                      </c:pt>
                      <c:pt idx="4365">
                        <c:v>17.057121570832901</c:v>
                      </c:pt>
                      <c:pt idx="4366">
                        <c:v>16.926076658723002</c:v>
                      </c:pt>
                      <c:pt idx="4367">
                        <c:v>16.994833429861899</c:v>
                      </c:pt>
                      <c:pt idx="4368">
                        <c:v>16.881656021696202</c:v>
                      </c:pt>
                      <c:pt idx="4369">
                        <c:v>17.137468481698399</c:v>
                      </c:pt>
                      <c:pt idx="4370">
                        <c:v>16.908272876781702</c:v>
                      </c:pt>
                      <c:pt idx="4371">
                        <c:v>16.941764784357101</c:v>
                      </c:pt>
                      <c:pt idx="4372">
                        <c:v>17.151782556270099</c:v>
                      </c:pt>
                      <c:pt idx="4373">
                        <c:v>17.104436370180501</c:v>
                      </c:pt>
                      <c:pt idx="4374">
                        <c:v>16.920859681337902</c:v>
                      </c:pt>
                      <c:pt idx="4375">
                        <c:v>16.884427406478999</c:v>
                      </c:pt>
                      <c:pt idx="4376">
                        <c:v>17.0038482420088</c:v>
                      </c:pt>
                      <c:pt idx="4377">
                        <c:v>17.256559615257601</c:v>
                      </c:pt>
                      <c:pt idx="4378">
                        <c:v>17.001433622390199</c:v>
                      </c:pt>
                      <c:pt idx="4379">
                        <c:v>16.979039052044101</c:v>
                      </c:pt>
                      <c:pt idx="4380">
                        <c:v>17.116030534678501</c:v>
                      </c:pt>
                      <c:pt idx="4381">
                        <c:v>17.072487459255999</c:v>
                      </c:pt>
                      <c:pt idx="4382">
                        <c:v>16.933300750924701</c:v>
                      </c:pt>
                      <c:pt idx="4383">
                        <c:v>16.905563402455101</c:v>
                      </c:pt>
                      <c:pt idx="4384">
                        <c:v>17.0598395772071</c:v>
                      </c:pt>
                      <c:pt idx="4385">
                        <c:v>16.9168287924265</c:v>
                      </c:pt>
                      <c:pt idx="4386">
                        <c:v>17.2696798504093</c:v>
                      </c:pt>
                      <c:pt idx="4387">
                        <c:v>17.0221447717831</c:v>
                      </c:pt>
                      <c:pt idx="4388">
                        <c:v>16.991523500627501</c:v>
                      </c:pt>
                      <c:pt idx="4389">
                        <c:v>16.874069407091</c:v>
                      </c:pt>
                      <c:pt idx="4390">
                        <c:v>16.9430026025667</c:v>
                      </c:pt>
                      <c:pt idx="4391">
                        <c:v>17.011022473773401</c:v>
                      </c:pt>
                      <c:pt idx="4392">
                        <c:v>16.928507588745401</c:v>
                      </c:pt>
                      <c:pt idx="4393">
                        <c:v>17.016816326386198</c:v>
                      </c:pt>
                      <c:pt idx="4394">
                        <c:v>16.882281451844399</c:v>
                      </c:pt>
                      <c:pt idx="4395">
                        <c:v>16.941512459986701</c:v>
                      </c:pt>
                      <c:pt idx="4396">
                        <c:v>17.127990062288401</c:v>
                      </c:pt>
                      <c:pt idx="4397">
                        <c:v>17.2791856853543</c:v>
                      </c:pt>
                      <c:pt idx="4398">
                        <c:v>17.0120454680996</c:v>
                      </c:pt>
                      <c:pt idx="4399">
                        <c:v>17.023091962256199</c:v>
                      </c:pt>
                      <c:pt idx="4400">
                        <c:v>17.049815825190699</c:v>
                      </c:pt>
                      <c:pt idx="4401">
                        <c:v>16.954703232164</c:v>
                      </c:pt>
                      <c:pt idx="4402">
                        <c:v>17.089872229918601</c:v>
                      </c:pt>
                      <c:pt idx="4403">
                        <c:v>17.042429028166701</c:v>
                      </c:pt>
                      <c:pt idx="4404">
                        <c:v>17.0157366536945</c:v>
                      </c:pt>
                      <c:pt idx="4405">
                        <c:v>16.9480153326232</c:v>
                      </c:pt>
                      <c:pt idx="4406">
                        <c:v>17.024256635967198</c:v>
                      </c:pt>
                      <c:pt idx="4407">
                        <c:v>17.280241344206502</c:v>
                      </c:pt>
                      <c:pt idx="4408">
                        <c:v>17.027976517758599</c:v>
                      </c:pt>
                      <c:pt idx="4409">
                        <c:v>17.073625905201101</c:v>
                      </c:pt>
                      <c:pt idx="4410">
                        <c:v>17.035303876254702</c:v>
                      </c:pt>
                      <c:pt idx="4411">
                        <c:v>17.294057499092801</c:v>
                      </c:pt>
                      <c:pt idx="4412">
                        <c:v>17.272286447161601</c:v>
                      </c:pt>
                      <c:pt idx="4413">
                        <c:v>17.041787960233201</c:v>
                      </c:pt>
                      <c:pt idx="4414">
                        <c:v>17.024608672098999</c:v>
                      </c:pt>
                      <c:pt idx="4415">
                        <c:v>17.0358017638214</c:v>
                      </c:pt>
                      <c:pt idx="4416">
                        <c:v>17.049838448204301</c:v>
                      </c:pt>
                      <c:pt idx="4417">
                        <c:v>17.308492851711001</c:v>
                      </c:pt>
                      <c:pt idx="4418">
                        <c:v>17.064669310743898</c:v>
                      </c:pt>
                      <c:pt idx="4419">
                        <c:v>16.944543239776099</c:v>
                      </c:pt>
                      <c:pt idx="4420">
                        <c:v>16.911309402314899</c:v>
                      </c:pt>
                      <c:pt idx="4421">
                        <c:v>17.0061070345742</c:v>
                      </c:pt>
                      <c:pt idx="4422">
                        <c:v>17.051029690165599</c:v>
                      </c:pt>
                      <c:pt idx="4423">
                        <c:v>17.0619404253139</c:v>
                      </c:pt>
                      <c:pt idx="4424">
                        <c:v>16.999964292142</c:v>
                      </c:pt>
                      <c:pt idx="4425">
                        <c:v>16.9351097759053</c:v>
                      </c:pt>
                      <c:pt idx="4426">
                        <c:v>13.9146563030487</c:v>
                      </c:pt>
                      <c:pt idx="4427">
                        <c:v>14.220873047358699</c:v>
                      </c:pt>
                      <c:pt idx="4428">
                        <c:v>14.226048034324799</c:v>
                      </c:pt>
                      <c:pt idx="4429">
                        <c:v>13.9781239813186</c:v>
                      </c:pt>
                      <c:pt idx="4430">
                        <c:v>14.0575773632055</c:v>
                      </c:pt>
                      <c:pt idx="4431">
                        <c:v>13.8514559906891</c:v>
                      </c:pt>
                      <c:pt idx="4432">
                        <c:v>11.748251161510501</c:v>
                      </c:pt>
                      <c:pt idx="4433">
                        <c:v>12.253787659898601</c:v>
                      </c:pt>
                      <c:pt idx="4434">
                        <c:v>12.536672955111699</c:v>
                      </c:pt>
                      <c:pt idx="4435">
                        <c:v>12.2706257765599</c:v>
                      </c:pt>
                      <c:pt idx="4436">
                        <c:v>16.717744495808901</c:v>
                      </c:pt>
                      <c:pt idx="4437">
                        <c:v>16.5408047081878</c:v>
                      </c:pt>
                      <c:pt idx="4438">
                        <c:v>16.5328910740356</c:v>
                      </c:pt>
                      <c:pt idx="4439">
                        <c:v>16.538668723401202</c:v>
                      </c:pt>
                      <c:pt idx="4440">
                        <c:v>16.7450894488214</c:v>
                      </c:pt>
                      <c:pt idx="4441">
                        <c:v>16.5409178597227</c:v>
                      </c:pt>
                      <c:pt idx="4442">
                        <c:v>16.509993527696</c:v>
                      </c:pt>
                      <c:pt idx="4443">
                        <c:v>16.552059822350198</c:v>
                      </c:pt>
                      <c:pt idx="4444">
                        <c:v>16.769937702612101</c:v>
                      </c:pt>
                      <c:pt idx="4445">
                        <c:v>16.7134309802919</c:v>
                      </c:pt>
                      <c:pt idx="4446">
                        <c:v>16.525843336072601</c:v>
                      </c:pt>
                      <c:pt idx="4447">
                        <c:v>17.0469477831349</c:v>
                      </c:pt>
                      <c:pt idx="4448">
                        <c:v>17.054147573313799</c:v>
                      </c:pt>
                      <c:pt idx="4449">
                        <c:v>16.9290649707876</c:v>
                      </c:pt>
                      <c:pt idx="4450">
                        <c:v>17.0617874247943</c:v>
                      </c:pt>
                      <c:pt idx="4451">
                        <c:v>17.054244967987501</c:v>
                      </c:pt>
                      <c:pt idx="4452">
                        <c:v>17.039933055058199</c:v>
                      </c:pt>
                      <c:pt idx="4453">
                        <c:v>17.3047170596397</c:v>
                      </c:pt>
                      <c:pt idx="4454">
                        <c:v>17.05334485537</c:v>
                      </c:pt>
                      <c:pt idx="4455">
                        <c:v>17.0293226717152</c:v>
                      </c:pt>
                      <c:pt idx="4456">
                        <c:v>16.973342605021202</c:v>
                      </c:pt>
                      <c:pt idx="4457">
                        <c:v>17.024144437123699</c:v>
                      </c:pt>
                      <c:pt idx="4458">
                        <c:v>17.0730417561834</c:v>
                      </c:pt>
                      <c:pt idx="4459">
                        <c:v>17.006134800875699</c:v>
                      </c:pt>
                      <c:pt idx="4460">
                        <c:v>17.009892450167701</c:v>
                      </c:pt>
                      <c:pt idx="4461">
                        <c:v>16.9987900874155</c:v>
                      </c:pt>
                      <c:pt idx="4462">
                        <c:v>16.939819654319798</c:v>
                      </c:pt>
                      <c:pt idx="4463">
                        <c:v>17.031830127001498</c:v>
                      </c:pt>
                      <c:pt idx="4464">
                        <c:v>16.996672703606698</c:v>
                      </c:pt>
                      <c:pt idx="4465">
                        <c:v>16.9423396318291</c:v>
                      </c:pt>
                      <c:pt idx="4466">
                        <c:v>17.000568772873802</c:v>
                      </c:pt>
                      <c:pt idx="4467">
                        <c:v>17.013910368974202</c:v>
                      </c:pt>
                      <c:pt idx="4468">
                        <c:v>17.033940780991902</c:v>
                      </c:pt>
                      <c:pt idx="4469">
                        <c:v>17.049455524018299</c:v>
                      </c:pt>
                      <c:pt idx="4470">
                        <c:v>17.033374259376</c:v>
                      </c:pt>
                      <c:pt idx="4471">
                        <c:v>17.045170283119699</c:v>
                      </c:pt>
                      <c:pt idx="4472">
                        <c:v>17.087418595829</c:v>
                      </c:pt>
                      <c:pt idx="4473">
                        <c:v>17.032091177693399</c:v>
                      </c:pt>
                      <c:pt idx="4474">
                        <c:v>17.0165440789537</c:v>
                      </c:pt>
                      <c:pt idx="4475">
                        <c:v>17.007267271559002</c:v>
                      </c:pt>
                      <c:pt idx="4476">
                        <c:v>17.009492053397199</c:v>
                      </c:pt>
                      <c:pt idx="4477">
                        <c:v>16.949933495079701</c:v>
                      </c:pt>
                      <c:pt idx="4478">
                        <c:v>17.055317196906099</c:v>
                      </c:pt>
                      <c:pt idx="4479">
                        <c:v>17.0714559940367</c:v>
                      </c:pt>
                      <c:pt idx="4480">
                        <c:v>16.998020034329699</c:v>
                      </c:pt>
                      <c:pt idx="4481">
                        <c:v>17.079538689108801</c:v>
                      </c:pt>
                      <c:pt idx="4482">
                        <c:v>17.0436233832481</c:v>
                      </c:pt>
                      <c:pt idx="4483">
                        <c:v>16.964263914373401</c:v>
                      </c:pt>
                      <c:pt idx="4484">
                        <c:v>17.062947831030399</c:v>
                      </c:pt>
                      <c:pt idx="4485">
                        <c:v>17.078503313015599</c:v>
                      </c:pt>
                      <c:pt idx="4486">
                        <c:v>17.081917996324201</c:v>
                      </c:pt>
                      <c:pt idx="4487">
                        <c:v>17.0472685367425</c:v>
                      </c:pt>
                      <c:pt idx="4488">
                        <c:v>17.328871576319699</c:v>
                      </c:pt>
                      <c:pt idx="4489">
                        <c:v>17.036968652189501</c:v>
                      </c:pt>
                      <c:pt idx="4490">
                        <c:v>16.9942754288152</c:v>
                      </c:pt>
                      <c:pt idx="4491">
                        <c:v>16.930336229817499</c:v>
                      </c:pt>
                      <c:pt idx="4492">
                        <c:v>16.957297950441799</c:v>
                      </c:pt>
                      <c:pt idx="4493">
                        <c:v>17.065379796689001</c:v>
                      </c:pt>
                      <c:pt idx="4494">
                        <c:v>17.021612892636199</c:v>
                      </c:pt>
                      <c:pt idx="4495">
                        <c:v>16.979371367197199</c:v>
                      </c:pt>
                      <c:pt idx="4496">
                        <c:v>16.999676212303999</c:v>
                      </c:pt>
                      <c:pt idx="4497">
                        <c:v>17.0320224632585</c:v>
                      </c:pt>
                      <c:pt idx="4498">
                        <c:v>17.0160815822213</c:v>
                      </c:pt>
                      <c:pt idx="4499">
                        <c:v>17.002948014590501</c:v>
                      </c:pt>
                      <c:pt idx="4500">
                        <c:v>16.996081153832499</c:v>
                      </c:pt>
                      <c:pt idx="4501">
                        <c:v>17.005474518332299</c:v>
                      </c:pt>
                      <c:pt idx="4502">
                        <c:v>17.0408759905234</c:v>
                      </c:pt>
                      <c:pt idx="4503">
                        <c:v>17.074557662131902</c:v>
                      </c:pt>
                      <c:pt idx="4504">
                        <c:v>16.928762728750399</c:v>
                      </c:pt>
                      <c:pt idx="4505">
                        <c:v>16.998606150843699</c:v>
                      </c:pt>
                      <c:pt idx="4506">
                        <c:v>17.0275025873961</c:v>
                      </c:pt>
                      <c:pt idx="4507">
                        <c:v>17.005106178176799</c:v>
                      </c:pt>
                      <c:pt idx="4508">
                        <c:v>17.003687663082399</c:v>
                      </c:pt>
                      <c:pt idx="4509">
                        <c:v>17.323072247545099</c:v>
                      </c:pt>
                      <c:pt idx="4510">
                        <c:v>17.027452259366299</c:v>
                      </c:pt>
                      <c:pt idx="4511">
                        <c:v>17.0290249939377</c:v>
                      </c:pt>
                      <c:pt idx="4512">
                        <c:v>16.994645064842999</c:v>
                      </c:pt>
                      <c:pt idx="4513">
                        <c:v>16.959547319372501</c:v>
                      </c:pt>
                      <c:pt idx="4514">
                        <c:v>16.9963814044578</c:v>
                      </c:pt>
                      <c:pt idx="4515">
                        <c:v>17.0298536613466</c:v>
                      </c:pt>
                      <c:pt idx="4516">
                        <c:v>17.0250211988388</c:v>
                      </c:pt>
                      <c:pt idx="4517">
                        <c:v>16.995266791879899</c:v>
                      </c:pt>
                      <c:pt idx="4518">
                        <c:v>16.992125677662401</c:v>
                      </c:pt>
                      <c:pt idx="4519">
                        <c:v>16.924156457553799</c:v>
                      </c:pt>
                      <c:pt idx="4520">
                        <c:v>16.940675325849501</c:v>
                      </c:pt>
                      <c:pt idx="4521">
                        <c:v>17.059101748878899</c:v>
                      </c:pt>
                      <c:pt idx="4522">
                        <c:v>17.0247381750033</c:v>
                      </c:pt>
                      <c:pt idx="4523">
                        <c:v>17.071700639888</c:v>
                      </c:pt>
                      <c:pt idx="4524">
                        <c:v>17.035850837534099</c:v>
                      </c:pt>
                      <c:pt idx="4525">
                        <c:v>16.923882217332199</c:v>
                      </c:pt>
                      <c:pt idx="4526">
                        <c:v>16.988537455261199</c:v>
                      </c:pt>
                      <c:pt idx="4527">
                        <c:v>17.089478584032499</c:v>
                      </c:pt>
                      <c:pt idx="4528">
                        <c:v>16.997607000144299</c:v>
                      </c:pt>
                      <c:pt idx="4529">
                        <c:v>17.0121108651696</c:v>
                      </c:pt>
                      <c:pt idx="4530">
                        <c:v>17.0260065019372</c:v>
                      </c:pt>
                      <c:pt idx="4531">
                        <c:v>17.029656326466199</c:v>
                      </c:pt>
                      <c:pt idx="4532">
                        <c:v>17.048458345440601</c:v>
                      </c:pt>
                      <c:pt idx="4533">
                        <c:v>17.057273365731898</c:v>
                      </c:pt>
                      <c:pt idx="4534">
                        <c:v>16.9565514699601</c:v>
                      </c:pt>
                      <c:pt idx="4535">
                        <c:v>16.998908769092399</c:v>
                      </c:pt>
                      <c:pt idx="4536">
                        <c:v>17.037437737005899</c:v>
                      </c:pt>
                      <c:pt idx="4537">
                        <c:v>16.9977748643913</c:v>
                      </c:pt>
                      <c:pt idx="4538">
                        <c:v>17.042288361482299</c:v>
                      </c:pt>
                      <c:pt idx="4539">
                        <c:v>16.9975793583803</c:v>
                      </c:pt>
                      <c:pt idx="4540">
                        <c:v>16.969093070336701</c:v>
                      </c:pt>
                      <c:pt idx="4541">
                        <c:v>17.028864845924701</c:v>
                      </c:pt>
                      <c:pt idx="4542">
                        <c:v>16.969884750932199</c:v>
                      </c:pt>
                      <c:pt idx="4543">
                        <c:v>17.067934381793901</c:v>
                      </c:pt>
                      <c:pt idx="4544">
                        <c:v>17.056987654797101</c:v>
                      </c:pt>
                      <c:pt idx="4545">
                        <c:v>16.939956414817399</c:v>
                      </c:pt>
                      <c:pt idx="4546">
                        <c:v>17.077992766417399</c:v>
                      </c:pt>
                      <c:pt idx="4547">
                        <c:v>17.037063676710101</c:v>
                      </c:pt>
                      <c:pt idx="4548">
                        <c:v>16.999362922737799</c:v>
                      </c:pt>
                      <c:pt idx="4549">
                        <c:v>17.0687974516627</c:v>
                      </c:pt>
                      <c:pt idx="4550">
                        <c:v>17.018360889170999</c:v>
                      </c:pt>
                      <c:pt idx="4551">
                        <c:v>17.074696294133702</c:v>
                      </c:pt>
                      <c:pt idx="4552">
                        <c:v>16.964402176922601</c:v>
                      </c:pt>
                      <c:pt idx="4553">
                        <c:v>17.074424753640098</c:v>
                      </c:pt>
                      <c:pt idx="4554">
                        <c:v>17.077588385001999</c:v>
                      </c:pt>
                      <c:pt idx="4555">
                        <c:v>17.1085343515193</c:v>
                      </c:pt>
                      <c:pt idx="4556">
                        <c:v>17.109700612960399</c:v>
                      </c:pt>
                      <c:pt idx="4557">
                        <c:v>17.072387771921299</c:v>
                      </c:pt>
                      <c:pt idx="4558">
                        <c:v>17.339695143872799</c:v>
                      </c:pt>
                      <c:pt idx="4559">
                        <c:v>17.282540597946198</c:v>
                      </c:pt>
                      <c:pt idx="4560">
                        <c:v>17.054043309862099</c:v>
                      </c:pt>
                      <c:pt idx="4561">
                        <c:v>17.052595439317699</c:v>
                      </c:pt>
                      <c:pt idx="4562">
                        <c:v>17.057772493743901</c:v>
                      </c:pt>
                      <c:pt idx="4563">
                        <c:v>17.062778239884601</c:v>
                      </c:pt>
                      <c:pt idx="4564">
                        <c:v>17.0764940772393</c:v>
                      </c:pt>
                      <c:pt idx="4565">
                        <c:v>16.9403243932422</c:v>
                      </c:pt>
                      <c:pt idx="4566">
                        <c:v>16.932473091752101</c:v>
                      </c:pt>
                      <c:pt idx="4567">
                        <c:v>17.015825635493801</c:v>
                      </c:pt>
                      <c:pt idx="4568">
                        <c:v>17.079669459802901</c:v>
                      </c:pt>
                      <c:pt idx="4569">
                        <c:v>17.003009599940899</c:v>
                      </c:pt>
                      <c:pt idx="4570">
                        <c:v>16.940927465557301</c:v>
                      </c:pt>
                      <c:pt idx="4571">
                        <c:v>17.0596519454771</c:v>
                      </c:pt>
                      <c:pt idx="4572">
                        <c:v>16.931124311331601</c:v>
                      </c:pt>
                      <c:pt idx="4573">
                        <c:v>17.063239937489701</c:v>
                      </c:pt>
                      <c:pt idx="4574">
                        <c:v>17.0619911581027</c:v>
                      </c:pt>
                      <c:pt idx="4575">
                        <c:v>17.043260485046702</c:v>
                      </c:pt>
                      <c:pt idx="4576">
                        <c:v>16.999530407757401</c:v>
                      </c:pt>
                      <c:pt idx="4577">
                        <c:v>17.0458366729072</c:v>
                      </c:pt>
                      <c:pt idx="4578">
                        <c:v>16.9724254648842</c:v>
                      </c:pt>
                      <c:pt idx="4579">
                        <c:v>17.0123846745492</c:v>
                      </c:pt>
                      <c:pt idx="4580">
                        <c:v>17.0097734996863</c:v>
                      </c:pt>
                      <c:pt idx="4581">
                        <c:v>17.014833643302701</c:v>
                      </c:pt>
                      <c:pt idx="4582">
                        <c:v>16.982988923223299</c:v>
                      </c:pt>
                      <c:pt idx="4583">
                        <c:v>17.040102409143401</c:v>
                      </c:pt>
                      <c:pt idx="4584">
                        <c:v>17.072101197345901</c:v>
                      </c:pt>
                      <c:pt idx="4585">
                        <c:v>17.046676360074201</c:v>
                      </c:pt>
                      <c:pt idx="4586">
                        <c:v>17.031068537277399</c:v>
                      </c:pt>
                      <c:pt idx="4587">
                        <c:v>17.0316492458497</c:v>
                      </c:pt>
                      <c:pt idx="4588">
                        <c:v>17.0091208582399</c:v>
                      </c:pt>
                      <c:pt idx="4589">
                        <c:v>17.015993328951701</c:v>
                      </c:pt>
                      <c:pt idx="4590">
                        <c:v>17.081385810240999</c:v>
                      </c:pt>
                      <c:pt idx="4591">
                        <c:v>17.000426724793702</c:v>
                      </c:pt>
                      <c:pt idx="4592">
                        <c:v>17.068815739061701</c:v>
                      </c:pt>
                      <c:pt idx="4593">
                        <c:v>17.1093118607684</c:v>
                      </c:pt>
                      <c:pt idx="4594">
                        <c:v>17.0479171093614</c:v>
                      </c:pt>
                      <c:pt idx="4595">
                        <c:v>17.006188675229598</c:v>
                      </c:pt>
                      <c:pt idx="4596">
                        <c:v>16.937644947805499</c:v>
                      </c:pt>
                      <c:pt idx="4597">
                        <c:v>16.9697261671413</c:v>
                      </c:pt>
                      <c:pt idx="4598">
                        <c:v>17.033837806986899</c:v>
                      </c:pt>
                      <c:pt idx="4599">
                        <c:v>16.991694211937101</c:v>
                      </c:pt>
                      <c:pt idx="4600">
                        <c:v>17.008241426366101</c:v>
                      </c:pt>
                      <c:pt idx="4601">
                        <c:v>17.038038243974999</c:v>
                      </c:pt>
                      <c:pt idx="4602">
                        <c:v>17.026964868195101</c:v>
                      </c:pt>
                      <c:pt idx="4603">
                        <c:v>16.988125707351401</c:v>
                      </c:pt>
                      <c:pt idx="4604">
                        <c:v>16.947812464728401</c:v>
                      </c:pt>
                      <c:pt idx="4605">
                        <c:v>16.998900481777099</c:v>
                      </c:pt>
                      <c:pt idx="4606">
                        <c:v>17.0381947405779</c:v>
                      </c:pt>
                      <c:pt idx="4607">
                        <c:v>17.002458378857099</c:v>
                      </c:pt>
                      <c:pt idx="4608">
                        <c:v>17.300807000846</c:v>
                      </c:pt>
                      <c:pt idx="4609">
                        <c:v>17.022585728072801</c:v>
                      </c:pt>
                      <c:pt idx="4610">
                        <c:v>17.039561908369599</c:v>
                      </c:pt>
                      <c:pt idx="4611">
                        <c:v>17.040503364987799</c:v>
                      </c:pt>
                      <c:pt idx="4612">
                        <c:v>17.045175249122199</c:v>
                      </c:pt>
                      <c:pt idx="4613">
                        <c:v>16.9891439373046</c:v>
                      </c:pt>
                      <c:pt idx="4614">
                        <c:v>17.044517857702001</c:v>
                      </c:pt>
                      <c:pt idx="4615">
                        <c:v>16.938927468846899</c:v>
                      </c:pt>
                      <c:pt idx="4616">
                        <c:v>17.010416004306599</c:v>
                      </c:pt>
                      <c:pt idx="4617">
                        <c:v>17.0048906674247</c:v>
                      </c:pt>
                      <c:pt idx="4618">
                        <c:v>17.022249535549498</c:v>
                      </c:pt>
                      <c:pt idx="4619">
                        <c:v>17.019413121715299</c:v>
                      </c:pt>
                      <c:pt idx="4620">
                        <c:v>16.953444951417101</c:v>
                      </c:pt>
                      <c:pt idx="4621">
                        <c:v>17.022945036291201</c:v>
                      </c:pt>
                      <c:pt idx="4622">
                        <c:v>17.014600157433101</c:v>
                      </c:pt>
                      <c:pt idx="4623">
                        <c:v>16.9796827906994</c:v>
                      </c:pt>
                      <c:pt idx="4624">
                        <c:v>17.090647643442999</c:v>
                      </c:pt>
                      <c:pt idx="4625">
                        <c:v>16.967654068870601</c:v>
                      </c:pt>
                      <c:pt idx="4626">
                        <c:v>17.044630609603299</c:v>
                      </c:pt>
                      <c:pt idx="4627">
                        <c:v>17.048863310589802</c:v>
                      </c:pt>
                      <c:pt idx="4628">
                        <c:v>17.1128361645467</c:v>
                      </c:pt>
                      <c:pt idx="4629">
                        <c:v>17.3175471856499</c:v>
                      </c:pt>
                      <c:pt idx="4630">
                        <c:v>17.065623161427201</c:v>
                      </c:pt>
                      <c:pt idx="4631">
                        <c:v>17.085622218898202</c:v>
                      </c:pt>
                      <c:pt idx="4632">
                        <c:v>17.071530379169602</c:v>
                      </c:pt>
                      <c:pt idx="4633">
                        <c:v>17.094518766597101</c:v>
                      </c:pt>
                      <c:pt idx="4634">
                        <c:v>16.927917929684899</c:v>
                      </c:pt>
                      <c:pt idx="4635">
                        <c:v>16.9744213091228</c:v>
                      </c:pt>
                      <c:pt idx="4636">
                        <c:v>17.057925929671001</c:v>
                      </c:pt>
                      <c:pt idx="4637">
                        <c:v>17.008036482280598</c:v>
                      </c:pt>
                      <c:pt idx="4638">
                        <c:v>17.067831939407601</c:v>
                      </c:pt>
                      <c:pt idx="4639">
                        <c:v>17.081219191680098</c:v>
                      </c:pt>
                      <c:pt idx="4640">
                        <c:v>17.041162501557402</c:v>
                      </c:pt>
                      <c:pt idx="4641">
                        <c:v>16.989400890683999</c:v>
                      </c:pt>
                      <c:pt idx="4642">
                        <c:v>16.997710832056601</c:v>
                      </c:pt>
                      <c:pt idx="4643">
                        <c:v>17.0313330983656</c:v>
                      </c:pt>
                      <c:pt idx="4644">
                        <c:v>17.004493534418401</c:v>
                      </c:pt>
                      <c:pt idx="4645">
                        <c:v>17.097253558015101</c:v>
                      </c:pt>
                      <c:pt idx="4646">
                        <c:v>17.0708129874047</c:v>
                      </c:pt>
                      <c:pt idx="4647">
                        <c:v>17.081342312597201</c:v>
                      </c:pt>
                      <c:pt idx="4648">
                        <c:v>17.1085777234393</c:v>
                      </c:pt>
                      <c:pt idx="4649">
                        <c:v>17.063306104239601</c:v>
                      </c:pt>
                      <c:pt idx="4650">
                        <c:v>17.0031474976137</c:v>
                      </c:pt>
                      <c:pt idx="4651">
                        <c:v>16.927102559745201</c:v>
                      </c:pt>
                      <c:pt idx="4652">
                        <c:v>17.030227504478599</c:v>
                      </c:pt>
                      <c:pt idx="4653">
                        <c:v>16.999680875014299</c:v>
                      </c:pt>
                      <c:pt idx="4654">
                        <c:v>17.014007622386099</c:v>
                      </c:pt>
                      <c:pt idx="4655">
                        <c:v>16.9468365675047</c:v>
                      </c:pt>
                      <c:pt idx="4656">
                        <c:v>17.044023254498899</c:v>
                      </c:pt>
                      <c:pt idx="4657">
                        <c:v>16.585966848080801</c:v>
                      </c:pt>
                      <c:pt idx="4658">
                        <c:v>16.5638763058876</c:v>
                      </c:pt>
                      <c:pt idx="4659">
                        <c:v>16.7616987932903</c:v>
                      </c:pt>
                      <c:pt idx="4660">
                        <c:v>16.5557634141582</c:v>
                      </c:pt>
                      <c:pt idx="4661">
                        <c:v>16.558835913701699</c:v>
                      </c:pt>
                      <c:pt idx="4662">
                        <c:v>16.5371833648219</c:v>
                      </c:pt>
                      <c:pt idx="4663">
                        <c:v>16.778527871683501</c:v>
                      </c:pt>
                      <c:pt idx="4664">
                        <c:v>16.582417397831598</c:v>
                      </c:pt>
                      <c:pt idx="4665">
                        <c:v>16.564160297620599</c:v>
                      </c:pt>
                      <c:pt idx="4666">
                        <c:v>16.568427111226999</c:v>
                      </c:pt>
                      <c:pt idx="4667">
                        <c:v>16.758140287492299</c:v>
                      </c:pt>
                      <c:pt idx="4668">
                        <c:v>16.551965034799899</c:v>
                      </c:pt>
                      <c:pt idx="4669">
                        <c:v>16.5618622940279</c:v>
                      </c:pt>
                      <c:pt idx="4670">
                        <c:v>16.800308776205501</c:v>
                      </c:pt>
                      <c:pt idx="4671">
                        <c:v>16.576031261893501</c:v>
                      </c:pt>
                      <c:pt idx="4672">
                        <c:v>16.554192184108899</c:v>
                      </c:pt>
                      <c:pt idx="4673">
                        <c:v>16.5648675447848</c:v>
                      </c:pt>
                      <c:pt idx="4674">
                        <c:v>16.8009971834475</c:v>
                      </c:pt>
                      <c:pt idx="4675">
                        <c:v>16.5844322104669</c:v>
                      </c:pt>
                      <c:pt idx="4676">
                        <c:v>16.850554962456801</c:v>
                      </c:pt>
                      <c:pt idx="4677">
                        <c:v>16.595028427650199</c:v>
                      </c:pt>
                      <c:pt idx="4678">
                        <c:v>17.062950914553198</c:v>
                      </c:pt>
                      <c:pt idx="4679">
                        <c:v>17.066510524380998</c:v>
                      </c:pt>
                      <c:pt idx="4680">
                        <c:v>17.092820448271901</c:v>
                      </c:pt>
                      <c:pt idx="4681">
                        <c:v>16.958415124688699</c:v>
                      </c:pt>
                      <c:pt idx="4682">
                        <c:v>17.031830301126199</c:v>
                      </c:pt>
                      <c:pt idx="4683">
                        <c:v>16.960590201019301</c:v>
                      </c:pt>
                      <c:pt idx="4684">
                        <c:v>17.086588550753302</c:v>
                      </c:pt>
                      <c:pt idx="4685">
                        <c:v>17.295018425163899</c:v>
                      </c:pt>
                      <c:pt idx="4686">
                        <c:v>17.055626650588501</c:v>
                      </c:pt>
                      <c:pt idx="4687">
                        <c:v>17.064203159315799</c:v>
                      </c:pt>
                      <c:pt idx="4688">
                        <c:v>17.056121757217401</c:v>
                      </c:pt>
                      <c:pt idx="4689">
                        <c:v>16.943577688510501</c:v>
                      </c:pt>
                      <c:pt idx="4690">
                        <c:v>17.072320797068102</c:v>
                      </c:pt>
                      <c:pt idx="4691">
                        <c:v>17.1057033080208</c:v>
                      </c:pt>
                      <c:pt idx="4692">
                        <c:v>17.0633199008739</c:v>
                      </c:pt>
                      <c:pt idx="4693">
                        <c:v>17.037247799212899</c:v>
                      </c:pt>
                      <c:pt idx="4694">
                        <c:v>17.124051168474999</c:v>
                      </c:pt>
                      <c:pt idx="4695">
                        <c:v>17.079098605331801</c:v>
                      </c:pt>
                      <c:pt idx="4696">
                        <c:v>17.045044853096101</c:v>
                      </c:pt>
                      <c:pt idx="4697">
                        <c:v>17.080613513513299</c:v>
                      </c:pt>
                      <c:pt idx="4698">
                        <c:v>16.990184907555602</c:v>
                      </c:pt>
                      <c:pt idx="4699">
                        <c:v>17.0972562538748</c:v>
                      </c:pt>
                      <c:pt idx="4700">
                        <c:v>17.351242137888601</c:v>
                      </c:pt>
                      <c:pt idx="4701">
                        <c:v>17.1032639618406</c:v>
                      </c:pt>
                      <c:pt idx="4702">
                        <c:v>17.122424110636999</c:v>
                      </c:pt>
                      <c:pt idx="4703">
                        <c:v>17.116456776990201</c:v>
                      </c:pt>
                      <c:pt idx="4704">
                        <c:v>17.079282999387399</c:v>
                      </c:pt>
                      <c:pt idx="4705">
                        <c:v>17.360435288871201</c:v>
                      </c:pt>
                      <c:pt idx="4706">
                        <c:v>17.340931648441</c:v>
                      </c:pt>
                      <c:pt idx="4707">
                        <c:v>17.1174045956874</c:v>
                      </c:pt>
                      <c:pt idx="4708">
                        <c:v>17.175038095288301</c:v>
                      </c:pt>
                      <c:pt idx="4709">
                        <c:v>17.093128651293899</c:v>
                      </c:pt>
                      <c:pt idx="4710">
                        <c:v>17.354958153042698</c:v>
                      </c:pt>
                      <c:pt idx="4711">
                        <c:v>17.067693672428099</c:v>
                      </c:pt>
                      <c:pt idx="4712">
                        <c:v>17.008064641096698</c:v>
                      </c:pt>
                      <c:pt idx="4713">
                        <c:v>17.037063165240902</c:v>
                      </c:pt>
                      <c:pt idx="4714">
                        <c:v>17.0897967380286</c:v>
                      </c:pt>
                      <c:pt idx="4715">
                        <c:v>17.2529355930177</c:v>
                      </c:pt>
                      <c:pt idx="4716">
                        <c:v>17.004527848327701</c:v>
                      </c:pt>
                      <c:pt idx="4717">
                        <c:v>17.182808350892099</c:v>
                      </c:pt>
                      <c:pt idx="4718">
                        <c:v>17.114694780359301</c:v>
                      </c:pt>
                      <c:pt idx="4719">
                        <c:v>17.120057474868599</c:v>
                      </c:pt>
                      <c:pt idx="4720">
                        <c:v>17.339095504811301</c:v>
                      </c:pt>
                      <c:pt idx="4721">
                        <c:v>17.142944907806498</c:v>
                      </c:pt>
                      <c:pt idx="4722">
                        <c:v>17.0409242057545</c:v>
                      </c:pt>
                      <c:pt idx="4723">
                        <c:v>17.079208838560898</c:v>
                      </c:pt>
                      <c:pt idx="4724">
                        <c:v>17.1255870952678</c:v>
                      </c:pt>
                      <c:pt idx="4725">
                        <c:v>17.0926209194606</c:v>
                      </c:pt>
                      <c:pt idx="4726">
                        <c:v>17.086359140425099</c:v>
                      </c:pt>
                      <c:pt idx="4727">
                        <c:v>17.002170886459599</c:v>
                      </c:pt>
                      <c:pt idx="4728">
                        <c:v>17.088535604854599</c:v>
                      </c:pt>
                      <c:pt idx="4729">
                        <c:v>17.0702771771154</c:v>
                      </c:pt>
                      <c:pt idx="4730">
                        <c:v>17.130535584714298</c:v>
                      </c:pt>
                      <c:pt idx="4731">
                        <c:v>17.365623843579101</c:v>
                      </c:pt>
                      <c:pt idx="4732">
                        <c:v>17.110045130819302</c:v>
                      </c:pt>
                      <c:pt idx="4733">
                        <c:v>17.254902589316</c:v>
                      </c:pt>
                      <c:pt idx="4734">
                        <c:v>17.027163162768101</c:v>
                      </c:pt>
                      <c:pt idx="4735">
                        <c:v>17.020109452733301</c:v>
                      </c:pt>
                      <c:pt idx="4736">
                        <c:v>17.170273753445102</c:v>
                      </c:pt>
                      <c:pt idx="4737">
                        <c:v>17.133146246751199</c:v>
                      </c:pt>
                      <c:pt idx="4738">
                        <c:v>17.127088464567699</c:v>
                      </c:pt>
                      <c:pt idx="4739">
                        <c:v>17.1294947821881</c:v>
                      </c:pt>
                      <c:pt idx="4740">
                        <c:v>17.364243575897198</c:v>
                      </c:pt>
                      <c:pt idx="4741">
                        <c:v>17.0979221149423</c:v>
                      </c:pt>
                      <c:pt idx="4742">
                        <c:v>17.087566338708001</c:v>
                      </c:pt>
                      <c:pt idx="4743">
                        <c:v>17.0490005305161</c:v>
                      </c:pt>
                      <c:pt idx="4744">
                        <c:v>17.155174223135699</c:v>
                      </c:pt>
                      <c:pt idx="4745">
                        <c:v>17.120337412820898</c:v>
                      </c:pt>
                      <c:pt idx="4746">
                        <c:v>17.183936071137499</c:v>
                      </c:pt>
                      <c:pt idx="4747">
                        <c:v>17.0529974759711</c:v>
                      </c:pt>
                      <c:pt idx="4748">
                        <c:v>17.108221991234299</c:v>
                      </c:pt>
                      <c:pt idx="4749">
                        <c:v>17.064678644087898</c:v>
                      </c:pt>
                      <c:pt idx="4750">
                        <c:v>17.129754627079699</c:v>
                      </c:pt>
                      <c:pt idx="4751">
                        <c:v>17.085605147122902</c:v>
                      </c:pt>
                      <c:pt idx="4752">
                        <c:v>17.259709771771298</c:v>
                      </c:pt>
                      <c:pt idx="4753">
                        <c:v>17.1126349308119</c:v>
                      </c:pt>
                      <c:pt idx="4754">
                        <c:v>17.1929350545891</c:v>
                      </c:pt>
                      <c:pt idx="4755">
                        <c:v>17.084062990960199</c:v>
                      </c:pt>
                      <c:pt idx="4756">
                        <c:v>17.0315185314047</c:v>
                      </c:pt>
                      <c:pt idx="4757">
                        <c:v>17.058749229775</c:v>
                      </c:pt>
                      <c:pt idx="4758">
                        <c:v>17.083033724752401</c:v>
                      </c:pt>
                      <c:pt idx="4759">
                        <c:v>17.067738125195699</c:v>
                      </c:pt>
                      <c:pt idx="4760">
                        <c:v>17.1047732402618</c:v>
                      </c:pt>
                      <c:pt idx="4761">
                        <c:v>17.268760081819401</c:v>
                      </c:pt>
                      <c:pt idx="4762">
                        <c:v>17.102897626262202</c:v>
                      </c:pt>
                      <c:pt idx="4763">
                        <c:v>17.352611079832499</c:v>
                      </c:pt>
                      <c:pt idx="4764">
                        <c:v>17.121398164461901</c:v>
                      </c:pt>
                      <c:pt idx="4765">
                        <c:v>17.136453784224599</c:v>
                      </c:pt>
                      <c:pt idx="4766">
                        <c:v>17.280323906355001</c:v>
                      </c:pt>
                      <c:pt idx="4767">
                        <c:v>17.1096710769041</c:v>
                      </c:pt>
                      <c:pt idx="4768">
                        <c:v>17.056881860571998</c:v>
                      </c:pt>
                      <c:pt idx="4769">
                        <c:v>17.014229737172499</c:v>
                      </c:pt>
                      <c:pt idx="4770">
                        <c:v>17.1756035847447</c:v>
                      </c:pt>
                      <c:pt idx="4771">
                        <c:v>17.1288401115028</c:v>
                      </c:pt>
                      <c:pt idx="4772">
                        <c:v>17.155278680528902</c:v>
                      </c:pt>
                      <c:pt idx="4773">
                        <c:v>17.121422470205701</c:v>
                      </c:pt>
                      <c:pt idx="4774">
                        <c:v>17.152577706356499</c:v>
                      </c:pt>
                      <c:pt idx="4775">
                        <c:v>17.384764134363198</c:v>
                      </c:pt>
                      <c:pt idx="4776">
                        <c:v>17.0975297384316</c:v>
                      </c:pt>
                      <c:pt idx="4777">
                        <c:v>17.034354841260701</c:v>
                      </c:pt>
                      <c:pt idx="4778">
                        <c:v>17.0281904612511</c:v>
                      </c:pt>
                      <c:pt idx="4779">
                        <c:v>17.095651539481199</c:v>
                      </c:pt>
                      <c:pt idx="4780">
                        <c:v>17.076702346328499</c:v>
                      </c:pt>
                      <c:pt idx="4781">
                        <c:v>17.101547630821599</c:v>
                      </c:pt>
                      <c:pt idx="4782">
                        <c:v>17.082229525224999</c:v>
                      </c:pt>
                      <c:pt idx="4783">
                        <c:v>17.087064770674299</c:v>
                      </c:pt>
                      <c:pt idx="4784">
                        <c:v>17.0754894782613</c:v>
                      </c:pt>
                      <c:pt idx="4785">
                        <c:v>17.1455486287003</c:v>
                      </c:pt>
                      <c:pt idx="4786">
                        <c:v>17.044615631646298</c:v>
                      </c:pt>
                      <c:pt idx="4787">
                        <c:v>17.172650060771399</c:v>
                      </c:pt>
                      <c:pt idx="4788">
                        <c:v>17.141465709797501</c:v>
                      </c:pt>
                      <c:pt idx="4789">
                        <c:v>17.258318732755999</c:v>
                      </c:pt>
                      <c:pt idx="4790">
                        <c:v>17.195617247064899</c:v>
                      </c:pt>
                      <c:pt idx="4791">
                        <c:v>17.0472999739413</c:v>
                      </c:pt>
                      <c:pt idx="4792">
                        <c:v>17.111254979281401</c:v>
                      </c:pt>
                      <c:pt idx="4793">
                        <c:v>17.135329549306299</c:v>
                      </c:pt>
                      <c:pt idx="4794">
                        <c:v>17.090592536490099</c:v>
                      </c:pt>
                      <c:pt idx="4795">
                        <c:v>17.125843858287201</c:v>
                      </c:pt>
                      <c:pt idx="4796">
                        <c:v>17.000438758266</c:v>
                      </c:pt>
                      <c:pt idx="4797">
                        <c:v>17.087033159640502</c:v>
                      </c:pt>
                      <c:pt idx="4798">
                        <c:v>17.137169915030999</c:v>
                      </c:pt>
                      <c:pt idx="4799">
                        <c:v>17.198888490157799</c:v>
                      </c:pt>
                      <c:pt idx="4800">
                        <c:v>17.262938765983701</c:v>
                      </c:pt>
                      <c:pt idx="4801">
                        <c:v>17.132104178306601</c:v>
                      </c:pt>
                      <c:pt idx="4802">
                        <c:v>17.105954109896199</c:v>
                      </c:pt>
                      <c:pt idx="4803">
                        <c:v>17.209282807741602</c:v>
                      </c:pt>
                      <c:pt idx="4804">
                        <c:v>17.105534168818298</c:v>
                      </c:pt>
                      <c:pt idx="4805">
                        <c:v>17.0160586065975</c:v>
                      </c:pt>
                      <c:pt idx="4806">
                        <c:v>17.011627966667099</c:v>
                      </c:pt>
                      <c:pt idx="4807">
                        <c:v>17.047525202640099</c:v>
                      </c:pt>
                      <c:pt idx="4808">
                        <c:v>17.099710830087499</c:v>
                      </c:pt>
                      <c:pt idx="4809">
                        <c:v>17.0748768651187</c:v>
                      </c:pt>
                      <c:pt idx="4810">
                        <c:v>17.1104382529827</c:v>
                      </c:pt>
                      <c:pt idx="4811">
                        <c:v>17.162088308266199</c:v>
                      </c:pt>
                      <c:pt idx="4812">
                        <c:v>17.010081352569699</c:v>
                      </c:pt>
                      <c:pt idx="4813">
                        <c:v>17.278410282447702</c:v>
                      </c:pt>
                      <c:pt idx="4814">
                        <c:v>17.050125622964</c:v>
                      </c:pt>
                      <c:pt idx="4815">
                        <c:v>17.1121454315387</c:v>
                      </c:pt>
                      <c:pt idx="4816">
                        <c:v>17.3623408502987</c:v>
                      </c:pt>
                      <c:pt idx="4817">
                        <c:v>17.082157635136401</c:v>
                      </c:pt>
                      <c:pt idx="4818">
                        <c:v>17.1299568363671</c:v>
                      </c:pt>
                      <c:pt idx="4819">
                        <c:v>17.125098307052902</c:v>
                      </c:pt>
                      <c:pt idx="4820">
                        <c:v>17.269575261897099</c:v>
                      </c:pt>
                      <c:pt idx="4821">
                        <c:v>17.050212420121699</c:v>
                      </c:pt>
                      <c:pt idx="4822">
                        <c:v>17.1016399506785</c:v>
                      </c:pt>
                      <c:pt idx="4823">
                        <c:v>17.038675010667099</c:v>
                      </c:pt>
                      <c:pt idx="4824">
                        <c:v>17.0425174229877</c:v>
                      </c:pt>
                      <c:pt idx="4825">
                        <c:v>17.182159285827701</c:v>
                      </c:pt>
                      <c:pt idx="4826">
                        <c:v>17.139340540054299</c:v>
                      </c:pt>
                      <c:pt idx="4827">
                        <c:v>17.122833380245599</c:v>
                      </c:pt>
                      <c:pt idx="4828">
                        <c:v>17.163157026415401</c:v>
                      </c:pt>
                      <c:pt idx="4829">
                        <c:v>17.123921559102399</c:v>
                      </c:pt>
                      <c:pt idx="4830">
                        <c:v>17.147281289553501</c:v>
                      </c:pt>
                      <c:pt idx="4831">
                        <c:v>17.388817888724301</c:v>
                      </c:pt>
                      <c:pt idx="4832">
                        <c:v>17.352037717532902</c:v>
                      </c:pt>
                      <c:pt idx="4833">
                        <c:v>17.099395266850301</c:v>
                      </c:pt>
                      <c:pt idx="4834">
                        <c:v>17.1861255743</c:v>
                      </c:pt>
                      <c:pt idx="4835">
                        <c:v>17.108321855628699</c:v>
                      </c:pt>
                      <c:pt idx="4836">
                        <c:v>17.102755547631599</c:v>
                      </c:pt>
                      <c:pt idx="4837">
                        <c:v>17.006790589279401</c:v>
                      </c:pt>
                      <c:pt idx="4838">
                        <c:v>17.0460573004124</c:v>
                      </c:pt>
                      <c:pt idx="4839">
                        <c:v>17.2506726409704</c:v>
                      </c:pt>
                      <c:pt idx="4840">
                        <c:v>17.038902712797999</c:v>
                      </c:pt>
                      <c:pt idx="4841">
                        <c:v>17.1131622527354</c:v>
                      </c:pt>
                      <c:pt idx="4842">
                        <c:v>17.156255487131201</c:v>
                      </c:pt>
                      <c:pt idx="4843">
                        <c:v>17.0849353248298</c:v>
                      </c:pt>
                      <c:pt idx="4844">
                        <c:v>17.083959075729201</c:v>
                      </c:pt>
                      <c:pt idx="4845">
                        <c:v>17.123409137205599</c:v>
                      </c:pt>
                      <c:pt idx="4846">
                        <c:v>17.100614472921801</c:v>
                      </c:pt>
                      <c:pt idx="4847">
                        <c:v>17.095837928329001</c:v>
                      </c:pt>
                      <c:pt idx="4848">
                        <c:v>17.3642998291973</c:v>
                      </c:pt>
                      <c:pt idx="4849">
                        <c:v>17.114242580426499</c:v>
                      </c:pt>
                      <c:pt idx="4850">
                        <c:v>17.070481936119499</c:v>
                      </c:pt>
                      <c:pt idx="4851">
                        <c:v>17.168547980242</c:v>
                      </c:pt>
                      <c:pt idx="4852">
                        <c:v>17.094455235894799</c:v>
                      </c:pt>
                      <c:pt idx="4853">
                        <c:v>17.079231112670598</c:v>
                      </c:pt>
                      <c:pt idx="4854">
                        <c:v>17.0535254584642</c:v>
                      </c:pt>
                      <c:pt idx="4855">
                        <c:v>17.130963553988799</c:v>
                      </c:pt>
                      <c:pt idx="4856">
                        <c:v>17.1917209893329</c:v>
                      </c:pt>
                      <c:pt idx="4857">
                        <c:v>17.132494870864399</c:v>
                      </c:pt>
                      <c:pt idx="4858">
                        <c:v>17.098385191168699</c:v>
                      </c:pt>
                      <c:pt idx="4859">
                        <c:v>17.267587311983998</c:v>
                      </c:pt>
                      <c:pt idx="4860">
                        <c:v>17.189696016742001</c:v>
                      </c:pt>
                      <c:pt idx="4861">
                        <c:v>17.0691905323431</c:v>
                      </c:pt>
                      <c:pt idx="4862">
                        <c:v>17.281447928146999</c:v>
                      </c:pt>
                      <c:pt idx="4863">
                        <c:v>17.120689977294901</c:v>
                      </c:pt>
                      <c:pt idx="4864">
                        <c:v>17.1567292621049</c:v>
                      </c:pt>
                      <c:pt idx="4865">
                        <c:v>17.102776720523</c:v>
                      </c:pt>
                      <c:pt idx="4866">
                        <c:v>17.1325362104857</c:v>
                      </c:pt>
                      <c:pt idx="4867">
                        <c:v>17.110892596267</c:v>
                      </c:pt>
                      <c:pt idx="4868">
                        <c:v>17.0545376149635</c:v>
                      </c:pt>
                      <c:pt idx="4869">
                        <c:v>17.015841810313201</c:v>
                      </c:pt>
                      <c:pt idx="4870">
                        <c:v>17.075421366387701</c:v>
                      </c:pt>
                      <c:pt idx="4871">
                        <c:v>17.099122135674399</c:v>
                      </c:pt>
                      <c:pt idx="4872">
                        <c:v>17.127035101692201</c:v>
                      </c:pt>
                      <c:pt idx="4873">
                        <c:v>17.047451487926399</c:v>
                      </c:pt>
                      <c:pt idx="4874">
                        <c:v>17.203396431496198</c:v>
                      </c:pt>
                      <c:pt idx="4875">
                        <c:v>17.260373073253199</c:v>
                      </c:pt>
                      <c:pt idx="4876">
                        <c:v>17.1340371231441</c:v>
                      </c:pt>
                      <c:pt idx="4877">
                        <c:v>17.029642280344401</c:v>
                      </c:pt>
                      <c:pt idx="4878">
                        <c:v>17.1021445132114</c:v>
                      </c:pt>
                      <c:pt idx="4879">
                        <c:v>17.216173935870899</c:v>
                      </c:pt>
                      <c:pt idx="4880">
                        <c:v>17.1310460521102</c:v>
                      </c:pt>
                      <c:pt idx="4881">
                        <c:v>17.037709446279901</c:v>
                      </c:pt>
                      <c:pt idx="4882">
                        <c:v>17.187098779859699</c:v>
                      </c:pt>
                      <c:pt idx="4883">
                        <c:v>17.034228059574499</c:v>
                      </c:pt>
                      <c:pt idx="4884">
                        <c:v>17.077552819968499</c:v>
                      </c:pt>
                      <c:pt idx="4885">
                        <c:v>17.1149667991005</c:v>
                      </c:pt>
                      <c:pt idx="4886">
                        <c:v>17.073835661994799</c:v>
                      </c:pt>
                      <c:pt idx="4887">
                        <c:v>17.137058685437399</c:v>
                      </c:pt>
                      <c:pt idx="4888">
                        <c:v>16.622777019051401</c:v>
                      </c:pt>
                      <c:pt idx="4889">
                        <c:v>16.5749215609078</c:v>
                      </c:pt>
                      <c:pt idx="4890">
                        <c:v>16.8465023136391</c:v>
                      </c:pt>
                      <c:pt idx="4891">
                        <c:v>16.886789023479501</c:v>
                      </c:pt>
                      <c:pt idx="4892">
                        <c:v>16.596388625178498</c:v>
                      </c:pt>
                      <c:pt idx="4893">
                        <c:v>16.5861408339054</c:v>
                      </c:pt>
                      <c:pt idx="4894">
                        <c:v>16.6267757360141</c:v>
                      </c:pt>
                      <c:pt idx="4895">
                        <c:v>16.875381995809299</c:v>
                      </c:pt>
                      <c:pt idx="4896">
                        <c:v>16.592303890361801</c:v>
                      </c:pt>
                      <c:pt idx="4897">
                        <c:v>16.6056180902068</c:v>
                      </c:pt>
                      <c:pt idx="4898">
                        <c:v>16.850447172524301</c:v>
                      </c:pt>
                      <c:pt idx="4899">
                        <c:v>16.583451490867699</c:v>
                      </c:pt>
                      <c:pt idx="4900">
                        <c:v>16.827421241092001</c:v>
                      </c:pt>
                      <c:pt idx="4901">
                        <c:v>17.060312601003499</c:v>
                      </c:pt>
                      <c:pt idx="4902">
                        <c:v>16.813269555932099</c:v>
                      </c:pt>
                      <c:pt idx="4903">
                        <c:v>16.849782246329699</c:v>
                      </c:pt>
                      <c:pt idx="4904">
                        <c:v>16.840317504731999</c:v>
                      </c:pt>
                      <c:pt idx="4905">
                        <c:v>16.838243060284501</c:v>
                      </c:pt>
                      <c:pt idx="4906">
                        <c:v>16.858781917906601</c:v>
                      </c:pt>
                      <c:pt idx="4907">
                        <c:v>16.840051339803502</c:v>
                      </c:pt>
                      <c:pt idx="4908">
                        <c:v>17.104296230698299</c:v>
                      </c:pt>
                      <c:pt idx="4909">
                        <c:v>17.3540665068202</c:v>
                      </c:pt>
                      <c:pt idx="4910">
                        <c:v>17.137632690556099</c:v>
                      </c:pt>
                      <c:pt idx="4911">
                        <c:v>17.179529419127299</c:v>
                      </c:pt>
                      <c:pt idx="4912">
                        <c:v>17.122302143489499</c:v>
                      </c:pt>
                      <c:pt idx="4913">
                        <c:v>17.0327803325548</c:v>
                      </c:pt>
                      <c:pt idx="4914">
                        <c:v>17.286992312260701</c:v>
                      </c:pt>
                      <c:pt idx="4915">
                        <c:v>17.1588949030224</c:v>
                      </c:pt>
                      <c:pt idx="4916">
                        <c:v>17.061254310034901</c:v>
                      </c:pt>
                      <c:pt idx="4917">
                        <c:v>17.118665373687499</c:v>
                      </c:pt>
                      <c:pt idx="4918">
                        <c:v>17.387802235289001</c:v>
                      </c:pt>
                      <c:pt idx="4919">
                        <c:v>17.131589464153901</c:v>
                      </c:pt>
                      <c:pt idx="4920">
                        <c:v>17.0805027443893</c:v>
                      </c:pt>
                      <c:pt idx="4921">
                        <c:v>17.1399013216143</c:v>
                      </c:pt>
                      <c:pt idx="4922">
                        <c:v>17.139168209835098</c:v>
                      </c:pt>
                      <c:pt idx="4923">
                        <c:v>17.273892408160201</c:v>
                      </c:pt>
                      <c:pt idx="4924">
                        <c:v>17.122291922055801</c:v>
                      </c:pt>
                      <c:pt idx="4925">
                        <c:v>17.078016417732499</c:v>
                      </c:pt>
                      <c:pt idx="4926">
                        <c:v>17.089773201390699</c:v>
                      </c:pt>
                      <c:pt idx="4927">
                        <c:v>17.0844801931479</c:v>
                      </c:pt>
                      <c:pt idx="4928">
                        <c:v>17.0333504799395</c:v>
                      </c:pt>
                      <c:pt idx="4929">
                        <c:v>17.196851889908501</c:v>
                      </c:pt>
                      <c:pt idx="4930">
                        <c:v>17.3646543317669</c:v>
                      </c:pt>
                      <c:pt idx="4931">
                        <c:v>17.146411297857501</c:v>
                      </c:pt>
                      <c:pt idx="4932">
                        <c:v>17.131831196520199</c:v>
                      </c:pt>
                      <c:pt idx="4933">
                        <c:v>17.1651908893441</c:v>
                      </c:pt>
                      <c:pt idx="4934">
                        <c:v>17.125132298583601</c:v>
                      </c:pt>
                      <c:pt idx="4935">
                        <c:v>17.131161690819301</c:v>
                      </c:pt>
                      <c:pt idx="4936">
                        <c:v>17.378779662775099</c:v>
                      </c:pt>
                      <c:pt idx="4937">
                        <c:v>17.386303359711299</c:v>
                      </c:pt>
                      <c:pt idx="4938">
                        <c:v>17.145260167296598</c:v>
                      </c:pt>
                      <c:pt idx="4939">
                        <c:v>17.146706867269501</c:v>
                      </c:pt>
                      <c:pt idx="4940">
                        <c:v>17.374239841524901</c:v>
                      </c:pt>
                      <c:pt idx="4941">
                        <c:v>17.107184410127701</c:v>
                      </c:pt>
                      <c:pt idx="4942">
                        <c:v>17.069689757432599</c:v>
                      </c:pt>
                      <c:pt idx="4943">
                        <c:v>17.1544332456813</c:v>
                      </c:pt>
                      <c:pt idx="4944">
                        <c:v>17.124774011883598</c:v>
                      </c:pt>
                      <c:pt idx="4945">
                        <c:v>17.140596960442199</c:v>
                      </c:pt>
                      <c:pt idx="4946">
                        <c:v>17.368480037925298</c:v>
                      </c:pt>
                      <c:pt idx="4947">
                        <c:v>17.161123523185601</c:v>
                      </c:pt>
                      <c:pt idx="4948">
                        <c:v>17.1625673056731</c:v>
                      </c:pt>
                      <c:pt idx="4949">
                        <c:v>17.121135629383598</c:v>
                      </c:pt>
                      <c:pt idx="4950">
                        <c:v>17.1446403054053</c:v>
                      </c:pt>
                      <c:pt idx="4951">
                        <c:v>17.0891471208718</c:v>
                      </c:pt>
                      <c:pt idx="4952">
                        <c:v>17.149112212815901</c:v>
                      </c:pt>
                      <c:pt idx="4953">
                        <c:v>17.160122145754301</c:v>
                      </c:pt>
                      <c:pt idx="4954">
                        <c:v>17.1179555447608</c:v>
                      </c:pt>
                      <c:pt idx="4955">
                        <c:v>17.1601679992778</c:v>
                      </c:pt>
                      <c:pt idx="4956">
                        <c:v>17.4082110877461</c:v>
                      </c:pt>
                      <c:pt idx="4957">
                        <c:v>17.145376769472801</c:v>
                      </c:pt>
                      <c:pt idx="4958">
                        <c:v>17.197353694177</c:v>
                      </c:pt>
                      <c:pt idx="4959">
                        <c:v>17.1517107941884</c:v>
                      </c:pt>
                      <c:pt idx="4960">
                        <c:v>17.330611119728399</c:v>
                      </c:pt>
                      <c:pt idx="4961">
                        <c:v>17.1589262484014</c:v>
                      </c:pt>
                      <c:pt idx="4962">
                        <c:v>17.092644195781698</c:v>
                      </c:pt>
                      <c:pt idx="4963">
                        <c:v>17.2193474126505</c:v>
                      </c:pt>
                      <c:pt idx="4964">
                        <c:v>17.165741233641199</c:v>
                      </c:pt>
                      <c:pt idx="4965">
                        <c:v>17.083659452872201</c:v>
                      </c:pt>
                      <c:pt idx="4966">
                        <c:v>17.155084218387</c:v>
                      </c:pt>
                      <c:pt idx="4967">
                        <c:v>17.145542744131099</c:v>
                      </c:pt>
                      <c:pt idx="4968">
                        <c:v>17.173960744667099</c:v>
                      </c:pt>
                      <c:pt idx="4969">
                        <c:v>17.114098148324398</c:v>
                      </c:pt>
                      <c:pt idx="4970">
                        <c:v>17.1550682730049</c:v>
                      </c:pt>
                      <c:pt idx="4971">
                        <c:v>17.383981415336802</c:v>
                      </c:pt>
                      <c:pt idx="4972">
                        <c:v>17.103297872342399</c:v>
                      </c:pt>
                      <c:pt idx="4973">
                        <c:v>17.147736305367399</c:v>
                      </c:pt>
                      <c:pt idx="4974">
                        <c:v>17.152737003532501</c:v>
                      </c:pt>
                      <c:pt idx="4975">
                        <c:v>17.327724502216199</c:v>
                      </c:pt>
                      <c:pt idx="4976">
                        <c:v>17.2140846541953</c:v>
                      </c:pt>
                      <c:pt idx="4977">
                        <c:v>17.179674387297901</c:v>
                      </c:pt>
                      <c:pt idx="4978">
                        <c:v>17.348744944325801</c:v>
                      </c:pt>
                      <c:pt idx="4979">
                        <c:v>17.321003693925999</c:v>
                      </c:pt>
                      <c:pt idx="4980">
                        <c:v>17.190340225523901</c:v>
                      </c:pt>
                      <c:pt idx="4981">
                        <c:v>17.119764020209601</c:v>
                      </c:pt>
                      <c:pt idx="4982">
                        <c:v>17.152695999396201</c:v>
                      </c:pt>
                      <c:pt idx="4983">
                        <c:v>17.207018700916201</c:v>
                      </c:pt>
                      <c:pt idx="4984">
                        <c:v>17.162113690188701</c:v>
                      </c:pt>
                      <c:pt idx="4985">
                        <c:v>17.0850028692699</c:v>
                      </c:pt>
                      <c:pt idx="4986">
                        <c:v>17.148342375665599</c:v>
                      </c:pt>
                      <c:pt idx="4987">
                        <c:v>17.086694357437999</c:v>
                      </c:pt>
                      <c:pt idx="4988">
                        <c:v>17.136678025881402</c:v>
                      </c:pt>
                      <c:pt idx="4989">
                        <c:v>17.170548553628201</c:v>
                      </c:pt>
                      <c:pt idx="4990">
                        <c:v>17.126383180176799</c:v>
                      </c:pt>
                      <c:pt idx="4991">
                        <c:v>17.164800908223601</c:v>
                      </c:pt>
                      <c:pt idx="4992">
                        <c:v>17.398150570531001</c:v>
                      </c:pt>
                      <c:pt idx="4993">
                        <c:v>17.135195687086199</c:v>
                      </c:pt>
                      <c:pt idx="4994">
                        <c:v>17.086983957334901</c:v>
                      </c:pt>
                      <c:pt idx="4995">
                        <c:v>17.116864676125701</c:v>
                      </c:pt>
                      <c:pt idx="4996">
                        <c:v>17.154161653353501</c:v>
                      </c:pt>
                      <c:pt idx="4997">
                        <c:v>17.165459585641798</c:v>
                      </c:pt>
                      <c:pt idx="4998">
                        <c:v>17.1856303171508</c:v>
                      </c:pt>
                      <c:pt idx="4999">
                        <c:v>17.251733420595301</c:v>
                      </c:pt>
                      <c:pt idx="5000">
                        <c:v>17.316093051105799</c:v>
                      </c:pt>
                      <c:pt idx="5001">
                        <c:v>17.243223635257699</c:v>
                      </c:pt>
                      <c:pt idx="5002">
                        <c:v>17.158405809143101</c:v>
                      </c:pt>
                      <c:pt idx="5003">
                        <c:v>17.166927740805399</c:v>
                      </c:pt>
                      <c:pt idx="5004">
                        <c:v>17.312544804080201</c:v>
                      </c:pt>
                      <c:pt idx="5005">
                        <c:v>17.3341137160028</c:v>
                      </c:pt>
                      <c:pt idx="5006">
                        <c:v>17.173941834155201</c:v>
                      </c:pt>
                      <c:pt idx="5007">
                        <c:v>17.122158935553401</c:v>
                      </c:pt>
                      <c:pt idx="5008">
                        <c:v>17.069261763585001</c:v>
                      </c:pt>
                      <c:pt idx="5009">
                        <c:v>17.155172386483301</c:v>
                      </c:pt>
                      <c:pt idx="5010">
                        <c:v>17.2469727504911</c:v>
                      </c:pt>
                      <c:pt idx="5011">
                        <c:v>17.165684763705901</c:v>
                      </c:pt>
                      <c:pt idx="5012">
                        <c:v>17.1082194573669</c:v>
                      </c:pt>
                      <c:pt idx="5013">
                        <c:v>17.156667496648801</c:v>
                      </c:pt>
                      <c:pt idx="5014">
                        <c:v>17.148294709989301</c:v>
                      </c:pt>
                      <c:pt idx="5015">
                        <c:v>17.106939631068499</c:v>
                      </c:pt>
                      <c:pt idx="5016">
                        <c:v>17.1895869362586</c:v>
                      </c:pt>
                      <c:pt idx="5017">
                        <c:v>17.169582243776301</c:v>
                      </c:pt>
                      <c:pt idx="5018">
                        <c:v>17.120170407688999</c:v>
                      </c:pt>
                      <c:pt idx="5019">
                        <c:v>17.165475912036499</c:v>
                      </c:pt>
                      <c:pt idx="5020">
                        <c:v>17.414683793945599</c:v>
                      </c:pt>
                      <c:pt idx="5021">
                        <c:v>17.376993782887901</c:v>
                      </c:pt>
                      <c:pt idx="5022">
                        <c:v>17.147095292968402</c:v>
                      </c:pt>
                      <c:pt idx="5023">
                        <c:v>17.1568087885776</c:v>
                      </c:pt>
                      <c:pt idx="5024">
                        <c:v>17.1046466788471</c:v>
                      </c:pt>
                      <c:pt idx="5025">
                        <c:v>17.0619775286799</c:v>
                      </c:pt>
                      <c:pt idx="5026">
                        <c:v>17.109149997096399</c:v>
                      </c:pt>
                      <c:pt idx="5027">
                        <c:v>17.159639419162598</c:v>
                      </c:pt>
                      <c:pt idx="5028">
                        <c:v>17.144471332285299</c:v>
                      </c:pt>
                      <c:pt idx="5029">
                        <c:v>17.1570283200722</c:v>
                      </c:pt>
                      <c:pt idx="5030">
                        <c:v>17.158500093900599</c:v>
                      </c:pt>
                      <c:pt idx="5031">
                        <c:v>17.183713792215801</c:v>
                      </c:pt>
                      <c:pt idx="5032">
                        <c:v>17.221905173610502</c:v>
                      </c:pt>
                      <c:pt idx="5033">
                        <c:v>17.316507934122299</c:v>
                      </c:pt>
                      <c:pt idx="5034">
                        <c:v>17.222087369177601</c:v>
                      </c:pt>
                      <c:pt idx="5035">
                        <c:v>17.1702512353176</c:v>
                      </c:pt>
                      <c:pt idx="5036">
                        <c:v>17.105559962077599</c:v>
                      </c:pt>
                      <c:pt idx="5037">
                        <c:v>17.1736854992131</c:v>
                      </c:pt>
                      <c:pt idx="5038">
                        <c:v>17.336474574661299</c:v>
                      </c:pt>
                      <c:pt idx="5039">
                        <c:v>17.342472751369801</c:v>
                      </c:pt>
                      <c:pt idx="5040">
                        <c:v>17.187288406270401</c:v>
                      </c:pt>
                      <c:pt idx="5041">
                        <c:v>17.130669631074401</c:v>
                      </c:pt>
                      <c:pt idx="5042">
                        <c:v>17.160776755740098</c:v>
                      </c:pt>
                      <c:pt idx="5043">
                        <c:v>17.107860142428699</c:v>
                      </c:pt>
                      <c:pt idx="5044">
                        <c:v>17.174446662875599</c:v>
                      </c:pt>
                      <c:pt idx="5045">
                        <c:v>17.237779386756401</c:v>
                      </c:pt>
                      <c:pt idx="5046">
                        <c:v>17.170224196719801</c:v>
                      </c:pt>
                      <c:pt idx="5047">
                        <c:v>17.105968570777598</c:v>
                      </c:pt>
                      <c:pt idx="5048">
                        <c:v>17.152581562188701</c:v>
                      </c:pt>
                      <c:pt idx="5049">
                        <c:v>17.393607622940099</c:v>
                      </c:pt>
                      <c:pt idx="5050">
                        <c:v>17.1461567564407</c:v>
                      </c:pt>
                      <c:pt idx="5051">
                        <c:v>17.126201882511602</c:v>
                      </c:pt>
                      <c:pt idx="5052">
                        <c:v>17.192946428965001</c:v>
                      </c:pt>
                      <c:pt idx="5053">
                        <c:v>17.154389637140799</c:v>
                      </c:pt>
                      <c:pt idx="5054">
                        <c:v>17.126969267411301</c:v>
                      </c:pt>
                      <c:pt idx="5055">
                        <c:v>17.168490999021198</c:v>
                      </c:pt>
                      <c:pt idx="5056">
                        <c:v>17.383178572767399</c:v>
                      </c:pt>
                      <c:pt idx="5057">
                        <c:v>17.396476075295201</c:v>
                      </c:pt>
                      <c:pt idx="5058">
                        <c:v>17.257731334167602</c:v>
                      </c:pt>
                      <c:pt idx="5059">
                        <c:v>17.414626356788201</c:v>
                      </c:pt>
                      <c:pt idx="5060">
                        <c:v>17.2532795065366</c:v>
                      </c:pt>
                      <c:pt idx="5061">
                        <c:v>17.227375281594899</c:v>
                      </c:pt>
                      <c:pt idx="5062">
                        <c:v>17.423394492686299</c:v>
                      </c:pt>
                      <c:pt idx="5063">
                        <c:v>17.3378115191997</c:v>
                      </c:pt>
                      <c:pt idx="5064">
                        <c:v>17.2743483188613</c:v>
                      </c:pt>
                      <c:pt idx="5065">
                        <c:v>17.217263203758002</c:v>
                      </c:pt>
                      <c:pt idx="5066">
                        <c:v>17.417475578333001</c:v>
                      </c:pt>
                      <c:pt idx="5067">
                        <c:v>17.4021140084613</c:v>
                      </c:pt>
                      <c:pt idx="5068">
                        <c:v>17.3434867957316</c:v>
                      </c:pt>
                      <c:pt idx="5069">
                        <c:v>17.277611730631101</c:v>
                      </c:pt>
                      <c:pt idx="5070">
                        <c:v>17.240435780956901</c:v>
                      </c:pt>
                      <c:pt idx="5071">
                        <c:v>17.442011739650901</c:v>
                      </c:pt>
                      <c:pt idx="5072">
                        <c:v>17.334748650656302</c:v>
                      </c:pt>
                      <c:pt idx="5073">
                        <c:v>17.430281720796302</c:v>
                      </c:pt>
                      <c:pt idx="5074">
                        <c:v>17.366239664477</c:v>
                      </c:pt>
                      <c:pt idx="5075">
                        <c:v>17.2694110923387</c:v>
                      </c:pt>
                      <c:pt idx="5076">
                        <c:v>17.2623305968797</c:v>
                      </c:pt>
                      <c:pt idx="5077">
                        <c:v>17.417417599267299</c:v>
                      </c:pt>
                      <c:pt idx="5078">
                        <c:v>17.263026572079401</c:v>
                      </c:pt>
                      <c:pt idx="5079">
                        <c:v>17.373625755563499</c:v>
                      </c:pt>
                      <c:pt idx="5080">
                        <c:v>17.405975654530302</c:v>
                      </c:pt>
                      <c:pt idx="5081">
                        <c:v>17.354847268804399</c:v>
                      </c:pt>
                      <c:pt idx="5082">
                        <c:v>17.253673073810099</c:v>
                      </c:pt>
                      <c:pt idx="5083">
                        <c:v>17.253840037601002</c:v>
                      </c:pt>
                      <c:pt idx="5084">
                        <c:v>17.421448154594799</c:v>
                      </c:pt>
                      <c:pt idx="5085">
                        <c:v>17.232377317434501</c:v>
                      </c:pt>
                      <c:pt idx="5086">
                        <c:v>17.260670458006501</c:v>
                      </c:pt>
                      <c:pt idx="5087">
                        <c:v>17.372411914650399</c:v>
                      </c:pt>
                      <c:pt idx="5088">
                        <c:v>17.407828446893099</c:v>
                      </c:pt>
                      <c:pt idx="5089">
                        <c:v>17.378360136825201</c:v>
                      </c:pt>
                      <c:pt idx="5090">
                        <c:v>17.2910618839311</c:v>
                      </c:pt>
                      <c:pt idx="5091">
                        <c:v>17.249069673329998</c:v>
                      </c:pt>
                      <c:pt idx="5092">
                        <c:v>17.418554019377801</c:v>
                      </c:pt>
                      <c:pt idx="5093">
                        <c:v>17.417115088920699</c:v>
                      </c:pt>
                      <c:pt idx="5094">
                        <c:v>17.264468493175201</c:v>
                      </c:pt>
                      <c:pt idx="5095">
                        <c:v>17.268177483439199</c:v>
                      </c:pt>
                      <c:pt idx="5096">
                        <c:v>17.361878297153801</c:v>
                      </c:pt>
                      <c:pt idx="5097">
                        <c:v>17.4331229913867</c:v>
                      </c:pt>
                      <c:pt idx="5098">
                        <c:v>17.38055835279</c:v>
                      </c:pt>
                      <c:pt idx="5099">
                        <c:v>17.294303020025499</c:v>
                      </c:pt>
                      <c:pt idx="5100">
                        <c:v>17.252547362702199</c:v>
                      </c:pt>
                      <c:pt idx="5101">
                        <c:v>17.446705346853399</c:v>
                      </c:pt>
                      <c:pt idx="5102">
                        <c:v>17.4106586529102</c:v>
                      </c:pt>
                      <c:pt idx="5103">
                        <c:v>17.438960372404299</c:v>
                      </c:pt>
                      <c:pt idx="5104">
                        <c:v>17.433303496126001</c:v>
                      </c:pt>
                      <c:pt idx="5105">
                        <c:v>17.428463563344302</c:v>
                      </c:pt>
                      <c:pt idx="5106">
                        <c:v>17.417108029362499</c:v>
                      </c:pt>
                      <c:pt idx="5107">
                        <c:v>17.432755776577899</c:v>
                      </c:pt>
                      <c:pt idx="5108">
                        <c:v>17.427548720193801</c:v>
                      </c:pt>
                      <c:pt idx="5109">
                        <c:v>17.435604838242199</c:v>
                      </c:pt>
                      <c:pt idx="5110">
                        <c:v>17.422620323106798</c:v>
                      </c:pt>
                      <c:pt idx="5111">
                        <c:v>17.439591287493201</c:v>
                      </c:pt>
                      <c:pt idx="5112">
                        <c:v>17.8751989774292</c:v>
                      </c:pt>
                      <c:pt idx="5113">
                        <c:v>16.824540517645701</c:v>
                      </c:pt>
                      <c:pt idx="5114">
                        <c:v>16.860005953282801</c:v>
                      </c:pt>
                      <c:pt idx="5115">
                        <c:v>16.701064055253401</c:v>
                      </c:pt>
                      <c:pt idx="5116">
                        <c:v>16.837773365762001</c:v>
                      </c:pt>
                      <c:pt idx="5117">
                        <c:v>16.720557904050199</c:v>
                      </c:pt>
                      <c:pt idx="5118">
                        <c:v>16.8435274885849</c:v>
                      </c:pt>
                      <c:pt idx="5119">
                        <c:v>16.831434067171099</c:v>
                      </c:pt>
                      <c:pt idx="5120">
                        <c:v>16.850043567992302</c:v>
                      </c:pt>
                      <c:pt idx="5121">
                        <c:v>16.7269585142752</c:v>
                      </c:pt>
                      <c:pt idx="5122">
                        <c:v>16.838431882985301</c:v>
                      </c:pt>
                      <c:pt idx="5123">
                        <c:v>16.8387265243841</c:v>
                      </c:pt>
                      <c:pt idx="5124">
                        <c:v>16.6898900592502</c:v>
                      </c:pt>
                      <c:pt idx="5125">
                        <c:v>16.877268409397001</c:v>
                      </c:pt>
                      <c:pt idx="5126">
                        <c:v>16.845557879462199</c:v>
                      </c:pt>
                      <c:pt idx="5127">
                        <c:v>16.8526841065013</c:v>
                      </c:pt>
                      <c:pt idx="5128">
                        <c:v>16.824690003096599</c:v>
                      </c:pt>
                      <c:pt idx="5129">
                        <c:v>16.839374918630401</c:v>
                      </c:pt>
                      <c:pt idx="5130">
                        <c:v>16.896257703248001</c:v>
                      </c:pt>
                      <c:pt idx="5131">
                        <c:v>16.830783067431</c:v>
                      </c:pt>
                      <c:pt idx="5132">
                        <c:v>16.738217027153102</c:v>
                      </c:pt>
                      <c:pt idx="5133">
                        <c:v>16.758251737727999</c:v>
                      </c:pt>
                      <c:pt idx="5134">
                        <c:v>16.875919704681198</c:v>
                      </c:pt>
                      <c:pt idx="5135">
                        <c:v>16.875084032762</c:v>
                      </c:pt>
                      <c:pt idx="5136">
                        <c:v>16.863045052287401</c:v>
                      </c:pt>
                      <c:pt idx="5137">
                        <c:v>16.8800016505825</c:v>
                      </c:pt>
                      <c:pt idx="5138">
                        <c:v>16.872839547425201</c:v>
                      </c:pt>
                      <c:pt idx="5139">
                        <c:v>16.8751989461691</c:v>
                      </c:pt>
                      <c:pt idx="5140">
                        <c:v>17.092852220175502</c:v>
                      </c:pt>
                      <c:pt idx="5141">
                        <c:v>17.088407493024199</c:v>
                      </c:pt>
                      <c:pt idx="5142">
                        <c:v>16.8355022052497</c:v>
                      </c:pt>
                      <c:pt idx="5143">
                        <c:v>16.848323597046399</c:v>
                      </c:pt>
                      <c:pt idx="5144">
                        <c:v>16.849360897752099</c:v>
                      </c:pt>
                      <c:pt idx="5145">
                        <c:v>16.823019416135502</c:v>
                      </c:pt>
                      <c:pt idx="5146">
                        <c:v>16.878085330341602</c:v>
                      </c:pt>
                      <c:pt idx="5147">
                        <c:v>16.831232193367299</c:v>
                      </c:pt>
                      <c:pt idx="5148">
                        <c:v>16.826675803050399</c:v>
                      </c:pt>
                      <c:pt idx="5149">
                        <c:v>16.8399921416779</c:v>
                      </c:pt>
                      <c:pt idx="5150">
                        <c:v>16.6824045333728</c:v>
                      </c:pt>
                      <c:pt idx="5151">
                        <c:v>16.864369060604901</c:v>
                      </c:pt>
                      <c:pt idx="5152">
                        <c:v>16.717020340997099</c:v>
                      </c:pt>
                      <c:pt idx="5153">
                        <c:v>16.860285997692099</c:v>
                      </c:pt>
                      <c:pt idx="5154">
                        <c:v>16.8829980276866</c:v>
                      </c:pt>
                      <c:pt idx="5155">
                        <c:v>16.732105239935599</c:v>
                      </c:pt>
                      <c:pt idx="5156">
                        <c:v>16.892877228373798</c:v>
                      </c:pt>
                      <c:pt idx="5157">
                        <c:v>16.874277437663999</c:v>
                      </c:pt>
                      <c:pt idx="5158">
                        <c:v>16.758203067741</c:v>
                      </c:pt>
                      <c:pt idx="5159">
                        <c:v>16.8611591549015</c:v>
                      </c:pt>
                      <c:pt idx="5160">
                        <c:v>16.864335987594298</c:v>
                      </c:pt>
                      <c:pt idx="5161">
                        <c:v>16.8343107751652</c:v>
                      </c:pt>
                      <c:pt idx="5162">
                        <c:v>16.8835918765357</c:v>
                      </c:pt>
                      <c:pt idx="5163">
                        <c:v>16.838134712574099</c:v>
                      </c:pt>
                      <c:pt idx="5164">
                        <c:v>16.731504686826302</c:v>
                      </c:pt>
                      <c:pt idx="5165">
                        <c:v>16.736795989933398</c:v>
                      </c:pt>
                      <c:pt idx="5166">
                        <c:v>16.846988202879501</c:v>
                      </c:pt>
                      <c:pt idx="5167">
                        <c:v>16.8782022365573</c:v>
                      </c:pt>
                      <c:pt idx="5168">
                        <c:v>16.852822004989001</c:v>
                      </c:pt>
                      <c:pt idx="5169">
                        <c:v>17.079823916999</c:v>
                      </c:pt>
                      <c:pt idx="5170">
                        <c:v>16.849087017198201</c:v>
                      </c:pt>
                      <c:pt idx="5171">
                        <c:v>16.828954993336101</c:v>
                      </c:pt>
                      <c:pt idx="5172">
                        <c:v>16.872302869581201</c:v>
                      </c:pt>
                      <c:pt idx="5173">
                        <c:v>16.849156324498299</c:v>
                      </c:pt>
                      <c:pt idx="5174">
                        <c:v>16.863058177512102</c:v>
                      </c:pt>
                      <c:pt idx="5175">
                        <c:v>16.8851963918747</c:v>
                      </c:pt>
                      <c:pt idx="5176">
                        <c:v>16.859384622565901</c:v>
                      </c:pt>
                      <c:pt idx="5177">
                        <c:v>16.761637523972698</c:v>
                      </c:pt>
                      <c:pt idx="5178">
                        <c:v>16.871327823729601</c:v>
                      </c:pt>
                      <c:pt idx="5179">
                        <c:v>16.758958834513098</c:v>
                      </c:pt>
                      <c:pt idx="5180">
                        <c:v>16.870362166172001</c:v>
                      </c:pt>
                      <c:pt idx="5181">
                        <c:v>16.7430601708819</c:v>
                      </c:pt>
                      <c:pt idx="5182">
                        <c:v>16.868936156436401</c:v>
                      </c:pt>
                      <c:pt idx="5183">
                        <c:v>16.882293507417401</c:v>
                      </c:pt>
                      <c:pt idx="5184">
                        <c:v>16.8525268694064</c:v>
                      </c:pt>
                      <c:pt idx="5185">
                        <c:v>16.867092259889699</c:v>
                      </c:pt>
                      <c:pt idx="5186">
                        <c:v>16.847580287917701</c:v>
                      </c:pt>
                      <c:pt idx="5187">
                        <c:v>16.8236512301633</c:v>
                      </c:pt>
                      <c:pt idx="5188">
                        <c:v>16.769829878887599</c:v>
                      </c:pt>
                      <c:pt idx="5189">
                        <c:v>16.841513830387001</c:v>
                      </c:pt>
                      <c:pt idx="5190">
                        <c:v>17.116184905055398</c:v>
                      </c:pt>
                      <c:pt idx="5191">
                        <c:v>16.8664519371141</c:v>
                      </c:pt>
                      <c:pt idx="5192">
                        <c:v>16.855309218156801</c:v>
                      </c:pt>
                      <c:pt idx="5193">
                        <c:v>16.902534685810402</c:v>
                      </c:pt>
                      <c:pt idx="5194">
                        <c:v>16.868958486463399</c:v>
                      </c:pt>
                      <c:pt idx="5195">
                        <c:v>16.885852140502401</c:v>
                      </c:pt>
                      <c:pt idx="5196">
                        <c:v>16.874156416580401</c:v>
                      </c:pt>
                      <c:pt idx="5197">
                        <c:v>16.759512413469</c:v>
                      </c:pt>
                      <c:pt idx="5198">
                        <c:v>16.894731969618501</c:v>
                      </c:pt>
                      <c:pt idx="5199">
                        <c:v>16.8731621337371</c:v>
                      </c:pt>
                      <c:pt idx="5200">
                        <c:v>16.746314228059301</c:v>
                      </c:pt>
                      <c:pt idx="5201">
                        <c:v>16.8613112498555</c:v>
                      </c:pt>
                      <c:pt idx="5202">
                        <c:v>16.8738040950883</c:v>
                      </c:pt>
                      <c:pt idx="5203">
                        <c:v>16.862935841273</c:v>
                      </c:pt>
                      <c:pt idx="5204">
                        <c:v>16.845826441538101</c:v>
                      </c:pt>
                      <c:pt idx="5205">
                        <c:v>17.1107071693603</c:v>
                      </c:pt>
                      <c:pt idx="5206">
                        <c:v>16.885591219019599</c:v>
                      </c:pt>
                      <c:pt idx="5207">
                        <c:v>16.8964875493559</c:v>
                      </c:pt>
                      <c:pt idx="5208">
                        <c:v>16.868148030410399</c:v>
                      </c:pt>
                      <c:pt idx="5209">
                        <c:v>16.903096731752399</c:v>
                      </c:pt>
                      <c:pt idx="5210">
                        <c:v>16.841561073275798</c:v>
                      </c:pt>
                      <c:pt idx="5211">
                        <c:v>16.743657317463299</c:v>
                      </c:pt>
                      <c:pt idx="5212">
                        <c:v>16.8677900861023</c:v>
                      </c:pt>
                      <c:pt idx="5213">
                        <c:v>16.709972414592499</c:v>
                      </c:pt>
                      <c:pt idx="5214">
                        <c:v>16.855248630388601</c:v>
                      </c:pt>
                      <c:pt idx="5215">
                        <c:v>17.1055418441968</c:v>
                      </c:pt>
                      <c:pt idx="5216">
                        <c:v>16.8582027295042</c:v>
                      </c:pt>
                      <c:pt idx="5217">
                        <c:v>16.8710254798991</c:v>
                      </c:pt>
                      <c:pt idx="5218">
                        <c:v>16.879112613953598</c:v>
                      </c:pt>
                      <c:pt idx="5219">
                        <c:v>16.87689484613</c:v>
                      </c:pt>
                      <c:pt idx="5220">
                        <c:v>16.847313538530599</c:v>
                      </c:pt>
                      <c:pt idx="5221">
                        <c:v>17.134870377674901</c:v>
                      </c:pt>
                      <c:pt idx="5222">
                        <c:v>16.888616253485001</c:v>
                      </c:pt>
                      <c:pt idx="5223">
                        <c:v>16.887785748517501</c:v>
                      </c:pt>
                      <c:pt idx="5224">
                        <c:v>17.132000169212901</c:v>
                      </c:pt>
                      <c:pt idx="5225">
                        <c:v>17.2130150845706</c:v>
                      </c:pt>
                      <c:pt idx="5226">
                        <c:v>16.930572466251299</c:v>
                      </c:pt>
                      <c:pt idx="5227">
                        <c:v>16.979146206787401</c:v>
                      </c:pt>
                      <c:pt idx="5228">
                        <c:v>17.0536549855251</c:v>
                      </c:pt>
                      <c:pt idx="5229">
                        <c:v>16.951069517198601</c:v>
                      </c:pt>
                      <c:pt idx="5230">
                        <c:v>16.952843099620399</c:v>
                      </c:pt>
                      <c:pt idx="5231">
                        <c:v>17.229273534305801</c:v>
                      </c:pt>
                      <c:pt idx="5232">
                        <c:v>17.003052718056999</c:v>
                      </c:pt>
                      <c:pt idx="5233">
                        <c:v>16.8891703353666</c:v>
                      </c:pt>
                      <c:pt idx="5234">
                        <c:v>16.866766752500801</c:v>
                      </c:pt>
                      <c:pt idx="5235">
                        <c:v>16.807040864857299</c:v>
                      </c:pt>
                      <c:pt idx="5236">
                        <c:v>16.9451475592079</c:v>
                      </c:pt>
                      <c:pt idx="5237">
                        <c:v>16.9841763442573</c:v>
                      </c:pt>
                      <c:pt idx="5238">
                        <c:v>17.0279291782714</c:v>
                      </c:pt>
                      <c:pt idx="5239">
                        <c:v>16.405716344457399</c:v>
                      </c:pt>
                      <c:pt idx="5240">
                        <c:v>16.428234629121999</c:v>
                      </c:pt>
                      <c:pt idx="5241">
                        <c:v>16.392213332712299</c:v>
                      </c:pt>
                      <c:pt idx="5242">
                        <c:v>16.387953193217101</c:v>
                      </c:pt>
                      <c:pt idx="5243">
                        <c:v>16.389692033529499</c:v>
                      </c:pt>
                      <c:pt idx="5244">
                        <c:v>16.388726448320799</c:v>
                      </c:pt>
                      <c:pt idx="5245">
                        <c:v>16.414210120986102</c:v>
                      </c:pt>
                      <c:pt idx="5246">
                        <c:v>16.405815842477502</c:v>
                      </c:pt>
                      <c:pt idx="5247">
                        <c:v>16.379687825896202</c:v>
                      </c:pt>
                      <c:pt idx="5248">
                        <c:v>16.401045437695601</c:v>
                      </c:pt>
                      <c:pt idx="5249">
                        <c:v>16.425190894983199</c:v>
                      </c:pt>
                      <c:pt idx="5250">
                        <c:v>16.434724094406999</c:v>
                      </c:pt>
                      <c:pt idx="5251">
                        <c:v>16.399014308118801</c:v>
                      </c:pt>
                      <c:pt idx="5252">
                        <c:v>16.442366778953399</c:v>
                      </c:pt>
                      <c:pt idx="5253">
                        <c:v>16.429379890089201</c:v>
                      </c:pt>
                      <c:pt idx="5254">
                        <c:v>16.3765973346256</c:v>
                      </c:pt>
                      <c:pt idx="5255">
                        <c:v>16.387583404649</c:v>
                      </c:pt>
                      <c:pt idx="5256">
                        <c:v>16.404986318599502</c:v>
                      </c:pt>
                      <c:pt idx="5257">
                        <c:v>16.369167070578001</c:v>
                      </c:pt>
                      <c:pt idx="5258">
                        <c:v>16.374555020168099</c:v>
                      </c:pt>
                      <c:pt idx="5259">
                        <c:v>16.382421116556699</c:v>
                      </c:pt>
                      <c:pt idx="5260">
                        <c:v>16.422266963036801</c:v>
                      </c:pt>
                      <c:pt idx="5261">
                        <c:v>16.414843571967701</c:v>
                      </c:pt>
                      <c:pt idx="5262">
                        <c:v>16.397124766141999</c:v>
                      </c:pt>
                      <c:pt idx="5263">
                        <c:v>16.399241511701501</c:v>
                      </c:pt>
                      <c:pt idx="5264">
                        <c:v>16.402189981463401</c:v>
                      </c:pt>
                      <c:pt idx="5265">
                        <c:v>16.375069326322301</c:v>
                      </c:pt>
                      <c:pt idx="5266">
                        <c:v>16.420997201237501</c:v>
                      </c:pt>
                      <c:pt idx="5267">
                        <c:v>16.3970925691766</c:v>
                      </c:pt>
                      <c:pt idx="5268">
                        <c:v>16.362524380891401</c:v>
                      </c:pt>
                      <c:pt idx="5269">
                        <c:v>16.398594238582799</c:v>
                      </c:pt>
                      <c:pt idx="5270">
                        <c:v>16.410899405227902</c:v>
                      </c:pt>
                      <c:pt idx="5271">
                        <c:v>16.431103297145501</c:v>
                      </c:pt>
                      <c:pt idx="5272">
                        <c:v>16.407886248858301</c:v>
                      </c:pt>
                      <c:pt idx="5273">
                        <c:v>16.4461415002975</c:v>
                      </c:pt>
                      <c:pt idx="5274">
                        <c:v>16.4310762187032</c:v>
                      </c:pt>
                      <c:pt idx="5275">
                        <c:v>16.395498980347099</c:v>
                      </c:pt>
                      <c:pt idx="5276">
                        <c:v>16.388592521339099</c:v>
                      </c:pt>
                      <c:pt idx="5277">
                        <c:v>16.373714409160101</c:v>
                      </c:pt>
                      <c:pt idx="5278">
                        <c:v>16.398010095645098</c:v>
                      </c:pt>
                      <c:pt idx="5279">
                        <c:v>16.4022244949896</c:v>
                      </c:pt>
                      <c:pt idx="5280">
                        <c:v>16.3877539194179</c:v>
                      </c:pt>
                      <c:pt idx="5281">
                        <c:v>16.423687382414901</c:v>
                      </c:pt>
                      <c:pt idx="5282">
                        <c:v>16.407899988246601</c:v>
                      </c:pt>
                      <c:pt idx="5283">
                        <c:v>16.395861761772199</c:v>
                      </c:pt>
                      <c:pt idx="5284">
                        <c:v>16.428685983689299</c:v>
                      </c:pt>
                      <c:pt idx="5285">
                        <c:v>16.417815907042101</c:v>
                      </c:pt>
                      <c:pt idx="5286">
                        <c:v>16.434777773972101</c:v>
                      </c:pt>
                      <c:pt idx="5287">
                        <c:v>16.412825736666299</c:v>
                      </c:pt>
                      <c:pt idx="5288">
                        <c:v>16.4461955954791</c:v>
                      </c:pt>
                      <c:pt idx="5289">
                        <c:v>16.3835141892921</c:v>
                      </c:pt>
                      <c:pt idx="5290">
                        <c:v>16.425361059634</c:v>
                      </c:pt>
                      <c:pt idx="5291">
                        <c:v>16.4250099680071</c:v>
                      </c:pt>
                      <c:pt idx="5292">
                        <c:v>16.4236300530352</c:v>
                      </c:pt>
                      <c:pt idx="5293">
                        <c:v>16.4098305439915</c:v>
                      </c:pt>
                      <c:pt idx="5294">
                        <c:v>16.4479977919543</c:v>
                      </c:pt>
                      <c:pt idx="5295">
                        <c:v>16.4184532606644</c:v>
                      </c:pt>
                      <c:pt idx="5296">
                        <c:v>16.4336888369075</c:v>
                      </c:pt>
                      <c:pt idx="5297">
                        <c:v>16.410009559074901</c:v>
                      </c:pt>
                      <c:pt idx="5298">
                        <c:v>16.4029598339981</c:v>
                      </c:pt>
                      <c:pt idx="5299">
                        <c:v>16.4374210830902</c:v>
                      </c:pt>
                      <c:pt idx="5300">
                        <c:v>16.444841319597401</c:v>
                      </c:pt>
                      <c:pt idx="5301">
                        <c:v>16.4276140704849</c:v>
                      </c:pt>
                      <c:pt idx="5302">
                        <c:v>16.416986666344599</c:v>
                      </c:pt>
                      <c:pt idx="5303">
                        <c:v>16.411519869673899</c:v>
                      </c:pt>
                      <c:pt idx="5304">
                        <c:v>16.419271167305698</c:v>
                      </c:pt>
                      <c:pt idx="5305">
                        <c:v>16.407272942324902</c:v>
                      </c:pt>
                      <c:pt idx="5306">
                        <c:v>16.428482749869701</c:v>
                      </c:pt>
                      <c:pt idx="5307">
                        <c:v>16.424118678189799</c:v>
                      </c:pt>
                      <c:pt idx="5308">
                        <c:v>16.440634482521201</c:v>
                      </c:pt>
                      <c:pt idx="5309">
                        <c:v>16.388531277973101</c:v>
                      </c:pt>
                      <c:pt idx="5310">
                        <c:v>16.3852166677522</c:v>
                      </c:pt>
                      <c:pt idx="5311">
                        <c:v>16.374080713803</c:v>
                      </c:pt>
                      <c:pt idx="5312">
                        <c:v>16.397159512063599</c:v>
                      </c:pt>
                      <c:pt idx="5313">
                        <c:v>16.413177430665101</c:v>
                      </c:pt>
                      <c:pt idx="5314">
                        <c:v>16.3901807232042</c:v>
                      </c:pt>
                      <c:pt idx="5315">
                        <c:v>16.386866828654</c:v>
                      </c:pt>
                      <c:pt idx="5316">
                        <c:v>16.368495173437498</c:v>
                      </c:pt>
                      <c:pt idx="5317">
                        <c:v>16.4239854519513</c:v>
                      </c:pt>
                      <c:pt idx="5318">
                        <c:v>16.402305575089901</c:v>
                      </c:pt>
                      <c:pt idx="5319">
                        <c:v>16.3993376827319</c:v>
                      </c:pt>
                      <c:pt idx="5320">
                        <c:v>16.424877046045001</c:v>
                      </c:pt>
                      <c:pt idx="5321">
                        <c:v>16.426415523790102</c:v>
                      </c:pt>
                      <c:pt idx="5322">
                        <c:v>16.3731861185816</c:v>
                      </c:pt>
                      <c:pt idx="5323">
                        <c:v>16.411274039266399</c:v>
                      </c:pt>
                      <c:pt idx="5324">
                        <c:v>16.398245168615201</c:v>
                      </c:pt>
                      <c:pt idx="5325">
                        <c:v>16.3703309357942</c:v>
                      </c:pt>
                      <c:pt idx="5326">
                        <c:v>16.428242519567899</c:v>
                      </c:pt>
                      <c:pt idx="5327">
                        <c:v>16.434964835017901</c:v>
                      </c:pt>
                      <c:pt idx="5328">
                        <c:v>16.4025302322942</c:v>
                      </c:pt>
                      <c:pt idx="5329">
                        <c:v>16.393797433580801</c:v>
                      </c:pt>
                      <c:pt idx="5330">
                        <c:v>16.346169805856</c:v>
                      </c:pt>
                      <c:pt idx="5331">
                        <c:v>16.385456634035201</c:v>
                      </c:pt>
                      <c:pt idx="5332">
                        <c:v>16.378523209928801</c:v>
                      </c:pt>
                      <c:pt idx="5333">
                        <c:v>16.402052880396699</c:v>
                      </c:pt>
                      <c:pt idx="5334">
                        <c:v>16.410179885310299</c:v>
                      </c:pt>
                      <c:pt idx="5335">
                        <c:v>16.3824516653019</c:v>
                      </c:pt>
                      <c:pt idx="5336">
                        <c:v>16.408242946979499</c:v>
                      </c:pt>
                      <c:pt idx="5337">
                        <c:v>16.399922703103702</c:v>
                      </c:pt>
                      <c:pt idx="5338">
                        <c:v>16.376979581678899</c:v>
                      </c:pt>
                      <c:pt idx="5339">
                        <c:v>16.402832080847201</c:v>
                      </c:pt>
                      <c:pt idx="5340">
                        <c:v>16.4076740298975</c:v>
                      </c:pt>
                      <c:pt idx="5341">
                        <c:v>16.3869869527188</c:v>
                      </c:pt>
                      <c:pt idx="5342">
                        <c:v>16.404494700850599</c:v>
                      </c:pt>
                      <c:pt idx="5343">
                        <c:v>16.401945302791699</c:v>
                      </c:pt>
                      <c:pt idx="5344">
                        <c:v>16.407896614445502</c:v>
                      </c:pt>
                      <c:pt idx="5345">
                        <c:v>16.403855271961501</c:v>
                      </c:pt>
                      <c:pt idx="5346">
                        <c:v>16.387053815840702</c:v>
                      </c:pt>
                      <c:pt idx="5347">
                        <c:v>16.377404153723901</c:v>
                      </c:pt>
                      <c:pt idx="5348">
                        <c:v>16.3842186917676</c:v>
                      </c:pt>
                      <c:pt idx="5349">
                        <c:v>16.4080449628844</c:v>
                      </c:pt>
                      <c:pt idx="5350">
                        <c:v>16.408795644353301</c:v>
                      </c:pt>
                      <c:pt idx="5351">
                        <c:v>16.412880989380401</c:v>
                      </c:pt>
                      <c:pt idx="5352">
                        <c:v>16.4353438535415</c:v>
                      </c:pt>
                      <c:pt idx="5353">
                        <c:v>16.4098177386557</c:v>
                      </c:pt>
                      <c:pt idx="5354">
                        <c:v>16.423748644927599</c:v>
                      </c:pt>
                      <c:pt idx="5355">
                        <c:v>16.437106896935799</c:v>
                      </c:pt>
                      <c:pt idx="5356">
                        <c:v>16.420801354474101</c:v>
                      </c:pt>
                      <c:pt idx="5357">
                        <c:v>16.424953130338199</c:v>
                      </c:pt>
                      <c:pt idx="5358">
                        <c:v>16.442543028202898</c:v>
                      </c:pt>
                      <c:pt idx="5359">
                        <c:v>16.4282462178539</c:v>
                      </c:pt>
                      <c:pt idx="5360">
                        <c:v>16.4401756311768</c:v>
                      </c:pt>
                      <c:pt idx="5361">
                        <c:v>16.425958917985401</c:v>
                      </c:pt>
                      <c:pt idx="5362">
                        <c:v>16.410354710399702</c:v>
                      </c:pt>
                      <c:pt idx="5363">
                        <c:v>16.4109640648382</c:v>
                      </c:pt>
                      <c:pt idx="5364">
                        <c:v>16.435410363311501</c:v>
                      </c:pt>
                      <c:pt idx="5365">
                        <c:v>16.364720323530602</c:v>
                      </c:pt>
                      <c:pt idx="5366">
                        <c:v>16.394971483752901</c:v>
                      </c:pt>
                      <c:pt idx="5367">
                        <c:v>16.371335644721601</c:v>
                      </c:pt>
                      <c:pt idx="5368">
                        <c:v>16.399826296787801</c:v>
                      </c:pt>
                      <c:pt idx="5369">
                        <c:v>16.382139575612399</c:v>
                      </c:pt>
                      <c:pt idx="5370">
                        <c:v>16.377065134345699</c:v>
                      </c:pt>
                      <c:pt idx="5371">
                        <c:v>16.3994764725634</c:v>
                      </c:pt>
                      <c:pt idx="5372">
                        <c:v>16.431389907150599</c:v>
                      </c:pt>
                      <c:pt idx="5373">
                        <c:v>16.372141952620598</c:v>
                      </c:pt>
                      <c:pt idx="5374">
                        <c:v>16.396269093410599</c:v>
                      </c:pt>
                      <c:pt idx="5375">
                        <c:v>16.408777929814299</c:v>
                      </c:pt>
                      <c:pt idx="5376">
                        <c:v>16.425514305636501</c:v>
                      </c:pt>
                      <c:pt idx="5377">
                        <c:v>16.393136444207201</c:v>
                      </c:pt>
                      <c:pt idx="5378">
                        <c:v>16.434300037802799</c:v>
                      </c:pt>
                      <c:pt idx="5379">
                        <c:v>16.423204641050699</c:v>
                      </c:pt>
                      <c:pt idx="5380">
                        <c:v>16.388780559943399</c:v>
                      </c:pt>
                      <c:pt idx="5381">
                        <c:v>16.406529699525699</c:v>
                      </c:pt>
                      <c:pt idx="5382">
                        <c:v>16.404414180720899</c:v>
                      </c:pt>
                      <c:pt idx="5383">
                        <c:v>16.365840077608301</c:v>
                      </c:pt>
                      <c:pt idx="5384">
                        <c:v>16.428825676593199</c:v>
                      </c:pt>
                      <c:pt idx="5385">
                        <c:v>16.3990843905225</c:v>
                      </c:pt>
                      <c:pt idx="5386">
                        <c:v>16.423202137688399</c:v>
                      </c:pt>
                      <c:pt idx="5387">
                        <c:v>16.414031043441799</c:v>
                      </c:pt>
                      <c:pt idx="5388">
                        <c:v>16.399187176987599</c:v>
                      </c:pt>
                      <c:pt idx="5389">
                        <c:v>16.419279464928699</c:v>
                      </c:pt>
                      <c:pt idx="5390">
                        <c:v>16.425311962923399</c:v>
                      </c:pt>
                      <c:pt idx="5391">
                        <c:v>16.4115392608131</c:v>
                      </c:pt>
                      <c:pt idx="5392">
                        <c:v>16.424844802350002</c:v>
                      </c:pt>
                      <c:pt idx="5393">
                        <c:v>16.422070474779002</c:v>
                      </c:pt>
                      <c:pt idx="5394">
                        <c:v>16.412343528577399</c:v>
                      </c:pt>
                      <c:pt idx="5395">
                        <c:v>16.388416307631701</c:v>
                      </c:pt>
                      <c:pt idx="5396">
                        <c:v>16.433586841010801</c:v>
                      </c:pt>
                      <c:pt idx="5397">
                        <c:v>16.446337563262901</c:v>
                      </c:pt>
                      <c:pt idx="5398">
                        <c:v>16.4211777428876</c:v>
                      </c:pt>
                      <c:pt idx="5399">
                        <c:v>16.449108707869001</c:v>
                      </c:pt>
                      <c:pt idx="5400">
                        <c:v>16.380064387233599</c:v>
                      </c:pt>
                      <c:pt idx="5401">
                        <c:v>16.376077160979499</c:v>
                      </c:pt>
                      <c:pt idx="5402">
                        <c:v>16.412827723315299</c:v>
                      </c:pt>
                      <c:pt idx="5403">
                        <c:v>16.377981174450898</c:v>
                      </c:pt>
                      <c:pt idx="5404">
                        <c:v>16.430253417587199</c:v>
                      </c:pt>
                      <c:pt idx="5405">
                        <c:v>16.418486775086802</c:v>
                      </c:pt>
                      <c:pt idx="5406">
                        <c:v>16.3780780682917</c:v>
                      </c:pt>
                      <c:pt idx="5407">
                        <c:v>16.420987830779399</c:v>
                      </c:pt>
                      <c:pt idx="5408">
                        <c:v>16.3958664921763</c:v>
                      </c:pt>
                      <c:pt idx="5409">
                        <c:v>16.390819665329701</c:v>
                      </c:pt>
                      <c:pt idx="5410">
                        <c:v>16.387093745317799</c:v>
                      </c:pt>
                      <c:pt idx="5411">
                        <c:v>16.4011956826083</c:v>
                      </c:pt>
                      <c:pt idx="5412">
                        <c:v>16.404737142512801</c:v>
                      </c:pt>
                      <c:pt idx="5413">
                        <c:v>16.411478050579699</c:v>
                      </c:pt>
                      <c:pt idx="5414">
                        <c:v>16.407882253686999</c:v>
                      </c:pt>
                      <c:pt idx="5415">
                        <c:v>16.408754821748399</c:v>
                      </c:pt>
                      <c:pt idx="5416">
                        <c:v>16.437029307636301</c:v>
                      </c:pt>
                      <c:pt idx="5417">
                        <c:v>16.463082357065499</c:v>
                      </c:pt>
                      <c:pt idx="5418">
                        <c:v>16.4144711532294</c:v>
                      </c:pt>
                      <c:pt idx="5419">
                        <c:v>16.439899922475099</c:v>
                      </c:pt>
                      <c:pt idx="5420">
                        <c:v>16.4477011252932</c:v>
                      </c:pt>
                      <c:pt idx="5421">
                        <c:v>16.445754203420702</c:v>
                      </c:pt>
                      <c:pt idx="5422">
                        <c:v>16.434166472566901</c:v>
                      </c:pt>
                      <c:pt idx="5423">
                        <c:v>16.410181587896599</c:v>
                      </c:pt>
                      <c:pt idx="5424">
                        <c:v>16.4213267888499</c:v>
                      </c:pt>
                      <c:pt idx="5425">
                        <c:v>16.3907776696852</c:v>
                      </c:pt>
                      <c:pt idx="5426">
                        <c:v>16.456150399830602</c:v>
                      </c:pt>
                      <c:pt idx="5427">
                        <c:v>16.431504411509199</c:v>
                      </c:pt>
                      <c:pt idx="5428">
                        <c:v>16.4311611016761</c:v>
                      </c:pt>
                      <c:pt idx="5429">
                        <c:v>16.4655889380345</c:v>
                      </c:pt>
                      <c:pt idx="5430">
                        <c:v>16.429401827357498</c:v>
                      </c:pt>
                      <c:pt idx="5431">
                        <c:v>16.4272511609006</c:v>
                      </c:pt>
                      <c:pt idx="5432">
                        <c:v>16.424177018186899</c:v>
                      </c:pt>
                      <c:pt idx="5433">
                        <c:v>16.4475779185295</c:v>
                      </c:pt>
                      <c:pt idx="5434">
                        <c:v>16.480208261584998</c:v>
                      </c:pt>
                      <c:pt idx="5435">
                        <c:v>16.445674888210799</c:v>
                      </c:pt>
                      <c:pt idx="5436">
                        <c:v>16.4578682418664</c:v>
                      </c:pt>
                      <c:pt idx="5437">
                        <c:v>16.465262452107002</c:v>
                      </c:pt>
                      <c:pt idx="5438">
                        <c:v>16.454265723088401</c:v>
                      </c:pt>
                      <c:pt idx="5439">
                        <c:v>16.431202543949599</c:v>
                      </c:pt>
                      <c:pt idx="5440">
                        <c:v>16.4742819119529</c:v>
                      </c:pt>
                      <c:pt idx="5441">
                        <c:v>16.4739344155509</c:v>
                      </c:pt>
                      <c:pt idx="5442">
                        <c:v>16.492104020512901</c:v>
                      </c:pt>
                      <c:pt idx="5443">
                        <c:v>16.483348394966601</c:v>
                      </c:pt>
                      <c:pt idx="5444">
                        <c:v>16.502717634483101</c:v>
                      </c:pt>
                      <c:pt idx="5445">
                        <c:v>16.4856087235435</c:v>
                      </c:pt>
                      <c:pt idx="5446">
                        <c:v>16.469849225234</c:v>
                      </c:pt>
                      <c:pt idx="5447">
                        <c:v>16.4869299292025</c:v>
                      </c:pt>
                      <c:pt idx="5448">
                        <c:v>16.488818775543599</c:v>
                      </c:pt>
                      <c:pt idx="5449">
                        <c:v>13.1651363238553</c:v>
                      </c:pt>
                      <c:pt idx="5450">
                        <c:v>13.168945548855501</c:v>
                      </c:pt>
                      <c:pt idx="5451">
                        <c:v>13.0676144568497</c:v>
                      </c:pt>
                      <c:pt idx="5452">
                        <c:v>13.055046553037499</c:v>
                      </c:pt>
                      <c:pt idx="5453">
                        <c:v>13.1548049611072</c:v>
                      </c:pt>
                      <c:pt idx="5454">
                        <c:v>13.0451307332187</c:v>
                      </c:pt>
                      <c:pt idx="5455">
                        <c:v>12.2726172702128</c:v>
                      </c:pt>
                      <c:pt idx="5456">
                        <c:v>12.3783333811206</c:v>
                      </c:pt>
                      <c:pt idx="5457">
                        <c:v>12.551103435946899</c:v>
                      </c:pt>
                      <c:pt idx="5458">
                        <c:v>12.328097070995099</c:v>
                      </c:pt>
                      <c:pt idx="5459">
                        <c:v>15.816093193837499</c:v>
                      </c:pt>
                      <c:pt idx="5460">
                        <c:v>15.8625748224557</c:v>
                      </c:pt>
                      <c:pt idx="5461">
                        <c:v>15.8886521622446</c:v>
                      </c:pt>
                      <c:pt idx="5462">
                        <c:v>15.9353190963001</c:v>
                      </c:pt>
                      <c:pt idx="5463">
                        <c:v>15.9233155685132</c:v>
                      </c:pt>
                      <c:pt idx="5464">
                        <c:v>15.8515353801297</c:v>
                      </c:pt>
                      <c:pt idx="5465">
                        <c:v>15.922581118632801</c:v>
                      </c:pt>
                      <c:pt idx="5466">
                        <c:v>15.839218118961</c:v>
                      </c:pt>
                      <c:pt idx="5467">
                        <c:v>15.9160433862661</c:v>
                      </c:pt>
                      <c:pt idx="5468">
                        <c:v>15.8645881720738</c:v>
                      </c:pt>
                      <c:pt idx="5469">
                        <c:v>15.820447774363</c:v>
                      </c:pt>
                      <c:pt idx="5470">
                        <c:v>16.502326998283099</c:v>
                      </c:pt>
                      <c:pt idx="5471">
                        <c:v>16.482459325376301</c:v>
                      </c:pt>
                      <c:pt idx="5472">
                        <c:v>16.503381855758899</c:v>
                      </c:pt>
                      <c:pt idx="5473">
                        <c:v>16.491339686546201</c:v>
                      </c:pt>
                      <c:pt idx="5474">
                        <c:v>16.494470908123901</c:v>
                      </c:pt>
                      <c:pt idx="5475">
                        <c:v>16.474129152835602</c:v>
                      </c:pt>
                      <c:pt idx="5476">
                        <c:v>16.468488366730899</c:v>
                      </c:pt>
                      <c:pt idx="5477">
                        <c:v>16.474178084421499</c:v>
                      </c:pt>
                      <c:pt idx="5478">
                        <c:v>16.452902948484201</c:v>
                      </c:pt>
                      <c:pt idx="5479">
                        <c:v>16.480008343098199</c:v>
                      </c:pt>
                      <c:pt idx="5480">
                        <c:v>16.4707550029425</c:v>
                      </c:pt>
                      <c:pt idx="5481">
                        <c:v>16.4449905118034</c:v>
                      </c:pt>
                      <c:pt idx="5482">
                        <c:v>16.500985247207399</c:v>
                      </c:pt>
                      <c:pt idx="5483">
                        <c:v>16.474978310956899</c:v>
                      </c:pt>
                      <c:pt idx="5484">
                        <c:v>16.5106183483704</c:v>
                      </c:pt>
                      <c:pt idx="5485">
                        <c:v>16.5090289353667</c:v>
                      </c:pt>
                      <c:pt idx="5486">
                        <c:v>16.510798654344899</c:v>
                      </c:pt>
                      <c:pt idx="5487">
                        <c:v>16.467584638774198</c:v>
                      </c:pt>
                      <c:pt idx="5488">
                        <c:v>16.489188305153</c:v>
                      </c:pt>
                      <c:pt idx="5489">
                        <c:v>16.488516811450499</c:v>
                      </c:pt>
                      <c:pt idx="5490">
                        <c:v>16.5012780344899</c:v>
                      </c:pt>
                      <c:pt idx="5491">
                        <c:v>16.501246083617001</c:v>
                      </c:pt>
                      <c:pt idx="5492">
                        <c:v>16.4912788777449</c:v>
                      </c:pt>
                      <c:pt idx="5493">
                        <c:v>16.5100098463606</c:v>
                      </c:pt>
                      <c:pt idx="5494">
                        <c:v>16.488227905622502</c:v>
                      </c:pt>
                      <c:pt idx="5495">
                        <c:v>16.4659382741937</c:v>
                      </c:pt>
                      <c:pt idx="5496">
                        <c:v>16.480544977489</c:v>
                      </c:pt>
                      <c:pt idx="5497">
                        <c:v>16.500671000690001</c:v>
                      </c:pt>
                      <c:pt idx="5498">
                        <c:v>16.484558527422301</c:v>
                      </c:pt>
                      <c:pt idx="5499">
                        <c:v>16.470221279814901</c:v>
                      </c:pt>
                      <c:pt idx="5500">
                        <c:v>16.489780469932299</c:v>
                      </c:pt>
                      <c:pt idx="5501">
                        <c:v>16.518692835435601</c:v>
                      </c:pt>
                      <c:pt idx="5502">
                        <c:v>16.499847631865499</c:v>
                      </c:pt>
                      <c:pt idx="5503">
                        <c:v>16.4893666493981</c:v>
                      </c:pt>
                      <c:pt idx="5504">
                        <c:v>16.491000649701601</c:v>
                      </c:pt>
                      <c:pt idx="5505">
                        <c:v>16.481378420936899</c:v>
                      </c:pt>
                      <c:pt idx="5506">
                        <c:v>16.525204407236501</c:v>
                      </c:pt>
                      <c:pt idx="5507">
                        <c:v>16.510715176638001</c:v>
                      </c:pt>
                      <c:pt idx="5508">
                        <c:v>16.4989424926612</c:v>
                      </c:pt>
                      <c:pt idx="5509">
                        <c:v>16.508110893285</c:v>
                      </c:pt>
                      <c:pt idx="5510">
                        <c:v>16.541837361985099</c:v>
                      </c:pt>
                      <c:pt idx="5511">
                        <c:v>16.494103915279499</c:v>
                      </c:pt>
                      <c:pt idx="5512">
                        <c:v>16.4810652200138</c:v>
                      </c:pt>
                      <c:pt idx="5513">
                        <c:v>16.474616192148002</c:v>
                      </c:pt>
                      <c:pt idx="5514">
                        <c:v>16.475782769203001</c:v>
                      </c:pt>
                      <c:pt idx="5515">
                        <c:v>16.4803875039776</c:v>
                      </c:pt>
                      <c:pt idx="5516">
                        <c:v>16.501493067497499</c:v>
                      </c:pt>
                      <c:pt idx="5517">
                        <c:v>16.459438269394699</c:v>
                      </c:pt>
                      <c:pt idx="5518">
                        <c:v>16.473705294748399</c:v>
                      </c:pt>
                      <c:pt idx="5519">
                        <c:v>16.483578931813302</c:v>
                      </c:pt>
                      <c:pt idx="5520">
                        <c:v>16.464427852976499</c:v>
                      </c:pt>
                      <c:pt idx="5521">
                        <c:v>16.496005537942899</c:v>
                      </c:pt>
                      <c:pt idx="5522">
                        <c:v>16.503660110220999</c:v>
                      </c:pt>
                      <c:pt idx="5523">
                        <c:v>16.4668374374248</c:v>
                      </c:pt>
                      <c:pt idx="5524">
                        <c:v>16.4897242812462</c:v>
                      </c:pt>
                      <c:pt idx="5525">
                        <c:v>16.5137797052687</c:v>
                      </c:pt>
                      <c:pt idx="5526">
                        <c:v>16.510617908797901</c:v>
                      </c:pt>
                      <c:pt idx="5527">
                        <c:v>16.474980802783499</c:v>
                      </c:pt>
                      <c:pt idx="5528">
                        <c:v>16.506589940852201</c:v>
                      </c:pt>
                      <c:pt idx="5529">
                        <c:v>16.494186170051002</c:v>
                      </c:pt>
                      <c:pt idx="5530">
                        <c:v>16.474780257155299</c:v>
                      </c:pt>
                      <c:pt idx="5531">
                        <c:v>16.518480189992498</c:v>
                      </c:pt>
                      <c:pt idx="5532">
                        <c:v>16.5087528348642</c:v>
                      </c:pt>
                      <c:pt idx="5533">
                        <c:v>16.4992873913558</c:v>
                      </c:pt>
                      <c:pt idx="5534">
                        <c:v>16.486014810754099</c:v>
                      </c:pt>
                      <c:pt idx="5535">
                        <c:v>16.505669953272999</c:v>
                      </c:pt>
                      <c:pt idx="5536">
                        <c:v>16.5076622688821</c:v>
                      </c:pt>
                      <c:pt idx="5537">
                        <c:v>16.480392592512501</c:v>
                      </c:pt>
                      <c:pt idx="5538">
                        <c:v>16.528040902622202</c:v>
                      </c:pt>
                      <c:pt idx="5539">
                        <c:v>16.508578228133199</c:v>
                      </c:pt>
                      <c:pt idx="5540">
                        <c:v>16.508149972307201</c:v>
                      </c:pt>
                      <c:pt idx="5541">
                        <c:v>16.517837554440501</c:v>
                      </c:pt>
                      <c:pt idx="5542">
                        <c:v>16.4914932415221</c:v>
                      </c:pt>
                      <c:pt idx="5543">
                        <c:v>16.529492871553799</c:v>
                      </c:pt>
                      <c:pt idx="5544">
                        <c:v>16.51146945</c:v>
                      </c:pt>
                      <c:pt idx="5545">
                        <c:v>16.492042665672798</c:v>
                      </c:pt>
                      <c:pt idx="5546">
                        <c:v>16.534409641269502</c:v>
                      </c:pt>
                      <c:pt idx="5547">
                        <c:v>16.457907781243701</c:v>
                      </c:pt>
                      <c:pt idx="5548">
                        <c:v>16.5080922368134</c:v>
                      </c:pt>
                      <c:pt idx="5549">
                        <c:v>16.484019914024799</c:v>
                      </c:pt>
                      <c:pt idx="5550">
                        <c:v>16.485169055065601</c:v>
                      </c:pt>
                      <c:pt idx="5551">
                        <c:v>16.469459721616101</c:v>
                      </c:pt>
                      <c:pt idx="5552">
                        <c:v>16.521691761872201</c:v>
                      </c:pt>
                      <c:pt idx="5553">
                        <c:v>16.500393490287099</c:v>
                      </c:pt>
                      <c:pt idx="5554">
                        <c:v>16.506842728294501</c:v>
                      </c:pt>
                      <c:pt idx="5555">
                        <c:v>16.501895309996002</c:v>
                      </c:pt>
                      <c:pt idx="5556">
                        <c:v>16.501507825617299</c:v>
                      </c:pt>
                      <c:pt idx="5557">
                        <c:v>16.4605713050967</c:v>
                      </c:pt>
                      <c:pt idx="5558">
                        <c:v>16.500329357843899</c:v>
                      </c:pt>
                      <c:pt idx="5559">
                        <c:v>16.515778390118701</c:v>
                      </c:pt>
                      <c:pt idx="5560">
                        <c:v>16.478819440080098</c:v>
                      </c:pt>
                      <c:pt idx="5561">
                        <c:v>16.523510906452401</c:v>
                      </c:pt>
                      <c:pt idx="5562">
                        <c:v>16.511153546180701</c:v>
                      </c:pt>
                      <c:pt idx="5563">
                        <c:v>16.489112750525099</c:v>
                      </c:pt>
                      <c:pt idx="5564">
                        <c:v>16.481991148757501</c:v>
                      </c:pt>
                      <c:pt idx="5565">
                        <c:v>16.507606374075799</c:v>
                      </c:pt>
                      <c:pt idx="5566">
                        <c:v>16.552273923145901</c:v>
                      </c:pt>
                      <c:pt idx="5567">
                        <c:v>16.507499806375201</c:v>
                      </c:pt>
                      <c:pt idx="5568">
                        <c:v>16.5266456567633</c:v>
                      </c:pt>
                      <c:pt idx="5569">
                        <c:v>16.492862838503701</c:v>
                      </c:pt>
                      <c:pt idx="5570">
                        <c:v>16.487337993594</c:v>
                      </c:pt>
                      <c:pt idx="5571">
                        <c:v>16.507873725527599</c:v>
                      </c:pt>
                      <c:pt idx="5572">
                        <c:v>16.487631687856201</c:v>
                      </c:pt>
                      <c:pt idx="5573">
                        <c:v>16.4836823311629</c:v>
                      </c:pt>
                      <c:pt idx="5574">
                        <c:v>16.515662801532699</c:v>
                      </c:pt>
                      <c:pt idx="5575">
                        <c:v>16.539099774574598</c:v>
                      </c:pt>
                      <c:pt idx="5576">
                        <c:v>16.494067692203199</c:v>
                      </c:pt>
                      <c:pt idx="5577">
                        <c:v>16.516422030662302</c:v>
                      </c:pt>
                      <c:pt idx="5578">
                        <c:v>16.5088482467707</c:v>
                      </c:pt>
                      <c:pt idx="5579">
                        <c:v>16.5146634411179</c:v>
                      </c:pt>
                      <c:pt idx="5580">
                        <c:v>16.5378303755781</c:v>
                      </c:pt>
                      <c:pt idx="5581">
                        <c:v>16.563189777156399</c:v>
                      </c:pt>
                      <c:pt idx="5582">
                        <c:v>16.4748881935013</c:v>
                      </c:pt>
                      <c:pt idx="5583">
                        <c:v>16.478086740316201</c:v>
                      </c:pt>
                      <c:pt idx="5584">
                        <c:v>16.483626420260599</c:v>
                      </c:pt>
                      <c:pt idx="5585">
                        <c:v>16.474768293403301</c:v>
                      </c:pt>
                      <c:pt idx="5586">
                        <c:v>16.472086819499399</c:v>
                      </c:pt>
                      <c:pt idx="5587">
                        <c:v>16.496337615495801</c:v>
                      </c:pt>
                      <c:pt idx="5588">
                        <c:v>16.471230897205398</c:v>
                      </c:pt>
                      <c:pt idx="5589">
                        <c:v>16.474105835220598</c:v>
                      </c:pt>
                      <c:pt idx="5590">
                        <c:v>16.485156750605</c:v>
                      </c:pt>
                      <c:pt idx="5591">
                        <c:v>16.4673455507894</c:v>
                      </c:pt>
                      <c:pt idx="5592">
                        <c:v>16.488132203209801</c:v>
                      </c:pt>
                      <c:pt idx="5593">
                        <c:v>16.466614941823799</c:v>
                      </c:pt>
                      <c:pt idx="5594">
                        <c:v>16.497432878473401</c:v>
                      </c:pt>
                      <c:pt idx="5595">
                        <c:v>16.508535381260199</c:v>
                      </c:pt>
                      <c:pt idx="5596">
                        <c:v>16.508310993058998</c:v>
                      </c:pt>
                      <c:pt idx="5597">
                        <c:v>16.496057882175201</c:v>
                      </c:pt>
                      <c:pt idx="5598">
                        <c:v>16.485372915779301</c:v>
                      </c:pt>
                      <c:pt idx="5599">
                        <c:v>16.471863564150599</c:v>
                      </c:pt>
                      <c:pt idx="5600">
                        <c:v>16.450218739444001</c:v>
                      </c:pt>
                      <c:pt idx="5601">
                        <c:v>16.494654622982001</c:v>
                      </c:pt>
                      <c:pt idx="5602">
                        <c:v>16.4991135371803</c:v>
                      </c:pt>
                      <c:pt idx="5603">
                        <c:v>16.513727502094401</c:v>
                      </c:pt>
                      <c:pt idx="5604">
                        <c:v>16.470336479201102</c:v>
                      </c:pt>
                      <c:pt idx="5605">
                        <c:v>16.499176240273702</c:v>
                      </c:pt>
                      <c:pt idx="5606">
                        <c:v>16.516250378295901</c:v>
                      </c:pt>
                      <c:pt idx="5607">
                        <c:v>16.497514828083901</c:v>
                      </c:pt>
                      <c:pt idx="5608">
                        <c:v>16.4862205050154</c:v>
                      </c:pt>
                      <c:pt idx="5609">
                        <c:v>16.5047428817441</c:v>
                      </c:pt>
                      <c:pt idx="5610">
                        <c:v>16.490780623350801</c:v>
                      </c:pt>
                      <c:pt idx="5611">
                        <c:v>16.5153343879321</c:v>
                      </c:pt>
                      <c:pt idx="5612">
                        <c:v>16.514725816657901</c:v>
                      </c:pt>
                      <c:pt idx="5613">
                        <c:v>16.513165339237698</c:v>
                      </c:pt>
                      <c:pt idx="5614">
                        <c:v>16.524424235968102</c:v>
                      </c:pt>
                      <c:pt idx="5615">
                        <c:v>16.530300297382698</c:v>
                      </c:pt>
                      <c:pt idx="5616">
                        <c:v>16.4943602532028</c:v>
                      </c:pt>
                      <c:pt idx="5617">
                        <c:v>16.484717531272999</c:v>
                      </c:pt>
                      <c:pt idx="5618">
                        <c:v>16.501837497247401</c:v>
                      </c:pt>
                      <c:pt idx="5619">
                        <c:v>16.4711954673365</c:v>
                      </c:pt>
                      <c:pt idx="5620">
                        <c:v>16.463307498415201</c:v>
                      </c:pt>
                      <c:pt idx="5621">
                        <c:v>16.509547513491299</c:v>
                      </c:pt>
                      <c:pt idx="5622">
                        <c:v>16.497735933835401</c:v>
                      </c:pt>
                      <c:pt idx="5623">
                        <c:v>16.499395231651199</c:v>
                      </c:pt>
                      <c:pt idx="5624">
                        <c:v>16.498670681873701</c:v>
                      </c:pt>
                      <c:pt idx="5625">
                        <c:v>16.4967111065097</c:v>
                      </c:pt>
                      <c:pt idx="5626">
                        <c:v>16.4840061045652</c:v>
                      </c:pt>
                      <c:pt idx="5627">
                        <c:v>16.510484717382901</c:v>
                      </c:pt>
                      <c:pt idx="5628">
                        <c:v>16.521666137245901</c:v>
                      </c:pt>
                      <c:pt idx="5629">
                        <c:v>16.486384376002398</c:v>
                      </c:pt>
                      <c:pt idx="5630">
                        <c:v>16.516550329128101</c:v>
                      </c:pt>
                      <c:pt idx="5631">
                        <c:v>16.507923201847301</c:v>
                      </c:pt>
                      <c:pt idx="5632">
                        <c:v>16.505085342803302</c:v>
                      </c:pt>
                      <c:pt idx="5633">
                        <c:v>16.521514873395098</c:v>
                      </c:pt>
                      <c:pt idx="5634">
                        <c:v>16.545013946007199</c:v>
                      </c:pt>
                      <c:pt idx="5635">
                        <c:v>16.474624772905901</c:v>
                      </c:pt>
                      <c:pt idx="5636">
                        <c:v>16.497158176997502</c:v>
                      </c:pt>
                      <c:pt idx="5637">
                        <c:v>16.5008299517052</c:v>
                      </c:pt>
                      <c:pt idx="5638">
                        <c:v>16.492996040540799</c:v>
                      </c:pt>
                      <c:pt idx="5639">
                        <c:v>16.512596719117099</c:v>
                      </c:pt>
                      <c:pt idx="5640">
                        <c:v>16.504294560329601</c:v>
                      </c:pt>
                      <c:pt idx="5641">
                        <c:v>16.477308930155498</c:v>
                      </c:pt>
                      <c:pt idx="5642">
                        <c:v>16.494302760682501</c:v>
                      </c:pt>
                      <c:pt idx="5643">
                        <c:v>16.521177211747101</c:v>
                      </c:pt>
                      <c:pt idx="5644">
                        <c:v>16.5068182345466</c:v>
                      </c:pt>
                      <c:pt idx="5645">
                        <c:v>16.553377886513999</c:v>
                      </c:pt>
                      <c:pt idx="5646">
                        <c:v>16.5103790342434</c:v>
                      </c:pt>
                      <c:pt idx="5647">
                        <c:v>16.517625471822001</c:v>
                      </c:pt>
                      <c:pt idx="5648">
                        <c:v>16.524806772463101</c:v>
                      </c:pt>
                      <c:pt idx="5649">
                        <c:v>16.534430202241701</c:v>
                      </c:pt>
                      <c:pt idx="5650">
                        <c:v>16.528545889746201</c:v>
                      </c:pt>
                      <c:pt idx="5651">
                        <c:v>16.539615003267102</c:v>
                      </c:pt>
                      <c:pt idx="5652">
                        <c:v>16.467835488982701</c:v>
                      </c:pt>
                      <c:pt idx="5653">
                        <c:v>16.476792442158899</c:v>
                      </c:pt>
                      <c:pt idx="5654">
                        <c:v>16.456782841337599</c:v>
                      </c:pt>
                      <c:pt idx="5655">
                        <c:v>16.461180817987199</c:v>
                      </c:pt>
                      <c:pt idx="5656">
                        <c:v>16.515137718556101</c:v>
                      </c:pt>
                      <c:pt idx="5657">
                        <c:v>16.5037693962277</c:v>
                      </c:pt>
                      <c:pt idx="5658">
                        <c:v>16.502528400052299</c:v>
                      </c:pt>
                      <c:pt idx="5659">
                        <c:v>16.502458014500199</c:v>
                      </c:pt>
                      <c:pt idx="5660">
                        <c:v>16.5001008977708</c:v>
                      </c:pt>
                      <c:pt idx="5661">
                        <c:v>16.4723393155388</c:v>
                      </c:pt>
                      <c:pt idx="5662">
                        <c:v>16.492629424952501</c:v>
                      </c:pt>
                      <c:pt idx="5663">
                        <c:v>16.509951912648798</c:v>
                      </c:pt>
                      <c:pt idx="5664">
                        <c:v>16.516388254168</c:v>
                      </c:pt>
                      <c:pt idx="5665">
                        <c:v>16.483116434498399</c:v>
                      </c:pt>
                      <c:pt idx="5666">
                        <c:v>16.5005749930497</c:v>
                      </c:pt>
                      <c:pt idx="5667">
                        <c:v>16.502720774390799</c:v>
                      </c:pt>
                      <c:pt idx="5668">
                        <c:v>16.494780034782099</c:v>
                      </c:pt>
                      <c:pt idx="5669">
                        <c:v>16.508539711134301</c:v>
                      </c:pt>
                      <c:pt idx="5670">
                        <c:v>16.486908005124299</c:v>
                      </c:pt>
                      <c:pt idx="5671">
                        <c:v>16.514895031597099</c:v>
                      </c:pt>
                      <c:pt idx="5672">
                        <c:v>16.511567370993699</c:v>
                      </c:pt>
                      <c:pt idx="5673">
                        <c:v>16.499829469453701</c:v>
                      </c:pt>
                      <c:pt idx="5674">
                        <c:v>16.480197327540299</c:v>
                      </c:pt>
                      <c:pt idx="5675">
                        <c:v>16.484033548494399</c:v>
                      </c:pt>
                      <c:pt idx="5676">
                        <c:v>16.4863833127792</c:v>
                      </c:pt>
                      <c:pt idx="5677">
                        <c:v>16.480764993078001</c:v>
                      </c:pt>
                      <c:pt idx="5678">
                        <c:v>16.4860634222577</c:v>
                      </c:pt>
                      <c:pt idx="5679">
                        <c:v>16.527954499141</c:v>
                      </c:pt>
                      <c:pt idx="5680">
                        <c:v>15.911161410133699</c:v>
                      </c:pt>
                      <c:pt idx="5681">
                        <c:v>15.897041535783099</c:v>
                      </c:pt>
                      <c:pt idx="5682">
                        <c:v>15.877808831035001</c:v>
                      </c:pt>
                      <c:pt idx="5683">
                        <c:v>15.890820996032399</c:v>
                      </c:pt>
                      <c:pt idx="5684">
                        <c:v>15.9062228747873</c:v>
                      </c:pt>
                      <c:pt idx="5685">
                        <c:v>15.861002459647199</c:v>
                      </c:pt>
                      <c:pt idx="5686">
                        <c:v>15.852427434714199</c:v>
                      </c:pt>
                      <c:pt idx="5687">
                        <c:v>15.861084818243301</c:v>
                      </c:pt>
                      <c:pt idx="5688">
                        <c:v>15.880417020286901</c:v>
                      </c:pt>
                      <c:pt idx="5689">
                        <c:v>15.867696739751899</c:v>
                      </c:pt>
                      <c:pt idx="5690">
                        <c:v>15.879339112453501</c:v>
                      </c:pt>
                      <c:pt idx="5691">
                        <c:v>15.8926822822185</c:v>
                      </c:pt>
                      <c:pt idx="5692">
                        <c:v>15.894692533045101</c:v>
                      </c:pt>
                      <c:pt idx="5693">
                        <c:v>15.802289858171999</c:v>
                      </c:pt>
                      <c:pt idx="5694">
                        <c:v>15.873932820813501</c:v>
                      </c:pt>
                      <c:pt idx="5695">
                        <c:v>15.946554332563499</c:v>
                      </c:pt>
                      <c:pt idx="5696">
                        <c:v>15.890065115494499</c:v>
                      </c:pt>
                      <c:pt idx="5697">
                        <c:v>15.8992306168018</c:v>
                      </c:pt>
                      <c:pt idx="5698">
                        <c:v>15.9136897849513</c:v>
                      </c:pt>
                      <c:pt idx="5699">
                        <c:v>15.822651531269599</c:v>
                      </c:pt>
                      <c:pt idx="5700">
                        <c:v>15.8958329645366</c:v>
                      </c:pt>
                      <c:pt idx="5701">
                        <c:v>16.5130518869586</c:v>
                      </c:pt>
                      <c:pt idx="5702">
                        <c:v>16.484673245763599</c:v>
                      </c:pt>
                      <c:pt idx="5703">
                        <c:v>16.492865346673099</c:v>
                      </c:pt>
                      <c:pt idx="5704">
                        <c:v>16.516020711649499</c:v>
                      </c:pt>
                      <c:pt idx="5705">
                        <c:v>16.508304677663599</c:v>
                      </c:pt>
                      <c:pt idx="5706">
                        <c:v>16.529893793856498</c:v>
                      </c:pt>
                      <c:pt idx="5707">
                        <c:v>16.547504944264599</c:v>
                      </c:pt>
                      <c:pt idx="5708">
                        <c:v>16.4824142670284</c:v>
                      </c:pt>
                      <c:pt idx="5709">
                        <c:v>16.495543066319001</c:v>
                      </c:pt>
                      <c:pt idx="5710">
                        <c:v>16.462017047123801</c:v>
                      </c:pt>
                      <c:pt idx="5711">
                        <c:v>16.4947504444823</c:v>
                      </c:pt>
                      <c:pt idx="5712">
                        <c:v>16.510821139387598</c:v>
                      </c:pt>
                      <c:pt idx="5713">
                        <c:v>16.5110080123833</c:v>
                      </c:pt>
                      <c:pt idx="5714">
                        <c:v>16.560948615849501</c:v>
                      </c:pt>
                      <c:pt idx="5715">
                        <c:v>16.518071212362301</c:v>
                      </c:pt>
                      <c:pt idx="5716">
                        <c:v>16.485212538874102</c:v>
                      </c:pt>
                      <c:pt idx="5717">
                        <c:v>16.5103285863823</c:v>
                      </c:pt>
                      <c:pt idx="5718">
                        <c:v>16.510123535595699</c:v>
                      </c:pt>
                      <c:pt idx="5719">
                        <c:v>16.486917164500699</c:v>
                      </c:pt>
                      <c:pt idx="5720">
                        <c:v>16.5045228849959</c:v>
                      </c:pt>
                      <c:pt idx="5721">
                        <c:v>16.5130218510246</c:v>
                      </c:pt>
                      <c:pt idx="5722">
                        <c:v>16.5178808610383</c:v>
                      </c:pt>
                      <c:pt idx="5723">
                        <c:v>16.5217933297771</c:v>
                      </c:pt>
                      <c:pt idx="5724">
                        <c:v>16.517663443175</c:v>
                      </c:pt>
                      <c:pt idx="5725">
                        <c:v>16.501085813736601</c:v>
                      </c:pt>
                      <c:pt idx="5726">
                        <c:v>16.482541013730099</c:v>
                      </c:pt>
                      <c:pt idx="5727">
                        <c:v>16.5628382470125</c:v>
                      </c:pt>
                      <c:pt idx="5728">
                        <c:v>16.519683512138901</c:v>
                      </c:pt>
                      <c:pt idx="5729">
                        <c:v>16.533145604828</c:v>
                      </c:pt>
                      <c:pt idx="5730">
                        <c:v>16.499540338722799</c:v>
                      </c:pt>
                      <c:pt idx="5731">
                        <c:v>16.543083051517101</c:v>
                      </c:pt>
                      <c:pt idx="5732">
                        <c:v>16.549718292102298</c:v>
                      </c:pt>
                      <c:pt idx="5733">
                        <c:v>16.549916874886399</c:v>
                      </c:pt>
                      <c:pt idx="5734">
                        <c:v>16.530347565739799</c:v>
                      </c:pt>
                      <c:pt idx="5735">
                        <c:v>16.521317327666999</c:v>
                      </c:pt>
                      <c:pt idx="5736">
                        <c:v>16.526359983654899</c:v>
                      </c:pt>
                      <c:pt idx="5737">
                        <c:v>16.4968229472471</c:v>
                      </c:pt>
                      <c:pt idx="5738">
                        <c:v>16.524820162211199</c:v>
                      </c:pt>
                      <c:pt idx="5739">
                        <c:v>16.5256246106816</c:v>
                      </c:pt>
                      <c:pt idx="5740">
                        <c:v>16.533244579992498</c:v>
                      </c:pt>
                      <c:pt idx="5741">
                        <c:v>16.528319371687701</c:v>
                      </c:pt>
                      <c:pt idx="5742">
                        <c:v>16.533037387434</c:v>
                      </c:pt>
                      <c:pt idx="5743">
                        <c:v>16.557884043848102</c:v>
                      </c:pt>
                      <c:pt idx="5744">
                        <c:v>16.543626382115502</c:v>
                      </c:pt>
                      <c:pt idx="5745">
                        <c:v>16.544571089467698</c:v>
                      </c:pt>
                      <c:pt idx="5746">
                        <c:v>16.542511522970202</c:v>
                      </c:pt>
                      <c:pt idx="5747">
                        <c:v>16.5517398928537</c:v>
                      </c:pt>
                      <c:pt idx="5748">
                        <c:v>16.544004272395998</c:v>
                      </c:pt>
                      <c:pt idx="5749">
                        <c:v>16.548993477107501</c:v>
                      </c:pt>
                      <c:pt idx="5750">
                        <c:v>16.509970848261901</c:v>
                      </c:pt>
                      <c:pt idx="5751">
                        <c:v>16.5447749822006</c:v>
                      </c:pt>
                      <c:pt idx="5752">
                        <c:v>16.551562989272099</c:v>
                      </c:pt>
                      <c:pt idx="5753">
                        <c:v>16.520672742156901</c:v>
                      </c:pt>
                      <c:pt idx="5754">
                        <c:v>16.557968117583801</c:v>
                      </c:pt>
                      <c:pt idx="5755">
                        <c:v>16.541244103580802</c:v>
                      </c:pt>
                      <c:pt idx="5756">
                        <c:v>16.546579056071501</c:v>
                      </c:pt>
                      <c:pt idx="5757">
                        <c:v>16.5515243354509</c:v>
                      </c:pt>
                      <c:pt idx="5758">
                        <c:v>16.5171917587375</c:v>
                      </c:pt>
                      <c:pt idx="5759">
                        <c:v>16.5636777839084</c:v>
                      </c:pt>
                      <c:pt idx="5760">
                        <c:v>16.534886453174799</c:v>
                      </c:pt>
                      <c:pt idx="5761">
                        <c:v>16.5406436757088</c:v>
                      </c:pt>
                      <c:pt idx="5762">
                        <c:v>16.547299121116399</c:v>
                      </c:pt>
                      <c:pt idx="5763">
                        <c:v>16.5614113440324</c:v>
                      </c:pt>
                      <c:pt idx="5764">
                        <c:v>16.544680492304501</c:v>
                      </c:pt>
                      <c:pt idx="5765">
                        <c:v>16.507162779144501</c:v>
                      </c:pt>
                      <c:pt idx="5766">
                        <c:v>16.551616956392799</c:v>
                      </c:pt>
                      <c:pt idx="5767">
                        <c:v>16.539926462126999</c:v>
                      </c:pt>
                      <c:pt idx="5768">
                        <c:v>16.538839894016199</c:v>
                      </c:pt>
                      <c:pt idx="5769">
                        <c:v>16.544121318051602</c:v>
                      </c:pt>
                      <c:pt idx="5770">
                        <c:v>16.546097836420198</c:v>
                      </c:pt>
                      <c:pt idx="5771">
                        <c:v>16.5274606316678</c:v>
                      </c:pt>
                      <c:pt idx="5772">
                        <c:v>16.562399209083399</c:v>
                      </c:pt>
                      <c:pt idx="5773">
                        <c:v>16.557817107643999</c:v>
                      </c:pt>
                      <c:pt idx="5774">
                        <c:v>16.525795439693098</c:v>
                      </c:pt>
                      <c:pt idx="5775">
                        <c:v>16.547073576421599</c:v>
                      </c:pt>
                      <c:pt idx="5776">
                        <c:v>16.525226721734299</c:v>
                      </c:pt>
                      <c:pt idx="5777">
                        <c:v>16.550261410880399</c:v>
                      </c:pt>
                      <c:pt idx="5778">
                        <c:v>16.559316279025801</c:v>
                      </c:pt>
                      <c:pt idx="5779">
                        <c:v>16.5638291123662</c:v>
                      </c:pt>
                      <c:pt idx="5780">
                        <c:v>16.561753766511099</c:v>
                      </c:pt>
                      <c:pt idx="5781">
                        <c:v>16.5368496113114</c:v>
                      </c:pt>
                      <c:pt idx="5782">
                        <c:v>16.5416542228037</c:v>
                      </c:pt>
                      <c:pt idx="5783">
                        <c:v>16.5553771904444</c:v>
                      </c:pt>
                      <c:pt idx="5784">
                        <c:v>16.561201501705298</c:v>
                      </c:pt>
                      <c:pt idx="5785">
                        <c:v>16.571513540924101</c:v>
                      </c:pt>
                      <c:pt idx="5786">
                        <c:v>16.5376296034486</c:v>
                      </c:pt>
                      <c:pt idx="5787">
                        <c:v>16.5783399894969</c:v>
                      </c:pt>
                      <c:pt idx="5788">
                        <c:v>16.5660924079633</c:v>
                      </c:pt>
                      <c:pt idx="5789">
                        <c:v>16.569520916001899</c:v>
                      </c:pt>
                      <c:pt idx="5790">
                        <c:v>16.564565920334399</c:v>
                      </c:pt>
                      <c:pt idx="5791">
                        <c:v>16.557418826716901</c:v>
                      </c:pt>
                      <c:pt idx="5792">
                        <c:v>16.572328766070498</c:v>
                      </c:pt>
                      <c:pt idx="5793">
                        <c:v>16.550735745279901</c:v>
                      </c:pt>
                      <c:pt idx="5794">
                        <c:v>16.525568753252099</c:v>
                      </c:pt>
                      <c:pt idx="5795">
                        <c:v>16.571336192257899</c:v>
                      </c:pt>
                      <c:pt idx="5796">
                        <c:v>16.534721827186399</c:v>
                      </c:pt>
                      <c:pt idx="5797">
                        <c:v>16.5371087283782</c:v>
                      </c:pt>
                      <c:pt idx="5798">
                        <c:v>16.560495770829501</c:v>
                      </c:pt>
                      <c:pt idx="5799">
                        <c:v>16.563929148827</c:v>
                      </c:pt>
                      <c:pt idx="5800">
                        <c:v>16.537641140699701</c:v>
                      </c:pt>
                      <c:pt idx="5801">
                        <c:v>16.532361619681399</c:v>
                      </c:pt>
                      <c:pt idx="5802">
                        <c:v>16.5422135269771</c:v>
                      </c:pt>
                      <c:pt idx="5803">
                        <c:v>16.546498893808</c:v>
                      </c:pt>
                      <c:pt idx="5804">
                        <c:v>16.544547661071199</c:v>
                      </c:pt>
                      <c:pt idx="5805">
                        <c:v>16.548056264151899</c:v>
                      </c:pt>
                      <c:pt idx="5806">
                        <c:v>16.570659796061602</c:v>
                      </c:pt>
                      <c:pt idx="5807">
                        <c:v>16.517561630018399</c:v>
                      </c:pt>
                      <c:pt idx="5808">
                        <c:v>16.572425032064199</c:v>
                      </c:pt>
                      <c:pt idx="5809">
                        <c:v>16.542599167719398</c:v>
                      </c:pt>
                      <c:pt idx="5810">
                        <c:v>16.578739599533598</c:v>
                      </c:pt>
                      <c:pt idx="5811">
                        <c:v>16.556240868675999</c:v>
                      </c:pt>
                      <c:pt idx="5812">
                        <c:v>16.542168359228199</c:v>
                      </c:pt>
                      <c:pt idx="5813">
                        <c:v>16.558483449713801</c:v>
                      </c:pt>
                      <c:pt idx="5814">
                        <c:v>16.557501341366901</c:v>
                      </c:pt>
                      <c:pt idx="5815">
                        <c:v>16.547014326545298</c:v>
                      </c:pt>
                      <c:pt idx="5816">
                        <c:v>16.537280942338398</c:v>
                      </c:pt>
                      <c:pt idx="5817">
                        <c:v>16.5573278311774</c:v>
                      </c:pt>
                      <c:pt idx="5818">
                        <c:v>16.546194953463001</c:v>
                      </c:pt>
                      <c:pt idx="5819">
                        <c:v>16.5707983992917</c:v>
                      </c:pt>
                      <c:pt idx="5820">
                        <c:v>16.550828315687902</c:v>
                      </c:pt>
                      <c:pt idx="5821">
                        <c:v>16.539942993392899</c:v>
                      </c:pt>
                      <c:pt idx="5822">
                        <c:v>16.5488862546276</c:v>
                      </c:pt>
                      <c:pt idx="5823">
                        <c:v>16.566020719525099</c:v>
                      </c:pt>
                      <c:pt idx="5824">
                        <c:v>16.5335051731014</c:v>
                      </c:pt>
                      <c:pt idx="5825">
                        <c:v>16.562296303678799</c:v>
                      </c:pt>
                      <c:pt idx="5826">
                        <c:v>16.576337958676</c:v>
                      </c:pt>
                      <c:pt idx="5827">
                        <c:v>16.565164445708501</c:v>
                      </c:pt>
                      <c:pt idx="5828">
                        <c:v>16.579567557475801</c:v>
                      </c:pt>
                      <c:pt idx="5829">
                        <c:v>16.558221759054401</c:v>
                      </c:pt>
                      <c:pt idx="5830">
                        <c:v>16.555167564102799</c:v>
                      </c:pt>
                      <c:pt idx="5831">
                        <c:v>16.5747429907377</c:v>
                      </c:pt>
                      <c:pt idx="5832">
                        <c:v>16.555295017311298</c:v>
                      </c:pt>
                      <c:pt idx="5833">
                        <c:v>16.558272532714899</c:v>
                      </c:pt>
                      <c:pt idx="5834">
                        <c:v>16.559875493081702</c:v>
                      </c:pt>
                      <c:pt idx="5835">
                        <c:v>16.5674914116845</c:v>
                      </c:pt>
                      <c:pt idx="5836">
                        <c:v>16.534094805377499</c:v>
                      </c:pt>
                      <c:pt idx="5837">
                        <c:v>16.5600988100127</c:v>
                      </c:pt>
                      <c:pt idx="5838">
                        <c:v>16.561606824243501</c:v>
                      </c:pt>
                      <c:pt idx="5839">
                        <c:v>16.513329362251699</c:v>
                      </c:pt>
                      <c:pt idx="5840">
                        <c:v>16.583073856128198</c:v>
                      </c:pt>
                      <c:pt idx="5841">
                        <c:v>16.567376349261199</c:v>
                      </c:pt>
                      <c:pt idx="5842">
                        <c:v>16.563201820448199</c:v>
                      </c:pt>
                      <c:pt idx="5843">
                        <c:v>16.563799950234301</c:v>
                      </c:pt>
                      <c:pt idx="5844">
                        <c:v>16.553616435091001</c:v>
                      </c:pt>
                      <c:pt idx="5845">
                        <c:v>16.5744245583059</c:v>
                      </c:pt>
                      <c:pt idx="5846">
                        <c:v>16.566409649263498</c:v>
                      </c:pt>
                      <c:pt idx="5847">
                        <c:v>16.553083404364699</c:v>
                      </c:pt>
                      <c:pt idx="5848">
                        <c:v>16.583871856107301</c:v>
                      </c:pt>
                      <c:pt idx="5849">
                        <c:v>16.566075805469801</c:v>
                      </c:pt>
                      <c:pt idx="5850">
                        <c:v>16.570276292622498</c:v>
                      </c:pt>
                      <c:pt idx="5851">
                        <c:v>16.5610095009194</c:v>
                      </c:pt>
                      <c:pt idx="5852">
                        <c:v>16.581023730800201</c:v>
                      </c:pt>
                      <c:pt idx="5853">
                        <c:v>16.577939590932601</c:v>
                      </c:pt>
                      <c:pt idx="5854">
                        <c:v>16.557343994767201</c:v>
                      </c:pt>
                      <c:pt idx="5855">
                        <c:v>16.5386176372905</c:v>
                      </c:pt>
                      <c:pt idx="5856">
                        <c:v>16.534090810842901</c:v>
                      </c:pt>
                      <c:pt idx="5857">
                        <c:v>16.551232244463598</c:v>
                      </c:pt>
                      <c:pt idx="5858">
                        <c:v>16.506169385291699</c:v>
                      </c:pt>
                      <c:pt idx="5859">
                        <c:v>16.530373759501</c:v>
                      </c:pt>
                      <c:pt idx="5860">
                        <c:v>16.534454023516702</c:v>
                      </c:pt>
                      <c:pt idx="5861">
                        <c:v>16.5425644801979</c:v>
                      </c:pt>
                      <c:pt idx="5862">
                        <c:v>16.574901145241899</c:v>
                      </c:pt>
                      <c:pt idx="5863">
                        <c:v>16.5533795765643</c:v>
                      </c:pt>
                      <c:pt idx="5864">
                        <c:v>16.552384263849302</c:v>
                      </c:pt>
                      <c:pt idx="5865">
                        <c:v>16.531199347242701</c:v>
                      </c:pt>
                      <c:pt idx="5866">
                        <c:v>16.557897449163001</c:v>
                      </c:pt>
                      <c:pt idx="5867">
                        <c:v>16.5586263142287</c:v>
                      </c:pt>
                      <c:pt idx="5868">
                        <c:v>16.535563590177102</c:v>
                      </c:pt>
                      <c:pt idx="5869">
                        <c:v>16.554871570982598</c:v>
                      </c:pt>
                      <c:pt idx="5870">
                        <c:v>16.553568614308698</c:v>
                      </c:pt>
                      <c:pt idx="5871">
                        <c:v>16.552126209772901</c:v>
                      </c:pt>
                      <c:pt idx="5872">
                        <c:v>16.582814038908499</c:v>
                      </c:pt>
                      <c:pt idx="5873">
                        <c:v>16.556526021169802</c:v>
                      </c:pt>
                      <c:pt idx="5874">
                        <c:v>16.587737825938799</c:v>
                      </c:pt>
                      <c:pt idx="5875">
                        <c:v>16.552283447653501</c:v>
                      </c:pt>
                      <c:pt idx="5876">
                        <c:v>16.540965409273301</c:v>
                      </c:pt>
                      <c:pt idx="5877">
                        <c:v>16.523592419226201</c:v>
                      </c:pt>
                      <c:pt idx="5878">
                        <c:v>16.552948284380399</c:v>
                      </c:pt>
                      <c:pt idx="5879">
                        <c:v>16.540716350068799</c:v>
                      </c:pt>
                      <c:pt idx="5880">
                        <c:v>16.560718825798599</c:v>
                      </c:pt>
                      <c:pt idx="5881">
                        <c:v>16.554900610394</c:v>
                      </c:pt>
                      <c:pt idx="5882">
                        <c:v>16.573970960656499</c:v>
                      </c:pt>
                      <c:pt idx="5883">
                        <c:v>16.5701065360225</c:v>
                      </c:pt>
                      <c:pt idx="5884">
                        <c:v>16.5680080510318</c:v>
                      </c:pt>
                      <c:pt idx="5885">
                        <c:v>16.564845709036302</c:v>
                      </c:pt>
                      <c:pt idx="5886">
                        <c:v>16.560428220626498</c:v>
                      </c:pt>
                      <c:pt idx="5887">
                        <c:v>16.563577676899101</c:v>
                      </c:pt>
                      <c:pt idx="5888">
                        <c:v>16.563147474468799</c:v>
                      </c:pt>
                      <c:pt idx="5889">
                        <c:v>16.601180423118802</c:v>
                      </c:pt>
                      <c:pt idx="5890">
                        <c:v>16.576620413191499</c:v>
                      </c:pt>
                      <c:pt idx="5891">
                        <c:v>16.522230135938699</c:v>
                      </c:pt>
                      <c:pt idx="5892">
                        <c:v>16.5741539893097</c:v>
                      </c:pt>
                      <c:pt idx="5893">
                        <c:v>16.554151768094801</c:v>
                      </c:pt>
                      <c:pt idx="5894">
                        <c:v>16.5658340075464</c:v>
                      </c:pt>
                      <c:pt idx="5895">
                        <c:v>16.522128109253501</c:v>
                      </c:pt>
                      <c:pt idx="5896">
                        <c:v>16.556377733524201</c:v>
                      </c:pt>
                      <c:pt idx="5897">
                        <c:v>16.576746978071601</c:v>
                      </c:pt>
                      <c:pt idx="5898">
                        <c:v>16.581648283631999</c:v>
                      </c:pt>
                      <c:pt idx="5899">
                        <c:v>16.560846820195302</c:v>
                      </c:pt>
                      <c:pt idx="5900">
                        <c:v>16.583437400572102</c:v>
                      </c:pt>
                      <c:pt idx="5901">
                        <c:v>16.561792273621499</c:v>
                      </c:pt>
                      <c:pt idx="5902">
                        <c:v>16.553343894480498</c:v>
                      </c:pt>
                      <c:pt idx="5903">
                        <c:v>16.558272009451098</c:v>
                      </c:pt>
                      <c:pt idx="5904">
                        <c:v>16.586378520761301</c:v>
                      </c:pt>
                      <c:pt idx="5905">
                        <c:v>16.554996428492899</c:v>
                      </c:pt>
                      <c:pt idx="5906">
                        <c:v>16.572912302244301</c:v>
                      </c:pt>
                      <c:pt idx="5907">
                        <c:v>16.517980384010698</c:v>
                      </c:pt>
                      <c:pt idx="5908">
                        <c:v>16.556091104175199</c:v>
                      </c:pt>
                      <c:pt idx="5909">
                        <c:v>16.605445236609</c:v>
                      </c:pt>
                      <c:pt idx="5910">
                        <c:v>16.610278504801599</c:v>
                      </c:pt>
                      <c:pt idx="5911">
                        <c:v>15.8956541409447</c:v>
                      </c:pt>
                      <c:pt idx="5912">
                        <c:v>15.943833945933299</c:v>
                      </c:pt>
                      <c:pt idx="5913">
                        <c:v>15.891413445785</c:v>
                      </c:pt>
                      <c:pt idx="5914">
                        <c:v>15.849683012669299</c:v>
                      </c:pt>
                      <c:pt idx="5915">
                        <c:v>15.904437732076101</c:v>
                      </c:pt>
                      <c:pt idx="5916">
                        <c:v>15.925029854198099</c:v>
                      </c:pt>
                      <c:pt idx="5917">
                        <c:v>15.864557843531699</c:v>
                      </c:pt>
                      <c:pt idx="5918">
                        <c:v>15.944301652409999</c:v>
                      </c:pt>
                      <c:pt idx="5919">
                        <c:v>15.948227674599</c:v>
                      </c:pt>
                      <c:pt idx="5920">
                        <c:v>15.9391118971428</c:v>
                      </c:pt>
                      <c:pt idx="5921">
                        <c:v>15.954880425260599</c:v>
                      </c:pt>
                      <c:pt idx="5922">
                        <c:v>16.000715592334299</c:v>
                      </c:pt>
                      <c:pt idx="5923">
                        <c:v>15.931652670189401</c:v>
                      </c:pt>
                      <c:pt idx="5924">
                        <c:v>16.202807167606299</c:v>
                      </c:pt>
                      <c:pt idx="5925">
                        <c:v>16.172727062010701</c:v>
                      </c:pt>
                      <c:pt idx="5926">
                        <c:v>16.2822699323007</c:v>
                      </c:pt>
                      <c:pt idx="5927">
                        <c:v>16.222856507868901</c:v>
                      </c:pt>
                      <c:pt idx="5928">
                        <c:v>16.252267711235302</c:v>
                      </c:pt>
                      <c:pt idx="5929">
                        <c:v>16.235494999032301</c:v>
                      </c:pt>
                      <c:pt idx="5930">
                        <c:v>16.224932716573498</c:v>
                      </c:pt>
                      <c:pt idx="5931">
                        <c:v>16.2435768654382</c:v>
                      </c:pt>
                      <c:pt idx="5932">
                        <c:v>16.585552667288201</c:v>
                      </c:pt>
                      <c:pt idx="5933">
                        <c:v>16.503048959183399</c:v>
                      </c:pt>
                      <c:pt idx="5934">
                        <c:v>16.589062462442399</c:v>
                      </c:pt>
                      <c:pt idx="5935">
                        <c:v>16.5576819169139</c:v>
                      </c:pt>
                      <c:pt idx="5936">
                        <c:v>16.550523344921199</c:v>
                      </c:pt>
                      <c:pt idx="5937">
                        <c:v>16.5402208955236</c:v>
                      </c:pt>
                      <c:pt idx="5938">
                        <c:v>16.554591412602001</c:v>
                      </c:pt>
                      <c:pt idx="5939">
                        <c:v>16.5541239054761</c:v>
                      </c:pt>
                      <c:pt idx="5940">
                        <c:v>16.5812228154388</c:v>
                      </c:pt>
                      <c:pt idx="5941">
                        <c:v>16.536055865428501</c:v>
                      </c:pt>
                      <c:pt idx="5942">
                        <c:v>16.563363712155802</c:v>
                      </c:pt>
                      <c:pt idx="5943">
                        <c:v>16.537705126547301</c:v>
                      </c:pt>
                      <c:pt idx="5944">
                        <c:v>16.553821414733498</c:v>
                      </c:pt>
                      <c:pt idx="5945">
                        <c:v>16.531345635280299</c:v>
                      </c:pt>
                      <c:pt idx="5946">
                        <c:v>16.5836725860662</c:v>
                      </c:pt>
                      <c:pt idx="5947">
                        <c:v>16.552377721476901</c:v>
                      </c:pt>
                      <c:pt idx="5948">
                        <c:v>16.575338311322199</c:v>
                      </c:pt>
                      <c:pt idx="5949">
                        <c:v>16.526081786335101</c:v>
                      </c:pt>
                      <c:pt idx="5950">
                        <c:v>16.540398765647101</c:v>
                      </c:pt>
                      <c:pt idx="5951">
                        <c:v>16.595460333482801</c:v>
                      </c:pt>
                      <c:pt idx="5952">
                        <c:v>16.6022717934305</c:v>
                      </c:pt>
                      <c:pt idx="5953">
                        <c:v>16.550503345866399</c:v>
                      </c:pt>
                      <c:pt idx="5954">
                        <c:v>16.5924183811508</c:v>
                      </c:pt>
                      <c:pt idx="5955">
                        <c:v>16.531817606941001</c:v>
                      </c:pt>
                      <c:pt idx="5956">
                        <c:v>16.545114982564598</c:v>
                      </c:pt>
                      <c:pt idx="5957">
                        <c:v>16.594556342693998</c:v>
                      </c:pt>
                      <c:pt idx="5958">
                        <c:v>16.5705080422665</c:v>
                      </c:pt>
                      <c:pt idx="5959">
                        <c:v>16.547611612660699</c:v>
                      </c:pt>
                      <c:pt idx="5960">
                        <c:v>16.586064602582798</c:v>
                      </c:pt>
                      <c:pt idx="5961">
                        <c:v>16.5645839921842</c:v>
                      </c:pt>
                      <c:pt idx="5962">
                        <c:v>16.5696544417297</c:v>
                      </c:pt>
                      <c:pt idx="5963">
                        <c:v>16.566137810691</c:v>
                      </c:pt>
                      <c:pt idx="5964">
                        <c:v>16.583042988535599</c:v>
                      </c:pt>
                      <c:pt idx="5965">
                        <c:v>16.567732488893</c:v>
                      </c:pt>
                      <c:pt idx="5966">
                        <c:v>16.581879213132002</c:v>
                      </c:pt>
                      <c:pt idx="5967">
                        <c:v>16.589374766923999</c:v>
                      </c:pt>
                      <c:pt idx="5968">
                        <c:v>16.5627530325268</c:v>
                      </c:pt>
                      <c:pt idx="5969">
                        <c:v>16.5975978307521</c:v>
                      </c:pt>
                      <c:pt idx="5970">
                        <c:v>16.5893556660297</c:v>
                      </c:pt>
                      <c:pt idx="5971">
                        <c:v>16.577594534133599</c:v>
                      </c:pt>
                      <c:pt idx="5972">
                        <c:v>16.583891902647</c:v>
                      </c:pt>
                      <c:pt idx="5973">
                        <c:v>16.584560117823202</c:v>
                      </c:pt>
                      <c:pt idx="5974">
                        <c:v>16.605632040845499</c:v>
                      </c:pt>
                      <c:pt idx="5975">
                        <c:v>16.5799662053007</c:v>
                      </c:pt>
                      <c:pt idx="5976">
                        <c:v>16.573805012644499</c:v>
                      </c:pt>
                      <c:pt idx="5977">
                        <c:v>16.590430952639899</c:v>
                      </c:pt>
                      <c:pt idx="5978">
                        <c:v>16.5808580447524</c:v>
                      </c:pt>
                      <c:pt idx="5979">
                        <c:v>16.569211266000799</c:v>
                      </c:pt>
                      <c:pt idx="5980">
                        <c:v>16.605186788922101</c:v>
                      </c:pt>
                      <c:pt idx="5981">
                        <c:v>16.609569834776799</c:v>
                      </c:pt>
                      <c:pt idx="5982">
                        <c:v>16.583399128149701</c:v>
                      </c:pt>
                      <c:pt idx="5983">
                        <c:v>16.597805451885101</c:v>
                      </c:pt>
                      <c:pt idx="5984">
                        <c:v>16.589279765689</c:v>
                      </c:pt>
                      <c:pt idx="5985">
                        <c:v>16.577031141940498</c:v>
                      </c:pt>
                      <c:pt idx="5986">
                        <c:v>16.594606007227</c:v>
                      </c:pt>
                      <c:pt idx="5987">
                        <c:v>16.579771835466602</c:v>
                      </c:pt>
                      <c:pt idx="5988">
                        <c:v>16.5984064204386</c:v>
                      </c:pt>
                      <c:pt idx="5989">
                        <c:v>16.578834547887801</c:v>
                      </c:pt>
                      <c:pt idx="5990">
                        <c:v>16.587995016841401</c:v>
                      </c:pt>
                      <c:pt idx="5991">
                        <c:v>16.598174407748001</c:v>
                      </c:pt>
                      <c:pt idx="5992">
                        <c:v>16.591275815649698</c:v>
                      </c:pt>
                      <c:pt idx="5993">
                        <c:v>16.602256330067899</c:v>
                      </c:pt>
                      <c:pt idx="5994">
                        <c:v>16.6013493416431</c:v>
                      </c:pt>
                      <c:pt idx="5995">
                        <c:v>16.6088593694761</c:v>
                      </c:pt>
                      <c:pt idx="5996">
                        <c:v>16.5862432480344</c:v>
                      </c:pt>
                      <c:pt idx="5997">
                        <c:v>16.5860502930189</c:v>
                      </c:pt>
                      <c:pt idx="5998">
                        <c:v>16.595233575235898</c:v>
                      </c:pt>
                      <c:pt idx="5999">
                        <c:v>16.575591993804899</c:v>
                      </c:pt>
                      <c:pt idx="6000">
                        <c:v>16.596996467044502</c:v>
                      </c:pt>
                      <c:pt idx="6001">
                        <c:v>16.607308318595301</c:v>
                      </c:pt>
                      <c:pt idx="6002">
                        <c:v>16.597021534557499</c:v>
                      </c:pt>
                      <c:pt idx="6003">
                        <c:v>16.5927022143313</c:v>
                      </c:pt>
                      <c:pt idx="6004">
                        <c:v>16.562399168132298</c:v>
                      </c:pt>
                      <c:pt idx="6005">
                        <c:v>16.601827945376499</c:v>
                      </c:pt>
                      <c:pt idx="6006">
                        <c:v>16.5895093176958</c:v>
                      </c:pt>
                      <c:pt idx="6007">
                        <c:v>16.5672872056495</c:v>
                      </c:pt>
                      <c:pt idx="6008">
                        <c:v>16.576168119986502</c:v>
                      </c:pt>
                      <c:pt idx="6009">
                        <c:v>16.622692229930401</c:v>
                      </c:pt>
                      <c:pt idx="6010">
                        <c:v>16.592584815598599</c:v>
                      </c:pt>
                      <c:pt idx="6011">
                        <c:v>16.6163564508227</c:v>
                      </c:pt>
                      <c:pt idx="6012">
                        <c:v>16.591439123828899</c:v>
                      </c:pt>
                      <c:pt idx="6013">
                        <c:v>16.588238658992498</c:v>
                      </c:pt>
                      <c:pt idx="6014">
                        <c:v>16.597947465168701</c:v>
                      </c:pt>
                      <c:pt idx="6015">
                        <c:v>16.6013864241812</c:v>
                      </c:pt>
                      <c:pt idx="6016">
                        <c:v>16.600608565029301</c:v>
                      </c:pt>
                      <c:pt idx="6017">
                        <c:v>16.5962079458514</c:v>
                      </c:pt>
                      <c:pt idx="6018">
                        <c:v>16.5777169606096</c:v>
                      </c:pt>
                      <c:pt idx="6019">
                        <c:v>16.576852829134399</c:v>
                      </c:pt>
                      <c:pt idx="6020">
                        <c:v>16.591114553587399</c:v>
                      </c:pt>
                      <c:pt idx="6021">
                        <c:v>16.587301821418102</c:v>
                      </c:pt>
                      <c:pt idx="6022">
                        <c:v>16.621120061372402</c:v>
                      </c:pt>
                      <c:pt idx="6023">
                        <c:v>16.611455883921298</c:v>
                      </c:pt>
                      <c:pt idx="6024">
                        <c:v>16.608384760749001</c:v>
                      </c:pt>
                      <c:pt idx="6025">
                        <c:v>16.5711148779578</c:v>
                      </c:pt>
                      <c:pt idx="6026">
                        <c:v>16.601751637347402</c:v>
                      </c:pt>
                      <c:pt idx="6027">
                        <c:v>16.590253044700901</c:v>
                      </c:pt>
                      <c:pt idx="6028">
                        <c:v>16.579465795803099</c:v>
                      </c:pt>
                      <c:pt idx="6029">
                        <c:v>16.588131201488501</c:v>
                      </c:pt>
                      <c:pt idx="6030">
                        <c:v>16.612214266664601</c:v>
                      </c:pt>
                      <c:pt idx="6031">
                        <c:v>16.599747296620698</c:v>
                      </c:pt>
                      <c:pt idx="6032">
                        <c:v>16.6148416191247</c:v>
                      </c:pt>
                      <c:pt idx="6033">
                        <c:v>16.598509826152199</c:v>
                      </c:pt>
                      <c:pt idx="6034">
                        <c:v>16.605088030440498</c:v>
                      </c:pt>
                      <c:pt idx="6035">
                        <c:v>16.599459433830202</c:v>
                      </c:pt>
                      <c:pt idx="6036">
                        <c:v>16.609535086226899</c:v>
                      </c:pt>
                      <c:pt idx="6037">
                        <c:v>16.600524633197399</c:v>
                      </c:pt>
                      <c:pt idx="6038">
                        <c:v>16.599169317264199</c:v>
                      </c:pt>
                      <c:pt idx="6039">
                        <c:v>16.5987144004953</c:v>
                      </c:pt>
                      <c:pt idx="6040">
                        <c:v>16.606899813894099</c:v>
                      </c:pt>
                      <c:pt idx="6041">
                        <c:v>16.618812000604301</c:v>
                      </c:pt>
                      <c:pt idx="6042">
                        <c:v>16.590879885581</c:v>
                      </c:pt>
                      <c:pt idx="6043">
                        <c:v>16.646701243563999</c:v>
                      </c:pt>
                      <c:pt idx="6044">
                        <c:v>16.580167206445299</c:v>
                      </c:pt>
                      <c:pt idx="6045">
                        <c:v>16.587400125977702</c:v>
                      </c:pt>
                      <c:pt idx="6046">
                        <c:v>16.570372330233901</c:v>
                      </c:pt>
                      <c:pt idx="6047">
                        <c:v>16.5636746038378</c:v>
                      </c:pt>
                      <c:pt idx="6048">
                        <c:v>16.587759345863201</c:v>
                      </c:pt>
                      <c:pt idx="6049">
                        <c:v>16.572281925244798</c:v>
                      </c:pt>
                      <c:pt idx="6050">
                        <c:v>16.566084305877801</c:v>
                      </c:pt>
                      <c:pt idx="6051">
                        <c:v>16.580441099668001</c:v>
                      </c:pt>
                      <c:pt idx="6052">
                        <c:v>16.6219837225063</c:v>
                      </c:pt>
                      <c:pt idx="6053">
                        <c:v>16.6190674308599</c:v>
                      </c:pt>
                      <c:pt idx="6054">
                        <c:v>16.608307790425702</c:v>
                      </c:pt>
                      <c:pt idx="6055">
                        <c:v>16.5855720644334</c:v>
                      </c:pt>
                      <c:pt idx="6056">
                        <c:v>16.595908132123999</c:v>
                      </c:pt>
                      <c:pt idx="6057">
                        <c:v>16.589317161378499</c:v>
                      </c:pt>
                      <c:pt idx="6058">
                        <c:v>16.6415156462581</c:v>
                      </c:pt>
                      <c:pt idx="6059">
                        <c:v>16.5739516996878</c:v>
                      </c:pt>
                      <c:pt idx="6060">
                        <c:v>16.589911116048</c:v>
                      </c:pt>
                      <c:pt idx="6061">
                        <c:v>16.591225253952</c:v>
                      </c:pt>
                      <c:pt idx="6062">
                        <c:v>16.5767819595285</c:v>
                      </c:pt>
                      <c:pt idx="6063">
                        <c:v>16.595840002233299</c:v>
                      </c:pt>
                      <c:pt idx="6064">
                        <c:v>16.613624805764299</c:v>
                      </c:pt>
                      <c:pt idx="6065">
                        <c:v>16.6027684362206</c:v>
                      </c:pt>
                      <c:pt idx="6066">
                        <c:v>16.599278647171399</c:v>
                      </c:pt>
                      <c:pt idx="6067">
                        <c:v>16.6048869569785</c:v>
                      </c:pt>
                      <c:pt idx="6068">
                        <c:v>16.605701737367099</c:v>
                      </c:pt>
                      <c:pt idx="6069">
                        <c:v>16.605845357776101</c:v>
                      </c:pt>
                      <c:pt idx="6070">
                        <c:v>16.593667449345201</c:v>
                      </c:pt>
                      <c:pt idx="6071">
                        <c:v>16.597873071640901</c:v>
                      </c:pt>
                      <c:pt idx="6072">
                        <c:v>16.585117475839301</c:v>
                      </c:pt>
                      <c:pt idx="6073">
                        <c:v>16.577857888532701</c:v>
                      </c:pt>
                      <c:pt idx="6074">
                        <c:v>16.623649522029499</c:v>
                      </c:pt>
                      <c:pt idx="6075">
                        <c:v>16.582366347447302</c:v>
                      </c:pt>
                      <c:pt idx="6076">
                        <c:v>16.601496329787299</c:v>
                      </c:pt>
                      <c:pt idx="6077">
                        <c:v>16.6063590225578</c:v>
                      </c:pt>
                      <c:pt idx="6078">
                        <c:v>16.586560711613402</c:v>
                      </c:pt>
                      <c:pt idx="6079">
                        <c:v>16.6282127645553</c:v>
                      </c:pt>
                      <c:pt idx="6080">
                        <c:v>16.618535157112301</c:v>
                      </c:pt>
                      <c:pt idx="6081">
                        <c:v>16.606787936535401</c:v>
                      </c:pt>
                      <c:pt idx="6082">
                        <c:v>16.605301282474901</c:v>
                      </c:pt>
                      <c:pt idx="6083">
                        <c:v>16.635882632658401</c:v>
                      </c:pt>
                      <c:pt idx="6084">
                        <c:v>16.591722557672401</c:v>
                      </c:pt>
                      <c:pt idx="6085">
                        <c:v>16.607593564096501</c:v>
                      </c:pt>
                      <c:pt idx="6086">
                        <c:v>16.617886220929801</c:v>
                      </c:pt>
                      <c:pt idx="6087">
                        <c:v>16.594047241493701</c:v>
                      </c:pt>
                      <c:pt idx="6088">
                        <c:v>16.598140240322099</c:v>
                      </c:pt>
                      <c:pt idx="6089">
                        <c:v>16.6001951699849</c:v>
                      </c:pt>
                      <c:pt idx="6090">
                        <c:v>16.636071051094898</c:v>
                      </c:pt>
                      <c:pt idx="6091">
                        <c:v>16.636113206720299</c:v>
                      </c:pt>
                      <c:pt idx="6092">
                        <c:v>16.636239618495701</c:v>
                      </c:pt>
                      <c:pt idx="6093">
                        <c:v>16.618719417032398</c:v>
                      </c:pt>
                      <c:pt idx="6094">
                        <c:v>16.624392826377498</c:v>
                      </c:pt>
                      <c:pt idx="6095">
                        <c:v>16.646844548562601</c:v>
                      </c:pt>
                      <c:pt idx="6096">
                        <c:v>16.6266616159458</c:v>
                      </c:pt>
                      <c:pt idx="6097">
                        <c:v>16.593149396268799</c:v>
                      </c:pt>
                      <c:pt idx="6098">
                        <c:v>16.6354528674912</c:v>
                      </c:pt>
                      <c:pt idx="6099">
                        <c:v>16.652996407748301</c:v>
                      </c:pt>
                      <c:pt idx="6100">
                        <c:v>16.637055155303301</c:v>
                      </c:pt>
                      <c:pt idx="6101">
                        <c:v>16.619128266608101</c:v>
                      </c:pt>
                      <c:pt idx="6102">
                        <c:v>16.633355319717499</c:v>
                      </c:pt>
                      <c:pt idx="6103">
                        <c:v>16.620956244679299</c:v>
                      </c:pt>
                      <c:pt idx="6104">
                        <c:v>16.617925751281501</c:v>
                      </c:pt>
                      <c:pt idx="6105">
                        <c:v>16.627402590293102</c:v>
                      </c:pt>
                      <c:pt idx="6106">
                        <c:v>16.638567195972399</c:v>
                      </c:pt>
                      <c:pt idx="6107">
                        <c:v>16.617608765301998</c:v>
                      </c:pt>
                      <c:pt idx="6108">
                        <c:v>16.610961124935599</c:v>
                      </c:pt>
                      <c:pt idx="6109">
                        <c:v>16.605099541706199</c:v>
                      </c:pt>
                      <c:pt idx="6110">
                        <c:v>16.6244741190262</c:v>
                      </c:pt>
                      <c:pt idx="6111">
                        <c:v>16.638665415387599</c:v>
                      </c:pt>
                      <c:pt idx="6112">
                        <c:v>16.646161111248102</c:v>
                      </c:pt>
                      <c:pt idx="6113">
                        <c:v>16.645608474035601</c:v>
                      </c:pt>
                      <c:pt idx="6114">
                        <c:v>16.626335800418499</c:v>
                      </c:pt>
                      <c:pt idx="6115">
                        <c:v>16.638078182892102</c:v>
                      </c:pt>
                      <c:pt idx="6116">
                        <c:v>16.632267209826001</c:v>
                      </c:pt>
                      <c:pt idx="6117">
                        <c:v>16.624467247444201</c:v>
                      </c:pt>
                      <c:pt idx="6118">
                        <c:v>16.614848608667199</c:v>
                      </c:pt>
                      <c:pt idx="6119">
                        <c:v>16.641141271465699</c:v>
                      </c:pt>
                      <c:pt idx="6120">
                        <c:v>16.618543551128798</c:v>
                      </c:pt>
                      <c:pt idx="6121">
                        <c:v>16.6380690029678</c:v>
                      </c:pt>
                      <c:pt idx="6122">
                        <c:v>16.636514729550601</c:v>
                      </c:pt>
                      <c:pt idx="6123">
                        <c:v>16.647828803652502</c:v>
                      </c:pt>
                      <c:pt idx="6124">
                        <c:v>16.622987325185701</c:v>
                      </c:pt>
                      <c:pt idx="6125">
                        <c:v>16.639886495244799</c:v>
                      </c:pt>
                      <c:pt idx="6126">
                        <c:v>16.628107807175699</c:v>
                      </c:pt>
                      <c:pt idx="6127">
                        <c:v>16.654045805760799</c:v>
                      </c:pt>
                      <c:pt idx="6128">
                        <c:v>16.6433678710147</c:v>
                      </c:pt>
                      <c:pt idx="6129">
                        <c:v>16.650556359029601</c:v>
                      </c:pt>
                      <c:pt idx="6130">
                        <c:v>16.656966108709199</c:v>
                      </c:pt>
                      <c:pt idx="6131">
                        <c:v>16.638429209575801</c:v>
                      </c:pt>
                      <c:pt idx="6132">
                        <c:v>16.6678852845459</c:v>
                      </c:pt>
                      <c:pt idx="6133">
                        <c:v>16.663729655619399</c:v>
                      </c:pt>
                      <c:pt idx="6134">
                        <c:v>16.655180584350699</c:v>
                      </c:pt>
                      <c:pt idx="6135">
                        <c:v>16.652076525503499</c:v>
                      </c:pt>
                      <c:pt idx="6136">
                        <c:v>16.1917107405155</c:v>
                      </c:pt>
                      <c:pt idx="6137">
                        <c:v>16.2427444797937</c:v>
                      </c:pt>
                      <c:pt idx="6138">
                        <c:v>16.231141519720801</c:v>
                      </c:pt>
                      <c:pt idx="6139">
                        <c:v>16.229111687909501</c:v>
                      </c:pt>
                      <c:pt idx="6140">
                        <c:v>16.248883277675699</c:v>
                      </c:pt>
                      <c:pt idx="6141">
                        <c:v>16.266517612695701</c:v>
                      </c:pt>
                      <c:pt idx="6142">
                        <c:v>16.225605344330301</c:v>
                      </c:pt>
                      <c:pt idx="6143">
                        <c:v>16.202079675187701</c:v>
                      </c:pt>
                      <c:pt idx="6144">
                        <c:v>16.2413322971809</c:v>
                      </c:pt>
                      <c:pt idx="6145">
                        <c:v>16.2185795700581</c:v>
                      </c:pt>
                      <c:pt idx="6146">
                        <c:v>16.188362249574599</c:v>
                      </c:pt>
                      <c:pt idx="6147">
                        <c:v>16.2141726008883</c:v>
                      </c:pt>
                      <c:pt idx="6148">
                        <c:v>16.241863965364299</c:v>
                      </c:pt>
                      <c:pt idx="6149">
                        <c:v>16.220764178732001</c:v>
                      </c:pt>
                      <c:pt idx="6150">
                        <c:v>16.2488668398248</c:v>
                      </c:pt>
                      <c:pt idx="6151">
                        <c:v>16.2467304180418</c:v>
                      </c:pt>
                      <c:pt idx="6152">
                        <c:v>16.233358694637399</c:v>
                      </c:pt>
                      <c:pt idx="6153">
                        <c:v>16.306395363653799</c:v>
                      </c:pt>
                      <c:pt idx="6154">
                        <c:v>16.2414995812976</c:v>
                      </c:pt>
                      <c:pt idx="6155">
                        <c:v>16.243332843198601</c:v>
                      </c:pt>
                      <c:pt idx="6156">
                        <c:v>16.278736356433299</c:v>
                      </c:pt>
                      <c:pt idx="6157">
                        <c:v>16.26969998409</c:v>
                      </c:pt>
                      <c:pt idx="6158">
                        <c:v>16.2737839121787</c:v>
                      </c:pt>
                      <c:pt idx="6159">
                        <c:v>16.278514633323098</c:v>
                      </c:pt>
                      <c:pt idx="6160">
                        <c:v>16.249067272512399</c:v>
                      </c:pt>
                      <c:pt idx="6161">
                        <c:v>16.284078658961199</c:v>
                      </c:pt>
                      <c:pt idx="6162">
                        <c:v>16.266397968137099</c:v>
                      </c:pt>
                      <c:pt idx="6163">
                        <c:v>16.264297745319901</c:v>
                      </c:pt>
                      <c:pt idx="6164">
                        <c:v>16.191999636682802</c:v>
                      </c:pt>
                      <c:pt idx="6165">
                        <c:v>16.2373232586189</c:v>
                      </c:pt>
                      <c:pt idx="6166">
                        <c:v>16.222729155199598</c:v>
                      </c:pt>
                      <c:pt idx="6167">
                        <c:v>16.219753785071799</c:v>
                      </c:pt>
                      <c:pt idx="6168">
                        <c:v>16.205208772071298</c:v>
                      </c:pt>
                      <c:pt idx="6169">
                        <c:v>16.218269902488601</c:v>
                      </c:pt>
                      <c:pt idx="6170">
                        <c:v>16.233975095937801</c:v>
                      </c:pt>
                      <c:pt idx="6171">
                        <c:v>16.230801719339699</c:v>
                      </c:pt>
                      <c:pt idx="6172">
                        <c:v>16.225571816323701</c:v>
                      </c:pt>
                      <c:pt idx="6173">
                        <c:v>16.198060961114201</c:v>
                      </c:pt>
                      <c:pt idx="6174">
                        <c:v>16.272769786949699</c:v>
                      </c:pt>
                      <c:pt idx="6175">
                        <c:v>16.242353227812899</c:v>
                      </c:pt>
                      <c:pt idx="6176">
                        <c:v>16.241631619084899</c:v>
                      </c:pt>
                      <c:pt idx="6177">
                        <c:v>16.247032780814699</c:v>
                      </c:pt>
                      <c:pt idx="6178">
                        <c:v>16.2517354335885</c:v>
                      </c:pt>
                      <c:pt idx="6179">
                        <c:v>16.251503646654999</c:v>
                      </c:pt>
                      <c:pt idx="6180">
                        <c:v>16.288002500989201</c:v>
                      </c:pt>
                      <c:pt idx="6181">
                        <c:v>16.251927238161102</c:v>
                      </c:pt>
                      <c:pt idx="6182">
                        <c:v>16.245063148820002</c:v>
                      </c:pt>
                      <c:pt idx="6183">
                        <c:v>16.2574708839532</c:v>
                      </c:pt>
                      <c:pt idx="6184">
                        <c:v>16.258737197334799</c:v>
                      </c:pt>
                      <c:pt idx="6185">
                        <c:v>16.287381149578898</c:v>
                      </c:pt>
                      <c:pt idx="6186">
                        <c:v>16.249412381941401</c:v>
                      </c:pt>
                      <c:pt idx="6187">
                        <c:v>16.2591285846283</c:v>
                      </c:pt>
                      <c:pt idx="6188">
                        <c:v>16.249066697168502</c:v>
                      </c:pt>
                      <c:pt idx="6189">
                        <c:v>16.274392384951</c:v>
                      </c:pt>
                      <c:pt idx="6190">
                        <c:v>16.221012954969598</c:v>
                      </c:pt>
                      <c:pt idx="6191">
                        <c:v>16.275984104350702</c:v>
                      </c:pt>
                      <c:pt idx="6192">
                        <c:v>16.208522875196198</c:v>
                      </c:pt>
                      <c:pt idx="6193">
                        <c:v>16.192124785737601</c:v>
                      </c:pt>
                      <c:pt idx="6194">
                        <c:v>16.242731004647499</c:v>
                      </c:pt>
                      <c:pt idx="6195">
                        <c:v>16.227159907199798</c:v>
                      </c:pt>
                      <c:pt idx="6196">
                        <c:v>16.243338221324802</c:v>
                      </c:pt>
                      <c:pt idx="6197">
                        <c:v>16.235581542562301</c:v>
                      </c:pt>
                      <c:pt idx="6198">
                        <c:v>16.252226401584402</c:v>
                      </c:pt>
                      <c:pt idx="6199">
                        <c:v>16.2730000296817</c:v>
                      </c:pt>
                      <c:pt idx="6200">
                        <c:v>16.247238242292902</c:v>
                      </c:pt>
                      <c:pt idx="6201">
                        <c:v>16.266263761969299</c:v>
                      </c:pt>
                      <c:pt idx="6202">
                        <c:v>16.2437300307901</c:v>
                      </c:pt>
                      <c:pt idx="6203">
                        <c:v>16.228844495444498</c:v>
                      </c:pt>
                      <c:pt idx="6204">
                        <c:v>16.247144270342101</c:v>
                      </c:pt>
                      <c:pt idx="6205">
                        <c:v>16.282372892211701</c:v>
                      </c:pt>
                      <c:pt idx="6206">
                        <c:v>16.2498695401421</c:v>
                      </c:pt>
                      <c:pt idx="6207">
                        <c:v>16.253713118397499</c:v>
                      </c:pt>
                      <c:pt idx="6208">
                        <c:v>16.268058030319398</c:v>
                      </c:pt>
                      <c:pt idx="6209">
                        <c:v>16.266686985027299</c:v>
                      </c:pt>
                      <c:pt idx="6210">
                        <c:v>16.2690899277823</c:v>
                      </c:pt>
                      <c:pt idx="6211">
                        <c:v>16.244171140672101</c:v>
                      </c:pt>
                      <c:pt idx="6212">
                        <c:v>16.2665416719679</c:v>
                      </c:pt>
                      <c:pt idx="6213">
                        <c:v>16.199045489628801</c:v>
                      </c:pt>
                      <c:pt idx="6214">
                        <c:v>16.260445451455599</c:v>
                      </c:pt>
                      <c:pt idx="6215">
                        <c:v>16.263295337414299</c:v>
                      </c:pt>
                      <c:pt idx="6216">
                        <c:v>16.224394058353798</c:v>
                      </c:pt>
                      <c:pt idx="6217">
                        <c:v>16.203634348314498</c:v>
                      </c:pt>
                      <c:pt idx="6218">
                        <c:v>16.2176361789565</c:v>
                      </c:pt>
                      <c:pt idx="6219">
                        <c:v>16.229058777195</c:v>
                      </c:pt>
                      <c:pt idx="6220">
                        <c:v>16.237272665850899</c:v>
                      </c:pt>
                      <c:pt idx="6221">
                        <c:v>16.2312604049195</c:v>
                      </c:pt>
                      <c:pt idx="6222">
                        <c:v>16.276998001427401</c:v>
                      </c:pt>
                      <c:pt idx="6223">
                        <c:v>16.2769159301127</c:v>
                      </c:pt>
                      <c:pt idx="6224">
                        <c:v>16.3080679026612</c:v>
                      </c:pt>
                      <c:pt idx="6225">
                        <c:v>16.267036509999301</c:v>
                      </c:pt>
                      <c:pt idx="6226">
                        <c:v>16.291393342266801</c:v>
                      </c:pt>
                      <c:pt idx="6227">
                        <c:v>16.249096001723501</c:v>
                      </c:pt>
                      <c:pt idx="6228">
                        <c:v>16.176157585131701</c:v>
                      </c:pt>
                      <c:pt idx="6229">
                        <c:v>16.219391214424899</c:v>
                      </c:pt>
                      <c:pt idx="6230">
                        <c:v>16.239088409775899</c:v>
                      </c:pt>
                      <c:pt idx="6231">
                        <c:v>16.245316746182201</c:v>
                      </c:pt>
                      <c:pt idx="6232">
                        <c:v>16.267617940478502</c:v>
                      </c:pt>
                      <c:pt idx="6233">
                        <c:v>16.271537111919699</c:v>
                      </c:pt>
                      <c:pt idx="6234">
                        <c:v>16.268692534693901</c:v>
                      </c:pt>
                      <c:pt idx="6235">
                        <c:v>16.292831811403701</c:v>
                      </c:pt>
                      <c:pt idx="6236">
                        <c:v>16.231628315910399</c:v>
                      </c:pt>
                      <c:pt idx="6237">
                        <c:v>16.2400424017986</c:v>
                      </c:pt>
                      <c:pt idx="6238">
                        <c:v>16.264025016324599</c:v>
                      </c:pt>
                      <c:pt idx="6239">
                        <c:v>16.2320861961555</c:v>
                      </c:pt>
                      <c:pt idx="6240">
                        <c:v>16.2614632022851</c:v>
                      </c:pt>
                      <c:pt idx="6241">
                        <c:v>16.262415777727799</c:v>
                      </c:pt>
                      <c:pt idx="6242">
                        <c:v>16.226102648151901</c:v>
                      </c:pt>
                      <c:pt idx="6243">
                        <c:v>16.2598746400081</c:v>
                      </c:pt>
                      <c:pt idx="6244">
                        <c:v>16.321083005787901</c:v>
                      </c:pt>
                      <c:pt idx="6245">
                        <c:v>16.312759506971901</c:v>
                      </c:pt>
                      <c:pt idx="6246">
                        <c:v>16.266882240544199</c:v>
                      </c:pt>
                      <c:pt idx="6247">
                        <c:v>16.2863986270856</c:v>
                      </c:pt>
                      <c:pt idx="6248">
                        <c:v>16.347079423874899</c:v>
                      </c:pt>
                      <c:pt idx="6249">
                        <c:v>16.361974477579398</c:v>
                      </c:pt>
                      <c:pt idx="6250">
                        <c:v>16.390383749201099</c:v>
                      </c:pt>
                      <c:pt idx="6251">
                        <c:v>16.375015307397199</c:v>
                      </c:pt>
                      <c:pt idx="6252">
                        <c:v>16.384135501399602</c:v>
                      </c:pt>
                      <c:pt idx="6253">
                        <c:v>16.408841321487099</c:v>
                      </c:pt>
                      <c:pt idx="6254">
                        <c:v>16.369119115405201</c:v>
                      </c:pt>
                      <c:pt idx="6255">
                        <c:v>16.352799394302401</c:v>
                      </c:pt>
                      <c:pt idx="6256">
                        <c:v>16.3627238812862</c:v>
                      </c:pt>
                      <c:pt idx="6257">
                        <c:v>16.362784042582401</c:v>
                      </c:pt>
                      <c:pt idx="6258">
                        <c:v>16.403185030690601</c:v>
                      </c:pt>
                      <c:pt idx="6259">
                        <c:v>16.392155657421</c:v>
                      </c:pt>
                      <c:pt idx="6260">
                        <c:v>16.383165297864</c:v>
                      </c:pt>
                      <c:pt idx="6261">
                        <c:v>16.366349739240999</c:v>
                      </c:pt>
                      <c:pt idx="6262">
                        <c:v>16.752759648923899</c:v>
                      </c:pt>
                      <c:pt idx="6263">
                        <c:v>16.748890302631299</c:v>
                      </c:pt>
                      <c:pt idx="6264">
                        <c:v>16.793902097456201</c:v>
                      </c:pt>
                      <c:pt idx="6265">
                        <c:v>16.887537003475298</c:v>
                      </c:pt>
                      <c:pt idx="6266">
                        <c:v>16.791895228711098</c:v>
                      </c:pt>
                      <c:pt idx="6267">
                        <c:v>17.226002666128799</c:v>
                      </c:pt>
                      <c:pt idx="6268">
                        <c:v>17.017855983170499</c:v>
                      </c:pt>
                      <c:pt idx="6269">
                        <c:v>17.032958318656501</c:v>
                      </c:pt>
                      <c:pt idx="6270">
                        <c:v>17.263646213781499</c:v>
                      </c:pt>
                      <c:pt idx="6271">
                        <c:v>17.2366718132212</c:v>
                      </c:pt>
                      <c:pt idx="6272">
                        <c:v>17.0526838822197</c:v>
                      </c:pt>
                      <c:pt idx="6273">
                        <c:v>17.0809975182435</c:v>
                      </c:pt>
                      <c:pt idx="6274">
                        <c:v>17.316593482096799</c:v>
                      </c:pt>
                      <c:pt idx="6275">
                        <c:v>17.101291753690401</c:v>
                      </c:pt>
                      <c:pt idx="6276">
                        <c:v>17.315294296400999</c:v>
                      </c:pt>
                      <c:pt idx="6277">
                        <c:v>17.364014804509299</c:v>
                      </c:pt>
                      <c:pt idx="6278">
                        <c:v>17.3088579878156</c:v>
                      </c:pt>
                      <c:pt idx="6279">
                        <c:v>17.386568355380302</c:v>
                      </c:pt>
                      <c:pt idx="6280">
                        <c:v>17.261341273888501</c:v>
                      </c:pt>
                      <c:pt idx="6281">
                        <c:v>17.268522024260999</c:v>
                      </c:pt>
                      <c:pt idx="6282">
                        <c:v>17.369078562492199</c:v>
                      </c:pt>
                      <c:pt idx="6283">
                        <c:v>17.3757055317318</c:v>
                      </c:pt>
                      <c:pt idx="6284">
                        <c:v>17.299709733179299</c:v>
                      </c:pt>
                      <c:pt idx="6285">
                        <c:v>17.3179716917228</c:v>
                      </c:pt>
                      <c:pt idx="6286">
                        <c:v>17.402697559619099</c:v>
                      </c:pt>
                      <c:pt idx="6287">
                        <c:v>17.4363896242109</c:v>
                      </c:pt>
                      <c:pt idx="6288">
                        <c:v>17.4655542790473</c:v>
                      </c:pt>
                      <c:pt idx="6289">
                        <c:v>17.459237942892202</c:v>
                      </c:pt>
                      <c:pt idx="6290">
                        <c:v>17.459662061163801</c:v>
                      </c:pt>
                      <c:pt idx="6291">
                        <c:v>17.4517811094507</c:v>
                      </c:pt>
                      <c:pt idx="6292">
                        <c:v>17.908345786029699</c:v>
                      </c:pt>
                      <c:pt idx="6293">
                        <c:v>15.8973710227187</c:v>
                      </c:pt>
                      <c:pt idx="6294">
                        <c:v>15.9732476911701</c:v>
                      </c:pt>
                      <c:pt idx="6295">
                        <c:v>15.9028955215179</c:v>
                      </c:pt>
                      <c:pt idx="6296">
                        <c:v>15.988814248684699</c:v>
                      </c:pt>
                      <c:pt idx="6297">
                        <c:v>15.960410927711999</c:v>
                      </c:pt>
                      <c:pt idx="6298">
                        <c:v>16.381102178488501</c:v>
                      </c:pt>
                      <c:pt idx="6299">
                        <c:v>16.429549697063401</c:v>
                      </c:pt>
                      <c:pt idx="6300">
                        <c:v>16.4140276259416</c:v>
                      </c:pt>
                      <c:pt idx="6301">
                        <c:v>16.411865613790599</c:v>
                      </c:pt>
                      <c:pt idx="6302">
                        <c:v>16.462973811528499</c:v>
                      </c:pt>
                      <c:pt idx="6303">
                        <c:v>16.492666744950199</c:v>
                      </c:pt>
                      <c:pt idx="6304">
                        <c:v>16.497785568882399</c:v>
                      </c:pt>
                      <c:pt idx="6305">
                        <c:v>16.516864816192399</c:v>
                      </c:pt>
                      <c:pt idx="6306">
                        <c:v>16.440166808170499</c:v>
                      </c:pt>
                      <c:pt idx="6307">
                        <c:v>16.465650538828001</c:v>
                      </c:pt>
                      <c:pt idx="6308">
                        <c:v>16.5981454927554</c:v>
                      </c:pt>
                      <c:pt idx="6309">
                        <c:v>16.5880557572378</c:v>
                      </c:pt>
                      <c:pt idx="6310">
                        <c:v>16.577654961853899</c:v>
                      </c:pt>
                      <c:pt idx="6311">
                        <c:v>16.583073005487599</c:v>
                      </c:pt>
                      <c:pt idx="6312">
                        <c:v>16.597325755621799</c:v>
                      </c:pt>
                      <c:pt idx="6313">
                        <c:v>16.587945796975401</c:v>
                      </c:pt>
                      <c:pt idx="6314">
                        <c:v>16.6252082837008</c:v>
                      </c:pt>
                      <c:pt idx="6315">
                        <c:v>16.611810865763701</c:v>
                      </c:pt>
                      <c:pt idx="6316">
                        <c:v>16.5933141930863</c:v>
                      </c:pt>
                      <c:pt idx="6317">
                        <c:v>16.595759771140401</c:v>
                      </c:pt>
                      <c:pt idx="6318">
                        <c:v>16.6327358109694</c:v>
                      </c:pt>
                      <c:pt idx="6319">
                        <c:v>16.6655473183237</c:v>
                      </c:pt>
                      <c:pt idx="6320">
                        <c:v>16.656943401703199</c:v>
                      </c:pt>
                      <c:pt idx="6321">
                        <c:v>16.650134419344202</c:v>
                      </c:pt>
                      <c:pt idx="6322">
                        <c:v>16.678849479864201</c:v>
                      </c:pt>
                      <c:pt idx="6323">
                        <c:v>16.701893049344601</c:v>
                      </c:pt>
                      <c:pt idx="6324">
                        <c:v>17.127155905251101</c:v>
                      </c:pt>
                      <c:pt idx="6325">
                        <c:v>17.299334217051701</c:v>
                      </c:pt>
                      <c:pt idx="6326">
                        <c:v>17.085461267957601</c:v>
                      </c:pt>
                      <c:pt idx="6327">
                        <c:v>17.227614195365099</c:v>
                      </c:pt>
                      <c:pt idx="6328">
                        <c:v>17.4680074640622</c:v>
                      </c:pt>
                      <c:pt idx="6329">
                        <c:v>17.127180187570499</c:v>
                      </c:pt>
                      <c:pt idx="6330">
                        <c:v>17.1269969473834</c:v>
                      </c:pt>
                      <c:pt idx="6331">
                        <c:v>17.332932601991299</c:v>
                      </c:pt>
                      <c:pt idx="6332">
                        <c:v>17.262301972871999</c:v>
                      </c:pt>
                      <c:pt idx="6333">
                        <c:v>17.170842127749498</c:v>
                      </c:pt>
                      <c:pt idx="6334">
                        <c:v>17.207894697754998</c:v>
                      </c:pt>
                      <c:pt idx="6335">
                        <c:v>17.264745658715899</c:v>
                      </c:pt>
                      <c:pt idx="6336">
                        <c:v>17.224920944988298</c:v>
                      </c:pt>
                      <c:pt idx="6337">
                        <c:v>17.4868975496533</c:v>
                      </c:pt>
                      <c:pt idx="6338">
                        <c:v>17.186758378314401</c:v>
                      </c:pt>
                      <c:pt idx="6339">
                        <c:v>17.197520401129299</c:v>
                      </c:pt>
                      <c:pt idx="6340">
                        <c:v>17.1025639720234</c:v>
                      </c:pt>
                      <c:pt idx="6341">
                        <c:v>17.105928437885101</c:v>
                      </c:pt>
                      <c:pt idx="6342">
                        <c:v>17.130821262459801</c:v>
                      </c:pt>
                      <c:pt idx="6343">
                        <c:v>17.2490057668421</c:v>
                      </c:pt>
                      <c:pt idx="6344">
                        <c:v>17.135661041326301</c:v>
                      </c:pt>
                      <c:pt idx="6345">
                        <c:v>17.217863637854698</c:v>
                      </c:pt>
                      <c:pt idx="6346">
                        <c:v>17.140902309081401</c:v>
                      </c:pt>
                      <c:pt idx="6347">
                        <c:v>17.230845460495399</c:v>
                      </c:pt>
                      <c:pt idx="6348">
                        <c:v>17.164361181331898</c:v>
                      </c:pt>
                      <c:pt idx="6349">
                        <c:v>17.138059987632602</c:v>
                      </c:pt>
                      <c:pt idx="6350">
                        <c:v>17.267716050851799</c:v>
                      </c:pt>
                      <c:pt idx="6351">
                        <c:v>17.181661884586099</c:v>
                      </c:pt>
                      <c:pt idx="6352">
                        <c:v>17.135205326346401</c:v>
                      </c:pt>
                      <c:pt idx="6353">
                        <c:v>17.129003557813501</c:v>
                      </c:pt>
                      <c:pt idx="6354">
                        <c:v>17.229842235640099</c:v>
                      </c:pt>
                      <c:pt idx="6355">
                        <c:v>17.089502704356502</c:v>
                      </c:pt>
                      <c:pt idx="6356">
                        <c:v>17.153646651076301</c:v>
                      </c:pt>
                      <c:pt idx="6357">
                        <c:v>17.222943204912099</c:v>
                      </c:pt>
                      <c:pt idx="6358">
                        <c:v>17.2316110287885</c:v>
                      </c:pt>
                      <c:pt idx="6359">
                        <c:v>17.2085339889613</c:v>
                      </c:pt>
                      <c:pt idx="6360">
                        <c:v>17.090005407557602</c:v>
                      </c:pt>
                      <c:pt idx="6361">
                        <c:v>17.352727115005401</c:v>
                      </c:pt>
                      <c:pt idx="6362">
                        <c:v>17.123860475731799</c:v>
                      </c:pt>
                      <c:pt idx="6363">
                        <c:v>17.252557377142399</c:v>
                      </c:pt>
                      <c:pt idx="6364">
                        <c:v>17.150573196257099</c:v>
                      </c:pt>
                      <c:pt idx="6365">
                        <c:v>17.161990476604601</c:v>
                      </c:pt>
                      <c:pt idx="6366">
                        <c:v>17.266874589815401</c:v>
                      </c:pt>
                      <c:pt idx="6367">
                        <c:v>17.133712320603799</c:v>
                      </c:pt>
                      <c:pt idx="6368">
                        <c:v>17.354249853092998</c:v>
                      </c:pt>
                      <c:pt idx="6369">
                        <c:v>17.176188912828401</c:v>
                      </c:pt>
                      <c:pt idx="6370">
                        <c:v>17.350814108948999</c:v>
                      </c:pt>
                      <c:pt idx="6371">
                        <c:v>17.132606741565102</c:v>
                      </c:pt>
                      <c:pt idx="6372">
                        <c:v>17.126651029169</c:v>
                      </c:pt>
                      <c:pt idx="6373">
                        <c:v>17.242668743060499</c:v>
                      </c:pt>
                      <c:pt idx="6374">
                        <c:v>17.316543099729099</c:v>
                      </c:pt>
                      <c:pt idx="6375">
                        <c:v>17.152218839271899</c:v>
                      </c:pt>
                      <c:pt idx="6376">
                        <c:v>17.112084410856401</c:v>
                      </c:pt>
                      <c:pt idx="6377">
                        <c:v>17.483583195880101</c:v>
                      </c:pt>
                      <c:pt idx="6378">
                        <c:v>17.0762923005076</c:v>
                      </c:pt>
                      <c:pt idx="6379">
                        <c:v>17.2163516936142</c:v>
                      </c:pt>
                      <c:pt idx="6380">
                        <c:v>17.140346716155399</c:v>
                      </c:pt>
                      <c:pt idx="6381">
                        <c:v>17.105652651402199</c:v>
                      </c:pt>
                      <c:pt idx="6382">
                        <c:v>17.163608172678199</c:v>
                      </c:pt>
                      <c:pt idx="6383">
                        <c:v>17.322704714353598</c:v>
                      </c:pt>
                      <c:pt idx="6384">
                        <c:v>17.224726686647799</c:v>
                      </c:pt>
                      <c:pt idx="6385">
                        <c:v>17.1728698012144</c:v>
                      </c:pt>
                      <c:pt idx="6386">
                        <c:v>17.284954156699701</c:v>
                      </c:pt>
                      <c:pt idx="6387">
                        <c:v>17.216693346821799</c:v>
                      </c:pt>
                      <c:pt idx="6388">
                        <c:v>17.174306009755501</c:v>
                      </c:pt>
                      <c:pt idx="6389">
                        <c:v>17.244459139691699</c:v>
                      </c:pt>
                      <c:pt idx="6390">
                        <c:v>17.2544444710372</c:v>
                      </c:pt>
                      <c:pt idx="6391">
                        <c:v>17.292529134195501</c:v>
                      </c:pt>
                      <c:pt idx="6392">
                        <c:v>17.235725762337999</c:v>
                      </c:pt>
                      <c:pt idx="6393">
                        <c:v>17.520564296974399</c:v>
                      </c:pt>
                      <c:pt idx="6394">
                        <c:v>17.4479141322382</c:v>
                      </c:pt>
                      <c:pt idx="6395">
                        <c:v>17.180451891546902</c:v>
                      </c:pt>
                      <c:pt idx="6396">
                        <c:v>17.215782179296099</c:v>
                      </c:pt>
                      <c:pt idx="6397">
                        <c:v>17.289436946652401</c:v>
                      </c:pt>
                      <c:pt idx="6398">
                        <c:v>17.206578818432099</c:v>
                      </c:pt>
                      <c:pt idx="6399">
                        <c:v>17.2137959654886</c:v>
                      </c:pt>
                      <c:pt idx="6400">
                        <c:v>17.2776880626345</c:v>
                      </c:pt>
                      <c:pt idx="6401">
                        <c:v>17.144962606842899</c:v>
                      </c:pt>
                      <c:pt idx="6402">
                        <c:v>17.116567827382301</c:v>
                      </c:pt>
                      <c:pt idx="6403">
                        <c:v>17.106286074322298</c:v>
                      </c:pt>
                      <c:pt idx="6404">
                        <c:v>17.2250849173201</c:v>
                      </c:pt>
                      <c:pt idx="6405">
                        <c:v>17.266384517646099</c:v>
                      </c:pt>
                      <c:pt idx="6406">
                        <c:v>17.136250540751199</c:v>
                      </c:pt>
                      <c:pt idx="6407">
                        <c:v>17.328320151902599</c:v>
                      </c:pt>
                      <c:pt idx="6408">
                        <c:v>17.1029303208153</c:v>
                      </c:pt>
                      <c:pt idx="6409">
                        <c:v>17.4452053521333</c:v>
                      </c:pt>
                      <c:pt idx="6410">
                        <c:v>17.143753183021101</c:v>
                      </c:pt>
                      <c:pt idx="6411">
                        <c:v>17.147447132466699</c:v>
                      </c:pt>
                      <c:pt idx="6412">
                        <c:v>17.2761539359085</c:v>
                      </c:pt>
                      <c:pt idx="6413">
                        <c:v>17.1759200896925</c:v>
                      </c:pt>
                      <c:pt idx="6414">
                        <c:v>17.280969334012902</c:v>
                      </c:pt>
                      <c:pt idx="6415">
                        <c:v>17.2105267143437</c:v>
                      </c:pt>
                      <c:pt idx="6416">
                        <c:v>17.195713870682301</c:v>
                      </c:pt>
                      <c:pt idx="6417">
                        <c:v>17.106292573783001</c:v>
                      </c:pt>
                      <c:pt idx="6418">
                        <c:v>17.118079159996402</c:v>
                      </c:pt>
                      <c:pt idx="6419">
                        <c:v>17.164160118596101</c:v>
                      </c:pt>
                      <c:pt idx="6420">
                        <c:v>17.149300912285501</c:v>
                      </c:pt>
                      <c:pt idx="6421">
                        <c:v>17.224268677632399</c:v>
                      </c:pt>
                      <c:pt idx="6422">
                        <c:v>17.182246104831599</c:v>
                      </c:pt>
                      <c:pt idx="6423">
                        <c:v>17.2395124411571</c:v>
                      </c:pt>
                      <c:pt idx="6424">
                        <c:v>17.159032717264701</c:v>
                      </c:pt>
                      <c:pt idx="6425">
                        <c:v>17.268069293068901</c:v>
                      </c:pt>
                      <c:pt idx="6426">
                        <c:v>17.1665052856873</c:v>
                      </c:pt>
                      <c:pt idx="6427">
                        <c:v>17.160853865670699</c:v>
                      </c:pt>
                      <c:pt idx="6428">
                        <c:v>17.222704364635302</c:v>
                      </c:pt>
                      <c:pt idx="6429">
                        <c:v>17.189087334480298</c:v>
                      </c:pt>
                      <c:pt idx="6430">
                        <c:v>17.212984872699302</c:v>
                      </c:pt>
                      <c:pt idx="6431">
                        <c:v>17.1135758869383</c:v>
                      </c:pt>
                      <c:pt idx="6432">
                        <c:v>17.365994937983999</c:v>
                      </c:pt>
                      <c:pt idx="6433">
                        <c:v>17.141435216003199</c:v>
                      </c:pt>
                      <c:pt idx="6434">
                        <c:v>17.148057492830102</c:v>
                      </c:pt>
                      <c:pt idx="6435">
                        <c:v>17.203563868119499</c:v>
                      </c:pt>
                      <c:pt idx="6436">
                        <c:v>17.301740388563701</c:v>
                      </c:pt>
                      <c:pt idx="6437">
                        <c:v>17.362501530696999</c:v>
                      </c:pt>
                      <c:pt idx="6438">
                        <c:v>17.1960007431795</c:v>
                      </c:pt>
                      <c:pt idx="6439">
                        <c:v>17.155269582824602</c:v>
                      </c:pt>
                      <c:pt idx="6440">
                        <c:v>17.333982229454801</c:v>
                      </c:pt>
                      <c:pt idx="6441">
                        <c:v>17.156642017793999</c:v>
                      </c:pt>
                      <c:pt idx="6442">
                        <c:v>17.168018757899699</c:v>
                      </c:pt>
                      <c:pt idx="6443">
                        <c:v>17.118061033450399</c:v>
                      </c:pt>
                      <c:pt idx="6444">
                        <c:v>17.244451335297502</c:v>
                      </c:pt>
                      <c:pt idx="6445">
                        <c:v>17.1383560421875</c:v>
                      </c:pt>
                      <c:pt idx="6446">
                        <c:v>17.2286442673328</c:v>
                      </c:pt>
                      <c:pt idx="6447">
                        <c:v>17.167893785616201</c:v>
                      </c:pt>
                      <c:pt idx="6448">
                        <c:v>17.251195034644201</c:v>
                      </c:pt>
                      <c:pt idx="6449">
                        <c:v>17.2484736094314</c:v>
                      </c:pt>
                      <c:pt idx="6450">
                        <c:v>17.459883245662802</c:v>
                      </c:pt>
                      <c:pt idx="6451">
                        <c:v>17.193531291133802</c:v>
                      </c:pt>
                      <c:pt idx="6452">
                        <c:v>17.226721481009299</c:v>
                      </c:pt>
                      <c:pt idx="6453">
                        <c:v>17.344393494225201</c:v>
                      </c:pt>
                      <c:pt idx="6454">
                        <c:v>17.232671979475199</c:v>
                      </c:pt>
                      <c:pt idx="6455">
                        <c:v>17.272707430407898</c:v>
                      </c:pt>
                      <c:pt idx="6456">
                        <c:v>17.173157627369299</c:v>
                      </c:pt>
                      <c:pt idx="6457">
                        <c:v>17.150337876528202</c:v>
                      </c:pt>
                      <c:pt idx="6458">
                        <c:v>17.1093983217717</c:v>
                      </c:pt>
                      <c:pt idx="6459">
                        <c:v>17.275339544026501</c:v>
                      </c:pt>
                      <c:pt idx="6460">
                        <c:v>17.126823780536299</c:v>
                      </c:pt>
                      <c:pt idx="6461">
                        <c:v>17.3509882976781</c:v>
                      </c:pt>
                      <c:pt idx="6462">
                        <c:v>17.475009552618499</c:v>
                      </c:pt>
                      <c:pt idx="6463">
                        <c:v>17.160093816255301</c:v>
                      </c:pt>
                      <c:pt idx="6464">
                        <c:v>17.288135639444601</c:v>
                      </c:pt>
                      <c:pt idx="6465">
                        <c:v>17.225100690928301</c:v>
                      </c:pt>
                      <c:pt idx="6466">
                        <c:v>17.237335995412401</c:v>
                      </c:pt>
                      <c:pt idx="6467">
                        <c:v>17.1166119491484</c:v>
                      </c:pt>
                      <c:pt idx="6468">
                        <c:v>17.136611045145798</c:v>
                      </c:pt>
                      <c:pt idx="6469">
                        <c:v>17.183214553062001</c:v>
                      </c:pt>
                      <c:pt idx="6470">
                        <c:v>17.2292805368131</c:v>
                      </c:pt>
                      <c:pt idx="6471">
                        <c:v>17.193535233707902</c:v>
                      </c:pt>
                      <c:pt idx="6472">
                        <c:v>17.151325728934498</c:v>
                      </c:pt>
                      <c:pt idx="6473">
                        <c:v>17.3067921127601</c:v>
                      </c:pt>
                      <c:pt idx="6474">
                        <c:v>17.163147312545501</c:v>
                      </c:pt>
                      <c:pt idx="6475">
                        <c:v>17.241942478654501</c:v>
                      </c:pt>
                      <c:pt idx="6476">
                        <c:v>17.1289649096998</c:v>
                      </c:pt>
                      <c:pt idx="6477">
                        <c:v>17.397355098820199</c:v>
                      </c:pt>
                      <c:pt idx="6478">
                        <c:v>17.1630854687632</c:v>
                      </c:pt>
                      <c:pt idx="6479">
                        <c:v>17.193471874402501</c:v>
                      </c:pt>
                      <c:pt idx="6480">
                        <c:v>17.394758466622701</c:v>
                      </c:pt>
                      <c:pt idx="6481">
                        <c:v>17.340799621352499</c:v>
                      </c:pt>
                      <c:pt idx="6482">
                        <c:v>17.171186803881699</c:v>
                      </c:pt>
                      <c:pt idx="6483">
                        <c:v>17.111626362304602</c:v>
                      </c:pt>
                      <c:pt idx="6484">
                        <c:v>17.259612503908201</c:v>
                      </c:pt>
                      <c:pt idx="6485">
                        <c:v>17.495557916850199</c:v>
                      </c:pt>
                      <c:pt idx="6486">
                        <c:v>17.238264313698402</c:v>
                      </c:pt>
                      <c:pt idx="6487">
                        <c:v>17.2686349616536</c:v>
                      </c:pt>
                      <c:pt idx="6488">
                        <c:v>17.337600582551101</c:v>
                      </c:pt>
                      <c:pt idx="6489">
                        <c:v>17.2954391934611</c:v>
                      </c:pt>
                      <c:pt idx="6490">
                        <c:v>17.190657814977701</c:v>
                      </c:pt>
                      <c:pt idx="6491">
                        <c:v>17.164012538998801</c:v>
                      </c:pt>
                      <c:pt idx="6492">
                        <c:v>17.298891888486999</c:v>
                      </c:pt>
                      <c:pt idx="6493">
                        <c:v>17.1363258044648</c:v>
                      </c:pt>
                      <c:pt idx="6494">
                        <c:v>17.498919285115502</c:v>
                      </c:pt>
                      <c:pt idx="6495">
                        <c:v>17.268862456788501</c:v>
                      </c:pt>
                      <c:pt idx="6496">
                        <c:v>17.2439740290854</c:v>
                      </c:pt>
                      <c:pt idx="6497">
                        <c:v>17.124645993518602</c:v>
                      </c:pt>
                      <c:pt idx="6498">
                        <c:v>17.199345999810301</c:v>
                      </c:pt>
                      <c:pt idx="6499">
                        <c:v>17.2531932448987</c:v>
                      </c:pt>
                      <c:pt idx="6500">
                        <c:v>17.177572226237899</c:v>
                      </c:pt>
                      <c:pt idx="6501">
                        <c:v>17.271096748222298</c:v>
                      </c:pt>
                      <c:pt idx="6502">
                        <c:v>17.113179103355201</c:v>
                      </c:pt>
                      <c:pt idx="6503">
                        <c:v>17.185665402504199</c:v>
                      </c:pt>
                      <c:pt idx="6504">
                        <c:v>17.362230955974798</c:v>
                      </c:pt>
                      <c:pt idx="6505">
                        <c:v>17.523911941293299</c:v>
                      </c:pt>
                      <c:pt idx="6506">
                        <c:v>17.275619628582</c:v>
                      </c:pt>
                      <c:pt idx="6507">
                        <c:v>17.261325046314301</c:v>
                      </c:pt>
                      <c:pt idx="6508">
                        <c:v>17.326976945327502</c:v>
                      </c:pt>
                      <c:pt idx="6509">
                        <c:v>17.198109417051999</c:v>
                      </c:pt>
                      <c:pt idx="6510">
                        <c:v>17.3217074666588</c:v>
                      </c:pt>
                      <c:pt idx="6511">
                        <c:v>17.2748785615731</c:v>
                      </c:pt>
                      <c:pt idx="6512">
                        <c:v>17.264549597173101</c:v>
                      </c:pt>
                      <c:pt idx="6513">
                        <c:v>17.2043836394453</c:v>
                      </c:pt>
                      <c:pt idx="6514">
                        <c:v>17.260886526327099</c:v>
                      </c:pt>
                      <c:pt idx="6515">
                        <c:v>17.517262298885999</c:v>
                      </c:pt>
                      <c:pt idx="6516">
                        <c:v>17.282105584116401</c:v>
                      </c:pt>
                      <c:pt idx="6517">
                        <c:v>17.334172908813301</c:v>
                      </c:pt>
                      <c:pt idx="6518">
                        <c:v>17.271878693825801</c:v>
                      </c:pt>
                      <c:pt idx="6519">
                        <c:v>17.540715158684598</c:v>
                      </c:pt>
                      <c:pt idx="6520">
                        <c:v>17.4473525944708</c:v>
                      </c:pt>
                      <c:pt idx="6521">
                        <c:v>17.200603212423601</c:v>
                      </c:pt>
                      <c:pt idx="6522">
                        <c:v>17.218515672365001</c:v>
                      </c:pt>
                      <c:pt idx="6523">
                        <c:v>17.2213967902698</c:v>
                      </c:pt>
                      <c:pt idx="6524">
                        <c:v>17.226370253307</c:v>
                      </c:pt>
                      <c:pt idx="6525">
                        <c:v>17.457896037961099</c:v>
                      </c:pt>
                      <c:pt idx="6526">
                        <c:v>17.252812038054799</c:v>
                      </c:pt>
                      <c:pt idx="6527">
                        <c:v>17.121419961702198</c:v>
                      </c:pt>
                      <c:pt idx="6528">
                        <c:v>17.100873885083502</c:v>
                      </c:pt>
                      <c:pt idx="6529">
                        <c:v>17.202375867763401</c:v>
                      </c:pt>
                      <c:pt idx="6530">
                        <c:v>17.227846473590301</c:v>
                      </c:pt>
                      <c:pt idx="6531">
                        <c:v>17.2496098680706</c:v>
                      </c:pt>
                      <c:pt idx="6532">
                        <c:v>17.175916852132399</c:v>
                      </c:pt>
                      <c:pt idx="6533">
                        <c:v>17.124213501567901</c:v>
                      </c:pt>
                      <c:pt idx="6534">
                        <c:v>17.036369318967601</c:v>
                      </c:pt>
                      <c:pt idx="6535">
                        <c:v>16.993609411165298</c:v>
                      </c:pt>
                      <c:pt idx="6536">
                        <c:v>17.049431112112</c:v>
                      </c:pt>
                      <c:pt idx="6537">
                        <c:v>17.058389023422301</c:v>
                      </c:pt>
                      <c:pt idx="6538">
                        <c:v>17.162124272346801</c:v>
                      </c:pt>
                      <c:pt idx="6539">
                        <c:v>17.178835471874301</c:v>
                      </c:pt>
                      <c:pt idx="6540">
                        <c:v>17.14158996846</c:v>
                      </c:pt>
                      <c:pt idx="6541">
                        <c:v>17.174614844849401</c:v>
                      </c:pt>
                      <c:pt idx="6542">
                        <c:v>17.133010093222101</c:v>
                      </c:pt>
                      <c:pt idx="6543">
                        <c:v>17.182567238130598</c:v>
                      </c:pt>
                      <c:pt idx="6544">
                        <c:v>17.2648055718523</c:v>
                      </c:pt>
                      <c:pt idx="6545">
                        <c:v>17.088763429753399</c:v>
                      </c:pt>
                      <c:pt idx="6546">
                        <c:v>17.104821068055099</c:v>
                      </c:pt>
                      <c:pt idx="6547">
                        <c:v>17.113796470792199</c:v>
                      </c:pt>
                      <c:pt idx="6548">
                        <c:v>17.319699506772999</c:v>
                      </c:pt>
                      <c:pt idx="6549">
                        <c:v>17.144599572808701</c:v>
                      </c:pt>
                      <c:pt idx="6550">
                        <c:v>17.139324923173799</c:v>
                      </c:pt>
                      <c:pt idx="6551">
                        <c:v>17.160081415761901</c:v>
                      </c:pt>
                      <c:pt idx="6552">
                        <c:v>17.3206817390342</c:v>
                      </c:pt>
                      <c:pt idx="6553">
                        <c:v>17.273883710733401</c:v>
                      </c:pt>
                      <c:pt idx="6554">
                        <c:v>17.0598478829031</c:v>
                      </c:pt>
                      <c:pt idx="6555">
                        <c:v>17.232036410399299</c:v>
                      </c:pt>
                      <c:pt idx="6556">
                        <c:v>17.2358469958317</c:v>
                      </c:pt>
                      <c:pt idx="6557">
                        <c:v>17.109282675602799</c:v>
                      </c:pt>
                      <c:pt idx="6558">
                        <c:v>17.245073127522399</c:v>
                      </c:pt>
                      <c:pt idx="6559">
                        <c:v>17.276819489490901</c:v>
                      </c:pt>
                      <c:pt idx="6560">
                        <c:v>17.227696262898</c:v>
                      </c:pt>
                      <c:pt idx="6561">
                        <c:v>17.464301989010099</c:v>
                      </c:pt>
                      <c:pt idx="6562">
                        <c:v>17.2293848414621</c:v>
                      </c:pt>
                      <c:pt idx="6563">
                        <c:v>17.201471630502901</c:v>
                      </c:pt>
                      <c:pt idx="6564">
                        <c:v>17.1650673350753</c:v>
                      </c:pt>
                      <c:pt idx="6565">
                        <c:v>17.211251207740698</c:v>
                      </c:pt>
                      <c:pt idx="6566">
                        <c:v>17.256340756065701</c:v>
                      </c:pt>
                      <c:pt idx="6567">
                        <c:v>17.191653014144201</c:v>
                      </c:pt>
                      <c:pt idx="6568">
                        <c:v>17.181873789518299</c:v>
                      </c:pt>
                      <c:pt idx="6569">
                        <c:v>17.174218962044499</c:v>
                      </c:pt>
                      <c:pt idx="6570">
                        <c:v>17.111243681364201</c:v>
                      </c:pt>
                      <c:pt idx="6571">
                        <c:v>17.207755292114399</c:v>
                      </c:pt>
                      <c:pt idx="6572">
                        <c:v>17.159859531588801</c:v>
                      </c:pt>
                      <c:pt idx="6573">
                        <c:v>17.119614963946098</c:v>
                      </c:pt>
                      <c:pt idx="6574">
                        <c:v>17.222668631823598</c:v>
                      </c:pt>
                      <c:pt idx="6575">
                        <c:v>17.208243222287901</c:v>
                      </c:pt>
                      <c:pt idx="6576">
                        <c:v>17.2309762144573</c:v>
                      </c:pt>
                      <c:pt idx="6577">
                        <c:v>17.251140110550299</c:v>
                      </c:pt>
                      <c:pt idx="6578">
                        <c:v>17.199589331354598</c:v>
                      </c:pt>
                      <c:pt idx="6579">
                        <c:v>17.217155878138701</c:v>
                      </c:pt>
                      <c:pt idx="6580">
                        <c:v>17.268630499210101</c:v>
                      </c:pt>
                      <c:pt idx="6581">
                        <c:v>17.215361523577599</c:v>
                      </c:pt>
                      <c:pt idx="6582">
                        <c:v>17.179062575604402</c:v>
                      </c:pt>
                      <c:pt idx="6583">
                        <c:v>17.181177673121599</c:v>
                      </c:pt>
                      <c:pt idx="6584">
                        <c:v>17.1823756068843</c:v>
                      </c:pt>
                      <c:pt idx="6585">
                        <c:v>17.120716056784101</c:v>
                      </c:pt>
                      <c:pt idx="6586">
                        <c:v>17.235750446072</c:v>
                      </c:pt>
                      <c:pt idx="6587">
                        <c:v>17.2459214377098</c:v>
                      </c:pt>
                      <c:pt idx="6588">
                        <c:v>17.199084605972299</c:v>
                      </c:pt>
                      <c:pt idx="6589">
                        <c:v>17.252881847254798</c:v>
                      </c:pt>
                      <c:pt idx="6590">
                        <c:v>17.2340408701426</c:v>
                      </c:pt>
                      <c:pt idx="6591">
                        <c:v>17.129412720499499</c:v>
                      </c:pt>
                      <c:pt idx="6592">
                        <c:v>17.2543112514801</c:v>
                      </c:pt>
                      <c:pt idx="6593">
                        <c:v>17.253131697468099</c:v>
                      </c:pt>
                      <c:pt idx="6594">
                        <c:v>17.270861176567699</c:v>
                      </c:pt>
                      <c:pt idx="6595">
                        <c:v>17.2548445531365</c:v>
                      </c:pt>
                      <c:pt idx="6596">
                        <c:v>17.509865163683699</c:v>
                      </c:pt>
                      <c:pt idx="6597">
                        <c:v>17.215956307901401</c:v>
                      </c:pt>
                      <c:pt idx="6598">
                        <c:v>17.178732578520499</c:v>
                      </c:pt>
                      <c:pt idx="6599">
                        <c:v>17.115339576154</c:v>
                      </c:pt>
                      <c:pt idx="6600">
                        <c:v>17.141763949514999</c:v>
                      </c:pt>
                      <c:pt idx="6601">
                        <c:v>17.269876139851199</c:v>
                      </c:pt>
                      <c:pt idx="6602">
                        <c:v>17.2099254649019</c:v>
                      </c:pt>
                      <c:pt idx="6603">
                        <c:v>17.169244214825099</c:v>
                      </c:pt>
                      <c:pt idx="6604">
                        <c:v>17.175745763880698</c:v>
                      </c:pt>
                      <c:pt idx="6605">
                        <c:v>17.209338203002101</c:v>
                      </c:pt>
                      <c:pt idx="6606">
                        <c:v>17.192379663407099</c:v>
                      </c:pt>
                      <c:pt idx="6607">
                        <c:v>17.189751807786099</c:v>
                      </c:pt>
                      <c:pt idx="6608">
                        <c:v>17.168747315847899</c:v>
                      </c:pt>
                      <c:pt idx="6609">
                        <c:v>17.184379498051999</c:v>
                      </c:pt>
                      <c:pt idx="6610">
                        <c:v>17.2064899423596</c:v>
                      </c:pt>
                      <c:pt idx="6611">
                        <c:v>17.2594251031095</c:v>
                      </c:pt>
                      <c:pt idx="6612">
                        <c:v>17.112131260341101</c:v>
                      </c:pt>
                      <c:pt idx="6613">
                        <c:v>17.173624163123201</c:v>
                      </c:pt>
                      <c:pt idx="6614">
                        <c:v>17.1920316529819</c:v>
                      </c:pt>
                      <c:pt idx="6615">
                        <c:v>17.1882145348386</c:v>
                      </c:pt>
                      <c:pt idx="6616">
                        <c:v>17.223182227487499</c:v>
                      </c:pt>
                      <c:pt idx="6617">
                        <c:v>17.496820932219599</c:v>
                      </c:pt>
                      <c:pt idx="6618">
                        <c:v>17.208966834960201</c:v>
                      </c:pt>
                      <c:pt idx="6619">
                        <c:v>17.2175391676078</c:v>
                      </c:pt>
                      <c:pt idx="6620">
                        <c:v>17.1753318278205</c:v>
                      </c:pt>
                      <c:pt idx="6621">
                        <c:v>17.141539589152899</c:v>
                      </c:pt>
                      <c:pt idx="6622">
                        <c:v>17.1998430590616</c:v>
                      </c:pt>
                      <c:pt idx="6623">
                        <c:v>17.198865087849601</c:v>
                      </c:pt>
                      <c:pt idx="6624">
                        <c:v>17.216367613361498</c:v>
                      </c:pt>
                      <c:pt idx="6625">
                        <c:v>17.179717118354699</c:v>
                      </c:pt>
                      <c:pt idx="6626">
                        <c:v>17.1628645762734</c:v>
                      </c:pt>
                      <c:pt idx="6627">
                        <c:v>17.115703847949501</c:v>
                      </c:pt>
                      <c:pt idx="6628">
                        <c:v>17.1413001294768</c:v>
                      </c:pt>
                      <c:pt idx="6629">
                        <c:v>17.242128608254799</c:v>
                      </c:pt>
                      <c:pt idx="6630">
                        <c:v>17.213739292090601</c:v>
                      </c:pt>
                      <c:pt idx="6631">
                        <c:v>17.270076163394901</c:v>
                      </c:pt>
                      <c:pt idx="6632">
                        <c:v>17.223554501734</c:v>
                      </c:pt>
                      <c:pt idx="6633">
                        <c:v>17.1135997897814</c:v>
                      </c:pt>
                      <c:pt idx="6634">
                        <c:v>17.184788666879101</c:v>
                      </c:pt>
                      <c:pt idx="6635">
                        <c:v>17.252358939271002</c:v>
                      </c:pt>
                      <c:pt idx="6636">
                        <c:v>17.178251979759001</c:v>
                      </c:pt>
                      <c:pt idx="6637">
                        <c:v>17.207995535829401</c:v>
                      </c:pt>
                      <c:pt idx="6638">
                        <c:v>17.216028921298999</c:v>
                      </c:pt>
                      <c:pt idx="6639">
                        <c:v>17.2336461316062</c:v>
                      </c:pt>
                      <c:pt idx="6640">
                        <c:v>17.228486907032799</c:v>
                      </c:pt>
                      <c:pt idx="6641">
                        <c:v>17.2529555575153</c:v>
                      </c:pt>
                      <c:pt idx="6642">
                        <c:v>17.144694964850299</c:v>
                      </c:pt>
                      <c:pt idx="6643">
                        <c:v>17.2129439882961</c:v>
                      </c:pt>
                      <c:pt idx="6644">
                        <c:v>17.215338985742701</c:v>
                      </c:pt>
                      <c:pt idx="6645">
                        <c:v>17.176732964796301</c:v>
                      </c:pt>
                      <c:pt idx="6646">
                        <c:v>17.2197382547857</c:v>
                      </c:pt>
                      <c:pt idx="6647">
                        <c:v>17.171575974055798</c:v>
                      </c:pt>
                      <c:pt idx="6648">
                        <c:v>17.155328998846301</c:v>
                      </c:pt>
                      <c:pt idx="6649">
                        <c:v>17.2248546067345</c:v>
                      </c:pt>
                      <c:pt idx="6650">
                        <c:v>17.165559252102199</c:v>
                      </c:pt>
                      <c:pt idx="6651">
                        <c:v>17.261647410997501</c:v>
                      </c:pt>
                      <c:pt idx="6652">
                        <c:v>17.229153555496602</c:v>
                      </c:pt>
                      <c:pt idx="6653">
                        <c:v>17.121530541204201</c:v>
                      </c:pt>
                      <c:pt idx="6654">
                        <c:v>17.265461402132601</c:v>
                      </c:pt>
                      <c:pt idx="6655">
                        <c:v>17.205742565514399</c:v>
                      </c:pt>
                      <c:pt idx="6656">
                        <c:v>17.184626276443002</c:v>
                      </c:pt>
                      <c:pt idx="6657">
                        <c:v>17.2557047113681</c:v>
                      </c:pt>
                      <c:pt idx="6658">
                        <c:v>17.223396676134801</c:v>
                      </c:pt>
                      <c:pt idx="6659">
                        <c:v>17.256498270629901</c:v>
                      </c:pt>
                      <c:pt idx="6660">
                        <c:v>17.159714191135301</c:v>
                      </c:pt>
                      <c:pt idx="6661">
                        <c:v>17.264170138845301</c:v>
                      </c:pt>
                      <c:pt idx="6662">
                        <c:v>17.2702163103957</c:v>
                      </c:pt>
                      <c:pt idx="6663">
                        <c:v>17.2949848489258</c:v>
                      </c:pt>
                      <c:pt idx="6664">
                        <c:v>17.305814278390599</c:v>
                      </c:pt>
                      <c:pt idx="6665">
                        <c:v>17.2669756957178</c:v>
                      </c:pt>
                      <c:pt idx="6666">
                        <c:v>17.498983356719702</c:v>
                      </c:pt>
                      <c:pt idx="6667">
                        <c:v>17.450901436937102</c:v>
                      </c:pt>
                      <c:pt idx="6668">
                        <c:v>17.238905815774199</c:v>
                      </c:pt>
                      <c:pt idx="6669">
                        <c:v>17.229388933083001</c:v>
                      </c:pt>
                      <c:pt idx="6670">
                        <c:v>17.232881608895401</c:v>
                      </c:pt>
                      <c:pt idx="6671">
                        <c:v>17.2544164343294</c:v>
                      </c:pt>
                      <c:pt idx="6672">
                        <c:v>17.2482381794586</c:v>
                      </c:pt>
                      <c:pt idx="6673">
                        <c:v>17.148540534453701</c:v>
                      </c:pt>
                      <c:pt idx="6674">
                        <c:v>17.129439333756199</c:v>
                      </c:pt>
                      <c:pt idx="6675">
                        <c:v>17.1928467494735</c:v>
                      </c:pt>
                      <c:pt idx="6676">
                        <c:v>17.2639423799071</c:v>
                      </c:pt>
                      <c:pt idx="6677">
                        <c:v>17.180790146537799</c:v>
                      </c:pt>
                      <c:pt idx="6678">
                        <c:v>17.129635358682901</c:v>
                      </c:pt>
                      <c:pt idx="6679">
                        <c:v>17.254120855757201</c:v>
                      </c:pt>
                      <c:pt idx="6680">
                        <c:v>17.113876724180798</c:v>
                      </c:pt>
                      <c:pt idx="6681">
                        <c:v>17.257916602645398</c:v>
                      </c:pt>
                      <c:pt idx="6682">
                        <c:v>17.2664043299105</c:v>
                      </c:pt>
                      <c:pt idx="6683">
                        <c:v>17.214552017740999</c:v>
                      </c:pt>
                      <c:pt idx="6684">
                        <c:v>17.1832895933488</c:v>
                      </c:pt>
                      <c:pt idx="6685">
                        <c:v>17.238131816316599</c:v>
                      </c:pt>
                      <c:pt idx="6686">
                        <c:v>17.169317103010599</c:v>
                      </c:pt>
                      <c:pt idx="6687">
                        <c:v>17.204424370801799</c:v>
                      </c:pt>
                      <c:pt idx="6688">
                        <c:v>17.195339040206001</c:v>
                      </c:pt>
                      <c:pt idx="6689">
                        <c:v>17.2111732186263</c:v>
                      </c:pt>
                      <c:pt idx="6690">
                        <c:v>17.1897146686184</c:v>
                      </c:pt>
                      <c:pt idx="6691">
                        <c:v>17.229734717494701</c:v>
                      </c:pt>
                      <c:pt idx="6692">
                        <c:v>17.249939164386799</c:v>
                      </c:pt>
                      <c:pt idx="6693">
                        <c:v>17.2292282032939</c:v>
                      </c:pt>
                      <c:pt idx="6694">
                        <c:v>17.211761097210299</c:v>
                      </c:pt>
                      <c:pt idx="6695">
                        <c:v>17.2442521665645</c:v>
                      </c:pt>
                      <c:pt idx="6696">
                        <c:v>17.1956157467223</c:v>
                      </c:pt>
                      <c:pt idx="6697">
                        <c:v>17.200038733966199</c:v>
                      </c:pt>
                      <c:pt idx="6698">
                        <c:v>17.267875318926901</c:v>
                      </c:pt>
                      <c:pt idx="6699">
                        <c:v>17.184301548389801</c:v>
                      </c:pt>
                      <c:pt idx="6700">
                        <c:v>17.249304108524601</c:v>
                      </c:pt>
                      <c:pt idx="6701">
                        <c:v>17.295820476319399</c:v>
                      </c:pt>
                      <c:pt idx="6702">
                        <c:v>17.230065078929499</c:v>
                      </c:pt>
                      <c:pt idx="6703">
                        <c:v>17.197119549934101</c:v>
                      </c:pt>
                      <c:pt idx="6704">
                        <c:v>17.131835649659301</c:v>
                      </c:pt>
                      <c:pt idx="6705">
                        <c:v>17.152754045184199</c:v>
                      </c:pt>
                      <c:pt idx="6706">
                        <c:v>17.237174040505501</c:v>
                      </c:pt>
                      <c:pt idx="6707">
                        <c:v>17.176208193988899</c:v>
                      </c:pt>
                      <c:pt idx="6708">
                        <c:v>17.183450687941399</c:v>
                      </c:pt>
                      <c:pt idx="6709">
                        <c:v>17.227246335000299</c:v>
                      </c:pt>
                      <c:pt idx="6710">
                        <c:v>17.203898302256398</c:v>
                      </c:pt>
                      <c:pt idx="6711">
                        <c:v>17.1833385122039</c:v>
                      </c:pt>
                      <c:pt idx="6712">
                        <c:v>17.129775914082298</c:v>
                      </c:pt>
                      <c:pt idx="6713">
                        <c:v>17.188968592583802</c:v>
                      </c:pt>
                      <c:pt idx="6714">
                        <c:v>17.218955726791599</c:v>
                      </c:pt>
                      <c:pt idx="6715">
                        <c:v>17.207520626277201</c:v>
                      </c:pt>
                      <c:pt idx="6716">
                        <c:v>17.494765881129801</c:v>
                      </c:pt>
                      <c:pt idx="6717">
                        <c:v>17.210708428349101</c:v>
                      </c:pt>
                      <c:pt idx="6718">
                        <c:v>17.230525789784298</c:v>
                      </c:pt>
                      <c:pt idx="6719">
                        <c:v>17.235588300940901</c:v>
                      </c:pt>
                      <c:pt idx="6720">
                        <c:v>17.233434269753399</c:v>
                      </c:pt>
                      <c:pt idx="6721">
                        <c:v>17.169961157939401</c:v>
                      </c:pt>
                      <c:pt idx="6722">
                        <c:v>17.229060185298302</c:v>
                      </c:pt>
                      <c:pt idx="6723">
                        <c:v>17.1196363809022</c:v>
                      </c:pt>
                      <c:pt idx="6724">
                        <c:v>17.207370537415301</c:v>
                      </c:pt>
                      <c:pt idx="6725">
                        <c:v>17.190130450608699</c:v>
                      </c:pt>
                      <c:pt idx="6726">
                        <c:v>17.209012494777099</c:v>
                      </c:pt>
                      <c:pt idx="6727">
                        <c:v>17.228547729501301</c:v>
                      </c:pt>
                      <c:pt idx="6728">
                        <c:v>17.157741790608199</c:v>
                      </c:pt>
                      <c:pt idx="6729">
                        <c:v>17.2177151321285</c:v>
                      </c:pt>
                      <c:pt idx="6730">
                        <c:v>17.205994532404901</c:v>
                      </c:pt>
                      <c:pt idx="6731">
                        <c:v>17.170066175012799</c:v>
                      </c:pt>
                      <c:pt idx="6732">
                        <c:v>17.285780552646099</c:v>
                      </c:pt>
                      <c:pt idx="6733">
                        <c:v>17.165944652091799</c:v>
                      </c:pt>
                      <c:pt idx="6734">
                        <c:v>17.252186131363501</c:v>
                      </c:pt>
                      <c:pt idx="6735">
                        <c:v>17.229244058924898</c:v>
                      </c:pt>
                      <c:pt idx="6736">
                        <c:v>17.312965628073201</c:v>
                      </c:pt>
                      <c:pt idx="6737">
                        <c:v>17.4755504549079</c:v>
                      </c:pt>
                      <c:pt idx="6738">
                        <c:v>17.245884731012001</c:v>
                      </c:pt>
                      <c:pt idx="6739">
                        <c:v>17.275125391284899</c:v>
                      </c:pt>
                      <c:pt idx="6740">
                        <c:v>17.2479773038677</c:v>
                      </c:pt>
                      <c:pt idx="6741">
                        <c:v>17.2441495407537</c:v>
                      </c:pt>
                      <c:pt idx="6742">
                        <c:v>17.131222387674399</c:v>
                      </c:pt>
                      <c:pt idx="6743">
                        <c:v>17.152014632178702</c:v>
                      </c:pt>
                      <c:pt idx="6744">
                        <c:v>17.2551227826389</c:v>
                      </c:pt>
                      <c:pt idx="6745">
                        <c:v>17.209561075094701</c:v>
                      </c:pt>
                      <c:pt idx="6746">
                        <c:v>17.255131703961698</c:v>
                      </c:pt>
                      <c:pt idx="6747">
                        <c:v>17.265649855815699</c:v>
                      </c:pt>
                      <c:pt idx="6748">
                        <c:v>17.242927307163502</c:v>
                      </c:pt>
                      <c:pt idx="6749">
                        <c:v>17.175314507220801</c:v>
                      </c:pt>
                      <c:pt idx="6750">
                        <c:v>17.183527851985499</c:v>
                      </c:pt>
                      <c:pt idx="6751">
                        <c:v>17.222596779927201</c:v>
                      </c:pt>
                      <c:pt idx="6752">
                        <c:v>17.199349383493601</c:v>
                      </c:pt>
                      <c:pt idx="6753">
                        <c:v>17.292632627259401</c:v>
                      </c:pt>
                      <c:pt idx="6754">
                        <c:v>17.2691014432733</c:v>
                      </c:pt>
                      <c:pt idx="6755">
                        <c:v>17.260659721159701</c:v>
                      </c:pt>
                      <c:pt idx="6756">
                        <c:v>17.302881452986298</c:v>
                      </c:pt>
                      <c:pt idx="6757">
                        <c:v>17.2314220163721</c:v>
                      </c:pt>
                      <c:pt idx="6758">
                        <c:v>17.202250772512699</c:v>
                      </c:pt>
                      <c:pt idx="6759">
                        <c:v>17.128793272138001</c:v>
                      </c:pt>
                      <c:pt idx="6760">
                        <c:v>17.225881700658899</c:v>
                      </c:pt>
                      <c:pt idx="6761">
                        <c:v>17.169751076413199</c:v>
                      </c:pt>
                      <c:pt idx="6762">
                        <c:v>17.204219567955899</c:v>
                      </c:pt>
                      <c:pt idx="6763">
                        <c:v>17.1637199277524</c:v>
                      </c:pt>
                      <c:pt idx="6764">
                        <c:v>17.2245514834663</c:v>
                      </c:pt>
                      <c:pt idx="6765">
                        <c:v>17.165928872965001</c:v>
                      </c:pt>
                      <c:pt idx="6766">
                        <c:v>17.1220487840353</c:v>
                      </c:pt>
                      <c:pt idx="6767">
                        <c:v>17.3294357136561</c:v>
                      </c:pt>
                      <c:pt idx="6768">
                        <c:v>17.146298918975798</c:v>
                      </c:pt>
                      <c:pt idx="6769">
                        <c:v>17.1364470227624</c:v>
                      </c:pt>
                      <c:pt idx="6770">
                        <c:v>17.100102464874801</c:v>
                      </c:pt>
                      <c:pt idx="6771">
                        <c:v>17.3206235450718</c:v>
                      </c:pt>
                      <c:pt idx="6772">
                        <c:v>17.147600539105198</c:v>
                      </c:pt>
                      <c:pt idx="6773">
                        <c:v>17.131788100064401</c:v>
                      </c:pt>
                      <c:pt idx="6774">
                        <c:v>17.1549026579969</c:v>
                      </c:pt>
                      <c:pt idx="6775">
                        <c:v>17.302094986870301</c:v>
                      </c:pt>
                      <c:pt idx="6776">
                        <c:v>17.1431507488929</c:v>
                      </c:pt>
                      <c:pt idx="6777">
                        <c:v>17.1368169437586</c:v>
                      </c:pt>
                      <c:pt idx="6778">
                        <c:v>17.361653520838399</c:v>
                      </c:pt>
                      <c:pt idx="6779">
                        <c:v>17.156913588504501</c:v>
                      </c:pt>
                      <c:pt idx="6780">
                        <c:v>17.141943212685899</c:v>
                      </c:pt>
                      <c:pt idx="6781">
                        <c:v>17.163446383083699</c:v>
                      </c:pt>
                      <c:pt idx="6782">
                        <c:v>17.350730981506</c:v>
                      </c:pt>
                      <c:pt idx="6783">
                        <c:v>17.220384755506998</c:v>
                      </c:pt>
                      <c:pt idx="6784">
                        <c:v>17.422497142917699</c:v>
                      </c:pt>
                      <c:pt idx="6785">
                        <c:v>17.175156187987501</c:v>
                      </c:pt>
                      <c:pt idx="6786">
                        <c:v>17.2514509366823</c:v>
                      </c:pt>
                      <c:pt idx="6787">
                        <c:v>17.245985121872302</c:v>
                      </c:pt>
                      <c:pt idx="6788">
                        <c:v>17.283032082170301</c:v>
                      </c:pt>
                      <c:pt idx="6789">
                        <c:v>17.1458615930887</c:v>
                      </c:pt>
                      <c:pt idx="6790">
                        <c:v>17.236862942412799</c:v>
                      </c:pt>
                      <c:pt idx="6791">
                        <c:v>17.163013087849901</c:v>
                      </c:pt>
                      <c:pt idx="6792">
                        <c:v>17.2753201583497</c:v>
                      </c:pt>
                      <c:pt idx="6793">
                        <c:v>17.466073524995998</c:v>
                      </c:pt>
                      <c:pt idx="6794">
                        <c:v>17.242336501724498</c:v>
                      </c:pt>
                      <c:pt idx="6795">
                        <c:v>17.226096355691901</c:v>
                      </c:pt>
                      <c:pt idx="6796">
                        <c:v>17.239210735320299</c:v>
                      </c:pt>
                      <c:pt idx="6797">
                        <c:v>17.139143089217299</c:v>
                      </c:pt>
                      <c:pt idx="6798">
                        <c:v>17.238887387248599</c:v>
                      </c:pt>
                      <c:pt idx="6799">
                        <c:v>17.3001325552009</c:v>
                      </c:pt>
                      <c:pt idx="6800">
                        <c:v>17.2583339693985</c:v>
                      </c:pt>
                      <c:pt idx="6801">
                        <c:v>17.210909707055801</c:v>
                      </c:pt>
                      <c:pt idx="6802">
                        <c:v>17.297907639219101</c:v>
                      </c:pt>
                      <c:pt idx="6803">
                        <c:v>17.252947364352401</c:v>
                      </c:pt>
                      <c:pt idx="6804">
                        <c:v>17.239930177943201</c:v>
                      </c:pt>
                      <c:pt idx="6805">
                        <c:v>17.258853663330299</c:v>
                      </c:pt>
                      <c:pt idx="6806">
                        <c:v>17.155990949946599</c:v>
                      </c:pt>
                      <c:pt idx="6807">
                        <c:v>17.295616480067899</c:v>
                      </c:pt>
                      <c:pt idx="6808">
                        <c:v>17.535848550875802</c:v>
                      </c:pt>
                      <c:pt idx="6809">
                        <c:v>17.288358970566399</c:v>
                      </c:pt>
                      <c:pt idx="6810">
                        <c:v>17.3034619439183</c:v>
                      </c:pt>
                      <c:pt idx="6811">
                        <c:v>17.3077104215444</c:v>
                      </c:pt>
                      <c:pt idx="6812">
                        <c:v>17.2844624314363</c:v>
                      </c:pt>
                      <c:pt idx="6813">
                        <c:v>17.534374231684801</c:v>
                      </c:pt>
                      <c:pt idx="6814">
                        <c:v>17.457391442662399</c:v>
                      </c:pt>
                      <c:pt idx="6815">
                        <c:v>17.2365388280713</c:v>
                      </c:pt>
                      <c:pt idx="6816">
                        <c:v>17.316633075259102</c:v>
                      </c:pt>
                      <c:pt idx="6817">
                        <c:v>17.252500955413598</c:v>
                      </c:pt>
                      <c:pt idx="6818">
                        <c:v>17.483468678161099</c:v>
                      </c:pt>
                      <c:pt idx="6819">
                        <c:v>17.216057113285402</c:v>
                      </c:pt>
                      <c:pt idx="6820">
                        <c:v>17.1599239634903</c:v>
                      </c:pt>
                      <c:pt idx="6821">
                        <c:v>17.190174081165601</c:v>
                      </c:pt>
                      <c:pt idx="6822">
                        <c:v>17.2548682621251</c:v>
                      </c:pt>
                      <c:pt idx="6823">
                        <c:v>17.390594958249601</c:v>
                      </c:pt>
                      <c:pt idx="6824">
                        <c:v>17.160162129688398</c:v>
                      </c:pt>
                      <c:pt idx="6825">
                        <c:v>17.316744137742401</c:v>
                      </c:pt>
                      <c:pt idx="6826">
                        <c:v>17.252895025036501</c:v>
                      </c:pt>
                      <c:pt idx="6827">
                        <c:v>17.246743944347401</c:v>
                      </c:pt>
                      <c:pt idx="6828">
                        <c:v>17.495538894917601</c:v>
                      </c:pt>
                      <c:pt idx="6829">
                        <c:v>17.281636283343399</c:v>
                      </c:pt>
                      <c:pt idx="6830">
                        <c:v>17.180066172737401</c:v>
                      </c:pt>
                      <c:pt idx="6831">
                        <c:v>17.2295691599451</c:v>
                      </c:pt>
                      <c:pt idx="6832">
                        <c:v>17.256052797688302</c:v>
                      </c:pt>
                      <c:pt idx="6833">
                        <c:v>17.2400985876227</c:v>
                      </c:pt>
                      <c:pt idx="6834">
                        <c:v>17.244246823641699</c:v>
                      </c:pt>
                      <c:pt idx="6835">
                        <c:v>17.180757131410701</c:v>
                      </c:pt>
                      <c:pt idx="6836">
                        <c:v>17.227804546671798</c:v>
                      </c:pt>
                      <c:pt idx="6837">
                        <c:v>17.207429849744301</c:v>
                      </c:pt>
                      <c:pt idx="6838">
                        <c:v>17.253765226759501</c:v>
                      </c:pt>
                      <c:pt idx="6839">
                        <c:v>17.484821074382801</c:v>
                      </c:pt>
                      <c:pt idx="6840">
                        <c:v>17.255569315002699</c:v>
                      </c:pt>
                      <c:pt idx="6841">
                        <c:v>17.4089479178466</c:v>
                      </c:pt>
                      <c:pt idx="6842">
                        <c:v>17.195019521452998</c:v>
                      </c:pt>
                      <c:pt idx="6843">
                        <c:v>17.175500570995901</c:v>
                      </c:pt>
                      <c:pt idx="6844">
                        <c:v>17.322070458657102</c:v>
                      </c:pt>
                      <c:pt idx="6845">
                        <c:v>17.2979153192688</c:v>
                      </c:pt>
                      <c:pt idx="6846">
                        <c:v>17.268344139019501</c:v>
                      </c:pt>
                      <c:pt idx="6847">
                        <c:v>17.283640163593201</c:v>
                      </c:pt>
                      <c:pt idx="6848">
                        <c:v>17.5241582716708</c:v>
                      </c:pt>
                      <c:pt idx="6849">
                        <c:v>17.2395461969002</c:v>
                      </c:pt>
                      <c:pt idx="6850">
                        <c:v>17.233304594849901</c:v>
                      </c:pt>
                      <c:pt idx="6851">
                        <c:v>17.201546723335099</c:v>
                      </c:pt>
                      <c:pt idx="6852">
                        <c:v>17.285426512145399</c:v>
                      </c:pt>
                      <c:pt idx="6853">
                        <c:v>17.265058919552899</c:v>
                      </c:pt>
                      <c:pt idx="6854">
                        <c:v>17.337854758904101</c:v>
                      </c:pt>
                      <c:pt idx="6855">
                        <c:v>17.210060929490801</c:v>
                      </c:pt>
                      <c:pt idx="6856">
                        <c:v>17.262938640086201</c:v>
                      </c:pt>
                      <c:pt idx="6857">
                        <c:v>17.213804558517701</c:v>
                      </c:pt>
                      <c:pt idx="6858">
                        <c:v>17.259551757122502</c:v>
                      </c:pt>
                      <c:pt idx="6859">
                        <c:v>17.2573165383982</c:v>
                      </c:pt>
                      <c:pt idx="6860">
                        <c:v>17.398773384728301</c:v>
                      </c:pt>
                      <c:pt idx="6861">
                        <c:v>17.2636111071198</c:v>
                      </c:pt>
                      <c:pt idx="6862">
                        <c:v>17.350987751276001</c:v>
                      </c:pt>
                      <c:pt idx="6863">
                        <c:v>17.237086926209798</c:v>
                      </c:pt>
                      <c:pt idx="6864">
                        <c:v>17.1779436286634</c:v>
                      </c:pt>
                      <c:pt idx="6865">
                        <c:v>17.197301146340699</c:v>
                      </c:pt>
                      <c:pt idx="6866">
                        <c:v>17.241051881007401</c:v>
                      </c:pt>
                      <c:pt idx="6867">
                        <c:v>17.216543098276698</c:v>
                      </c:pt>
                      <c:pt idx="6868">
                        <c:v>17.265726884696601</c:v>
                      </c:pt>
                      <c:pt idx="6869">
                        <c:v>17.408871245186599</c:v>
                      </c:pt>
                      <c:pt idx="6870">
                        <c:v>17.262424023672601</c:v>
                      </c:pt>
                      <c:pt idx="6871">
                        <c:v>17.503860864599901</c:v>
                      </c:pt>
                      <c:pt idx="6872">
                        <c:v>17.2665360290917</c:v>
                      </c:pt>
                      <c:pt idx="6873">
                        <c:v>17.255634690915699</c:v>
                      </c:pt>
                      <c:pt idx="6874">
                        <c:v>17.4073121752036</c:v>
                      </c:pt>
                      <c:pt idx="6875">
                        <c:v>17.2528670289412</c:v>
                      </c:pt>
                      <c:pt idx="6876">
                        <c:v>17.220140407196801</c:v>
                      </c:pt>
                      <c:pt idx="6877">
                        <c:v>17.168497492898801</c:v>
                      </c:pt>
                      <c:pt idx="6878">
                        <c:v>17.3110111283384</c:v>
                      </c:pt>
                      <c:pt idx="6879">
                        <c:v>17.264223546072301</c:v>
                      </c:pt>
                      <c:pt idx="6880">
                        <c:v>17.296129826034999</c:v>
                      </c:pt>
                      <c:pt idx="6881">
                        <c:v>17.261391868615299</c:v>
                      </c:pt>
                      <c:pt idx="6882">
                        <c:v>17.2866340212503</c:v>
                      </c:pt>
                      <c:pt idx="6883">
                        <c:v>17.521698021099901</c:v>
                      </c:pt>
                      <c:pt idx="6884">
                        <c:v>17.2488980835288</c:v>
                      </c:pt>
                      <c:pt idx="6885">
                        <c:v>17.196688695344399</c:v>
                      </c:pt>
                      <c:pt idx="6886">
                        <c:v>17.170750952489598</c:v>
                      </c:pt>
                      <c:pt idx="6887">
                        <c:v>17.255121405606499</c:v>
                      </c:pt>
                      <c:pt idx="6888">
                        <c:v>17.230225120619099</c:v>
                      </c:pt>
                      <c:pt idx="6889">
                        <c:v>17.246251788289999</c:v>
                      </c:pt>
                      <c:pt idx="6890">
                        <c:v>17.232991269080198</c:v>
                      </c:pt>
                      <c:pt idx="6891">
                        <c:v>17.2410437654028</c:v>
                      </c:pt>
                      <c:pt idx="6892">
                        <c:v>17.194311851580199</c:v>
                      </c:pt>
                      <c:pt idx="6893">
                        <c:v>17.297312941491601</c:v>
                      </c:pt>
                      <c:pt idx="6894">
                        <c:v>17.198061756834701</c:v>
                      </c:pt>
                      <c:pt idx="6895">
                        <c:v>17.336281523694002</c:v>
                      </c:pt>
                      <c:pt idx="6896">
                        <c:v>17.2821994085981</c:v>
                      </c:pt>
                      <c:pt idx="6897">
                        <c:v>17.403153539109798</c:v>
                      </c:pt>
                      <c:pt idx="6898">
                        <c:v>17.351640733977099</c:v>
                      </c:pt>
                      <c:pt idx="6899">
                        <c:v>17.2074577475105</c:v>
                      </c:pt>
                      <c:pt idx="6900">
                        <c:v>17.276742003145699</c:v>
                      </c:pt>
                      <c:pt idx="6901">
                        <c:v>17.274358917199699</c:v>
                      </c:pt>
                      <c:pt idx="6902">
                        <c:v>17.240191910651902</c:v>
                      </c:pt>
                      <c:pt idx="6903">
                        <c:v>17.279021596752902</c:v>
                      </c:pt>
                      <c:pt idx="6904">
                        <c:v>17.1852355655464</c:v>
                      </c:pt>
                      <c:pt idx="6905">
                        <c:v>17.247139299852201</c:v>
                      </c:pt>
                      <c:pt idx="6906">
                        <c:v>17.270112037581001</c:v>
                      </c:pt>
                      <c:pt idx="6907">
                        <c:v>17.3546498088511</c:v>
                      </c:pt>
                      <c:pt idx="6908">
                        <c:v>17.402368198368201</c:v>
                      </c:pt>
                      <c:pt idx="6909">
                        <c:v>17.2614591261922</c:v>
                      </c:pt>
                      <c:pt idx="6910">
                        <c:v>17.2666962600319</c:v>
                      </c:pt>
                      <c:pt idx="6911">
                        <c:v>17.368486123321201</c:v>
                      </c:pt>
                      <c:pt idx="6912">
                        <c:v>17.2440738242049</c:v>
                      </c:pt>
                      <c:pt idx="6913">
                        <c:v>17.175986410041201</c:v>
                      </c:pt>
                      <c:pt idx="6914">
                        <c:v>17.1734314069686</c:v>
                      </c:pt>
                      <c:pt idx="6915">
                        <c:v>17.212303856274801</c:v>
                      </c:pt>
                      <c:pt idx="6916">
                        <c:v>17.251977014980699</c:v>
                      </c:pt>
                      <c:pt idx="6917">
                        <c:v>17.225437242897101</c:v>
                      </c:pt>
                      <c:pt idx="6918">
                        <c:v>17.275483236825401</c:v>
                      </c:pt>
                      <c:pt idx="6919">
                        <c:v>17.3065545457567</c:v>
                      </c:pt>
                      <c:pt idx="6920">
                        <c:v>17.1551081776357</c:v>
                      </c:pt>
                      <c:pt idx="6921">
                        <c:v>17.418489793944801</c:v>
                      </c:pt>
                      <c:pt idx="6922">
                        <c:v>17.199666655514601</c:v>
                      </c:pt>
                      <c:pt idx="6923">
                        <c:v>17.272120682762701</c:v>
                      </c:pt>
                      <c:pt idx="6924">
                        <c:v>17.499516321506999</c:v>
                      </c:pt>
                      <c:pt idx="6925">
                        <c:v>17.250104666654899</c:v>
                      </c:pt>
                      <c:pt idx="6926">
                        <c:v>17.288913916355</c:v>
                      </c:pt>
                      <c:pt idx="6927">
                        <c:v>17.258840497750601</c:v>
                      </c:pt>
                      <c:pt idx="6928">
                        <c:v>17.424963105003101</c:v>
                      </c:pt>
                      <c:pt idx="6929">
                        <c:v>17.2141948582399</c:v>
                      </c:pt>
                      <c:pt idx="6930">
                        <c:v>17.250089780403599</c:v>
                      </c:pt>
                      <c:pt idx="6931">
                        <c:v>17.220157800384001</c:v>
                      </c:pt>
                      <c:pt idx="6932">
                        <c:v>17.205229657694201</c:v>
                      </c:pt>
                      <c:pt idx="6933">
                        <c:v>17.339160588771399</c:v>
                      </c:pt>
                      <c:pt idx="6934">
                        <c:v>17.271509213451299</c:v>
                      </c:pt>
                      <c:pt idx="6935">
                        <c:v>17.269383642488101</c:v>
                      </c:pt>
                      <c:pt idx="6936">
                        <c:v>17.306046155131501</c:v>
                      </c:pt>
                      <c:pt idx="6937">
                        <c:v>17.282121362970699</c:v>
                      </c:pt>
                      <c:pt idx="6938">
                        <c:v>17.304719724667802</c:v>
                      </c:pt>
                      <c:pt idx="6939">
                        <c:v>17.523004576520801</c:v>
                      </c:pt>
                      <c:pt idx="6940">
                        <c:v>17.470328286297601</c:v>
                      </c:pt>
                      <c:pt idx="6941">
                        <c:v>17.243463494722899</c:v>
                      </c:pt>
                      <c:pt idx="6942">
                        <c:v>17.3188104831167</c:v>
                      </c:pt>
                      <c:pt idx="6943">
                        <c:v>17.2621398759504</c:v>
                      </c:pt>
                      <c:pt idx="6944">
                        <c:v>17.239309377706</c:v>
                      </c:pt>
                      <c:pt idx="6945">
                        <c:v>17.1735325809396</c:v>
                      </c:pt>
                      <c:pt idx="6946">
                        <c:v>17.2120319523777</c:v>
                      </c:pt>
                      <c:pt idx="6947">
                        <c:v>17.4126187064516</c:v>
                      </c:pt>
                      <c:pt idx="6948">
                        <c:v>17.187320315194398</c:v>
                      </c:pt>
                      <c:pt idx="6949">
                        <c:v>17.273886865974099</c:v>
                      </c:pt>
                      <c:pt idx="6950">
                        <c:v>17.3081930962698</c:v>
                      </c:pt>
                      <c:pt idx="6951">
                        <c:v>17.213808488822401</c:v>
                      </c:pt>
                      <c:pt idx="6952">
                        <c:v>17.233792257320999</c:v>
                      </c:pt>
                      <c:pt idx="6953">
                        <c:v>17.2697417207978</c:v>
                      </c:pt>
                      <c:pt idx="6954">
                        <c:v>17.232431140721999</c:v>
                      </c:pt>
                      <c:pt idx="6955">
                        <c:v>17.2422224961275</c:v>
                      </c:pt>
                      <c:pt idx="6956">
                        <c:v>17.496722315312599</c:v>
                      </c:pt>
                      <c:pt idx="6957">
                        <c:v>17.261004072630399</c:v>
                      </c:pt>
                      <c:pt idx="6958">
                        <c:v>17.222457928566801</c:v>
                      </c:pt>
                      <c:pt idx="6959">
                        <c:v>17.312393456806898</c:v>
                      </c:pt>
                      <c:pt idx="6960">
                        <c:v>17.261707047804201</c:v>
                      </c:pt>
                      <c:pt idx="6961">
                        <c:v>17.2349268923765</c:v>
                      </c:pt>
                      <c:pt idx="6962">
                        <c:v>17.1942730317664</c:v>
                      </c:pt>
                      <c:pt idx="6963">
                        <c:v>17.292276309649001</c:v>
                      </c:pt>
                      <c:pt idx="6964">
                        <c:v>17.328534063251698</c:v>
                      </c:pt>
                      <c:pt idx="6965">
                        <c:v>17.2825088528256</c:v>
                      </c:pt>
                      <c:pt idx="6966">
                        <c:v>17.264460347863299</c:v>
                      </c:pt>
                      <c:pt idx="6967">
                        <c:v>17.425618689781</c:v>
                      </c:pt>
                      <c:pt idx="6968">
                        <c:v>17.349675582533401</c:v>
                      </c:pt>
                      <c:pt idx="6969">
                        <c:v>17.225512135579802</c:v>
                      </c:pt>
                      <c:pt idx="6970">
                        <c:v>17.419794503822601</c:v>
                      </c:pt>
                      <c:pt idx="6971">
                        <c:v>17.281105202042902</c:v>
                      </c:pt>
                      <c:pt idx="6972">
                        <c:v>17.285060501000999</c:v>
                      </c:pt>
                      <c:pt idx="6973">
                        <c:v>17.255944346787398</c:v>
                      </c:pt>
                      <c:pt idx="6974">
                        <c:v>17.287447726239701</c:v>
                      </c:pt>
                      <c:pt idx="6975">
                        <c:v>17.245463675198501</c:v>
                      </c:pt>
                      <c:pt idx="6976">
                        <c:v>17.1876377006102</c:v>
                      </c:pt>
                      <c:pt idx="6977">
                        <c:v>17.1670067767507</c:v>
                      </c:pt>
                      <c:pt idx="6978">
                        <c:v>17.231638221209199</c:v>
                      </c:pt>
                      <c:pt idx="6979">
                        <c:v>17.264949320135699</c:v>
                      </c:pt>
                      <c:pt idx="6980">
                        <c:v>17.2778775137403</c:v>
                      </c:pt>
                      <c:pt idx="6981">
                        <c:v>17.200622516918902</c:v>
                      </c:pt>
                      <c:pt idx="6982">
                        <c:v>17.337116929006701</c:v>
                      </c:pt>
                      <c:pt idx="6983">
                        <c:v>17.420274823256999</c:v>
                      </c:pt>
                      <c:pt idx="6984">
                        <c:v>17.294766203205999</c:v>
                      </c:pt>
                      <c:pt idx="6985">
                        <c:v>17.174298591285599</c:v>
                      </c:pt>
                      <c:pt idx="6986">
                        <c:v>17.247400832052801</c:v>
                      </c:pt>
                      <c:pt idx="6987">
                        <c:v>17.358786724051502</c:v>
                      </c:pt>
                      <c:pt idx="6988">
                        <c:v>17.282355367737299</c:v>
                      </c:pt>
                      <c:pt idx="6989">
                        <c:v>17.1924748925993</c:v>
                      </c:pt>
                      <c:pt idx="6990">
                        <c:v>17.326940435659399</c:v>
                      </c:pt>
                      <c:pt idx="6991">
                        <c:v>17.2104362521643</c:v>
                      </c:pt>
                      <c:pt idx="6992">
                        <c:v>17.2330472196094</c:v>
                      </c:pt>
                      <c:pt idx="6993">
                        <c:v>17.2573011249575</c:v>
                      </c:pt>
                      <c:pt idx="6994">
                        <c:v>17.228992825377301</c:v>
                      </c:pt>
                      <c:pt idx="6995">
                        <c:v>17.289730577723599</c:v>
                      </c:pt>
                      <c:pt idx="6996">
                        <c:v>17.219588890739001</c:v>
                      </c:pt>
                      <c:pt idx="6997">
                        <c:v>17.166760578406301</c:v>
                      </c:pt>
                      <c:pt idx="6998">
                        <c:v>17.403125355138702</c:v>
                      </c:pt>
                      <c:pt idx="6999">
                        <c:v>17.429729404667</c:v>
                      </c:pt>
                      <c:pt idx="7000">
                        <c:v>17.179274513125101</c:v>
                      </c:pt>
                      <c:pt idx="7001">
                        <c:v>17.1493609029326</c:v>
                      </c:pt>
                      <c:pt idx="7002">
                        <c:v>17.2273973715299</c:v>
                      </c:pt>
                      <c:pt idx="7003">
                        <c:v>17.432667725854799</c:v>
                      </c:pt>
                      <c:pt idx="7004">
                        <c:v>17.200775333612299</c:v>
                      </c:pt>
                      <c:pt idx="7005">
                        <c:v>17.211239320949701</c:v>
                      </c:pt>
                      <c:pt idx="7006">
                        <c:v>17.389968097397599</c:v>
                      </c:pt>
                      <c:pt idx="7007">
                        <c:v>17.2007054053377</c:v>
                      </c:pt>
                      <c:pt idx="7008">
                        <c:v>17.374281187584501</c:v>
                      </c:pt>
                      <c:pt idx="7009">
                        <c:v>17.362304368924502</c:v>
                      </c:pt>
                      <c:pt idx="7010">
                        <c:v>17.126405011746002</c:v>
                      </c:pt>
                      <c:pt idx="7011">
                        <c:v>17.1629542842484</c:v>
                      </c:pt>
                      <c:pt idx="7012">
                        <c:v>17.176868594790601</c:v>
                      </c:pt>
                      <c:pt idx="7013">
                        <c:v>17.187283858094599</c:v>
                      </c:pt>
                      <c:pt idx="7014">
                        <c:v>17.179349218404901</c:v>
                      </c:pt>
                      <c:pt idx="7015">
                        <c:v>17.171549241319301</c:v>
                      </c:pt>
                      <c:pt idx="7016">
                        <c:v>17.3959362162012</c:v>
                      </c:pt>
                      <c:pt idx="7017">
                        <c:v>17.4815157703888</c:v>
                      </c:pt>
                      <c:pt idx="7018">
                        <c:v>17.2807792315411</c:v>
                      </c:pt>
                      <c:pt idx="7019">
                        <c:v>17.325408287282599</c:v>
                      </c:pt>
                      <c:pt idx="7020">
                        <c:v>17.26045478739</c:v>
                      </c:pt>
                      <c:pt idx="7021">
                        <c:v>17.181091106950699</c:v>
                      </c:pt>
                      <c:pt idx="7022">
                        <c:v>17.425283855978702</c:v>
                      </c:pt>
                      <c:pt idx="7023">
                        <c:v>17.302244196162899</c:v>
                      </c:pt>
                      <c:pt idx="7024">
                        <c:v>17.212018910059999</c:v>
                      </c:pt>
                      <c:pt idx="7025">
                        <c:v>17.268159660462899</c:v>
                      </c:pt>
                      <c:pt idx="7026">
                        <c:v>17.519897162249698</c:v>
                      </c:pt>
                      <c:pt idx="7027">
                        <c:v>17.276107925812301</c:v>
                      </c:pt>
                      <c:pt idx="7028">
                        <c:v>17.2430064924059</c:v>
                      </c:pt>
                      <c:pt idx="7029">
                        <c:v>17.292199193468399</c:v>
                      </c:pt>
                      <c:pt idx="7030">
                        <c:v>17.298304672096101</c:v>
                      </c:pt>
                      <c:pt idx="7031">
                        <c:v>17.437458611588202</c:v>
                      </c:pt>
                      <c:pt idx="7032">
                        <c:v>17.2828925694666</c:v>
                      </c:pt>
                      <c:pt idx="7033">
                        <c:v>17.242548309065</c:v>
                      </c:pt>
                      <c:pt idx="7034">
                        <c:v>17.254192853874201</c:v>
                      </c:pt>
                      <c:pt idx="7035">
                        <c:v>17.243955298686799</c:v>
                      </c:pt>
                      <c:pt idx="7036">
                        <c:v>17.205952984204998</c:v>
                      </c:pt>
                      <c:pt idx="7037">
                        <c:v>17.3373089862028</c:v>
                      </c:pt>
                      <c:pt idx="7038">
                        <c:v>17.497803307606699</c:v>
                      </c:pt>
                      <c:pt idx="7039">
                        <c:v>17.2977285935617</c:v>
                      </c:pt>
                      <c:pt idx="7040">
                        <c:v>17.2835248951937</c:v>
                      </c:pt>
                      <c:pt idx="7041">
                        <c:v>17.316870851184699</c:v>
                      </c:pt>
                      <c:pt idx="7042">
                        <c:v>17.280374961697799</c:v>
                      </c:pt>
                      <c:pt idx="7043">
                        <c:v>17.292938859700701</c:v>
                      </c:pt>
                      <c:pt idx="7044">
                        <c:v>17.512872121713201</c:v>
                      </c:pt>
                      <c:pt idx="7045">
                        <c:v>17.469317182625598</c:v>
                      </c:pt>
                      <c:pt idx="7046">
                        <c:v>17.249494836460599</c:v>
                      </c:pt>
                      <c:pt idx="7047">
                        <c:v>17.276901518601001</c:v>
                      </c:pt>
                      <c:pt idx="7048">
                        <c:v>17.4803530946451</c:v>
                      </c:pt>
                      <c:pt idx="7049">
                        <c:v>17.217797678328601</c:v>
                      </c:pt>
                      <c:pt idx="7050">
                        <c:v>17.200557728551601</c:v>
                      </c:pt>
                      <c:pt idx="7051">
                        <c:v>17.267914024115299</c:v>
                      </c:pt>
                      <c:pt idx="7052">
                        <c:v>17.234772400871702</c:v>
                      </c:pt>
                      <c:pt idx="7053">
                        <c:v>17.268821758717099</c:v>
                      </c:pt>
                      <c:pt idx="7054">
                        <c:v>17.492452659283199</c:v>
                      </c:pt>
                      <c:pt idx="7055">
                        <c:v>17.2796274948107</c:v>
                      </c:pt>
                      <c:pt idx="7056">
                        <c:v>17.2780895308303</c:v>
                      </c:pt>
                      <c:pt idx="7057">
                        <c:v>17.2238403335129</c:v>
                      </c:pt>
                      <c:pt idx="7058">
                        <c:v>17.280930231848</c:v>
                      </c:pt>
                      <c:pt idx="7059">
                        <c:v>17.190594589585</c:v>
                      </c:pt>
                      <c:pt idx="7060">
                        <c:v>17.271503194917099</c:v>
                      </c:pt>
                      <c:pt idx="7061">
                        <c:v>17.281025122089801</c:v>
                      </c:pt>
                      <c:pt idx="7062">
                        <c:v>17.253667657247899</c:v>
                      </c:pt>
                      <c:pt idx="7063">
                        <c:v>17.282296070778202</c:v>
                      </c:pt>
                      <c:pt idx="7064">
                        <c:v>17.485766962791502</c:v>
                      </c:pt>
                      <c:pt idx="7065">
                        <c:v>17.267068786098601</c:v>
                      </c:pt>
                      <c:pt idx="7066">
                        <c:v>17.335799702746101</c:v>
                      </c:pt>
                      <c:pt idx="7067">
                        <c:v>17.270653959865498</c:v>
                      </c:pt>
                      <c:pt idx="7068">
                        <c:v>17.4455967405625</c:v>
                      </c:pt>
                      <c:pt idx="7069">
                        <c:v>17.284906949864698</c:v>
                      </c:pt>
                      <c:pt idx="7070">
                        <c:v>17.232745353411499</c:v>
                      </c:pt>
                      <c:pt idx="7071">
                        <c:v>17.3582583894941</c:v>
                      </c:pt>
                      <c:pt idx="7072">
                        <c:v>17.2726152112111</c:v>
                      </c:pt>
                      <c:pt idx="7073">
                        <c:v>17.2159634761733</c:v>
                      </c:pt>
                      <c:pt idx="7074">
                        <c:v>17.2787059653227</c:v>
                      </c:pt>
                      <c:pt idx="7075">
                        <c:v>17.284104783298702</c:v>
                      </c:pt>
                      <c:pt idx="7076">
                        <c:v>17.297013013197699</c:v>
                      </c:pt>
                      <c:pt idx="7077">
                        <c:v>17.242286024378298</c:v>
                      </c:pt>
                      <c:pt idx="7078">
                        <c:v>17.273269110203</c:v>
                      </c:pt>
                      <c:pt idx="7079">
                        <c:v>17.505844582179801</c:v>
                      </c:pt>
                      <c:pt idx="7080">
                        <c:v>17.216852146862099</c:v>
                      </c:pt>
                      <c:pt idx="7081">
                        <c:v>17.280189772807901</c:v>
                      </c:pt>
                      <c:pt idx="7082">
                        <c:v>17.277779258584701</c:v>
                      </c:pt>
                      <c:pt idx="7083">
                        <c:v>17.461029350814499</c:v>
                      </c:pt>
                      <c:pt idx="7084">
                        <c:v>17.3586970449334</c:v>
                      </c:pt>
                      <c:pt idx="7085">
                        <c:v>17.2887803178536</c:v>
                      </c:pt>
                      <c:pt idx="7086">
                        <c:v>17.444938373350301</c:v>
                      </c:pt>
                      <c:pt idx="7087">
                        <c:v>17.454364122575001</c:v>
                      </c:pt>
                      <c:pt idx="7088">
                        <c:v>17.277329655523602</c:v>
                      </c:pt>
                      <c:pt idx="7089">
                        <c:v>17.238313028711001</c:v>
                      </c:pt>
                      <c:pt idx="7090">
                        <c:v>17.268458361067299</c:v>
                      </c:pt>
                      <c:pt idx="7091">
                        <c:v>17.356793388412299</c:v>
                      </c:pt>
                      <c:pt idx="7092">
                        <c:v>17.287295299072898</c:v>
                      </c:pt>
                      <c:pt idx="7093">
                        <c:v>17.223642235426901</c:v>
                      </c:pt>
                      <c:pt idx="7094">
                        <c:v>17.2554697292315</c:v>
                      </c:pt>
                      <c:pt idx="7095">
                        <c:v>17.213295136980602</c:v>
                      </c:pt>
                      <c:pt idx="7096">
                        <c:v>17.268902921221802</c:v>
                      </c:pt>
                      <c:pt idx="7097">
                        <c:v>17.3028736780606</c:v>
                      </c:pt>
                      <c:pt idx="7098">
                        <c:v>17.243370572201499</c:v>
                      </c:pt>
                      <c:pt idx="7099">
                        <c:v>17.2693062880928</c:v>
                      </c:pt>
                      <c:pt idx="7100">
                        <c:v>17.5169410139384</c:v>
                      </c:pt>
                      <c:pt idx="7101">
                        <c:v>17.2620719071233</c:v>
                      </c:pt>
                      <c:pt idx="7102">
                        <c:v>17.190352453825799</c:v>
                      </c:pt>
                      <c:pt idx="7103">
                        <c:v>17.236391612203199</c:v>
                      </c:pt>
                      <c:pt idx="7104">
                        <c:v>17.298353930631102</c:v>
                      </c:pt>
                      <c:pt idx="7105">
                        <c:v>17.292596310234298</c:v>
                      </c:pt>
                      <c:pt idx="7106">
                        <c:v>17.294853477281901</c:v>
                      </c:pt>
                      <c:pt idx="7107">
                        <c:v>17.3478985631886</c:v>
                      </c:pt>
                      <c:pt idx="7108">
                        <c:v>17.444604971952099</c:v>
                      </c:pt>
                      <c:pt idx="7109">
                        <c:v>17.348650040173901</c:v>
                      </c:pt>
                      <c:pt idx="7110">
                        <c:v>17.3019672664159</c:v>
                      </c:pt>
                      <c:pt idx="7111">
                        <c:v>17.2858572058799</c:v>
                      </c:pt>
                      <c:pt idx="7112">
                        <c:v>17.457324038084501</c:v>
                      </c:pt>
                      <c:pt idx="7113">
                        <c:v>17.446459524748299</c:v>
                      </c:pt>
                      <c:pt idx="7114">
                        <c:v>17.289144169639201</c:v>
                      </c:pt>
                      <c:pt idx="7115">
                        <c:v>17.230877066895101</c:v>
                      </c:pt>
                      <c:pt idx="7116">
                        <c:v>17.205483752468702</c:v>
                      </c:pt>
                      <c:pt idx="7117">
                        <c:v>17.282988123702498</c:v>
                      </c:pt>
                      <c:pt idx="7118">
                        <c:v>17.354425295184701</c:v>
                      </c:pt>
                      <c:pt idx="7119">
                        <c:v>17.272321170929398</c:v>
                      </c:pt>
                      <c:pt idx="7120">
                        <c:v>17.223632056019898</c:v>
                      </c:pt>
                      <c:pt idx="7121">
                        <c:v>17.276498279894</c:v>
                      </c:pt>
                      <c:pt idx="7122">
                        <c:v>17.271543129392001</c:v>
                      </c:pt>
                      <c:pt idx="7123">
                        <c:v>17.246849297655</c:v>
                      </c:pt>
                      <c:pt idx="7124">
                        <c:v>17.2907375758097</c:v>
                      </c:pt>
                      <c:pt idx="7125">
                        <c:v>17.3134808638899</c:v>
                      </c:pt>
                      <c:pt idx="7126">
                        <c:v>17.252737469625998</c:v>
                      </c:pt>
                      <c:pt idx="7127">
                        <c:v>17.278939177243501</c:v>
                      </c:pt>
                      <c:pt idx="7128">
                        <c:v>17.5072500111668</c:v>
                      </c:pt>
                      <c:pt idx="7129">
                        <c:v>17.4856831341191</c:v>
                      </c:pt>
                      <c:pt idx="7130">
                        <c:v>17.268195157867499</c:v>
                      </c:pt>
                      <c:pt idx="7131">
                        <c:v>17.2889994597443</c:v>
                      </c:pt>
                      <c:pt idx="7132">
                        <c:v>17.231910375339201</c:v>
                      </c:pt>
                      <c:pt idx="7133">
                        <c:v>17.2022213675417</c:v>
                      </c:pt>
                      <c:pt idx="7134">
                        <c:v>17.259593961240601</c:v>
                      </c:pt>
                      <c:pt idx="7135">
                        <c:v>17.288150209426298</c:v>
                      </c:pt>
                      <c:pt idx="7136">
                        <c:v>17.259986359585501</c:v>
                      </c:pt>
                      <c:pt idx="7137">
                        <c:v>17.2700219017891</c:v>
                      </c:pt>
                      <c:pt idx="7138">
                        <c:v>17.288430014200301</c:v>
                      </c:pt>
                      <c:pt idx="7139">
                        <c:v>17.300729119390599</c:v>
                      </c:pt>
                      <c:pt idx="7140">
                        <c:v>17.3373712827172</c:v>
                      </c:pt>
                      <c:pt idx="7141">
                        <c:v>17.438939687251999</c:v>
                      </c:pt>
                      <c:pt idx="7142">
                        <c:v>17.3686165887712</c:v>
                      </c:pt>
                      <c:pt idx="7143">
                        <c:v>17.291114981907601</c:v>
                      </c:pt>
                      <c:pt idx="7144">
                        <c:v>17.240756041962499</c:v>
                      </c:pt>
                      <c:pt idx="7145">
                        <c:v>17.2912948652632</c:v>
                      </c:pt>
                      <c:pt idx="7146">
                        <c:v>17.471288844929301</c:v>
                      </c:pt>
                      <c:pt idx="7147">
                        <c:v>17.458637126591402</c:v>
                      </c:pt>
                      <c:pt idx="7148">
                        <c:v>17.304855459762798</c:v>
                      </c:pt>
                      <c:pt idx="7149">
                        <c:v>17.255660951436301</c:v>
                      </c:pt>
                      <c:pt idx="7150">
                        <c:v>17.2751144835497</c:v>
                      </c:pt>
                      <c:pt idx="7151">
                        <c:v>17.219132989489999</c:v>
                      </c:pt>
                      <c:pt idx="7152">
                        <c:v>17.305144346359501</c:v>
                      </c:pt>
                      <c:pt idx="7153">
                        <c:v>17.3483093381492</c:v>
                      </c:pt>
                      <c:pt idx="7154">
                        <c:v>17.304274859977099</c:v>
                      </c:pt>
                      <c:pt idx="7155">
                        <c:v>17.2370332144692</c:v>
                      </c:pt>
                      <c:pt idx="7156">
                        <c:v>17.271943883252401</c:v>
                      </c:pt>
                      <c:pt idx="7157">
                        <c:v>17.486719582526302</c:v>
                      </c:pt>
                      <c:pt idx="7158">
                        <c:v>17.2709101351242</c:v>
                      </c:pt>
                      <c:pt idx="7159">
                        <c:v>17.261504033160001</c:v>
                      </c:pt>
                      <c:pt idx="7160">
                        <c:v>17.316026113839801</c:v>
                      </c:pt>
                      <c:pt idx="7161">
                        <c:v>17.279446420223</c:v>
                      </c:pt>
                      <c:pt idx="7162">
                        <c:v>17.264546332039199</c:v>
                      </c:pt>
                      <c:pt idx="7163">
                        <c:v>17.280172617122499</c:v>
                      </c:pt>
                      <c:pt idx="7164">
                        <c:v>17.499023093778298</c:v>
                      </c:pt>
                      <c:pt idx="7165">
                        <c:v>17.505405749313098</c:v>
                      </c:pt>
                      <c:pt idx="7166">
                        <c:v>17.362116424341998</c:v>
                      </c:pt>
                      <c:pt idx="7167">
                        <c:v>17.494292963081399</c:v>
                      </c:pt>
                      <c:pt idx="7168">
                        <c:v>17.353933813525099</c:v>
                      </c:pt>
                      <c:pt idx="7169">
                        <c:v>17.329178347150702</c:v>
                      </c:pt>
                      <c:pt idx="7170">
                        <c:v>17.515094756365901</c:v>
                      </c:pt>
                      <c:pt idx="7171">
                        <c:v>17.452876762809801</c:v>
                      </c:pt>
                      <c:pt idx="7172">
                        <c:v>17.375405901095501</c:v>
                      </c:pt>
                      <c:pt idx="7173">
                        <c:v>17.342227664352301</c:v>
                      </c:pt>
                      <c:pt idx="7174">
                        <c:v>17.504027149048198</c:v>
                      </c:pt>
                      <c:pt idx="7175">
                        <c:v>17.512102112345499</c:v>
                      </c:pt>
                      <c:pt idx="7176">
                        <c:v>17.440987319755301</c:v>
                      </c:pt>
                      <c:pt idx="7177">
                        <c:v>17.380924780021498</c:v>
                      </c:pt>
                      <c:pt idx="7178">
                        <c:v>17.340713648994001</c:v>
                      </c:pt>
                      <c:pt idx="7179">
                        <c:v>17.5407011504076</c:v>
                      </c:pt>
                      <c:pt idx="7180">
                        <c:v>17.4502145418023</c:v>
                      </c:pt>
                      <c:pt idx="7181">
                        <c:v>17.512240081858099</c:v>
                      </c:pt>
                      <c:pt idx="7182">
                        <c:v>17.4648245354396</c:v>
                      </c:pt>
                      <c:pt idx="7183">
                        <c:v>17.391657593348</c:v>
                      </c:pt>
                      <c:pt idx="7184">
                        <c:v>17.355156848987999</c:v>
                      </c:pt>
                      <c:pt idx="7185">
                        <c:v>17.5190887789832</c:v>
                      </c:pt>
                      <c:pt idx="7186">
                        <c:v>17.368226149092798</c:v>
                      </c:pt>
                      <c:pt idx="7187">
                        <c:v>17.465357754567599</c:v>
                      </c:pt>
                      <c:pt idx="7188">
                        <c:v>17.520355357386901</c:v>
                      </c:pt>
                      <c:pt idx="7189">
                        <c:v>17.4680981514995</c:v>
                      </c:pt>
                      <c:pt idx="7190">
                        <c:v>17.3521430122331</c:v>
                      </c:pt>
                      <c:pt idx="7191">
                        <c:v>17.349435782282601</c:v>
                      </c:pt>
                      <c:pt idx="7192">
                        <c:v>17.519543998783099</c:v>
                      </c:pt>
                      <c:pt idx="7193">
                        <c:v>17.347100255241099</c:v>
                      </c:pt>
                      <c:pt idx="7194">
                        <c:v>17.3659789636855</c:v>
                      </c:pt>
                      <c:pt idx="7195">
                        <c:v>17.452948943998599</c:v>
                      </c:pt>
                      <c:pt idx="7196">
                        <c:v>17.5109463861431</c:v>
                      </c:pt>
                      <c:pt idx="7197">
                        <c:v>17.466008547944298</c:v>
                      </c:pt>
                      <c:pt idx="7198">
                        <c:v>17.378770631748701</c:v>
                      </c:pt>
                      <c:pt idx="7199">
                        <c:v>17.326434288885899</c:v>
                      </c:pt>
                      <c:pt idx="7200">
                        <c:v>17.533608095715401</c:v>
                      </c:pt>
                      <c:pt idx="7201">
                        <c:v>17.495065820358299</c:v>
                      </c:pt>
                      <c:pt idx="7202">
                        <c:v>17.364662731308801</c:v>
                      </c:pt>
                      <c:pt idx="7203">
                        <c:v>17.377177781896702</c:v>
                      </c:pt>
                      <c:pt idx="7204">
                        <c:v>17.473167519734499</c:v>
                      </c:pt>
                      <c:pt idx="7205">
                        <c:v>17.542574094851801</c:v>
                      </c:pt>
                      <c:pt idx="7206">
                        <c:v>17.484415887197901</c:v>
                      </c:pt>
                      <c:pt idx="7207">
                        <c:v>17.393741674182898</c:v>
                      </c:pt>
                      <c:pt idx="7208">
                        <c:v>17.347831904888402</c:v>
                      </c:pt>
                      <c:pt idx="7209">
                        <c:v>17.5277998079935</c:v>
                      </c:pt>
                      <c:pt idx="7210">
                        <c:v>17.4886171513736</c:v>
                      </c:pt>
                      <c:pt idx="7211">
                        <c:v>17.5066891817144</c:v>
                      </c:pt>
                      <c:pt idx="7212">
                        <c:v>17.514977832353299</c:v>
                      </c:pt>
                      <c:pt idx="7213">
                        <c:v>17.511500979976901</c:v>
                      </c:pt>
                      <c:pt idx="7214">
                        <c:v>17.503943214631398</c:v>
                      </c:pt>
                      <c:pt idx="7215">
                        <c:v>17.518985696613601</c:v>
                      </c:pt>
                      <c:pt idx="7216">
                        <c:v>17.505305671346498</c:v>
                      </c:pt>
                      <c:pt idx="7217">
                        <c:v>17.505203010978299</c:v>
                      </c:pt>
                      <c:pt idx="7218">
                        <c:v>17.513981549791598</c:v>
                      </c:pt>
                      <c:pt idx="7219">
                        <c:v>17.518756964554498</c:v>
                      </c:pt>
                      <c:pt idx="7220">
                        <c:v>17.927985594790599</c:v>
                      </c:pt>
                      <c:pt idx="7221">
                        <c:v>17.1303211375769</c:v>
                      </c:pt>
                      <c:pt idx="7222">
                        <c:v>17.1502517221966</c:v>
                      </c:pt>
                      <c:pt idx="7223">
                        <c:v>17.0595801807873</c:v>
                      </c:pt>
                      <c:pt idx="7224">
                        <c:v>17.148879677212001</c:v>
                      </c:pt>
                      <c:pt idx="7225">
                        <c:v>17.0627714578082</c:v>
                      </c:pt>
                      <c:pt idx="7226">
                        <c:v>17.183046332865299</c:v>
                      </c:pt>
                      <c:pt idx="7227">
                        <c:v>17.1718097352692</c:v>
                      </c:pt>
                      <c:pt idx="7228">
                        <c:v>17.168684566737401</c:v>
                      </c:pt>
                      <c:pt idx="7229">
                        <c:v>17.057381640101401</c:v>
                      </c:pt>
                      <c:pt idx="7230">
                        <c:v>17.151384467294601</c:v>
                      </c:pt>
                      <c:pt idx="7231">
                        <c:v>17.184418876730199</c:v>
                      </c:pt>
                      <c:pt idx="7232">
                        <c:v>17.058789685493299</c:v>
                      </c:pt>
                      <c:pt idx="7233">
                        <c:v>17.2050681690936</c:v>
                      </c:pt>
                      <c:pt idx="7234">
                        <c:v>17.1719257970523</c:v>
                      </c:pt>
                      <c:pt idx="7235">
                        <c:v>17.214923680664398</c:v>
                      </c:pt>
                      <c:pt idx="7236">
                        <c:v>17.147000793530399</c:v>
                      </c:pt>
                      <c:pt idx="7237">
                        <c:v>17.187514535459002</c:v>
                      </c:pt>
                      <c:pt idx="7238">
                        <c:v>17.215991799106899</c:v>
                      </c:pt>
                      <c:pt idx="7239">
                        <c:v>17.169559110595099</c:v>
                      </c:pt>
                      <c:pt idx="7240">
                        <c:v>17.0626818386752</c:v>
                      </c:pt>
                      <c:pt idx="7241">
                        <c:v>17.10186037579</c:v>
                      </c:pt>
                      <c:pt idx="7242">
                        <c:v>17.187832518643599</c:v>
                      </c:pt>
                      <c:pt idx="7243">
                        <c:v>17.197244410820002</c:v>
                      </c:pt>
                      <c:pt idx="7244">
                        <c:v>17.204890774874102</c:v>
                      </c:pt>
                      <c:pt idx="7245">
                        <c:v>17.199848792082999</c:v>
                      </c:pt>
                      <c:pt idx="7246">
                        <c:v>17.208213953250802</c:v>
                      </c:pt>
                      <c:pt idx="7247">
                        <c:v>17.2128370893872</c:v>
                      </c:pt>
                      <c:pt idx="7248">
                        <c:v>17.4419717050408</c:v>
                      </c:pt>
                      <c:pt idx="7249">
                        <c:v>17.377026191007602</c:v>
                      </c:pt>
                      <c:pt idx="7250">
                        <c:v>17.152616487967599</c:v>
                      </c:pt>
                      <c:pt idx="7251">
                        <c:v>17.148427218679402</c:v>
                      </c:pt>
                      <c:pt idx="7252">
                        <c:v>17.1789772548941</c:v>
                      </c:pt>
                      <c:pt idx="7253">
                        <c:v>17.1704627663369</c:v>
                      </c:pt>
                      <c:pt idx="7254">
                        <c:v>17.209448229893599</c:v>
                      </c:pt>
                      <c:pt idx="7255">
                        <c:v>17.146226337615101</c:v>
                      </c:pt>
                      <c:pt idx="7256">
                        <c:v>17.185618726196399</c:v>
                      </c:pt>
                      <c:pt idx="7257">
                        <c:v>17.1433644359334</c:v>
                      </c:pt>
                      <c:pt idx="7258">
                        <c:v>17.052589505337401</c:v>
                      </c:pt>
                      <c:pt idx="7259">
                        <c:v>17.185916671278399</c:v>
                      </c:pt>
                      <c:pt idx="7260">
                        <c:v>17.054569482439501</c:v>
                      </c:pt>
                      <c:pt idx="7261">
                        <c:v>17.1791067984108</c:v>
                      </c:pt>
                      <c:pt idx="7262">
                        <c:v>17.210968224524201</c:v>
                      </c:pt>
                      <c:pt idx="7263">
                        <c:v>17.047733525616199</c:v>
                      </c:pt>
                      <c:pt idx="7264">
                        <c:v>17.188595229963401</c:v>
                      </c:pt>
                      <c:pt idx="7265">
                        <c:v>17.213457118719099</c:v>
                      </c:pt>
                      <c:pt idx="7266">
                        <c:v>17.081539534450702</c:v>
                      </c:pt>
                      <c:pt idx="7267">
                        <c:v>17.192295011021098</c:v>
                      </c:pt>
                      <c:pt idx="7268">
                        <c:v>17.203766777861802</c:v>
                      </c:pt>
                      <c:pt idx="7269">
                        <c:v>17.1937015439314</c:v>
                      </c:pt>
                      <c:pt idx="7270">
                        <c:v>17.2086663175232</c:v>
                      </c:pt>
                      <c:pt idx="7271">
                        <c:v>17.177690171622199</c:v>
                      </c:pt>
                      <c:pt idx="7272">
                        <c:v>17.0712960320792</c:v>
                      </c:pt>
                      <c:pt idx="7273">
                        <c:v>17.095172702320099</c:v>
                      </c:pt>
                      <c:pt idx="7274">
                        <c:v>17.2038547926578</c:v>
                      </c:pt>
                      <c:pt idx="7275">
                        <c:v>17.2251137076343</c:v>
                      </c:pt>
                      <c:pt idx="7276">
                        <c:v>17.193395487660599</c:v>
                      </c:pt>
                      <c:pt idx="7277">
                        <c:v>17.431134489504299</c:v>
                      </c:pt>
                      <c:pt idx="7278">
                        <c:v>17.163286646528999</c:v>
                      </c:pt>
                      <c:pt idx="7279">
                        <c:v>17.171813475091</c:v>
                      </c:pt>
                      <c:pt idx="7280">
                        <c:v>17.198367084337399</c:v>
                      </c:pt>
                      <c:pt idx="7281">
                        <c:v>17.188018223973</c:v>
                      </c:pt>
                      <c:pt idx="7282">
                        <c:v>17.200201886422899</c:v>
                      </c:pt>
                      <c:pt idx="7283">
                        <c:v>17.2130738483201</c:v>
                      </c:pt>
                      <c:pt idx="7284">
                        <c:v>17.153060033478301</c:v>
                      </c:pt>
                      <c:pt idx="7285">
                        <c:v>17.079423452640601</c:v>
                      </c:pt>
                      <c:pt idx="7286">
                        <c:v>17.203693337738098</c:v>
                      </c:pt>
                      <c:pt idx="7287">
                        <c:v>17.084244787661302</c:v>
                      </c:pt>
                      <c:pt idx="7288">
                        <c:v>17.204969956018001</c:v>
                      </c:pt>
                      <c:pt idx="7289">
                        <c:v>17.078294662795901</c:v>
                      </c:pt>
                      <c:pt idx="7290">
                        <c:v>17.2061663678485</c:v>
                      </c:pt>
                      <c:pt idx="7291">
                        <c:v>17.221354478859801</c:v>
                      </c:pt>
                      <c:pt idx="7292">
                        <c:v>17.200515241529502</c:v>
                      </c:pt>
                      <c:pt idx="7293">
                        <c:v>17.194417638516999</c:v>
                      </c:pt>
                      <c:pt idx="7294">
                        <c:v>17.209920466049301</c:v>
                      </c:pt>
                      <c:pt idx="7295">
                        <c:v>17.188441447703099</c:v>
                      </c:pt>
                      <c:pt idx="7296">
                        <c:v>17.1244873722212</c:v>
                      </c:pt>
                      <c:pt idx="7297">
                        <c:v>17.194626651456101</c:v>
                      </c:pt>
                      <c:pt idx="7298">
                        <c:v>17.466215643959</c:v>
                      </c:pt>
                      <c:pt idx="7299">
                        <c:v>17.187824835195698</c:v>
                      </c:pt>
                      <c:pt idx="7300">
                        <c:v>17.198692694560201</c:v>
                      </c:pt>
                      <c:pt idx="7301">
                        <c:v>17.224204488579701</c:v>
                      </c:pt>
                      <c:pt idx="7302">
                        <c:v>17.208778020290499</c:v>
                      </c:pt>
                      <c:pt idx="7303">
                        <c:v>17.215102355206099</c:v>
                      </c:pt>
                      <c:pt idx="7304">
                        <c:v>17.232949287937998</c:v>
                      </c:pt>
                      <c:pt idx="7305">
                        <c:v>17.076182048016701</c:v>
                      </c:pt>
                      <c:pt idx="7306">
                        <c:v>17.2112039401839</c:v>
                      </c:pt>
                      <c:pt idx="7307">
                        <c:v>17.224822876686702</c:v>
                      </c:pt>
                      <c:pt idx="7308">
                        <c:v>17.086777383432899</c:v>
                      </c:pt>
                      <c:pt idx="7309">
                        <c:v>17.2081868408948</c:v>
                      </c:pt>
                      <c:pt idx="7310">
                        <c:v>17.2129095469117</c:v>
                      </c:pt>
                      <c:pt idx="7311">
                        <c:v>17.206422515577501</c:v>
                      </c:pt>
                      <c:pt idx="7312">
                        <c:v>17.1851664879946</c:v>
                      </c:pt>
                      <c:pt idx="7313">
                        <c:v>17.431738895734298</c:v>
                      </c:pt>
                      <c:pt idx="7314">
                        <c:v>17.202245667227999</c:v>
                      </c:pt>
                      <c:pt idx="7315">
                        <c:v>17.232533136868199</c:v>
                      </c:pt>
                      <c:pt idx="7316">
                        <c:v>17.231941972012699</c:v>
                      </c:pt>
                      <c:pt idx="7317">
                        <c:v>17.2448222788734</c:v>
                      </c:pt>
                      <c:pt idx="7318">
                        <c:v>17.193925012075098</c:v>
                      </c:pt>
                      <c:pt idx="7319">
                        <c:v>17.096674184480602</c:v>
                      </c:pt>
                      <c:pt idx="7320">
                        <c:v>17.192448661455799</c:v>
                      </c:pt>
                      <c:pt idx="7321">
                        <c:v>17.071590379638501</c:v>
                      </c:pt>
                      <c:pt idx="7322">
                        <c:v>17.1975098351447</c:v>
                      </c:pt>
                      <c:pt idx="7323">
                        <c:v>17.442243304039899</c:v>
                      </c:pt>
                      <c:pt idx="7324">
                        <c:v>17.1977279658078</c:v>
                      </c:pt>
                      <c:pt idx="7325">
                        <c:v>17.233749037469899</c:v>
                      </c:pt>
                      <c:pt idx="7326">
                        <c:v>17.183258353354301</c:v>
                      </c:pt>
                      <c:pt idx="7327">
                        <c:v>17.1831876913364</c:v>
                      </c:pt>
                      <c:pt idx="7328">
                        <c:v>17.199466634319101</c:v>
                      </c:pt>
                      <c:pt idx="7329">
                        <c:v>17.4549781606195</c:v>
                      </c:pt>
                      <c:pt idx="7330">
                        <c:v>17.256339452959299</c:v>
                      </c:pt>
                      <c:pt idx="7331">
                        <c:v>17.246091327310399</c:v>
                      </c:pt>
                      <c:pt idx="7332">
                        <c:v>17.4608452744373</c:v>
                      </c:pt>
                      <c:pt idx="7333">
                        <c:v>17.406744545304701</c:v>
                      </c:pt>
                      <c:pt idx="7334">
                        <c:v>17.172313667636001</c:v>
                      </c:pt>
                      <c:pt idx="7335">
                        <c:v>17.185157469154099</c:v>
                      </c:pt>
                      <c:pt idx="7336">
                        <c:v>17.298141059262701</c:v>
                      </c:pt>
                      <c:pt idx="7337">
                        <c:v>17.183812269942202</c:v>
                      </c:pt>
                      <c:pt idx="7338">
                        <c:v>17.172109665084498</c:v>
                      </c:pt>
                      <c:pt idx="7339">
                        <c:v>17.448468380319799</c:v>
                      </c:pt>
                      <c:pt idx="7340">
                        <c:v>17.229594855936401</c:v>
                      </c:pt>
                      <c:pt idx="7341">
                        <c:v>17.116108688398899</c:v>
                      </c:pt>
                      <c:pt idx="7342">
                        <c:v>17.127597486592901</c:v>
                      </c:pt>
                      <c:pt idx="7343">
                        <c:v>17.068570775952001</c:v>
                      </c:pt>
                      <c:pt idx="7344">
                        <c:v>17.190524291739798</c:v>
                      </c:pt>
                      <c:pt idx="7345">
                        <c:v>17.196996048952499</c:v>
                      </c:pt>
                      <c:pt idx="7346">
                        <c:v>17.265710908075601</c:v>
                      </c:pt>
                      <c:pt idx="7347">
                        <c:v>16.658156252189301</c:v>
                      </c:pt>
                      <c:pt idx="7348">
                        <c:v>16.653719506646901</c:v>
                      </c:pt>
                      <c:pt idx="7349">
                        <c:v>16.680208657156101</c:v>
                      </c:pt>
                      <c:pt idx="7350">
                        <c:v>16.693930116822099</c:v>
                      </c:pt>
                      <c:pt idx="7351">
                        <c:v>16.6966475114004</c:v>
                      </c:pt>
                      <c:pt idx="7352">
                        <c:v>16.6347562237764</c:v>
                      </c:pt>
                      <c:pt idx="7353">
                        <c:v>16.660339376526601</c:v>
                      </c:pt>
                      <c:pt idx="7354">
                        <c:v>16.676689239724201</c:v>
                      </c:pt>
                      <c:pt idx="7355">
                        <c:v>16.680229564882598</c:v>
                      </c:pt>
                      <c:pt idx="7356">
                        <c:v>16.693191625610101</c:v>
                      </c:pt>
                      <c:pt idx="7357">
                        <c:v>16.694877909814402</c:v>
                      </c:pt>
                      <c:pt idx="7358">
                        <c:v>16.692809803166099</c:v>
                      </c:pt>
                      <c:pt idx="7359">
                        <c:v>16.681781945218599</c:v>
                      </c:pt>
                      <c:pt idx="7360">
                        <c:v>16.689327073009199</c:v>
                      </c:pt>
                      <c:pt idx="7361">
                        <c:v>16.680147160346401</c:v>
                      </c:pt>
                      <c:pt idx="7362">
                        <c:v>16.6416279546692</c:v>
                      </c:pt>
                      <c:pt idx="7363">
                        <c:v>16.645351263395401</c:v>
                      </c:pt>
                      <c:pt idx="7364">
                        <c:v>16.6834829805961</c:v>
                      </c:pt>
                      <c:pt idx="7365">
                        <c:v>16.6621262747197</c:v>
                      </c:pt>
                      <c:pt idx="7366">
                        <c:v>16.656004717673099</c:v>
                      </c:pt>
                      <c:pt idx="7367">
                        <c:v>16.614365545185098</c:v>
                      </c:pt>
                      <c:pt idx="7368">
                        <c:v>16.6703236740276</c:v>
                      </c:pt>
                      <c:pt idx="7369">
                        <c:v>16.671330916195799</c:v>
                      </c:pt>
                      <c:pt idx="7370">
                        <c:v>16.686923719801499</c:v>
                      </c:pt>
                      <c:pt idx="7371">
                        <c:v>16.693048018440098</c:v>
                      </c:pt>
                      <c:pt idx="7372">
                        <c:v>16.711580156338002</c:v>
                      </c:pt>
                      <c:pt idx="7373">
                        <c:v>16.649099974434002</c:v>
                      </c:pt>
                      <c:pt idx="7374">
                        <c:v>16.688091471100901</c:v>
                      </c:pt>
                      <c:pt idx="7375">
                        <c:v>16.685780243288999</c:v>
                      </c:pt>
                      <c:pt idx="7376">
                        <c:v>16.680620708960099</c:v>
                      </c:pt>
                      <c:pt idx="7377">
                        <c:v>16.7032026218487</c:v>
                      </c:pt>
                      <c:pt idx="7378">
                        <c:v>16.690489676844599</c:v>
                      </c:pt>
                      <c:pt idx="7379">
                        <c:v>16.6959903195233</c:v>
                      </c:pt>
                      <c:pt idx="7380">
                        <c:v>16.680089198577399</c:v>
                      </c:pt>
                      <c:pt idx="7381">
                        <c:v>16.714802849271901</c:v>
                      </c:pt>
                      <c:pt idx="7382">
                        <c:v>16.674381097211199</c:v>
                      </c:pt>
                      <c:pt idx="7383">
                        <c:v>16.670606874245799</c:v>
                      </c:pt>
                      <c:pt idx="7384">
                        <c:v>16.689324672117401</c:v>
                      </c:pt>
                      <c:pt idx="7385">
                        <c:v>16.655567363548698</c:v>
                      </c:pt>
                      <c:pt idx="7386">
                        <c:v>16.682439069996601</c:v>
                      </c:pt>
                      <c:pt idx="7387">
                        <c:v>16.660708100917699</c:v>
                      </c:pt>
                      <c:pt idx="7388">
                        <c:v>16.655701227324599</c:v>
                      </c:pt>
                      <c:pt idx="7389">
                        <c:v>16.697664991326999</c:v>
                      </c:pt>
                      <c:pt idx="7390">
                        <c:v>16.6712216901091</c:v>
                      </c:pt>
                      <c:pt idx="7391">
                        <c:v>16.678020901917399</c:v>
                      </c:pt>
                      <c:pt idx="7392">
                        <c:v>16.7261546290543</c:v>
                      </c:pt>
                      <c:pt idx="7393">
                        <c:v>16.709775340879101</c:v>
                      </c:pt>
                      <c:pt idx="7394">
                        <c:v>16.709516333973902</c:v>
                      </c:pt>
                      <c:pt idx="7395">
                        <c:v>16.698961978354099</c:v>
                      </c:pt>
                      <c:pt idx="7396">
                        <c:v>16.6885293740085</c:v>
                      </c:pt>
                      <c:pt idx="7397">
                        <c:v>16.7043410380182</c:v>
                      </c:pt>
                      <c:pt idx="7398">
                        <c:v>16.679370287789801</c:v>
                      </c:pt>
                      <c:pt idx="7399">
                        <c:v>16.6743751397278</c:v>
                      </c:pt>
                      <c:pt idx="7400">
                        <c:v>16.694098110225301</c:v>
                      </c:pt>
                      <c:pt idx="7401">
                        <c:v>16.663383989992099</c:v>
                      </c:pt>
                      <c:pt idx="7402">
                        <c:v>16.7053733276374</c:v>
                      </c:pt>
                      <c:pt idx="7403">
                        <c:v>16.703600137947799</c:v>
                      </c:pt>
                      <c:pt idx="7404">
                        <c:v>16.6982403766084</c:v>
                      </c:pt>
                      <c:pt idx="7405">
                        <c:v>16.7070736872389</c:v>
                      </c:pt>
                      <c:pt idx="7406">
                        <c:v>16.718265056972498</c:v>
                      </c:pt>
                      <c:pt idx="7407">
                        <c:v>16.7074897944753</c:v>
                      </c:pt>
                      <c:pt idx="7408">
                        <c:v>16.711432211428999</c:v>
                      </c:pt>
                      <c:pt idx="7409">
                        <c:v>16.7235625548633</c:v>
                      </c:pt>
                      <c:pt idx="7410">
                        <c:v>16.728126644080199</c:v>
                      </c:pt>
                      <c:pt idx="7411">
                        <c:v>16.709486265383902</c:v>
                      </c:pt>
                      <c:pt idx="7412">
                        <c:v>16.714624238267501</c:v>
                      </c:pt>
                      <c:pt idx="7413">
                        <c:v>16.690428614708399</c:v>
                      </c:pt>
                      <c:pt idx="7414">
                        <c:v>16.699119047481599</c:v>
                      </c:pt>
                      <c:pt idx="7415">
                        <c:v>16.713882972229001</c:v>
                      </c:pt>
                      <c:pt idx="7416">
                        <c:v>16.730665981050901</c:v>
                      </c:pt>
                      <c:pt idx="7417">
                        <c:v>16.653416439759098</c:v>
                      </c:pt>
                      <c:pt idx="7418">
                        <c:v>16.666730624527201</c:v>
                      </c:pt>
                      <c:pt idx="7419">
                        <c:v>16.645517825740999</c:v>
                      </c:pt>
                      <c:pt idx="7420">
                        <c:v>16.638698091050902</c:v>
                      </c:pt>
                      <c:pt idx="7421">
                        <c:v>16.689175984409399</c:v>
                      </c:pt>
                      <c:pt idx="7422">
                        <c:v>16.644884579356201</c:v>
                      </c:pt>
                      <c:pt idx="7423">
                        <c:v>16.6798061907235</c:v>
                      </c:pt>
                      <c:pt idx="7424">
                        <c:v>16.658674333242701</c:v>
                      </c:pt>
                      <c:pt idx="7425">
                        <c:v>16.6895432077044</c:v>
                      </c:pt>
                      <c:pt idx="7426">
                        <c:v>16.6912258260291</c:v>
                      </c:pt>
                      <c:pt idx="7427">
                        <c:v>16.686736166771301</c:v>
                      </c:pt>
                      <c:pt idx="7428">
                        <c:v>16.6666864426772</c:v>
                      </c:pt>
                      <c:pt idx="7429">
                        <c:v>16.690141484102998</c:v>
                      </c:pt>
                      <c:pt idx="7430">
                        <c:v>16.694240615776099</c:v>
                      </c:pt>
                      <c:pt idx="7431">
                        <c:v>16.684731556488099</c:v>
                      </c:pt>
                      <c:pt idx="7432">
                        <c:v>16.693757850846701</c:v>
                      </c:pt>
                      <c:pt idx="7433">
                        <c:v>16.677443729432898</c:v>
                      </c:pt>
                      <c:pt idx="7434">
                        <c:v>16.701988809771301</c:v>
                      </c:pt>
                      <c:pt idx="7435">
                        <c:v>16.708058608607299</c:v>
                      </c:pt>
                      <c:pt idx="7436">
                        <c:v>16.702775648694399</c:v>
                      </c:pt>
                      <c:pt idx="7437">
                        <c:v>16.666092400141899</c:v>
                      </c:pt>
                      <c:pt idx="7438">
                        <c:v>16.641755210938499</c:v>
                      </c:pt>
                      <c:pt idx="7439">
                        <c:v>16.6970442447561</c:v>
                      </c:pt>
                      <c:pt idx="7440">
                        <c:v>16.6807435694117</c:v>
                      </c:pt>
                      <c:pt idx="7441">
                        <c:v>16.682068920681999</c:v>
                      </c:pt>
                      <c:pt idx="7442">
                        <c:v>16.677254553007199</c:v>
                      </c:pt>
                      <c:pt idx="7443">
                        <c:v>16.6786955375036</c:v>
                      </c:pt>
                      <c:pt idx="7444">
                        <c:v>16.689881762318599</c:v>
                      </c:pt>
                      <c:pt idx="7445">
                        <c:v>16.681121394577499</c:v>
                      </c:pt>
                      <c:pt idx="7446">
                        <c:v>16.695708722728099</c:v>
                      </c:pt>
                      <c:pt idx="7447">
                        <c:v>16.698274623283801</c:v>
                      </c:pt>
                      <c:pt idx="7448">
                        <c:v>16.690334075731201</c:v>
                      </c:pt>
                      <c:pt idx="7449">
                        <c:v>16.668113152050999</c:v>
                      </c:pt>
                      <c:pt idx="7450">
                        <c:v>16.6770479157382</c:v>
                      </c:pt>
                      <c:pt idx="7451">
                        <c:v>16.694699949938499</c:v>
                      </c:pt>
                      <c:pt idx="7452">
                        <c:v>16.709473187219398</c:v>
                      </c:pt>
                      <c:pt idx="7453">
                        <c:v>16.683904904052</c:v>
                      </c:pt>
                      <c:pt idx="7454">
                        <c:v>16.674998171309301</c:v>
                      </c:pt>
                      <c:pt idx="7455">
                        <c:v>16.714993353693998</c:v>
                      </c:pt>
                      <c:pt idx="7456">
                        <c:v>16.671091611508299</c:v>
                      </c:pt>
                      <c:pt idx="7457">
                        <c:v>16.6915571674616</c:v>
                      </c:pt>
                      <c:pt idx="7458">
                        <c:v>16.712620064282</c:v>
                      </c:pt>
                      <c:pt idx="7459">
                        <c:v>16.693812923851201</c:v>
                      </c:pt>
                      <c:pt idx="7460">
                        <c:v>16.718258501701801</c:v>
                      </c:pt>
                      <c:pt idx="7461">
                        <c:v>16.701925132861099</c:v>
                      </c:pt>
                      <c:pt idx="7462">
                        <c:v>16.671156846544999</c:v>
                      </c:pt>
                      <c:pt idx="7463">
                        <c:v>16.720189557037099</c:v>
                      </c:pt>
                      <c:pt idx="7464">
                        <c:v>16.6710798139082</c:v>
                      </c:pt>
                      <c:pt idx="7465">
                        <c:v>16.707255028015599</c:v>
                      </c:pt>
                      <c:pt idx="7466">
                        <c:v>16.719977327573101</c:v>
                      </c:pt>
                      <c:pt idx="7467">
                        <c:v>16.7274773514273</c:v>
                      </c:pt>
                      <c:pt idx="7468">
                        <c:v>16.7091259479093</c:v>
                      </c:pt>
                      <c:pt idx="7469">
                        <c:v>16.7152725587896</c:v>
                      </c:pt>
                      <c:pt idx="7470">
                        <c:v>16.704066467904799</c:v>
                      </c:pt>
                      <c:pt idx="7471">
                        <c:v>16.711661834510799</c:v>
                      </c:pt>
                      <c:pt idx="7472">
                        <c:v>16.7023012197517</c:v>
                      </c:pt>
                      <c:pt idx="7473">
                        <c:v>16.629292419455702</c:v>
                      </c:pt>
                      <c:pt idx="7474">
                        <c:v>16.657904766900401</c:v>
                      </c:pt>
                      <c:pt idx="7475">
                        <c:v>16.6766819134393</c:v>
                      </c:pt>
                      <c:pt idx="7476">
                        <c:v>16.6707689651818</c:v>
                      </c:pt>
                      <c:pt idx="7477">
                        <c:v>16.6354515468751</c:v>
                      </c:pt>
                      <c:pt idx="7478">
                        <c:v>16.6445691183214</c:v>
                      </c:pt>
                      <c:pt idx="7479">
                        <c:v>16.679199346830998</c:v>
                      </c:pt>
                      <c:pt idx="7480">
                        <c:v>16.662365089215399</c:v>
                      </c:pt>
                      <c:pt idx="7481">
                        <c:v>16.657303905815599</c:v>
                      </c:pt>
                      <c:pt idx="7482">
                        <c:v>16.689524766859702</c:v>
                      </c:pt>
                      <c:pt idx="7483">
                        <c:v>16.683521024718701</c:v>
                      </c:pt>
                      <c:pt idx="7484">
                        <c:v>16.703764139930598</c:v>
                      </c:pt>
                      <c:pt idx="7485">
                        <c:v>16.648422702426501</c:v>
                      </c:pt>
                      <c:pt idx="7486">
                        <c:v>16.703179996223501</c:v>
                      </c:pt>
                      <c:pt idx="7487">
                        <c:v>16.7063461990228</c:v>
                      </c:pt>
                      <c:pt idx="7488">
                        <c:v>16.6554538701231</c:v>
                      </c:pt>
                      <c:pt idx="7489">
                        <c:v>16.6948299449143</c:v>
                      </c:pt>
                      <c:pt idx="7490">
                        <c:v>16.6657106818434</c:v>
                      </c:pt>
                      <c:pt idx="7491">
                        <c:v>16.636630418451698</c:v>
                      </c:pt>
                      <c:pt idx="7492">
                        <c:v>16.689390970102199</c:v>
                      </c:pt>
                      <c:pt idx="7493">
                        <c:v>16.6911060632385</c:v>
                      </c:pt>
                      <c:pt idx="7494">
                        <c:v>16.706921131608201</c:v>
                      </c:pt>
                      <c:pt idx="7495">
                        <c:v>16.698627971977899</c:v>
                      </c:pt>
                      <c:pt idx="7496">
                        <c:v>16.712855700633501</c:v>
                      </c:pt>
                      <c:pt idx="7497">
                        <c:v>16.682678744683798</c:v>
                      </c:pt>
                      <c:pt idx="7498">
                        <c:v>16.7128642622184</c:v>
                      </c:pt>
                      <c:pt idx="7499">
                        <c:v>16.688262735421599</c:v>
                      </c:pt>
                      <c:pt idx="7500">
                        <c:v>16.675390812663402</c:v>
                      </c:pt>
                      <c:pt idx="7501">
                        <c:v>16.702475959674398</c:v>
                      </c:pt>
                      <c:pt idx="7502">
                        <c:v>16.694888282381601</c:v>
                      </c:pt>
                      <c:pt idx="7503">
                        <c:v>16.684186672654199</c:v>
                      </c:pt>
                      <c:pt idx="7504">
                        <c:v>16.716507947156401</c:v>
                      </c:pt>
                      <c:pt idx="7505">
                        <c:v>16.7144584944662</c:v>
                      </c:pt>
                      <c:pt idx="7506">
                        <c:v>16.712728995035398</c:v>
                      </c:pt>
                      <c:pt idx="7507">
                        <c:v>16.7194610662829</c:v>
                      </c:pt>
                      <c:pt idx="7508">
                        <c:v>16.654575296239798</c:v>
                      </c:pt>
                      <c:pt idx="7509">
                        <c:v>16.669164011869899</c:v>
                      </c:pt>
                      <c:pt idx="7510">
                        <c:v>16.652059532778502</c:v>
                      </c:pt>
                      <c:pt idx="7511">
                        <c:v>16.649828588779499</c:v>
                      </c:pt>
                      <c:pt idx="7512">
                        <c:v>16.725495713741498</c:v>
                      </c:pt>
                      <c:pt idx="7513">
                        <c:v>16.714810961176099</c:v>
                      </c:pt>
                      <c:pt idx="7514">
                        <c:v>16.677140100101301</c:v>
                      </c:pt>
                      <c:pt idx="7515">
                        <c:v>16.710296095559801</c:v>
                      </c:pt>
                      <c:pt idx="7516">
                        <c:v>16.6847861662261</c:v>
                      </c:pt>
                      <c:pt idx="7517">
                        <c:v>16.711112791064501</c:v>
                      </c:pt>
                      <c:pt idx="7518">
                        <c:v>16.6897793208412</c:v>
                      </c:pt>
                      <c:pt idx="7519">
                        <c:v>16.708570228791601</c:v>
                      </c:pt>
                      <c:pt idx="7520">
                        <c:v>16.671366553600102</c:v>
                      </c:pt>
                      <c:pt idx="7521">
                        <c:v>16.669923785647001</c:v>
                      </c:pt>
                      <c:pt idx="7522">
                        <c:v>16.6690720816066</c:v>
                      </c:pt>
                      <c:pt idx="7523">
                        <c:v>16.683669926721901</c:v>
                      </c:pt>
                      <c:pt idx="7524">
                        <c:v>16.757408059328402</c:v>
                      </c:pt>
                      <c:pt idx="7525">
                        <c:v>16.704478702667402</c:v>
                      </c:pt>
                      <c:pt idx="7526">
                        <c:v>16.705345540183501</c:v>
                      </c:pt>
                      <c:pt idx="7527">
                        <c:v>16.7226990229153</c:v>
                      </c:pt>
                      <c:pt idx="7528">
                        <c:v>16.708139950524199</c:v>
                      </c:pt>
                      <c:pt idx="7529">
                        <c:v>16.685483261713401</c:v>
                      </c:pt>
                      <c:pt idx="7530">
                        <c:v>16.697752639015899</c:v>
                      </c:pt>
                      <c:pt idx="7531">
                        <c:v>16.719574161235801</c:v>
                      </c:pt>
                      <c:pt idx="7532">
                        <c:v>16.662568708007498</c:v>
                      </c:pt>
                      <c:pt idx="7533">
                        <c:v>16.675564197882998</c:v>
                      </c:pt>
                      <c:pt idx="7534">
                        <c:v>16.726069043273998</c:v>
                      </c:pt>
                      <c:pt idx="7535">
                        <c:v>16.7222689708343</c:v>
                      </c:pt>
                      <c:pt idx="7536">
                        <c:v>16.7196148851421</c:v>
                      </c:pt>
                      <c:pt idx="7537">
                        <c:v>16.740345089462298</c:v>
                      </c:pt>
                      <c:pt idx="7538">
                        <c:v>16.7184672795645</c:v>
                      </c:pt>
                      <c:pt idx="7539">
                        <c:v>16.7253546383646</c:v>
                      </c:pt>
                      <c:pt idx="7540">
                        <c:v>16.721223131226299</c:v>
                      </c:pt>
                      <c:pt idx="7541">
                        <c:v>16.738941663832399</c:v>
                      </c:pt>
                      <c:pt idx="7542">
                        <c:v>16.7713416364304</c:v>
                      </c:pt>
                      <c:pt idx="7543">
                        <c:v>16.654126763951499</c:v>
                      </c:pt>
                      <c:pt idx="7544">
                        <c:v>16.646732821892801</c:v>
                      </c:pt>
                      <c:pt idx="7545">
                        <c:v>16.673345542704499</c:v>
                      </c:pt>
                      <c:pt idx="7546">
                        <c:v>16.6598651742325</c:v>
                      </c:pt>
                      <c:pt idx="7547">
                        <c:v>16.669810531965201</c:v>
                      </c:pt>
                      <c:pt idx="7548">
                        <c:v>16.668240301378201</c:v>
                      </c:pt>
                      <c:pt idx="7549">
                        <c:v>16.711396501319101</c:v>
                      </c:pt>
                      <c:pt idx="7550">
                        <c:v>16.720419859040199</c:v>
                      </c:pt>
                      <c:pt idx="7551">
                        <c:v>16.708877650271599</c:v>
                      </c:pt>
                      <c:pt idx="7552">
                        <c:v>16.734027642991698</c:v>
                      </c:pt>
                      <c:pt idx="7553">
                        <c:v>16.715248925817399</c:v>
                      </c:pt>
                      <c:pt idx="7554">
                        <c:v>16.700719600648299</c:v>
                      </c:pt>
                      <c:pt idx="7555">
                        <c:v>16.729876379237101</c:v>
                      </c:pt>
                      <c:pt idx="7556">
                        <c:v>16.686358776419802</c:v>
                      </c:pt>
                      <c:pt idx="7557">
                        <c:v>16.2550058358669</c:v>
                      </c:pt>
                      <c:pt idx="7558">
                        <c:v>16.211837478020499</c:v>
                      </c:pt>
                      <c:pt idx="7559">
                        <c:v>16.249390188011098</c:v>
                      </c:pt>
                      <c:pt idx="7560">
                        <c:v>16.197596117571599</c:v>
                      </c:pt>
                      <c:pt idx="7561">
                        <c:v>16.206165343845601</c:v>
                      </c:pt>
                      <c:pt idx="7562">
                        <c:v>16.249158391576199</c:v>
                      </c:pt>
                      <c:pt idx="7563">
                        <c:v>16.361876420646698</c:v>
                      </c:pt>
                      <c:pt idx="7564">
                        <c:v>16.259754057182199</c:v>
                      </c:pt>
                      <c:pt idx="7565">
                        <c:v>16.316888870997399</c:v>
                      </c:pt>
                      <c:pt idx="7566">
                        <c:v>16.354780144356599</c:v>
                      </c:pt>
                      <c:pt idx="7567">
                        <c:v>16.499885998008299</c:v>
                      </c:pt>
                      <c:pt idx="7568">
                        <c:v>16.4720198691099</c:v>
                      </c:pt>
                      <c:pt idx="7569">
                        <c:v>16.489683451212102</c:v>
                      </c:pt>
                      <c:pt idx="7570">
                        <c:v>16.5726902388108</c:v>
                      </c:pt>
                      <c:pt idx="7571">
                        <c:v>16.5564754624721</c:v>
                      </c:pt>
                      <c:pt idx="7572">
                        <c:v>16.534128234278</c:v>
                      </c:pt>
                      <c:pt idx="7573">
                        <c:v>16.567350384323301</c:v>
                      </c:pt>
                      <c:pt idx="7574">
                        <c:v>16.534267889246699</c:v>
                      </c:pt>
                      <c:pt idx="7575">
                        <c:v>16.5328966634114</c:v>
                      </c:pt>
                      <c:pt idx="7576">
                        <c:v>16.50951306348</c:v>
                      </c:pt>
                      <c:pt idx="7577">
                        <c:v>16.483323878074099</c:v>
                      </c:pt>
                      <c:pt idx="7578">
                        <c:v>16.740251544510301</c:v>
                      </c:pt>
                      <c:pt idx="7579">
                        <c:v>16.709809524589001</c:v>
                      </c:pt>
                      <c:pt idx="7580">
                        <c:v>16.710012416898</c:v>
                      </c:pt>
                      <c:pt idx="7581">
                        <c:v>16.715233300932599</c:v>
                      </c:pt>
                      <c:pt idx="7582">
                        <c:v>16.7026554931902</c:v>
                      </c:pt>
                      <c:pt idx="7583">
                        <c:v>16.699766339007301</c:v>
                      </c:pt>
                      <c:pt idx="7584">
                        <c:v>16.677934598107399</c:v>
                      </c:pt>
                      <c:pt idx="7585">
                        <c:v>16.693385943554901</c:v>
                      </c:pt>
                      <c:pt idx="7586">
                        <c:v>16.6776518212464</c:v>
                      </c:pt>
                      <c:pt idx="7587">
                        <c:v>16.701168727970799</c:v>
                      </c:pt>
                      <c:pt idx="7588">
                        <c:v>16.693831652844199</c:v>
                      </c:pt>
                      <c:pt idx="7589">
                        <c:v>16.673963660425699</c:v>
                      </c:pt>
                      <c:pt idx="7590">
                        <c:v>16.700392275107301</c:v>
                      </c:pt>
                      <c:pt idx="7591">
                        <c:v>16.700953078364801</c:v>
                      </c:pt>
                      <c:pt idx="7592">
                        <c:v>16.705110547097501</c:v>
                      </c:pt>
                      <c:pt idx="7593">
                        <c:v>16.727355978840102</c:v>
                      </c:pt>
                      <c:pt idx="7594">
                        <c:v>16.7028627991501</c:v>
                      </c:pt>
                      <c:pt idx="7595">
                        <c:v>16.710681207077702</c:v>
                      </c:pt>
                      <c:pt idx="7596">
                        <c:v>16.7288798402639</c:v>
                      </c:pt>
                      <c:pt idx="7597">
                        <c:v>16.703379205864</c:v>
                      </c:pt>
                      <c:pt idx="7598">
                        <c:v>16.704791289019902</c:v>
                      </c:pt>
                      <c:pt idx="7599">
                        <c:v>16.747488541491801</c:v>
                      </c:pt>
                      <c:pt idx="7600">
                        <c:v>16.714613956912299</c:v>
                      </c:pt>
                      <c:pt idx="7601">
                        <c:v>16.693643965542201</c:v>
                      </c:pt>
                      <c:pt idx="7602">
                        <c:v>16.7132506681106</c:v>
                      </c:pt>
                      <c:pt idx="7603">
                        <c:v>16.692200530662699</c:v>
                      </c:pt>
                      <c:pt idx="7604">
                        <c:v>16.7253736018816</c:v>
                      </c:pt>
                      <c:pt idx="7605">
                        <c:v>16.714379856508799</c:v>
                      </c:pt>
                      <c:pt idx="7606">
                        <c:v>16.7461482217773</c:v>
                      </c:pt>
                      <c:pt idx="7607">
                        <c:v>16.708822640373398</c:v>
                      </c:pt>
                      <c:pt idx="7608">
                        <c:v>16.737290733901101</c:v>
                      </c:pt>
                      <c:pt idx="7609">
                        <c:v>16.717020138975101</c:v>
                      </c:pt>
                      <c:pt idx="7610">
                        <c:v>16.700857769533499</c:v>
                      </c:pt>
                      <c:pt idx="7611">
                        <c:v>16.731839944701601</c:v>
                      </c:pt>
                      <c:pt idx="7612">
                        <c:v>16.720084711845601</c:v>
                      </c:pt>
                      <c:pt idx="7613">
                        <c:v>16.7168032777384</c:v>
                      </c:pt>
                      <c:pt idx="7614">
                        <c:v>16.737924411829901</c:v>
                      </c:pt>
                      <c:pt idx="7615">
                        <c:v>16.725868439345</c:v>
                      </c:pt>
                      <c:pt idx="7616">
                        <c:v>16.745922800437999</c:v>
                      </c:pt>
                      <c:pt idx="7617">
                        <c:v>16.739725118356201</c:v>
                      </c:pt>
                      <c:pt idx="7618">
                        <c:v>16.7204797901964</c:v>
                      </c:pt>
                      <c:pt idx="7619">
                        <c:v>16.6891463899474</c:v>
                      </c:pt>
                      <c:pt idx="7620">
                        <c:v>16.707985667741799</c:v>
                      </c:pt>
                      <c:pt idx="7621">
                        <c:v>16.688395349741601</c:v>
                      </c:pt>
                      <c:pt idx="7622">
                        <c:v>16.668954120474702</c:v>
                      </c:pt>
                      <c:pt idx="7623">
                        <c:v>16.689741091293101</c:v>
                      </c:pt>
                      <c:pt idx="7624">
                        <c:v>16.718857653014499</c:v>
                      </c:pt>
                      <c:pt idx="7625">
                        <c:v>16.6843510783367</c:v>
                      </c:pt>
                      <c:pt idx="7626">
                        <c:v>16.700461837836801</c:v>
                      </c:pt>
                      <c:pt idx="7627">
                        <c:v>16.713906045915401</c:v>
                      </c:pt>
                      <c:pt idx="7628">
                        <c:v>16.7048826683667</c:v>
                      </c:pt>
                      <c:pt idx="7629">
                        <c:v>16.6931632263361</c:v>
                      </c:pt>
                      <c:pt idx="7630">
                        <c:v>16.698543515177398</c:v>
                      </c:pt>
                      <c:pt idx="7631">
                        <c:v>16.701950414062502</c:v>
                      </c:pt>
                      <c:pt idx="7632">
                        <c:v>16.698399264629899</c:v>
                      </c:pt>
                      <c:pt idx="7633">
                        <c:v>16.729780856947301</c:v>
                      </c:pt>
                      <c:pt idx="7634">
                        <c:v>16.737840955359601</c:v>
                      </c:pt>
                      <c:pt idx="7635">
                        <c:v>16.686167551640199</c:v>
                      </c:pt>
                      <c:pt idx="7636">
                        <c:v>16.700563807843299</c:v>
                      </c:pt>
                      <c:pt idx="7637">
                        <c:v>16.715207753411502</c:v>
                      </c:pt>
                      <c:pt idx="7638">
                        <c:v>16.666581715515001</c:v>
                      </c:pt>
                      <c:pt idx="7639">
                        <c:v>16.721486479508499</c:v>
                      </c:pt>
                      <c:pt idx="7640">
                        <c:v>16.741422878817001</c:v>
                      </c:pt>
                      <c:pt idx="7641">
                        <c:v>16.7334717765672</c:v>
                      </c:pt>
                      <c:pt idx="7642">
                        <c:v>16.709719577525799</c:v>
                      </c:pt>
                      <c:pt idx="7643">
                        <c:v>16.703267839290401</c:v>
                      </c:pt>
                      <c:pt idx="7644">
                        <c:v>16.713104089907699</c:v>
                      </c:pt>
                      <c:pt idx="7645">
                        <c:v>16.687102277581499</c:v>
                      </c:pt>
                      <c:pt idx="7646">
                        <c:v>16.736574263396999</c:v>
                      </c:pt>
                      <c:pt idx="7647">
                        <c:v>16.750954691459</c:v>
                      </c:pt>
                      <c:pt idx="7648">
                        <c:v>16.729301148785801</c:v>
                      </c:pt>
                      <c:pt idx="7649">
                        <c:v>16.719372516427299</c:v>
                      </c:pt>
                      <c:pt idx="7650">
                        <c:v>16.744522819539899</c:v>
                      </c:pt>
                      <c:pt idx="7651">
                        <c:v>16.693275854548101</c:v>
                      </c:pt>
                      <c:pt idx="7652">
                        <c:v>16.7406358129872</c:v>
                      </c:pt>
                      <c:pt idx="7653">
                        <c:v>16.711676282229799</c:v>
                      </c:pt>
                      <c:pt idx="7654">
                        <c:v>16.746710319228299</c:v>
                      </c:pt>
                      <c:pt idx="7655">
                        <c:v>16.669820255090698</c:v>
                      </c:pt>
                      <c:pt idx="7656">
                        <c:v>16.717837035572099</c:v>
                      </c:pt>
                      <c:pt idx="7657">
                        <c:v>16.681663993809099</c:v>
                      </c:pt>
                      <c:pt idx="7658">
                        <c:v>16.692172582207299</c:v>
                      </c:pt>
                      <c:pt idx="7659">
                        <c:v>16.715193077659801</c:v>
                      </c:pt>
                      <c:pt idx="7660">
                        <c:v>16.698536526694799</c:v>
                      </c:pt>
                      <c:pt idx="7661">
                        <c:v>16.7160260536644</c:v>
                      </c:pt>
                      <c:pt idx="7662">
                        <c:v>16.7556516696004</c:v>
                      </c:pt>
                      <c:pt idx="7663">
                        <c:v>16.747696468870402</c:v>
                      </c:pt>
                      <c:pt idx="7664">
                        <c:v>16.711010918392301</c:v>
                      </c:pt>
                      <c:pt idx="7665">
                        <c:v>16.701860439642701</c:v>
                      </c:pt>
                      <c:pt idx="7666">
                        <c:v>16.698501272546299</c:v>
                      </c:pt>
                      <c:pt idx="7667">
                        <c:v>16.727093630652401</c:v>
                      </c:pt>
                      <c:pt idx="7668">
                        <c:v>16.716337420136099</c:v>
                      </c:pt>
                      <c:pt idx="7669">
                        <c:v>16.7298206389803</c:v>
                      </c:pt>
                      <c:pt idx="7670">
                        <c:v>16.7200288963788</c:v>
                      </c:pt>
                      <c:pt idx="7671">
                        <c:v>16.706315524547101</c:v>
                      </c:pt>
                      <c:pt idx="7672">
                        <c:v>16.7151259527881</c:v>
                      </c:pt>
                      <c:pt idx="7673">
                        <c:v>16.7432033966913</c:v>
                      </c:pt>
                      <c:pt idx="7674">
                        <c:v>16.7072860358738</c:v>
                      </c:pt>
                      <c:pt idx="7675">
                        <c:v>16.7168289376968</c:v>
                      </c:pt>
                      <c:pt idx="7676">
                        <c:v>16.739861900690599</c:v>
                      </c:pt>
                      <c:pt idx="7677">
                        <c:v>16.733308734088801</c:v>
                      </c:pt>
                      <c:pt idx="7678">
                        <c:v>16.729188328582801</c:v>
                      </c:pt>
                      <c:pt idx="7679">
                        <c:v>16.730553833922698</c:v>
                      </c:pt>
                      <c:pt idx="7680">
                        <c:v>16.709356853606799</c:v>
                      </c:pt>
                      <c:pt idx="7681">
                        <c:v>16.721675772284101</c:v>
                      </c:pt>
                      <c:pt idx="7682">
                        <c:v>16.7464324004969</c:v>
                      </c:pt>
                      <c:pt idx="7683">
                        <c:v>16.730897508952602</c:v>
                      </c:pt>
                      <c:pt idx="7684">
                        <c:v>16.721010290824498</c:v>
                      </c:pt>
                      <c:pt idx="7685">
                        <c:v>16.730894270505999</c:v>
                      </c:pt>
                      <c:pt idx="7686">
                        <c:v>16.721570794955799</c:v>
                      </c:pt>
                      <c:pt idx="7687">
                        <c:v>16.759933445874001</c:v>
                      </c:pt>
                      <c:pt idx="7688">
                        <c:v>16.757575839605099</c:v>
                      </c:pt>
                      <c:pt idx="7689">
                        <c:v>16.7670772823794</c:v>
                      </c:pt>
                      <c:pt idx="7690">
                        <c:v>16.693816841592898</c:v>
                      </c:pt>
                      <c:pt idx="7691">
                        <c:v>16.713331160162902</c:v>
                      </c:pt>
                      <c:pt idx="7692">
                        <c:v>16.7139853358699</c:v>
                      </c:pt>
                      <c:pt idx="7693">
                        <c:v>16.674598912879599</c:v>
                      </c:pt>
                      <c:pt idx="7694">
                        <c:v>16.6634812973194</c:v>
                      </c:pt>
                      <c:pt idx="7695">
                        <c:v>16.7119328012955</c:v>
                      </c:pt>
                      <c:pt idx="7696">
                        <c:v>16.699610927765399</c:v>
                      </c:pt>
                      <c:pt idx="7697">
                        <c:v>16.706620303316399</c:v>
                      </c:pt>
                      <c:pt idx="7698">
                        <c:v>16.709443234723501</c:v>
                      </c:pt>
                      <c:pt idx="7699">
                        <c:v>16.685575269716601</c:v>
                      </c:pt>
                      <c:pt idx="7700">
                        <c:v>16.707495349881501</c:v>
                      </c:pt>
                      <c:pt idx="7701">
                        <c:v>16.707928460920201</c:v>
                      </c:pt>
                      <c:pt idx="7702">
                        <c:v>16.718856927968101</c:v>
                      </c:pt>
                      <c:pt idx="7703">
                        <c:v>16.7273689339833</c:v>
                      </c:pt>
                      <c:pt idx="7704">
                        <c:v>16.744992019375101</c:v>
                      </c:pt>
                      <c:pt idx="7705">
                        <c:v>16.713785896955699</c:v>
                      </c:pt>
                      <c:pt idx="7706">
                        <c:v>16.691694224817802</c:v>
                      </c:pt>
                      <c:pt idx="7707">
                        <c:v>16.706955775127302</c:v>
                      </c:pt>
                      <c:pt idx="7708">
                        <c:v>16.697393941136902</c:v>
                      </c:pt>
                      <c:pt idx="7709">
                        <c:v>16.720653188823398</c:v>
                      </c:pt>
                      <c:pt idx="7710">
                        <c:v>16.7362119563007</c:v>
                      </c:pt>
                      <c:pt idx="7711">
                        <c:v>16.735291693439201</c:v>
                      </c:pt>
                      <c:pt idx="7712">
                        <c:v>16.711610059336799</c:v>
                      </c:pt>
                      <c:pt idx="7713">
                        <c:v>16.707189038692299</c:v>
                      </c:pt>
                      <c:pt idx="7714">
                        <c:v>16.7206024557204</c:v>
                      </c:pt>
                      <c:pt idx="7715">
                        <c:v>16.717943821610099</c:v>
                      </c:pt>
                      <c:pt idx="7716">
                        <c:v>16.7314191986186</c:v>
                      </c:pt>
                      <c:pt idx="7717">
                        <c:v>16.723497684280201</c:v>
                      </c:pt>
                      <c:pt idx="7718">
                        <c:v>16.6899360537242</c:v>
                      </c:pt>
                      <c:pt idx="7719">
                        <c:v>16.7337362167255</c:v>
                      </c:pt>
                      <c:pt idx="7720">
                        <c:v>16.739941618494701</c:v>
                      </c:pt>
                      <c:pt idx="7721">
                        <c:v>16.748686500554101</c:v>
                      </c:pt>
                      <c:pt idx="7722">
                        <c:v>16.741288587342002</c:v>
                      </c:pt>
                      <c:pt idx="7723">
                        <c:v>16.731047653767401</c:v>
                      </c:pt>
                      <c:pt idx="7724">
                        <c:v>16.7010410402196</c:v>
                      </c:pt>
                      <c:pt idx="7725">
                        <c:v>16.721781323104501</c:v>
                      </c:pt>
                      <c:pt idx="7726">
                        <c:v>16.692983127292401</c:v>
                      </c:pt>
                      <c:pt idx="7727">
                        <c:v>16.7076588603902</c:v>
                      </c:pt>
                      <c:pt idx="7728">
                        <c:v>16.704479372911099</c:v>
                      </c:pt>
                      <c:pt idx="7729">
                        <c:v>16.746894826251101</c:v>
                      </c:pt>
                      <c:pt idx="7730">
                        <c:v>16.7169435400906</c:v>
                      </c:pt>
                      <c:pt idx="7731">
                        <c:v>16.719620271874899</c:v>
                      </c:pt>
                      <c:pt idx="7732">
                        <c:v>16.7202973469028</c:v>
                      </c:pt>
                      <c:pt idx="7733">
                        <c:v>16.703600496530601</c:v>
                      </c:pt>
                      <c:pt idx="7734">
                        <c:v>16.716852384768199</c:v>
                      </c:pt>
                      <c:pt idx="7735">
                        <c:v>16.726027573422499</c:v>
                      </c:pt>
                      <c:pt idx="7736">
                        <c:v>16.7163344551373</c:v>
                      </c:pt>
                      <c:pt idx="7737">
                        <c:v>16.733333192321702</c:v>
                      </c:pt>
                      <c:pt idx="7738">
                        <c:v>16.729834406032602</c:v>
                      </c:pt>
                      <c:pt idx="7739">
                        <c:v>16.683754878095701</c:v>
                      </c:pt>
                      <c:pt idx="7740">
                        <c:v>16.723901255957699</c:v>
                      </c:pt>
                      <c:pt idx="7741">
                        <c:v>16.745108258472101</c:v>
                      </c:pt>
                      <c:pt idx="7742">
                        <c:v>16.743823318456499</c:v>
                      </c:pt>
                      <c:pt idx="7743">
                        <c:v>16.735479187405499</c:v>
                      </c:pt>
                      <c:pt idx="7744">
                        <c:v>16.7319982417823</c:v>
                      </c:pt>
                      <c:pt idx="7745">
                        <c:v>16.715252368954101</c:v>
                      </c:pt>
                      <c:pt idx="7746">
                        <c:v>16.745266995726599</c:v>
                      </c:pt>
                      <c:pt idx="7747">
                        <c:v>16.735241064364001</c:v>
                      </c:pt>
                      <c:pt idx="7748">
                        <c:v>16.726712723783699</c:v>
                      </c:pt>
                      <c:pt idx="7749">
                        <c:v>16.7078946354439</c:v>
                      </c:pt>
                      <c:pt idx="7750">
                        <c:v>16.701867081795701</c:v>
                      </c:pt>
                      <c:pt idx="7751">
                        <c:v>16.753382766203899</c:v>
                      </c:pt>
                      <c:pt idx="7752">
                        <c:v>16.756889544118899</c:v>
                      </c:pt>
                      <c:pt idx="7753">
                        <c:v>16.745823458154401</c:v>
                      </c:pt>
                      <c:pt idx="7754">
                        <c:v>16.730108010809499</c:v>
                      </c:pt>
                      <c:pt idx="7755">
                        <c:v>16.7408346956339</c:v>
                      </c:pt>
                      <c:pt idx="7756">
                        <c:v>16.741128253983501</c:v>
                      </c:pt>
                      <c:pt idx="7757">
                        <c:v>16.756954313127899</c:v>
                      </c:pt>
                      <c:pt idx="7758">
                        <c:v>16.7545475955135</c:v>
                      </c:pt>
                      <c:pt idx="7759">
                        <c:v>16.7434286195097</c:v>
                      </c:pt>
                      <c:pt idx="7760">
                        <c:v>16.678723708246199</c:v>
                      </c:pt>
                      <c:pt idx="7761">
                        <c:v>16.679749852190099</c:v>
                      </c:pt>
                      <c:pt idx="7762">
                        <c:v>16.686312445759398</c:v>
                      </c:pt>
                      <c:pt idx="7763">
                        <c:v>16.6930002386841</c:v>
                      </c:pt>
                      <c:pt idx="7764">
                        <c:v>16.7283775994539</c:v>
                      </c:pt>
                      <c:pt idx="7765">
                        <c:v>16.6991547065502</c:v>
                      </c:pt>
                      <c:pt idx="7766">
                        <c:v>16.7128549832806</c:v>
                      </c:pt>
                      <c:pt idx="7767">
                        <c:v>16.734747738783099</c:v>
                      </c:pt>
                      <c:pt idx="7768">
                        <c:v>16.7275569335686</c:v>
                      </c:pt>
                      <c:pt idx="7769">
                        <c:v>16.711035537200502</c:v>
                      </c:pt>
                      <c:pt idx="7770">
                        <c:v>16.715218173025999</c:v>
                      </c:pt>
                      <c:pt idx="7771">
                        <c:v>16.6979288975682</c:v>
                      </c:pt>
                      <c:pt idx="7772">
                        <c:v>16.724944312073799</c:v>
                      </c:pt>
                      <c:pt idx="7773">
                        <c:v>16.717364400910601</c:v>
                      </c:pt>
                      <c:pt idx="7774">
                        <c:v>16.705217142180398</c:v>
                      </c:pt>
                      <c:pt idx="7775">
                        <c:v>16.721922608740702</c:v>
                      </c:pt>
                      <c:pt idx="7776">
                        <c:v>16.720231773388001</c:v>
                      </c:pt>
                      <c:pt idx="7777">
                        <c:v>16.733286436395002</c:v>
                      </c:pt>
                      <c:pt idx="7778">
                        <c:v>16.7222095776822</c:v>
                      </c:pt>
                      <c:pt idx="7779">
                        <c:v>16.7127036203876</c:v>
                      </c:pt>
                      <c:pt idx="7780">
                        <c:v>16.7080858741983</c:v>
                      </c:pt>
                      <c:pt idx="7781">
                        <c:v>16.713509472365999</c:v>
                      </c:pt>
                      <c:pt idx="7782">
                        <c:v>16.729788426967399</c:v>
                      </c:pt>
                      <c:pt idx="7783">
                        <c:v>16.712932609042301</c:v>
                      </c:pt>
                      <c:pt idx="7784">
                        <c:v>16.729859484950499</c:v>
                      </c:pt>
                      <c:pt idx="7785">
                        <c:v>16.702761955575301</c:v>
                      </c:pt>
                      <c:pt idx="7786">
                        <c:v>16.724612090991599</c:v>
                      </c:pt>
                      <c:pt idx="7787">
                        <c:v>16.743170678788101</c:v>
                      </c:pt>
                      <c:pt idx="7788">
                        <c:v>16.544356752098899</c:v>
                      </c:pt>
                      <c:pt idx="7789">
                        <c:v>16.564665816243298</c:v>
                      </c:pt>
                      <c:pt idx="7790">
                        <c:v>16.5583613028905</c:v>
                      </c:pt>
                      <c:pt idx="7791">
                        <c:v>16.609306434609099</c:v>
                      </c:pt>
                      <c:pt idx="7792">
                        <c:v>16.585897341340999</c:v>
                      </c:pt>
                      <c:pt idx="7793">
                        <c:v>16.580920099913399</c:v>
                      </c:pt>
                      <c:pt idx="7794">
                        <c:v>16.4959083235759</c:v>
                      </c:pt>
                      <c:pt idx="7795">
                        <c:v>16.4979633563545</c:v>
                      </c:pt>
                      <c:pt idx="7796">
                        <c:v>16.489081489092801</c:v>
                      </c:pt>
                      <c:pt idx="7797">
                        <c:v>16.5613358604319</c:v>
                      </c:pt>
                      <c:pt idx="7798">
                        <c:v>16.5309354717301</c:v>
                      </c:pt>
                      <c:pt idx="7799">
                        <c:v>16.5972397726573</c:v>
                      </c:pt>
                      <c:pt idx="7800">
                        <c:v>16.543494280535199</c:v>
                      </c:pt>
                      <c:pt idx="7801">
                        <c:v>16.477923933529102</c:v>
                      </c:pt>
                      <c:pt idx="7802">
                        <c:v>16.5225893034929</c:v>
                      </c:pt>
                      <c:pt idx="7803">
                        <c:v>16.584320688884901</c:v>
                      </c:pt>
                      <c:pt idx="7804">
                        <c:v>16.575970795399101</c:v>
                      </c:pt>
                      <c:pt idx="7805">
                        <c:v>16.517838678428699</c:v>
                      </c:pt>
                      <c:pt idx="7806">
                        <c:v>16.5814489045366</c:v>
                      </c:pt>
                      <c:pt idx="7807">
                        <c:v>16.478184829883901</c:v>
                      </c:pt>
                      <c:pt idx="7808">
                        <c:v>16.528075275687801</c:v>
                      </c:pt>
                      <c:pt idx="7809">
                        <c:v>16.734757083347301</c:v>
                      </c:pt>
                      <c:pt idx="7810">
                        <c:v>16.710992870424999</c:v>
                      </c:pt>
                      <c:pt idx="7811">
                        <c:v>16.732753531128701</c:v>
                      </c:pt>
                      <c:pt idx="7812">
                        <c:v>16.708733990731002</c:v>
                      </c:pt>
                      <c:pt idx="7813">
                        <c:v>16.733286553957502</c:v>
                      </c:pt>
                      <c:pt idx="7814">
                        <c:v>16.7402112180385</c:v>
                      </c:pt>
                      <c:pt idx="7815">
                        <c:v>16.775921431229602</c:v>
                      </c:pt>
                      <c:pt idx="7816">
                        <c:v>16.7072939183385</c:v>
                      </c:pt>
                      <c:pt idx="7817">
                        <c:v>16.7164263095911</c:v>
                      </c:pt>
                      <c:pt idx="7818">
                        <c:v>16.702948307147299</c:v>
                      </c:pt>
                      <c:pt idx="7819">
                        <c:v>16.6764898998501</c:v>
                      </c:pt>
                      <c:pt idx="7820">
                        <c:v>16.7202346177735</c:v>
                      </c:pt>
                      <c:pt idx="7821">
                        <c:v>16.699251033202099</c:v>
                      </c:pt>
                      <c:pt idx="7822">
                        <c:v>16.765448254158098</c:v>
                      </c:pt>
                      <c:pt idx="7823">
                        <c:v>16.762379531461601</c:v>
                      </c:pt>
                      <c:pt idx="7824">
                        <c:v>16.732504861441299</c:v>
                      </c:pt>
                      <c:pt idx="7825">
                        <c:v>16.727151618221999</c:v>
                      </c:pt>
                      <c:pt idx="7826">
                        <c:v>16.732589241132398</c:v>
                      </c:pt>
                      <c:pt idx="7827">
                        <c:v>16.7381014148162</c:v>
                      </c:pt>
                      <c:pt idx="7828">
                        <c:v>16.7377223183199</c:v>
                      </c:pt>
                      <c:pt idx="7829">
                        <c:v>16.744150556659498</c:v>
                      </c:pt>
                      <c:pt idx="7830">
                        <c:v>16.760110457997801</c:v>
                      </c:pt>
                      <c:pt idx="7831">
                        <c:v>16.726764438996099</c:v>
                      </c:pt>
                      <c:pt idx="7832">
                        <c:v>16.755239023017001</c:v>
                      </c:pt>
                      <c:pt idx="7833">
                        <c:v>16.736949768330199</c:v>
                      </c:pt>
                      <c:pt idx="7834">
                        <c:v>16.717964069907801</c:v>
                      </c:pt>
                      <c:pt idx="7835">
                        <c:v>16.777340083026399</c:v>
                      </c:pt>
                      <c:pt idx="7836">
                        <c:v>16.7642151605781</c:v>
                      </c:pt>
                      <c:pt idx="7837">
                        <c:v>16.710282504754002</c:v>
                      </c:pt>
                      <c:pt idx="7838">
                        <c:v>16.6830110234961</c:v>
                      </c:pt>
                      <c:pt idx="7839">
                        <c:v>16.724164787079701</c:v>
                      </c:pt>
                      <c:pt idx="7840">
                        <c:v>16.699766235301102</c:v>
                      </c:pt>
                      <c:pt idx="7841">
                        <c:v>16.709305327994102</c:v>
                      </c:pt>
                      <c:pt idx="7842">
                        <c:v>16.685837736849599</c:v>
                      </c:pt>
                      <c:pt idx="7843">
                        <c:v>16.703376044415499</c:v>
                      </c:pt>
                      <c:pt idx="7844">
                        <c:v>16.712161263646099</c:v>
                      </c:pt>
                      <c:pt idx="7845">
                        <c:v>16.679944119338899</c:v>
                      </c:pt>
                      <c:pt idx="7846">
                        <c:v>16.7153011012363</c:v>
                      </c:pt>
                      <c:pt idx="7847">
                        <c:v>16.713407679307601</c:v>
                      </c:pt>
                      <c:pt idx="7848">
                        <c:v>16.719438863924999</c:v>
                      </c:pt>
                      <c:pt idx="7849">
                        <c:v>16.705959703788501</c:v>
                      </c:pt>
                      <c:pt idx="7850">
                        <c:v>16.692725549650898</c:v>
                      </c:pt>
                      <c:pt idx="7851">
                        <c:v>16.746546605142299</c:v>
                      </c:pt>
                      <c:pt idx="7852">
                        <c:v>16.7122900826399</c:v>
                      </c:pt>
                      <c:pt idx="7853">
                        <c:v>16.7304603813879</c:v>
                      </c:pt>
                      <c:pt idx="7854">
                        <c:v>16.7364165543515</c:v>
                      </c:pt>
                      <c:pt idx="7855">
                        <c:v>16.704693586213001</c:v>
                      </c:pt>
                      <c:pt idx="7856">
                        <c:v>16.715313552578799</c:v>
                      </c:pt>
                      <c:pt idx="7857">
                        <c:v>16.7030446229797</c:v>
                      </c:pt>
                      <c:pt idx="7858">
                        <c:v>16.713685900953799</c:v>
                      </c:pt>
                      <c:pt idx="7859">
                        <c:v>16.680199280150202</c:v>
                      </c:pt>
                      <c:pt idx="7860">
                        <c:v>16.724032048256401</c:v>
                      </c:pt>
                      <c:pt idx="7861">
                        <c:v>16.721063244600799</c:v>
                      </c:pt>
                      <c:pt idx="7862">
                        <c:v>16.7339512040325</c:v>
                      </c:pt>
                      <c:pt idx="7863">
                        <c:v>16.717060616700099</c:v>
                      </c:pt>
                      <c:pt idx="7864">
                        <c:v>16.709023590928702</c:v>
                      </c:pt>
                      <c:pt idx="7865">
                        <c:v>16.721762688443</c:v>
                      </c:pt>
                      <c:pt idx="7866">
                        <c:v>16.740619706250101</c:v>
                      </c:pt>
                      <c:pt idx="7867">
                        <c:v>16.7363958651869</c:v>
                      </c:pt>
                      <c:pt idx="7868">
                        <c:v>16.726488319253299</c:v>
                      </c:pt>
                      <c:pt idx="7869">
                        <c:v>16.752742475840599</c:v>
                      </c:pt>
                      <c:pt idx="7870">
                        <c:v>16.750087194446301</c:v>
                      </c:pt>
                      <c:pt idx="7871">
                        <c:v>16.751970861366701</c:v>
                      </c:pt>
                      <c:pt idx="7872">
                        <c:v>16.713858404512401</c:v>
                      </c:pt>
                      <c:pt idx="7873">
                        <c:v>16.711063849537499</c:v>
                      </c:pt>
                      <c:pt idx="7874">
                        <c:v>16.718974455293299</c:v>
                      </c:pt>
                      <c:pt idx="7875">
                        <c:v>16.7038343518673</c:v>
                      </c:pt>
                      <c:pt idx="7876">
                        <c:v>16.695219521459901</c:v>
                      </c:pt>
                      <c:pt idx="7877">
                        <c:v>16.717263987418701</c:v>
                      </c:pt>
                      <c:pt idx="7878">
                        <c:v>16.737478476333902</c:v>
                      </c:pt>
                      <c:pt idx="7879">
                        <c:v>16.718823085066798</c:v>
                      </c:pt>
                      <c:pt idx="7880">
                        <c:v>16.708937770498501</c:v>
                      </c:pt>
                      <c:pt idx="7881">
                        <c:v>16.722121516639302</c:v>
                      </c:pt>
                      <c:pt idx="7882">
                        <c:v>16.720316978292701</c:v>
                      </c:pt>
                      <c:pt idx="7883">
                        <c:v>16.718207175647802</c:v>
                      </c:pt>
                      <c:pt idx="7884">
                        <c:v>16.734614999127501</c:v>
                      </c:pt>
                      <c:pt idx="7885">
                        <c:v>16.706271117678899</c:v>
                      </c:pt>
                      <c:pt idx="7886">
                        <c:v>16.7334410261352</c:v>
                      </c:pt>
                      <c:pt idx="7887">
                        <c:v>16.721065198951599</c:v>
                      </c:pt>
                      <c:pt idx="7888">
                        <c:v>16.728281028183702</c:v>
                      </c:pt>
                      <c:pt idx="7889">
                        <c:v>16.721453590281701</c:v>
                      </c:pt>
                      <c:pt idx="7890">
                        <c:v>16.742614733120199</c:v>
                      </c:pt>
                      <c:pt idx="7891">
                        <c:v>16.760292551895901</c:v>
                      </c:pt>
                      <c:pt idx="7892">
                        <c:v>16.7350706018346</c:v>
                      </c:pt>
                      <c:pt idx="7893">
                        <c:v>16.753472715272601</c:v>
                      </c:pt>
                      <c:pt idx="7894">
                        <c:v>16.7274417364649</c:v>
                      </c:pt>
                      <c:pt idx="7895">
                        <c:v>16.759704694708802</c:v>
                      </c:pt>
                      <c:pt idx="7896">
                        <c:v>16.714602373551799</c:v>
                      </c:pt>
                      <c:pt idx="7897">
                        <c:v>16.736368744694001</c:v>
                      </c:pt>
                      <c:pt idx="7898">
                        <c:v>16.752372845251902</c:v>
                      </c:pt>
                      <c:pt idx="7899">
                        <c:v>16.729565215934699</c:v>
                      </c:pt>
                      <c:pt idx="7900">
                        <c:v>16.751417020179399</c:v>
                      </c:pt>
                      <c:pt idx="7901">
                        <c:v>16.714994156454502</c:v>
                      </c:pt>
                      <c:pt idx="7902">
                        <c:v>16.7352025293204</c:v>
                      </c:pt>
                      <c:pt idx="7903">
                        <c:v>16.7500957783468</c:v>
                      </c:pt>
                      <c:pt idx="7904">
                        <c:v>16.7396887694307</c:v>
                      </c:pt>
                      <c:pt idx="7905">
                        <c:v>16.732186209444698</c:v>
                      </c:pt>
                      <c:pt idx="7906">
                        <c:v>16.723524158846399</c:v>
                      </c:pt>
                      <c:pt idx="7907">
                        <c:v>16.7349100859897</c:v>
                      </c:pt>
                      <c:pt idx="7908">
                        <c:v>16.700889352511201</c:v>
                      </c:pt>
                      <c:pt idx="7909">
                        <c:v>16.7333735020094</c:v>
                      </c:pt>
                      <c:pt idx="7910">
                        <c:v>16.683659850337101</c:v>
                      </c:pt>
                      <c:pt idx="7911">
                        <c:v>16.7152215634915</c:v>
                      </c:pt>
                      <c:pt idx="7912">
                        <c:v>16.724186403395599</c:v>
                      </c:pt>
                      <c:pt idx="7913">
                        <c:v>16.741048055219402</c:v>
                      </c:pt>
                      <c:pt idx="7914">
                        <c:v>16.7390437832359</c:v>
                      </c:pt>
                      <c:pt idx="7915">
                        <c:v>16.720221637173701</c:v>
                      </c:pt>
                      <c:pt idx="7916">
                        <c:v>16.749838308952199</c:v>
                      </c:pt>
                      <c:pt idx="7917">
                        <c:v>16.721960544317501</c:v>
                      </c:pt>
                      <c:pt idx="7918">
                        <c:v>16.7357932138564</c:v>
                      </c:pt>
                      <c:pt idx="7919">
                        <c:v>16.7192861894444</c:v>
                      </c:pt>
                      <c:pt idx="7920">
                        <c:v>16.694385084026699</c:v>
                      </c:pt>
                      <c:pt idx="7921">
                        <c:v>16.729994989308299</c:v>
                      </c:pt>
                      <c:pt idx="7922">
                        <c:v>16.726158812620799</c:v>
                      </c:pt>
                      <c:pt idx="7923">
                        <c:v>16.724298894203699</c:v>
                      </c:pt>
                      <c:pt idx="7924">
                        <c:v>16.710316242596601</c:v>
                      </c:pt>
                      <c:pt idx="7925">
                        <c:v>16.739779780506399</c:v>
                      </c:pt>
                      <c:pt idx="7926">
                        <c:v>16.726006501284001</c:v>
                      </c:pt>
                      <c:pt idx="7927">
                        <c:v>16.726945880856899</c:v>
                      </c:pt>
                      <c:pt idx="7928">
                        <c:v>16.721685728582901</c:v>
                      </c:pt>
                      <c:pt idx="7929">
                        <c:v>16.746060846208898</c:v>
                      </c:pt>
                      <c:pt idx="7930">
                        <c:v>16.718032068612199</c:v>
                      </c:pt>
                      <c:pt idx="7931">
                        <c:v>16.725807830326499</c:v>
                      </c:pt>
                      <c:pt idx="7932">
                        <c:v>16.716219669042001</c:v>
                      </c:pt>
                      <c:pt idx="7933">
                        <c:v>16.735841435256798</c:v>
                      </c:pt>
                      <c:pt idx="7934">
                        <c:v>16.753689580489699</c:v>
                      </c:pt>
                      <c:pt idx="7935">
                        <c:v>16.739880876908199</c:v>
                      </c:pt>
                      <c:pt idx="7936">
                        <c:v>16.732148896704899</c:v>
                      </c:pt>
                      <c:pt idx="7937">
                        <c:v>16.741990315088401</c:v>
                      </c:pt>
                      <c:pt idx="7938">
                        <c:v>16.745058165241002</c:v>
                      </c:pt>
                      <c:pt idx="7939">
                        <c:v>16.760024750639701</c:v>
                      </c:pt>
                      <c:pt idx="7940">
                        <c:v>16.725401192157101</c:v>
                      </c:pt>
                      <c:pt idx="7941">
                        <c:v>16.766757064949001</c:v>
                      </c:pt>
                      <c:pt idx="7942">
                        <c:v>16.722767007814902</c:v>
                      </c:pt>
                      <c:pt idx="7943">
                        <c:v>16.7326488907587</c:v>
                      </c:pt>
                      <c:pt idx="7944">
                        <c:v>16.7332398994667</c:v>
                      </c:pt>
                      <c:pt idx="7945">
                        <c:v>16.7471213426216</c:v>
                      </c:pt>
                      <c:pt idx="7946">
                        <c:v>16.716866362891899</c:v>
                      </c:pt>
                      <c:pt idx="7947">
                        <c:v>16.715887966134002</c:v>
                      </c:pt>
                      <c:pt idx="7948">
                        <c:v>16.7349589296525</c:v>
                      </c:pt>
                      <c:pt idx="7949">
                        <c:v>16.7218080955308</c:v>
                      </c:pt>
                      <c:pt idx="7950">
                        <c:v>16.742645630877501</c:v>
                      </c:pt>
                      <c:pt idx="7951">
                        <c:v>16.760039720472701</c:v>
                      </c:pt>
                      <c:pt idx="7952">
                        <c:v>16.727039717417298</c:v>
                      </c:pt>
                      <c:pt idx="7953">
                        <c:v>16.7605771322438</c:v>
                      </c:pt>
                      <c:pt idx="7954">
                        <c:v>16.745671497321801</c:v>
                      </c:pt>
                      <c:pt idx="7955">
                        <c:v>16.7436065804464</c:v>
                      </c:pt>
                      <c:pt idx="7956">
                        <c:v>16.768129294734798</c:v>
                      </c:pt>
                      <c:pt idx="7957">
                        <c:v>16.757170073705002</c:v>
                      </c:pt>
                      <c:pt idx="7958">
                        <c:v>16.743444791779499</c:v>
                      </c:pt>
                      <c:pt idx="7959">
                        <c:v>16.739186889545199</c:v>
                      </c:pt>
                      <c:pt idx="7960">
                        <c:v>16.7615908576369</c:v>
                      </c:pt>
                      <c:pt idx="7961">
                        <c:v>16.759008839817501</c:v>
                      </c:pt>
                      <c:pt idx="7962">
                        <c:v>16.752830946429601</c:v>
                      </c:pt>
                      <c:pt idx="7963">
                        <c:v>16.714555150023902</c:v>
                      </c:pt>
                      <c:pt idx="7964">
                        <c:v>16.6894301130495</c:v>
                      </c:pt>
                      <c:pt idx="7965">
                        <c:v>16.732446454436801</c:v>
                      </c:pt>
                      <c:pt idx="7966">
                        <c:v>16.690358065372401</c:v>
                      </c:pt>
                      <c:pt idx="7967">
                        <c:v>16.732384669889399</c:v>
                      </c:pt>
                      <c:pt idx="7968">
                        <c:v>16.743951992033999</c:v>
                      </c:pt>
                      <c:pt idx="7969">
                        <c:v>16.728699351388499</c:v>
                      </c:pt>
                      <c:pt idx="7970">
                        <c:v>16.7040795967424</c:v>
                      </c:pt>
                      <c:pt idx="7971">
                        <c:v>16.706734913944199</c:v>
                      </c:pt>
                      <c:pt idx="7972">
                        <c:v>16.727918998805698</c:v>
                      </c:pt>
                      <c:pt idx="7973">
                        <c:v>16.720362156990099</c:v>
                      </c:pt>
                      <c:pt idx="7974">
                        <c:v>16.740102253309701</c:v>
                      </c:pt>
                      <c:pt idx="7975">
                        <c:v>16.741759549966002</c:v>
                      </c:pt>
                      <c:pt idx="7976">
                        <c:v>16.722604095262302</c:v>
                      </c:pt>
                      <c:pt idx="7977">
                        <c:v>16.7459388822618</c:v>
                      </c:pt>
                      <c:pt idx="7978">
                        <c:v>16.719588429924801</c:v>
                      </c:pt>
                      <c:pt idx="7979">
                        <c:v>16.748330124590499</c:v>
                      </c:pt>
                      <c:pt idx="7980">
                        <c:v>16.7472308391567</c:v>
                      </c:pt>
                      <c:pt idx="7981">
                        <c:v>16.714896330605399</c:v>
                      </c:pt>
                      <c:pt idx="7982">
                        <c:v>16.72793847989</c:v>
                      </c:pt>
                      <c:pt idx="7983">
                        <c:v>16.690805655010301</c:v>
                      </c:pt>
                      <c:pt idx="7984">
                        <c:v>16.713241973963701</c:v>
                      </c:pt>
                      <c:pt idx="7985">
                        <c:v>16.690537468101699</c:v>
                      </c:pt>
                      <c:pt idx="7986">
                        <c:v>16.7570347518738</c:v>
                      </c:pt>
                      <c:pt idx="7987">
                        <c:v>16.7066847448686</c:v>
                      </c:pt>
                      <c:pt idx="7988">
                        <c:v>16.712949162787201</c:v>
                      </c:pt>
                      <c:pt idx="7989">
                        <c:v>16.743870778308501</c:v>
                      </c:pt>
                      <c:pt idx="7990">
                        <c:v>16.7333530073814</c:v>
                      </c:pt>
                      <c:pt idx="7991">
                        <c:v>16.723567028644599</c:v>
                      </c:pt>
                      <c:pt idx="7992">
                        <c:v>16.7378871059041</c:v>
                      </c:pt>
                      <c:pt idx="7993">
                        <c:v>16.731848817731102</c:v>
                      </c:pt>
                      <c:pt idx="7994">
                        <c:v>16.742366033061899</c:v>
                      </c:pt>
                      <c:pt idx="7995">
                        <c:v>16.737846278515601</c:v>
                      </c:pt>
                      <c:pt idx="7996">
                        <c:v>16.724266202634102</c:v>
                      </c:pt>
                      <c:pt idx="7997">
                        <c:v>16.769830345187401</c:v>
                      </c:pt>
                      <c:pt idx="7998">
                        <c:v>16.736322826527601</c:v>
                      </c:pt>
                      <c:pt idx="7999">
                        <c:v>16.705846593094599</c:v>
                      </c:pt>
                      <c:pt idx="8000">
                        <c:v>16.7391113461582</c:v>
                      </c:pt>
                      <c:pt idx="8001">
                        <c:v>16.7395952449987</c:v>
                      </c:pt>
                      <c:pt idx="8002">
                        <c:v>16.701642633025401</c:v>
                      </c:pt>
                      <c:pt idx="8003">
                        <c:v>16.700238706376702</c:v>
                      </c:pt>
                      <c:pt idx="8004">
                        <c:v>16.7088211523509</c:v>
                      </c:pt>
                      <c:pt idx="8005">
                        <c:v>16.766545704839402</c:v>
                      </c:pt>
                      <c:pt idx="8006">
                        <c:v>16.735432468707302</c:v>
                      </c:pt>
                      <c:pt idx="8007">
                        <c:v>16.7493386142684</c:v>
                      </c:pt>
                      <c:pt idx="8008">
                        <c:v>16.751266494341799</c:v>
                      </c:pt>
                      <c:pt idx="8009">
                        <c:v>16.721226029305701</c:v>
                      </c:pt>
                      <c:pt idx="8010">
                        <c:v>16.7447731182966</c:v>
                      </c:pt>
                      <c:pt idx="8011">
                        <c:v>16.739884416515601</c:v>
                      </c:pt>
                      <c:pt idx="8012">
                        <c:v>16.765462086970199</c:v>
                      </c:pt>
                      <c:pt idx="8013">
                        <c:v>16.737804312502998</c:v>
                      </c:pt>
                      <c:pt idx="8014">
                        <c:v>16.7711537842703</c:v>
                      </c:pt>
                      <c:pt idx="8015">
                        <c:v>16.707637992117501</c:v>
                      </c:pt>
                      <c:pt idx="8016">
                        <c:v>16.736892798738101</c:v>
                      </c:pt>
                      <c:pt idx="8017">
                        <c:v>16.790320675645098</c:v>
                      </c:pt>
                      <c:pt idx="8018">
                        <c:v>16.752327443835501</c:v>
                      </c:pt>
                      <c:pt idx="8019">
                        <c:v>16.577789538037401</c:v>
                      </c:pt>
                      <c:pt idx="8020">
                        <c:v>16.610206362465401</c:v>
                      </c:pt>
                      <c:pt idx="8021">
                        <c:v>16.538573147948</c:v>
                      </c:pt>
                      <c:pt idx="8022">
                        <c:v>16.515491491596698</c:v>
                      </c:pt>
                      <c:pt idx="8023">
                        <c:v>16.522373696247701</c:v>
                      </c:pt>
                      <c:pt idx="8024">
                        <c:v>16.568255890539099</c:v>
                      </c:pt>
                      <c:pt idx="8025">
                        <c:v>16.527901614422401</c:v>
                      </c:pt>
                      <c:pt idx="8026">
                        <c:v>16.637229976923699</c:v>
                      </c:pt>
                      <c:pt idx="8027">
                        <c:v>16.6424169428619</c:v>
                      </c:pt>
                      <c:pt idx="8028">
                        <c:v>16.6208263555408</c:v>
                      </c:pt>
                      <c:pt idx="8029">
                        <c:v>16.648239346290801</c:v>
                      </c:pt>
                      <c:pt idx="8030">
                        <c:v>16.634625179255799</c:v>
                      </c:pt>
                      <c:pt idx="8031">
                        <c:v>16.67879593368</c:v>
                      </c:pt>
                      <c:pt idx="8032">
                        <c:v>16.562413846741599</c:v>
                      </c:pt>
                      <c:pt idx="8033">
                        <c:v>16.5759543431578</c:v>
                      </c:pt>
                      <c:pt idx="8034">
                        <c:v>16.644793134388699</c:v>
                      </c:pt>
                      <c:pt idx="8035">
                        <c:v>16.584326492925399</c:v>
                      </c:pt>
                      <c:pt idx="8036">
                        <c:v>16.6386889793921</c:v>
                      </c:pt>
                      <c:pt idx="8037">
                        <c:v>16.644935879018998</c:v>
                      </c:pt>
                      <c:pt idx="8038">
                        <c:v>16.635576022217901</c:v>
                      </c:pt>
                      <c:pt idx="8039">
                        <c:v>16.611374179079601</c:v>
                      </c:pt>
                      <c:pt idx="8040">
                        <c:v>16.740548726855401</c:v>
                      </c:pt>
                      <c:pt idx="8041">
                        <c:v>16.692744599950998</c:v>
                      </c:pt>
                      <c:pt idx="8042">
                        <c:v>16.725904470652299</c:v>
                      </c:pt>
                      <c:pt idx="8043">
                        <c:v>16.7344142574652</c:v>
                      </c:pt>
                      <c:pt idx="8044">
                        <c:v>16.713443536896602</c:v>
                      </c:pt>
                      <c:pt idx="8045">
                        <c:v>16.704948877927499</c:v>
                      </c:pt>
                      <c:pt idx="8046">
                        <c:v>16.712270305780201</c:v>
                      </c:pt>
                      <c:pt idx="8047">
                        <c:v>16.758535861815101</c:v>
                      </c:pt>
                      <c:pt idx="8048">
                        <c:v>16.71803274997</c:v>
                      </c:pt>
                      <c:pt idx="8049">
                        <c:v>16.7289772425409</c:v>
                      </c:pt>
                      <c:pt idx="8050">
                        <c:v>16.7473130780349</c:v>
                      </c:pt>
                      <c:pt idx="8051">
                        <c:v>16.720775851752901</c:v>
                      </c:pt>
                      <c:pt idx="8052">
                        <c:v>16.7581509267184</c:v>
                      </c:pt>
                      <c:pt idx="8053">
                        <c:v>16.714338839337099</c:v>
                      </c:pt>
                      <c:pt idx="8054">
                        <c:v>16.770676004318901</c:v>
                      </c:pt>
                      <c:pt idx="8055">
                        <c:v>16.731480220636701</c:v>
                      </c:pt>
                      <c:pt idx="8056">
                        <c:v>16.754754489245201</c:v>
                      </c:pt>
                      <c:pt idx="8057">
                        <c:v>16.731100242734801</c:v>
                      </c:pt>
                      <c:pt idx="8058">
                        <c:v>16.737221394324798</c:v>
                      </c:pt>
                      <c:pt idx="8059">
                        <c:v>16.782688504654299</c:v>
                      </c:pt>
                      <c:pt idx="8060">
                        <c:v>16.750789249194401</c:v>
                      </c:pt>
                      <c:pt idx="8061">
                        <c:v>16.735841119613202</c:v>
                      </c:pt>
                      <c:pt idx="8062">
                        <c:v>16.729249354918501</c:v>
                      </c:pt>
                      <c:pt idx="8063">
                        <c:v>16.731490467242701</c:v>
                      </c:pt>
                      <c:pt idx="8064">
                        <c:v>16.721128611712199</c:v>
                      </c:pt>
                      <c:pt idx="8065">
                        <c:v>16.7654334933687</c:v>
                      </c:pt>
                      <c:pt idx="8066">
                        <c:v>16.760897435342098</c:v>
                      </c:pt>
                      <c:pt idx="8067">
                        <c:v>16.729943251168699</c:v>
                      </c:pt>
                      <c:pt idx="8068">
                        <c:v>16.731693780640502</c:v>
                      </c:pt>
                      <c:pt idx="8069">
                        <c:v>16.716665610798302</c:v>
                      </c:pt>
                      <c:pt idx="8070">
                        <c:v>16.717249189451401</c:v>
                      </c:pt>
                      <c:pt idx="8071">
                        <c:v>16.7097550492315</c:v>
                      </c:pt>
                      <c:pt idx="8072">
                        <c:v>16.735266438800199</c:v>
                      </c:pt>
                      <c:pt idx="8073">
                        <c:v>16.708918770301501</c:v>
                      </c:pt>
                      <c:pt idx="8074">
                        <c:v>16.741670812344299</c:v>
                      </c:pt>
                      <c:pt idx="8075">
                        <c:v>16.740851646547299</c:v>
                      </c:pt>
                      <c:pt idx="8076">
                        <c:v>16.727770334176</c:v>
                      </c:pt>
                      <c:pt idx="8077">
                        <c:v>16.757874558426099</c:v>
                      </c:pt>
                      <c:pt idx="8078">
                        <c:v>16.708646089504001</c:v>
                      </c:pt>
                      <c:pt idx="8079">
                        <c:v>16.718029546121201</c:v>
                      </c:pt>
                      <c:pt idx="8080">
                        <c:v>16.740371415806599</c:v>
                      </c:pt>
                      <c:pt idx="8081">
                        <c:v>16.737774175624899</c:v>
                      </c:pt>
                      <c:pt idx="8082">
                        <c:v>16.749413026619099</c:v>
                      </c:pt>
                      <c:pt idx="8083">
                        <c:v>16.733380895123901</c:v>
                      </c:pt>
                      <c:pt idx="8084">
                        <c:v>16.712179890599099</c:v>
                      </c:pt>
                      <c:pt idx="8085">
                        <c:v>16.739751758413</c:v>
                      </c:pt>
                      <c:pt idx="8086">
                        <c:v>16.730262685344499</c:v>
                      </c:pt>
                      <c:pt idx="8087">
                        <c:v>16.7202752697435</c:v>
                      </c:pt>
                      <c:pt idx="8088">
                        <c:v>16.7378513528162</c:v>
                      </c:pt>
                      <c:pt idx="8089">
                        <c:v>16.752930433346901</c:v>
                      </c:pt>
                      <c:pt idx="8090">
                        <c:v>16.737043964961</c:v>
                      </c:pt>
                      <c:pt idx="8091">
                        <c:v>16.759868399735399</c:v>
                      </c:pt>
                      <c:pt idx="8092">
                        <c:v>16.731851324145101</c:v>
                      </c:pt>
                      <c:pt idx="8093">
                        <c:v>16.712277138743701</c:v>
                      </c:pt>
                      <c:pt idx="8094">
                        <c:v>16.755621968389899</c:v>
                      </c:pt>
                      <c:pt idx="8095">
                        <c:v>16.757665454308501</c:v>
                      </c:pt>
                      <c:pt idx="8096">
                        <c:v>16.743496533051399</c:v>
                      </c:pt>
                      <c:pt idx="8097">
                        <c:v>16.730191210575299</c:v>
                      </c:pt>
                      <c:pt idx="8098">
                        <c:v>16.730217196878801</c:v>
                      </c:pt>
                      <c:pt idx="8099">
                        <c:v>16.756826446091601</c:v>
                      </c:pt>
                      <c:pt idx="8100">
                        <c:v>16.762625518422201</c:v>
                      </c:pt>
                      <c:pt idx="8101">
                        <c:v>16.752172371133899</c:v>
                      </c:pt>
                      <c:pt idx="8102">
                        <c:v>16.739485880366299</c:v>
                      </c:pt>
                      <c:pt idx="8103">
                        <c:v>16.753452088889901</c:v>
                      </c:pt>
                      <c:pt idx="8104">
                        <c:v>16.738418537929299</c:v>
                      </c:pt>
                      <c:pt idx="8105">
                        <c:v>16.733182983300001</c:v>
                      </c:pt>
                      <c:pt idx="8106">
                        <c:v>16.727439455023301</c:v>
                      </c:pt>
                      <c:pt idx="8107">
                        <c:v>16.723211099871001</c:v>
                      </c:pt>
                      <c:pt idx="8108">
                        <c:v>16.742646670751</c:v>
                      </c:pt>
                      <c:pt idx="8109">
                        <c:v>16.736063392423201</c:v>
                      </c:pt>
                      <c:pt idx="8110">
                        <c:v>16.7344404699198</c:v>
                      </c:pt>
                      <c:pt idx="8111">
                        <c:v>16.751115849506199</c:v>
                      </c:pt>
                      <c:pt idx="8112">
                        <c:v>16.731077032920801</c:v>
                      </c:pt>
                      <c:pt idx="8113">
                        <c:v>16.741902732362899</c:v>
                      </c:pt>
                      <c:pt idx="8114">
                        <c:v>16.744264846786798</c:v>
                      </c:pt>
                      <c:pt idx="8115">
                        <c:v>16.746023407843001</c:v>
                      </c:pt>
                      <c:pt idx="8116">
                        <c:v>16.742833500589001</c:v>
                      </c:pt>
                      <c:pt idx="8117">
                        <c:v>16.7521182116568</c:v>
                      </c:pt>
                      <c:pt idx="8118">
                        <c:v>16.747371077594899</c:v>
                      </c:pt>
                      <c:pt idx="8119">
                        <c:v>16.750655860495002</c:v>
                      </c:pt>
                      <c:pt idx="8120">
                        <c:v>16.7346213078171</c:v>
                      </c:pt>
                      <c:pt idx="8121">
                        <c:v>16.765726347615601</c:v>
                      </c:pt>
                      <c:pt idx="8122">
                        <c:v>16.752199682361798</c:v>
                      </c:pt>
                      <c:pt idx="8123">
                        <c:v>16.733287192450302</c:v>
                      </c:pt>
                      <c:pt idx="8124">
                        <c:v>16.752616815039399</c:v>
                      </c:pt>
                      <c:pt idx="8125">
                        <c:v>16.7493787783343</c:v>
                      </c:pt>
                      <c:pt idx="8126">
                        <c:v>16.746855306360899</c:v>
                      </c:pt>
                      <c:pt idx="8127">
                        <c:v>16.725030530134401</c:v>
                      </c:pt>
                      <c:pt idx="8128">
                        <c:v>16.731391835810999</c:v>
                      </c:pt>
                      <c:pt idx="8129">
                        <c:v>16.736043076294699</c:v>
                      </c:pt>
                      <c:pt idx="8130">
                        <c:v>16.7408460234495</c:v>
                      </c:pt>
                      <c:pt idx="8131">
                        <c:v>16.740571071571601</c:v>
                      </c:pt>
                      <c:pt idx="8132">
                        <c:v>16.7658090154696</c:v>
                      </c:pt>
                      <c:pt idx="8133">
                        <c:v>16.725158777721798</c:v>
                      </c:pt>
                      <c:pt idx="8134">
                        <c:v>16.726420583524799</c:v>
                      </c:pt>
                      <c:pt idx="8135">
                        <c:v>16.739877292533901</c:v>
                      </c:pt>
                      <c:pt idx="8136">
                        <c:v>16.7342192482859</c:v>
                      </c:pt>
                      <c:pt idx="8137">
                        <c:v>16.7436225206751</c:v>
                      </c:pt>
                      <c:pt idx="8138">
                        <c:v>16.750878296902801</c:v>
                      </c:pt>
                      <c:pt idx="8139">
                        <c:v>16.7368926836137</c:v>
                      </c:pt>
                      <c:pt idx="8140">
                        <c:v>16.739719100491801</c:v>
                      </c:pt>
                      <c:pt idx="8141">
                        <c:v>16.744571349807099</c:v>
                      </c:pt>
                      <c:pt idx="8142">
                        <c:v>16.7804727623584</c:v>
                      </c:pt>
                      <c:pt idx="8143">
                        <c:v>16.746102354267698</c:v>
                      </c:pt>
                      <c:pt idx="8144">
                        <c:v>16.737706471743401</c:v>
                      </c:pt>
                      <c:pt idx="8145">
                        <c:v>16.742402789822101</c:v>
                      </c:pt>
                      <c:pt idx="8146">
                        <c:v>16.750909776304798</c:v>
                      </c:pt>
                      <c:pt idx="8147">
                        <c:v>16.7650580867892</c:v>
                      </c:pt>
                      <c:pt idx="8148">
                        <c:v>16.7535048004668</c:v>
                      </c:pt>
                      <c:pt idx="8149">
                        <c:v>16.757813093931901</c:v>
                      </c:pt>
                      <c:pt idx="8150">
                        <c:v>16.751965911750499</c:v>
                      </c:pt>
                      <c:pt idx="8151">
                        <c:v>16.7660888366126</c:v>
                      </c:pt>
                      <c:pt idx="8152">
                        <c:v>16.730730225239199</c:v>
                      </c:pt>
                      <c:pt idx="8153">
                        <c:v>16.740066514361502</c:v>
                      </c:pt>
                      <c:pt idx="8154">
                        <c:v>16.727805151553898</c:v>
                      </c:pt>
                      <c:pt idx="8155">
                        <c:v>16.696561262737301</c:v>
                      </c:pt>
                      <c:pt idx="8156">
                        <c:v>16.7276568969869</c:v>
                      </c:pt>
                      <c:pt idx="8157">
                        <c:v>16.734909293281198</c:v>
                      </c:pt>
                      <c:pt idx="8158">
                        <c:v>16.752610343528399</c:v>
                      </c:pt>
                      <c:pt idx="8159">
                        <c:v>16.741519669871199</c:v>
                      </c:pt>
                      <c:pt idx="8160">
                        <c:v>16.768487153281999</c:v>
                      </c:pt>
                      <c:pt idx="8161">
                        <c:v>16.741674050814499</c:v>
                      </c:pt>
                      <c:pt idx="8162">
                        <c:v>16.777225072155598</c:v>
                      </c:pt>
                      <c:pt idx="8163">
                        <c:v>16.746257456116702</c:v>
                      </c:pt>
                      <c:pt idx="8164">
                        <c:v>16.750210687603701</c:v>
                      </c:pt>
                      <c:pt idx="8165">
                        <c:v>16.732520246465</c:v>
                      </c:pt>
                      <c:pt idx="8166">
                        <c:v>16.7633479596924</c:v>
                      </c:pt>
                      <c:pt idx="8167">
                        <c:v>16.754559206779799</c:v>
                      </c:pt>
                      <c:pt idx="8168">
                        <c:v>16.744830195973201</c:v>
                      </c:pt>
                      <c:pt idx="8169">
                        <c:v>16.729669343723199</c:v>
                      </c:pt>
                      <c:pt idx="8170">
                        <c:v>16.741787028279699</c:v>
                      </c:pt>
                      <c:pt idx="8171">
                        <c:v>16.762824445298001</c:v>
                      </c:pt>
                      <c:pt idx="8172">
                        <c:v>16.763200259812901</c:v>
                      </c:pt>
                      <c:pt idx="8173">
                        <c:v>16.7310813261048</c:v>
                      </c:pt>
                      <c:pt idx="8174">
                        <c:v>16.753480417761601</c:v>
                      </c:pt>
                      <c:pt idx="8175">
                        <c:v>16.744885468641598</c:v>
                      </c:pt>
                      <c:pt idx="8176">
                        <c:v>16.7524159692498</c:v>
                      </c:pt>
                      <c:pt idx="8177">
                        <c:v>16.771791662451399</c:v>
                      </c:pt>
                      <c:pt idx="8178">
                        <c:v>16.769073858445498</c:v>
                      </c:pt>
                      <c:pt idx="8179">
                        <c:v>16.7487216152022</c:v>
                      </c:pt>
                      <c:pt idx="8180">
                        <c:v>16.7451125876322</c:v>
                      </c:pt>
                      <c:pt idx="8181">
                        <c:v>16.756344656308102</c:v>
                      </c:pt>
                      <c:pt idx="8182">
                        <c:v>16.745523823544101</c:v>
                      </c:pt>
                      <c:pt idx="8183">
                        <c:v>16.749642576710201</c:v>
                      </c:pt>
                      <c:pt idx="8184">
                        <c:v>16.7484008424012</c:v>
                      </c:pt>
                      <c:pt idx="8185">
                        <c:v>16.7507831177724</c:v>
                      </c:pt>
                      <c:pt idx="8186">
                        <c:v>16.748487975906301</c:v>
                      </c:pt>
                      <c:pt idx="8187">
                        <c:v>16.766167660271201</c:v>
                      </c:pt>
                      <c:pt idx="8188">
                        <c:v>16.699071005852598</c:v>
                      </c:pt>
                      <c:pt idx="8189">
                        <c:v>16.740462916740199</c:v>
                      </c:pt>
                      <c:pt idx="8190">
                        <c:v>16.750545535040001</c:v>
                      </c:pt>
                      <c:pt idx="8191">
                        <c:v>16.745741146093799</c:v>
                      </c:pt>
                      <c:pt idx="8192">
                        <c:v>16.732316627398902</c:v>
                      </c:pt>
                      <c:pt idx="8193">
                        <c:v>16.745100890713299</c:v>
                      </c:pt>
                      <c:pt idx="8194">
                        <c:v>16.7412712101934</c:v>
                      </c:pt>
                      <c:pt idx="8195">
                        <c:v>16.7089762190794</c:v>
                      </c:pt>
                      <c:pt idx="8196">
                        <c:v>16.7350135159571</c:v>
                      </c:pt>
                      <c:pt idx="8197">
                        <c:v>16.724404014904199</c:v>
                      </c:pt>
                      <c:pt idx="8198">
                        <c:v>16.729437715543501</c:v>
                      </c:pt>
                      <c:pt idx="8199">
                        <c:v>16.7689526200448</c:v>
                      </c:pt>
                      <c:pt idx="8200">
                        <c:v>16.758555968459799</c:v>
                      </c:pt>
                      <c:pt idx="8201">
                        <c:v>16.768948650948101</c:v>
                      </c:pt>
                      <c:pt idx="8202">
                        <c:v>16.743889637187898</c:v>
                      </c:pt>
                      <c:pt idx="8203">
                        <c:v>16.7550955964516</c:v>
                      </c:pt>
                      <c:pt idx="8204">
                        <c:v>16.7369120782576</c:v>
                      </c:pt>
                      <c:pt idx="8205">
                        <c:v>16.7516115552393</c:v>
                      </c:pt>
                      <c:pt idx="8206">
                        <c:v>16.7448044512394</c:v>
                      </c:pt>
                      <c:pt idx="8207">
                        <c:v>16.795326957460901</c:v>
                      </c:pt>
                      <c:pt idx="8208">
                        <c:v>16.7606439617023</c:v>
                      </c:pt>
                      <c:pt idx="8209">
                        <c:v>16.749027763271101</c:v>
                      </c:pt>
                      <c:pt idx="8210">
                        <c:v>16.7869067780207</c:v>
                      </c:pt>
                      <c:pt idx="8211">
                        <c:v>16.746537729181401</c:v>
                      </c:pt>
                      <c:pt idx="8212">
                        <c:v>16.7377586062664</c:v>
                      </c:pt>
                      <c:pt idx="8213">
                        <c:v>16.751719487200301</c:v>
                      </c:pt>
                      <c:pt idx="8214">
                        <c:v>16.763893351493699</c:v>
                      </c:pt>
                      <c:pt idx="8215">
                        <c:v>16.774897537235301</c:v>
                      </c:pt>
                      <c:pt idx="8216">
                        <c:v>16.747382419065602</c:v>
                      </c:pt>
                      <c:pt idx="8217">
                        <c:v>16.748745484447799</c:v>
                      </c:pt>
                      <c:pt idx="8218">
                        <c:v>16.741683619478099</c:v>
                      </c:pt>
                      <c:pt idx="8219">
                        <c:v>16.762663271094301</c:v>
                      </c:pt>
                      <c:pt idx="8220">
                        <c:v>16.751574775046901</c:v>
                      </c:pt>
                      <c:pt idx="8221">
                        <c:v>16.759556285113501</c:v>
                      </c:pt>
                      <c:pt idx="8222">
                        <c:v>16.770965636455799</c:v>
                      </c:pt>
                      <c:pt idx="8223">
                        <c:v>16.773949538964899</c:v>
                      </c:pt>
                      <c:pt idx="8224">
                        <c:v>16.773584270704099</c:v>
                      </c:pt>
                      <c:pt idx="8225">
                        <c:v>16.7531041393745</c:v>
                      </c:pt>
                      <c:pt idx="8226">
                        <c:v>16.7626406689111</c:v>
                      </c:pt>
                      <c:pt idx="8227">
                        <c:v>16.7603402314923</c:v>
                      </c:pt>
                      <c:pt idx="8228">
                        <c:v>16.784893320209299</c:v>
                      </c:pt>
                      <c:pt idx="8229">
                        <c:v>16.760944366234298</c:v>
                      </c:pt>
                      <c:pt idx="8230">
                        <c:v>16.763269159314898</c:v>
                      </c:pt>
                      <c:pt idx="8231">
                        <c:v>16.769328092045601</c:v>
                      </c:pt>
                      <c:pt idx="8232">
                        <c:v>16.745733244597201</c:v>
                      </c:pt>
                      <c:pt idx="8233">
                        <c:v>16.7404477684757</c:v>
                      </c:pt>
                      <c:pt idx="8234">
                        <c:v>16.767751466838</c:v>
                      </c:pt>
                      <c:pt idx="8235">
                        <c:v>16.742452416944499</c:v>
                      </c:pt>
                      <c:pt idx="8236">
                        <c:v>16.782397966600801</c:v>
                      </c:pt>
                      <c:pt idx="8237">
                        <c:v>16.778442296155401</c:v>
                      </c:pt>
                      <c:pt idx="8238">
                        <c:v>16.7429525241091</c:v>
                      </c:pt>
                      <c:pt idx="8239">
                        <c:v>16.7794134708376</c:v>
                      </c:pt>
                      <c:pt idx="8240">
                        <c:v>16.7835624704969</c:v>
                      </c:pt>
                      <c:pt idx="8241">
                        <c:v>16.760452372413098</c:v>
                      </c:pt>
                      <c:pt idx="8242">
                        <c:v>16.753929754787201</c:v>
                      </c:pt>
                      <c:pt idx="8243">
                        <c:v>16.764118426869199</c:v>
                      </c:pt>
                      <c:pt idx="8244">
                        <c:v>16.565178140372399</c:v>
                      </c:pt>
                      <c:pt idx="8245">
                        <c:v>16.631797367720999</c:v>
                      </c:pt>
                      <c:pt idx="8246">
                        <c:v>16.638380047031799</c:v>
                      </c:pt>
                      <c:pt idx="8247">
                        <c:v>16.661705880816001</c:v>
                      </c:pt>
                      <c:pt idx="8248">
                        <c:v>16.617653103132</c:v>
                      </c:pt>
                      <c:pt idx="8249">
                        <c:v>16.652016367200002</c:v>
                      </c:pt>
                      <c:pt idx="8250">
                        <c:v>16.618257874570698</c:v>
                      </c:pt>
                      <c:pt idx="8251">
                        <c:v>16.620547367390099</c:v>
                      </c:pt>
                      <c:pt idx="8252">
                        <c:v>16.605031020716901</c:v>
                      </c:pt>
                      <c:pt idx="8253">
                        <c:v>16.633652812102099</c:v>
                      </c:pt>
                      <c:pt idx="8254">
                        <c:v>16.633019846803801</c:v>
                      </c:pt>
                      <c:pt idx="8255">
                        <c:v>16.630978408530801</c:v>
                      </c:pt>
                      <c:pt idx="8256">
                        <c:v>16.634705702081799</c:v>
                      </c:pt>
                      <c:pt idx="8257">
                        <c:v>16.628532613553499</c:v>
                      </c:pt>
                      <c:pt idx="8258">
                        <c:v>16.6505280791243</c:v>
                      </c:pt>
                      <c:pt idx="8259">
                        <c:v>16.679950354653599</c:v>
                      </c:pt>
                      <c:pt idx="8260">
                        <c:v>16.662307819289801</c:v>
                      </c:pt>
                      <c:pt idx="8261">
                        <c:v>16.664154661209</c:v>
                      </c:pt>
                      <c:pt idx="8262">
                        <c:v>16.660534530650501</c:v>
                      </c:pt>
                      <c:pt idx="8263">
                        <c:v>16.643191379961898</c:v>
                      </c:pt>
                      <c:pt idx="8264">
                        <c:v>16.6636445466882</c:v>
                      </c:pt>
                      <c:pt idx="8265">
                        <c:v>16.658471653107998</c:v>
                      </c:pt>
                      <c:pt idx="8266">
                        <c:v>16.634587560749399</c:v>
                      </c:pt>
                      <c:pt idx="8267">
                        <c:v>16.662694888572499</c:v>
                      </c:pt>
                      <c:pt idx="8268">
                        <c:v>16.6448370222455</c:v>
                      </c:pt>
                      <c:pt idx="8269">
                        <c:v>16.6818477948508</c:v>
                      </c:pt>
                      <c:pt idx="8270">
                        <c:v>16.684417360299999</c:v>
                      </c:pt>
                      <c:pt idx="8271">
                        <c:v>16.6671223273928</c:v>
                      </c:pt>
                      <c:pt idx="8272">
                        <c:v>16.593812814552699</c:v>
                      </c:pt>
                      <c:pt idx="8273">
                        <c:v>16.6024565209872</c:v>
                      </c:pt>
                      <c:pt idx="8274">
                        <c:v>16.6044339947554</c:v>
                      </c:pt>
                      <c:pt idx="8275">
                        <c:v>16.6300749543305</c:v>
                      </c:pt>
                      <c:pt idx="8276">
                        <c:v>16.6271934606348</c:v>
                      </c:pt>
                      <c:pt idx="8277">
                        <c:v>16.620210373771901</c:v>
                      </c:pt>
                      <c:pt idx="8278">
                        <c:v>16.640247813474598</c:v>
                      </c:pt>
                      <c:pt idx="8279">
                        <c:v>16.5894735900076</c:v>
                      </c:pt>
                      <c:pt idx="8280">
                        <c:v>16.6342232783939</c:v>
                      </c:pt>
                      <c:pt idx="8281">
                        <c:v>16.643125499644398</c:v>
                      </c:pt>
                      <c:pt idx="8282">
                        <c:v>16.666540960074801</c:v>
                      </c:pt>
                      <c:pt idx="8283">
                        <c:v>16.645229399327</c:v>
                      </c:pt>
                      <c:pt idx="8284">
                        <c:v>16.627392575304999</c:v>
                      </c:pt>
                      <c:pt idx="8285">
                        <c:v>16.590534656955501</c:v>
                      </c:pt>
                      <c:pt idx="8286">
                        <c:v>16.655697681039101</c:v>
                      </c:pt>
                      <c:pt idx="8287">
                        <c:v>16.646002298023198</c:v>
                      </c:pt>
                      <c:pt idx="8288">
                        <c:v>16.654834468793101</c:v>
                      </c:pt>
                      <c:pt idx="8289">
                        <c:v>16.634118113424901</c:v>
                      </c:pt>
                      <c:pt idx="8290">
                        <c:v>16.624378934537301</c:v>
                      </c:pt>
                      <c:pt idx="8291">
                        <c:v>16.701516379072299</c:v>
                      </c:pt>
                      <c:pt idx="8292">
                        <c:v>16.632746434223598</c:v>
                      </c:pt>
                      <c:pt idx="8293">
                        <c:v>16.689102320272799</c:v>
                      </c:pt>
                      <c:pt idx="8294">
                        <c:v>16.645375979099299</c:v>
                      </c:pt>
                      <c:pt idx="8295">
                        <c:v>16.6679541415151</c:v>
                      </c:pt>
                      <c:pt idx="8296">
                        <c:v>16.663600572161599</c:v>
                      </c:pt>
                      <c:pt idx="8297">
                        <c:v>16.679158615525701</c:v>
                      </c:pt>
                      <c:pt idx="8298">
                        <c:v>16.655646140149098</c:v>
                      </c:pt>
                      <c:pt idx="8299">
                        <c:v>16.675103039862499</c:v>
                      </c:pt>
                      <c:pt idx="8300">
                        <c:v>16.563487637828299</c:v>
                      </c:pt>
                      <c:pt idx="8301">
                        <c:v>16.597204639063602</c:v>
                      </c:pt>
                      <c:pt idx="8302">
                        <c:v>16.635713340135901</c:v>
                      </c:pt>
                      <c:pt idx="8303">
                        <c:v>16.641652977336999</c:v>
                      </c:pt>
                      <c:pt idx="8304">
                        <c:v>16.635442850180301</c:v>
                      </c:pt>
                      <c:pt idx="8305">
                        <c:v>16.645080913320498</c:v>
                      </c:pt>
                      <c:pt idx="8306">
                        <c:v>16.602660393048001</c:v>
                      </c:pt>
                      <c:pt idx="8307">
                        <c:v>16.657343180215999</c:v>
                      </c:pt>
                      <c:pt idx="8308">
                        <c:v>16.635382311658901</c:v>
                      </c:pt>
                      <c:pt idx="8309">
                        <c:v>16.6300290294874</c:v>
                      </c:pt>
                      <c:pt idx="8310">
                        <c:v>16.628404892120901</c:v>
                      </c:pt>
                      <c:pt idx="8311">
                        <c:v>16.6228663805595</c:v>
                      </c:pt>
                      <c:pt idx="8312">
                        <c:v>16.681645020375701</c:v>
                      </c:pt>
                      <c:pt idx="8313">
                        <c:v>16.634037621864302</c:v>
                      </c:pt>
                      <c:pt idx="8314">
                        <c:v>16.663057861507799</c:v>
                      </c:pt>
                      <c:pt idx="8315">
                        <c:v>16.6578139197849</c:v>
                      </c:pt>
                      <c:pt idx="8316">
                        <c:v>16.681737811745801</c:v>
                      </c:pt>
                      <c:pt idx="8317">
                        <c:v>16.667402186552401</c:v>
                      </c:pt>
                      <c:pt idx="8318">
                        <c:v>16.6730443035927</c:v>
                      </c:pt>
                      <c:pt idx="8319">
                        <c:v>16.645076316224401</c:v>
                      </c:pt>
                      <c:pt idx="8320">
                        <c:v>16.6796238718414</c:v>
                      </c:pt>
                      <c:pt idx="8321">
                        <c:v>16.537028826241599</c:v>
                      </c:pt>
                      <c:pt idx="8322">
                        <c:v>16.626834933151301</c:v>
                      </c:pt>
                      <c:pt idx="8323">
                        <c:v>16.6234817625676</c:v>
                      </c:pt>
                      <c:pt idx="8324">
                        <c:v>16.6241986477769</c:v>
                      </c:pt>
                      <c:pt idx="8325">
                        <c:v>16.617998296484199</c:v>
                      </c:pt>
                      <c:pt idx="8326">
                        <c:v>16.609561852040699</c:v>
                      </c:pt>
                      <c:pt idx="8327">
                        <c:v>16.604494950164302</c:v>
                      </c:pt>
                      <c:pt idx="8328">
                        <c:v>16.6298835124683</c:v>
                      </c:pt>
                      <c:pt idx="8329">
                        <c:v>16.613073817305601</c:v>
                      </c:pt>
                      <c:pt idx="8330">
                        <c:v>16.707981825132102</c:v>
                      </c:pt>
                      <c:pt idx="8331">
                        <c:v>16.652424526937899</c:v>
                      </c:pt>
                      <c:pt idx="8332">
                        <c:v>16.666393094707701</c:v>
                      </c:pt>
                      <c:pt idx="8333">
                        <c:v>16.6661807952215</c:v>
                      </c:pt>
                      <c:pt idx="8334">
                        <c:v>16.662479508256599</c:v>
                      </c:pt>
                      <c:pt idx="8335">
                        <c:v>16.664540531700599</c:v>
                      </c:pt>
                      <c:pt idx="8336">
                        <c:v>16.611983892784199</c:v>
                      </c:pt>
                      <c:pt idx="8337">
                        <c:v>16.629266086824</c:v>
                      </c:pt>
                      <c:pt idx="8338">
                        <c:v>16.640482990340999</c:v>
                      </c:pt>
                      <c:pt idx="8339">
                        <c:v>16.603365713966401</c:v>
                      </c:pt>
                      <c:pt idx="8340">
                        <c:v>16.672096728216001</c:v>
                      </c:pt>
                      <c:pt idx="8341">
                        <c:v>16.646471295720701</c:v>
                      </c:pt>
                      <c:pt idx="8342">
                        <c:v>16.654420286218699</c:v>
                      </c:pt>
                      <c:pt idx="8343">
                        <c:v>16.684715054613498</c:v>
                      </c:pt>
                      <c:pt idx="8344">
                        <c:v>16.656950337481</c:v>
                      </c:pt>
                      <c:pt idx="8345">
                        <c:v>16.638468848121999</c:v>
                      </c:pt>
                      <c:pt idx="8346">
                        <c:v>16.675712113623401</c:v>
                      </c:pt>
                      <c:pt idx="8347">
                        <c:v>16.6495837859994</c:v>
                      </c:pt>
                      <c:pt idx="8348">
                        <c:v>16.656852727432799</c:v>
                      </c:pt>
                      <c:pt idx="8349">
                        <c:v>16.661987653044399</c:v>
                      </c:pt>
                      <c:pt idx="8350">
                        <c:v>16.626838844370301</c:v>
                      </c:pt>
                      <c:pt idx="8351">
                        <c:v>16.668264234866399</c:v>
                      </c:pt>
                      <c:pt idx="8352">
                        <c:v>16.719622334559201</c:v>
                      </c:pt>
                      <c:pt idx="8353">
                        <c:v>16.7063315578113</c:v>
                      </c:pt>
                      <c:pt idx="8354">
                        <c:v>16.696418564450202</c:v>
                      </c:pt>
                      <c:pt idx="8355">
                        <c:v>16.705592406942301</c:v>
                      </c:pt>
                      <c:pt idx="8356">
                        <c:v>16.600590351479902</c:v>
                      </c:pt>
                      <c:pt idx="8357">
                        <c:v>16.639928239739</c:v>
                      </c:pt>
                      <c:pt idx="8358">
                        <c:v>16.6502864488094</c:v>
                      </c:pt>
                      <c:pt idx="8359">
                        <c:v>16.6312095132756</c:v>
                      </c:pt>
                      <c:pt idx="8360">
                        <c:v>16.6578433788933</c:v>
                      </c:pt>
                      <c:pt idx="8361">
                        <c:v>16.699691824277998</c:v>
                      </c:pt>
                      <c:pt idx="8362">
                        <c:v>16.651933561703501</c:v>
                      </c:pt>
                      <c:pt idx="8363">
                        <c:v>16.6300931617488</c:v>
                      </c:pt>
                      <c:pt idx="8364">
                        <c:v>16.637603765558801</c:v>
                      </c:pt>
                      <c:pt idx="8365">
                        <c:v>16.6562106748733</c:v>
                      </c:pt>
                      <c:pt idx="8366">
                        <c:v>16.646474110693699</c:v>
                      </c:pt>
                      <c:pt idx="8367">
                        <c:v>16.6646022418198</c:v>
                      </c:pt>
                      <c:pt idx="8368">
                        <c:v>16.6350635227944</c:v>
                      </c:pt>
                      <c:pt idx="8369">
                        <c:v>16.6453914540099</c:v>
                      </c:pt>
                      <c:pt idx="8370">
                        <c:v>17.304773259786199</c:v>
                      </c:pt>
                      <c:pt idx="8371">
                        <c:v>17.342481153430001</c:v>
                      </c:pt>
                      <c:pt idx="8372">
                        <c:v>17.367814188516899</c:v>
                      </c:pt>
                      <c:pt idx="8373">
                        <c:v>17.4303068766013</c:v>
                      </c:pt>
                      <c:pt idx="8374">
                        <c:v>17.460539955614301</c:v>
                      </c:pt>
                      <c:pt idx="8375">
                        <c:v>17.4539795479288</c:v>
                      </c:pt>
                      <c:pt idx="8376">
                        <c:v>17.238197271888598</c:v>
                      </c:pt>
                      <c:pt idx="8377">
                        <c:v>17.2588208429997</c:v>
                      </c:pt>
                      <c:pt idx="8378">
                        <c:v>17.495551070390199</c:v>
                      </c:pt>
                      <c:pt idx="8379">
                        <c:v>17.4733331657322</c:v>
                      </c:pt>
                      <c:pt idx="8380">
                        <c:v>17.315095676687601</c:v>
                      </c:pt>
                      <c:pt idx="8381">
                        <c:v>17.341657378213899</c:v>
                      </c:pt>
                      <c:pt idx="8382">
                        <c:v>17.527947355437799</c:v>
                      </c:pt>
                      <c:pt idx="8383">
                        <c:v>17.3489015680343</c:v>
                      </c:pt>
                      <c:pt idx="8384">
                        <c:v>17.555447939036799</c:v>
                      </c:pt>
                      <c:pt idx="8385">
                        <c:v>17.507104598293701</c:v>
                      </c:pt>
                      <c:pt idx="8386">
                        <c:v>17.437668895033202</c:v>
                      </c:pt>
                      <c:pt idx="8387">
                        <c:v>17.525968193747001</c:v>
                      </c:pt>
                      <c:pt idx="8388">
                        <c:v>17.4375034497271</c:v>
                      </c:pt>
                      <c:pt idx="8389">
                        <c:v>17.409826273859</c:v>
                      </c:pt>
                      <c:pt idx="8390">
                        <c:v>17.505363912202601</c:v>
                      </c:pt>
                      <c:pt idx="8391">
                        <c:v>17.5164515419644</c:v>
                      </c:pt>
                      <c:pt idx="8392">
                        <c:v>17.463282837984998</c:v>
                      </c:pt>
                      <c:pt idx="8393">
                        <c:v>17.4464304892632</c:v>
                      </c:pt>
                      <c:pt idx="8394">
                        <c:v>17.5361492326827</c:v>
                      </c:pt>
                      <c:pt idx="8395">
                        <c:v>17.5445909887267</c:v>
                      </c:pt>
                      <c:pt idx="8396">
                        <c:v>17.538469577092901</c:v>
                      </c:pt>
                      <c:pt idx="8397">
                        <c:v>17.5510054833337</c:v>
                      </c:pt>
                      <c:pt idx="8398">
                        <c:v>17.547359931225099</c:v>
                      </c:pt>
                      <c:pt idx="8399">
                        <c:v>17.544076944632401</c:v>
                      </c:pt>
                      <c:pt idx="8400">
                        <c:v>17.9755751909568</c:v>
                      </c:pt>
                      <c:pt idx="8401">
                        <c:v>16.577956862182798</c:v>
                      </c:pt>
                      <c:pt idx="8402">
                        <c:v>16.6338046483894</c:v>
                      </c:pt>
                      <c:pt idx="8403">
                        <c:v>16.679075083350298</c:v>
                      </c:pt>
                      <c:pt idx="8404">
                        <c:v>16.652219622962001</c:v>
                      </c:pt>
                      <c:pt idx="8405">
                        <c:v>16.656465283411201</c:v>
                      </c:pt>
                      <c:pt idx="8406">
                        <c:v>16.639342881645099</c:v>
                      </c:pt>
                      <c:pt idx="8407">
                        <c:v>16.6800163442736</c:v>
                      </c:pt>
                      <c:pt idx="8408">
                        <c:v>16.691655622761001</c:v>
                      </c:pt>
                      <c:pt idx="8409">
                        <c:v>16.6951840709831</c:v>
                      </c:pt>
                      <c:pt idx="8410">
                        <c:v>16.7434037258144</c:v>
                      </c:pt>
                      <c:pt idx="8411">
                        <c:v>16.8130277013314</c:v>
                      </c:pt>
                      <c:pt idx="8412">
                        <c:v>16.764237347558701</c:v>
                      </c:pt>
                      <c:pt idx="8413">
                        <c:v>16.799022301576699</c:v>
                      </c:pt>
                      <c:pt idx="8414">
                        <c:v>16.7216842587247</c:v>
                      </c:pt>
                      <c:pt idx="8415">
                        <c:v>16.775918237831899</c:v>
                      </c:pt>
                      <c:pt idx="8416">
                        <c:v>16.7968407783172</c:v>
                      </c:pt>
                      <c:pt idx="8417">
                        <c:v>16.731070475590801</c:v>
                      </c:pt>
                      <c:pt idx="8418">
                        <c:v>16.747876139430499</c:v>
                      </c:pt>
                      <c:pt idx="8419">
                        <c:v>16.7639762362044</c:v>
                      </c:pt>
                      <c:pt idx="8420">
                        <c:v>16.757623482779099</c:v>
                      </c:pt>
                      <c:pt idx="8421">
                        <c:v>16.769881496891799</c:v>
                      </c:pt>
                      <c:pt idx="8422">
                        <c:v>16.7854516808036</c:v>
                      </c:pt>
                      <c:pt idx="8423">
                        <c:v>16.8113493796643</c:v>
                      </c:pt>
                      <c:pt idx="8424">
                        <c:v>16.799281482175701</c:v>
                      </c:pt>
                      <c:pt idx="8425">
                        <c:v>16.770545479965801</c:v>
                      </c:pt>
                      <c:pt idx="8426">
                        <c:v>16.779896509479101</c:v>
                      </c:pt>
                      <c:pt idx="8427">
                        <c:v>16.779176940572299</c:v>
                      </c:pt>
                      <c:pt idx="8428">
                        <c:v>16.766006918609801</c:v>
                      </c:pt>
                      <c:pt idx="8429">
                        <c:v>16.805876668865501</c:v>
                      </c:pt>
                      <c:pt idx="8430">
                        <c:v>16.7906612414567</c:v>
                      </c:pt>
                      <c:pt idx="8431">
                        <c:v>16.7807958319273</c:v>
                      </c:pt>
                    </c:numCache>
                  </c:numRef>
                </c:val>
                <c:smooth val="0"/>
                <c:extLst xmlns:c15="http://schemas.microsoft.com/office/drawing/2012/chart">
                  <c:ext xmlns:c16="http://schemas.microsoft.com/office/drawing/2014/chart" uri="{C3380CC4-5D6E-409C-BE32-E72D297353CC}">
                    <c16:uniqueId val="{00000004-75C2-4CA2-8D28-10E2D2CF268E}"/>
                  </c:ext>
                </c:extLst>
              </c15:ser>
            </c15:filteredLineSeries>
            <c15:filteredLineSeries>
              <c15:ser>
                <c:idx val="5"/>
                <c:order val="5"/>
                <c:tx>
                  <c:v>40 MHz, 30 dB</c:v>
                </c:tx>
                <c:spPr>
                  <a:ln w="28575" cap="rnd">
                    <a:solidFill>
                      <a:schemeClr val="accent6"/>
                    </a:solidFill>
                    <a:round/>
                  </a:ln>
                  <a:effectLst/>
                </c:spPr>
                <c:marker>
                  <c:symbol val="none"/>
                </c:marker>
                <c:val>
                  <c:numRef>
                    <c:extLst xmlns:c15="http://schemas.microsoft.com/office/drawing/2012/chart">
                      <c:ext xmlns:c15="http://schemas.microsoft.com/office/drawing/2012/chart" uri="{02D57815-91ED-43cb-92C2-25804820EDAC}">
                        <c15:formulaRef>
                          <c15:sqref>ACLR!$F$4:$F$8435</c15:sqref>
                        </c15:formulaRef>
                      </c:ext>
                    </c:extLst>
                    <c:numCache>
                      <c:formatCode>General</c:formatCode>
                      <c:ptCount val="8432"/>
                      <c:pt idx="0">
                        <c:v>15.903644526391799</c:v>
                      </c:pt>
                      <c:pt idx="1">
                        <c:v>16.2497662136938</c:v>
                      </c:pt>
                      <c:pt idx="2">
                        <c:v>15.8677543976524</c:v>
                      </c:pt>
                      <c:pt idx="3">
                        <c:v>16.120058640135898</c:v>
                      </c:pt>
                      <c:pt idx="4">
                        <c:v>16.559692529159101</c:v>
                      </c:pt>
                      <c:pt idx="5">
                        <c:v>15.8675729982916</c:v>
                      </c:pt>
                      <c:pt idx="6">
                        <c:v>15.914906437334199</c:v>
                      </c:pt>
                      <c:pt idx="7">
                        <c:v>16.251489580501701</c:v>
                      </c:pt>
                      <c:pt idx="8">
                        <c:v>16.177228769348901</c:v>
                      </c:pt>
                      <c:pt idx="9">
                        <c:v>15.9565025920556</c:v>
                      </c:pt>
                      <c:pt idx="10">
                        <c:v>16.086193785033501</c:v>
                      </c:pt>
                      <c:pt idx="11">
                        <c:v>16.216246727944998</c:v>
                      </c:pt>
                      <c:pt idx="12">
                        <c:v>16.1125398946986</c:v>
                      </c:pt>
                      <c:pt idx="13">
                        <c:v>16.537499744744501</c:v>
                      </c:pt>
                      <c:pt idx="14">
                        <c:v>16.0987417795859</c:v>
                      </c:pt>
                      <c:pt idx="15">
                        <c:v>16.075706534978899</c:v>
                      </c:pt>
                      <c:pt idx="16">
                        <c:v>15.8290245867846</c:v>
                      </c:pt>
                      <c:pt idx="17">
                        <c:v>15.9148068321268</c:v>
                      </c:pt>
                      <c:pt idx="18">
                        <c:v>16.008912281732801</c:v>
                      </c:pt>
                      <c:pt idx="19">
                        <c:v>16.212040180194599</c:v>
                      </c:pt>
                      <c:pt idx="20">
                        <c:v>16.006350308588299</c:v>
                      </c:pt>
                      <c:pt idx="21">
                        <c:v>16.110845774322001</c:v>
                      </c:pt>
                      <c:pt idx="22">
                        <c:v>15.954094419470501</c:v>
                      </c:pt>
                      <c:pt idx="23">
                        <c:v>16.116085641809999</c:v>
                      </c:pt>
                      <c:pt idx="24">
                        <c:v>15.987883359939399</c:v>
                      </c:pt>
                      <c:pt idx="25">
                        <c:v>15.917451518464899</c:v>
                      </c:pt>
                      <c:pt idx="26">
                        <c:v>16.179323095919901</c:v>
                      </c:pt>
                      <c:pt idx="27">
                        <c:v>15.939914178297499</c:v>
                      </c:pt>
                      <c:pt idx="28">
                        <c:v>15.9018476243248</c:v>
                      </c:pt>
                      <c:pt idx="29">
                        <c:v>15.875879522844899</c:v>
                      </c:pt>
                      <c:pt idx="30">
                        <c:v>16.127124588551801</c:v>
                      </c:pt>
                      <c:pt idx="31">
                        <c:v>15.8549026677501</c:v>
                      </c:pt>
                      <c:pt idx="32">
                        <c:v>15.958227022856001</c:v>
                      </c:pt>
                      <c:pt idx="33">
                        <c:v>16.0937862829621</c:v>
                      </c:pt>
                      <c:pt idx="34">
                        <c:v>16.0932118212007</c:v>
                      </c:pt>
                      <c:pt idx="35">
                        <c:v>16.103216883961601</c:v>
                      </c:pt>
                      <c:pt idx="36">
                        <c:v>15.803953394946101</c:v>
                      </c:pt>
                      <c:pt idx="37">
                        <c:v>16.2919422129956</c:v>
                      </c:pt>
                      <c:pt idx="38">
                        <c:v>15.9058542175393</c:v>
                      </c:pt>
                      <c:pt idx="39">
                        <c:v>16.202273080145201</c:v>
                      </c:pt>
                      <c:pt idx="40">
                        <c:v>15.948796676262599</c:v>
                      </c:pt>
                      <c:pt idx="41">
                        <c:v>15.932859705052101</c:v>
                      </c:pt>
                      <c:pt idx="42">
                        <c:v>16.204396341698601</c:v>
                      </c:pt>
                      <c:pt idx="43">
                        <c:v>15.922823898093201</c:v>
                      </c:pt>
                      <c:pt idx="44">
                        <c:v>16.256295201563301</c:v>
                      </c:pt>
                      <c:pt idx="45">
                        <c:v>15.9557519985794</c:v>
                      </c:pt>
                      <c:pt idx="46">
                        <c:v>16.2513886605017</c:v>
                      </c:pt>
                      <c:pt idx="47">
                        <c:v>15.899020236799201</c:v>
                      </c:pt>
                      <c:pt idx="48">
                        <c:v>15.8330325768168</c:v>
                      </c:pt>
                      <c:pt idx="49">
                        <c:v>16.090483330827801</c:v>
                      </c:pt>
                      <c:pt idx="50">
                        <c:v>16.2279902467087</c:v>
                      </c:pt>
                      <c:pt idx="51">
                        <c:v>15.935016254556301</c:v>
                      </c:pt>
                      <c:pt idx="52">
                        <c:v>15.9318777886778</c:v>
                      </c:pt>
                      <c:pt idx="53">
                        <c:v>16.562077320407301</c:v>
                      </c:pt>
                      <c:pt idx="54">
                        <c:v>15.820628538394301</c:v>
                      </c:pt>
                      <c:pt idx="55">
                        <c:v>16.095289600482101</c:v>
                      </c:pt>
                      <c:pt idx="56">
                        <c:v>15.8969992188017</c:v>
                      </c:pt>
                      <c:pt idx="57">
                        <c:v>15.818334620523</c:v>
                      </c:pt>
                      <c:pt idx="58">
                        <c:v>15.963409094653899</c:v>
                      </c:pt>
                      <c:pt idx="59">
                        <c:v>16.259122366987999</c:v>
                      </c:pt>
                      <c:pt idx="60">
                        <c:v>16.104171179651701</c:v>
                      </c:pt>
                      <c:pt idx="61">
                        <c:v>16.002267848777201</c:v>
                      </c:pt>
                      <c:pt idx="62">
                        <c:v>16.188473796270799</c:v>
                      </c:pt>
                      <c:pt idx="63">
                        <c:v>16.123443671315101</c:v>
                      </c:pt>
                      <c:pt idx="64">
                        <c:v>15.985094913131899</c:v>
                      </c:pt>
                      <c:pt idx="65">
                        <c:v>16.131393358776801</c:v>
                      </c:pt>
                      <c:pt idx="66">
                        <c:v>16.1243577712929</c:v>
                      </c:pt>
                      <c:pt idx="67">
                        <c:v>16.209572888415899</c:v>
                      </c:pt>
                      <c:pt idx="68">
                        <c:v>16.0990560439683</c:v>
                      </c:pt>
                      <c:pt idx="69">
                        <c:v>16.5186923247946</c:v>
                      </c:pt>
                      <c:pt idx="70">
                        <c:v>16.559641541952601</c:v>
                      </c:pt>
                      <c:pt idx="71">
                        <c:v>16.099364428513798</c:v>
                      </c:pt>
                      <c:pt idx="72">
                        <c:v>16.080481013079702</c:v>
                      </c:pt>
                      <c:pt idx="73">
                        <c:v>16.208650045361399</c:v>
                      </c:pt>
                      <c:pt idx="74">
                        <c:v>16.083706137185001</c:v>
                      </c:pt>
                      <c:pt idx="75">
                        <c:v>16.1139402940343</c:v>
                      </c:pt>
                      <c:pt idx="76">
                        <c:v>16.2360433108813</c:v>
                      </c:pt>
                      <c:pt idx="77">
                        <c:v>15.986724455933899</c:v>
                      </c:pt>
                      <c:pt idx="78">
                        <c:v>15.9047954382307</c:v>
                      </c:pt>
                      <c:pt idx="79">
                        <c:v>15.8997945797339</c:v>
                      </c:pt>
                      <c:pt idx="80">
                        <c:v>16.1252181179619</c:v>
                      </c:pt>
                      <c:pt idx="81">
                        <c:v>16.216706733298</c:v>
                      </c:pt>
                      <c:pt idx="82">
                        <c:v>15.9400618769871</c:v>
                      </c:pt>
                      <c:pt idx="83">
                        <c:v>16.2704445118606</c:v>
                      </c:pt>
                      <c:pt idx="84">
                        <c:v>15.8424912297549</c:v>
                      </c:pt>
                      <c:pt idx="85">
                        <c:v>16.542825687491298</c:v>
                      </c:pt>
                      <c:pt idx="86">
                        <c:v>15.926780855021301</c:v>
                      </c:pt>
                      <c:pt idx="87">
                        <c:v>15.9297752151714</c:v>
                      </c:pt>
                      <c:pt idx="88">
                        <c:v>16.1819139301492</c:v>
                      </c:pt>
                      <c:pt idx="89">
                        <c:v>15.941616138148399</c:v>
                      </c:pt>
                      <c:pt idx="90">
                        <c:v>16.224612166818499</c:v>
                      </c:pt>
                      <c:pt idx="91">
                        <c:v>16.130144415678899</c:v>
                      </c:pt>
                      <c:pt idx="92">
                        <c:v>16.0916033307359</c:v>
                      </c:pt>
                      <c:pt idx="93">
                        <c:v>15.8418967537493</c:v>
                      </c:pt>
                      <c:pt idx="94">
                        <c:v>15.964316525029901</c:v>
                      </c:pt>
                      <c:pt idx="95">
                        <c:v>15.9664874499855</c:v>
                      </c:pt>
                      <c:pt idx="96">
                        <c:v>15.9420002770848</c:v>
                      </c:pt>
                      <c:pt idx="97">
                        <c:v>16.1171875337043</c:v>
                      </c:pt>
                      <c:pt idx="98">
                        <c:v>15.937853680026899</c:v>
                      </c:pt>
                      <c:pt idx="99">
                        <c:v>16.103078545272599</c:v>
                      </c:pt>
                      <c:pt idx="100">
                        <c:v>15.9253362757081</c:v>
                      </c:pt>
                      <c:pt idx="101">
                        <c:v>16.181962519484902</c:v>
                      </c:pt>
                      <c:pt idx="102">
                        <c:v>15.944584735740699</c:v>
                      </c:pt>
                      <c:pt idx="103">
                        <c:v>15.926927970431599</c:v>
                      </c:pt>
                      <c:pt idx="104">
                        <c:v>16.111265885292799</c:v>
                      </c:pt>
                      <c:pt idx="105">
                        <c:v>15.9867651890165</c:v>
                      </c:pt>
                      <c:pt idx="106">
                        <c:v>16.106021672040701</c:v>
                      </c:pt>
                      <c:pt idx="107">
                        <c:v>15.8478427809675</c:v>
                      </c:pt>
                      <c:pt idx="108">
                        <c:v>16.295872584356399</c:v>
                      </c:pt>
                      <c:pt idx="109">
                        <c:v>15.9011154659218</c:v>
                      </c:pt>
                      <c:pt idx="110">
                        <c:v>15.8875633941602</c:v>
                      </c:pt>
                      <c:pt idx="111">
                        <c:v>15.9405472222653</c:v>
                      </c:pt>
                      <c:pt idx="112">
                        <c:v>16.1954362965296</c:v>
                      </c:pt>
                      <c:pt idx="113">
                        <c:v>16.247433878061599</c:v>
                      </c:pt>
                      <c:pt idx="114">
                        <c:v>15.957183334725199</c:v>
                      </c:pt>
                      <c:pt idx="115">
                        <c:v>15.9196149288019</c:v>
                      </c:pt>
                      <c:pt idx="116">
                        <c:v>16.224288351037</c:v>
                      </c:pt>
                      <c:pt idx="117">
                        <c:v>15.9245370658995</c:v>
                      </c:pt>
                      <c:pt idx="118">
                        <c:v>15.8794775237076</c:v>
                      </c:pt>
                      <c:pt idx="119">
                        <c:v>15.848429007668001</c:v>
                      </c:pt>
                      <c:pt idx="120">
                        <c:v>16.100367293520002</c:v>
                      </c:pt>
                      <c:pt idx="121">
                        <c:v>15.8768942290959</c:v>
                      </c:pt>
                      <c:pt idx="122">
                        <c:v>16.098236594156798</c:v>
                      </c:pt>
                      <c:pt idx="123">
                        <c:v>15.9874551287391</c:v>
                      </c:pt>
                      <c:pt idx="124">
                        <c:v>16.1233351328694</c:v>
                      </c:pt>
                      <c:pt idx="125">
                        <c:v>16.101665863778901</c:v>
                      </c:pt>
                      <c:pt idx="126">
                        <c:v>16.560562352782199</c:v>
                      </c:pt>
                      <c:pt idx="127">
                        <c:v>16.1461738603745</c:v>
                      </c:pt>
                      <c:pt idx="128">
                        <c:v>16.094941775138</c:v>
                      </c:pt>
                      <c:pt idx="129">
                        <c:v>16.258138023988799</c:v>
                      </c:pt>
                      <c:pt idx="130">
                        <c:v>16.103068163080401</c:v>
                      </c:pt>
                      <c:pt idx="131">
                        <c:v>16.2160642676102</c:v>
                      </c:pt>
                      <c:pt idx="132">
                        <c:v>15.9675863532324</c:v>
                      </c:pt>
                      <c:pt idx="133">
                        <c:v>15.945232456940399</c:v>
                      </c:pt>
                      <c:pt idx="134">
                        <c:v>15.8426844116096</c:v>
                      </c:pt>
                      <c:pt idx="135">
                        <c:v>16.193579437477698</c:v>
                      </c:pt>
                      <c:pt idx="136">
                        <c:v>15.8968071248929</c:v>
                      </c:pt>
                      <c:pt idx="137">
                        <c:v>16.253179947026901</c:v>
                      </c:pt>
                      <c:pt idx="138">
                        <c:v>16.5085406188904</c:v>
                      </c:pt>
                      <c:pt idx="139">
                        <c:v>15.901605683218699</c:v>
                      </c:pt>
                      <c:pt idx="140">
                        <c:v>16.216087759798501</c:v>
                      </c:pt>
                      <c:pt idx="141">
                        <c:v>16.083603548252501</c:v>
                      </c:pt>
                      <c:pt idx="142">
                        <c:v>16.132755797044201</c:v>
                      </c:pt>
                      <c:pt idx="143">
                        <c:v>15.8806104521697</c:v>
                      </c:pt>
                      <c:pt idx="144">
                        <c:v>15.9675975263973</c:v>
                      </c:pt>
                      <c:pt idx="145">
                        <c:v>16.024057518442198</c:v>
                      </c:pt>
                      <c:pt idx="146">
                        <c:v>16.117023868207198</c:v>
                      </c:pt>
                      <c:pt idx="147">
                        <c:v>15.9444798383888</c:v>
                      </c:pt>
                      <c:pt idx="148">
                        <c:v>15.9253158779391</c:v>
                      </c:pt>
                      <c:pt idx="149">
                        <c:v>16.210045379403901</c:v>
                      </c:pt>
                      <c:pt idx="150">
                        <c:v>15.9281929207198</c:v>
                      </c:pt>
                      <c:pt idx="151">
                        <c:v>16.111898947232799</c:v>
                      </c:pt>
                      <c:pt idx="152">
                        <c:v>15.866094518520899</c:v>
                      </c:pt>
                      <c:pt idx="153">
                        <c:v>16.280306901069199</c:v>
                      </c:pt>
                      <c:pt idx="154">
                        <c:v>15.9592995966928</c:v>
                      </c:pt>
                      <c:pt idx="155">
                        <c:v>15.920179791334199</c:v>
                      </c:pt>
                      <c:pt idx="156">
                        <c:v>16.297030074079501</c:v>
                      </c:pt>
                      <c:pt idx="157">
                        <c:v>16.2685887783887</c:v>
                      </c:pt>
                      <c:pt idx="158">
                        <c:v>15.9221592953269</c:v>
                      </c:pt>
                      <c:pt idx="159">
                        <c:v>15.8344848124907</c:v>
                      </c:pt>
                      <c:pt idx="160">
                        <c:v>16.105457088173299</c:v>
                      </c:pt>
                      <c:pt idx="161">
                        <c:v>16.562141274724201</c:v>
                      </c:pt>
                      <c:pt idx="162">
                        <c:v>16.126432932625502</c:v>
                      </c:pt>
                      <c:pt idx="163">
                        <c:v>16.120157242126101</c:v>
                      </c:pt>
                      <c:pt idx="164">
                        <c:v>16.2474661106559</c:v>
                      </c:pt>
                      <c:pt idx="165">
                        <c:v>16.246644429353498</c:v>
                      </c:pt>
                      <c:pt idx="166">
                        <c:v>16.008724544121399</c:v>
                      </c:pt>
                      <c:pt idx="167">
                        <c:v>15.9452445071292</c:v>
                      </c:pt>
                      <c:pt idx="168">
                        <c:v>16.208623227535501</c:v>
                      </c:pt>
                      <c:pt idx="169">
                        <c:v>15.9072764305951</c:v>
                      </c:pt>
                      <c:pt idx="170">
                        <c:v>16.561734451256701</c:v>
                      </c:pt>
                      <c:pt idx="171">
                        <c:v>16.131443180748001</c:v>
                      </c:pt>
                      <c:pt idx="172">
                        <c:v>16.122707122148601</c:v>
                      </c:pt>
                      <c:pt idx="173">
                        <c:v>15.851957886709</c:v>
                      </c:pt>
                      <c:pt idx="174">
                        <c:v>15.981587732127201</c:v>
                      </c:pt>
                      <c:pt idx="175">
                        <c:v>16.1453457383219</c:v>
                      </c:pt>
                      <c:pt idx="176">
                        <c:v>15.9120975703489</c:v>
                      </c:pt>
                      <c:pt idx="177">
                        <c:v>16.113993435132802</c:v>
                      </c:pt>
                      <c:pt idx="178">
                        <c:v>15.8913918161441</c:v>
                      </c:pt>
                      <c:pt idx="179">
                        <c:v>15.923329547441</c:v>
                      </c:pt>
                      <c:pt idx="180">
                        <c:v>16.251176011571999</c:v>
                      </c:pt>
                      <c:pt idx="181">
                        <c:v>16.5632802088906</c:v>
                      </c:pt>
                      <c:pt idx="182">
                        <c:v>16.143330999320099</c:v>
                      </c:pt>
                      <c:pt idx="183">
                        <c:v>16.124943620908699</c:v>
                      </c:pt>
                      <c:pt idx="184">
                        <c:v>16.279670356425601</c:v>
                      </c:pt>
                      <c:pt idx="185">
                        <c:v>16.005811693593099</c:v>
                      </c:pt>
                      <c:pt idx="186">
                        <c:v>16.239755952554901</c:v>
                      </c:pt>
                      <c:pt idx="187">
                        <c:v>16.150710878119099</c:v>
                      </c:pt>
                      <c:pt idx="188">
                        <c:v>16.133930313166399</c:v>
                      </c:pt>
                      <c:pt idx="189">
                        <c:v>16.020774305545</c:v>
                      </c:pt>
                      <c:pt idx="190">
                        <c:v>16.121717524880399</c:v>
                      </c:pt>
                      <c:pt idx="191">
                        <c:v>16.556526351578999</c:v>
                      </c:pt>
                      <c:pt idx="192">
                        <c:v>16.162607080437699</c:v>
                      </c:pt>
                      <c:pt idx="193">
                        <c:v>16.247419039730801</c:v>
                      </c:pt>
                      <c:pt idx="194">
                        <c:v>16.122054599092198</c:v>
                      </c:pt>
                      <c:pt idx="195">
                        <c:v>16.555773131247999</c:v>
                      </c:pt>
                      <c:pt idx="196">
                        <c:v>16.726278141663201</c:v>
                      </c:pt>
                      <c:pt idx="197">
                        <c:v>16.281951887230601</c:v>
                      </c:pt>
                      <c:pt idx="198">
                        <c:v>16.308347057270499</c:v>
                      </c:pt>
                      <c:pt idx="199">
                        <c:v>16.299643005472099</c:v>
                      </c:pt>
                      <c:pt idx="200">
                        <c:v>16.319674423685399</c:v>
                      </c:pt>
                      <c:pt idx="201">
                        <c:v>16.733079960274001</c:v>
                      </c:pt>
                      <c:pt idx="202">
                        <c:v>16.331268730487601</c:v>
                      </c:pt>
                      <c:pt idx="203">
                        <c:v>16.080316875200801</c:v>
                      </c:pt>
                      <c:pt idx="204">
                        <c:v>16.0829454350195</c:v>
                      </c:pt>
                      <c:pt idx="205">
                        <c:v>16.238650593094601</c:v>
                      </c:pt>
                      <c:pt idx="206">
                        <c:v>16.325832580908699</c:v>
                      </c:pt>
                      <c:pt idx="207">
                        <c:v>16.330073993432499</c:v>
                      </c:pt>
                      <c:pt idx="208">
                        <c:v>16.2007228807256</c:v>
                      </c:pt>
                      <c:pt idx="209">
                        <c:v>16.0923026894963</c:v>
                      </c:pt>
                      <c:pt idx="210">
                        <c:v>-42.115113933791797</c:v>
                      </c:pt>
                      <c:pt idx="211">
                        <c:v>-62.2990684161879</c:v>
                      </c:pt>
                      <c:pt idx="212">
                        <c:v>-35.097885338473802</c:v>
                      </c:pt>
                      <c:pt idx="213">
                        <c:v>-45.615835167631303</c:v>
                      </c:pt>
                      <c:pt idx="214">
                        <c:v>-39.062696047559598</c:v>
                      </c:pt>
                      <c:pt idx="215">
                        <c:v>-41.471205655281103</c:v>
                      </c:pt>
                      <c:pt idx="216">
                        <c:v>-48.739204701395899</c:v>
                      </c:pt>
                      <c:pt idx="217">
                        <c:v>-50.0904073314952</c:v>
                      </c:pt>
                      <c:pt idx="218">
                        <c:v>-48.411868337233102</c:v>
                      </c:pt>
                      <c:pt idx="219">
                        <c:v>-64.050691247454196</c:v>
                      </c:pt>
                      <c:pt idx="220">
                        <c:v>13.8939558641489</c:v>
                      </c:pt>
                      <c:pt idx="221">
                        <c:v>13.6264625647422</c:v>
                      </c:pt>
                      <c:pt idx="222">
                        <c:v>13.575298802434</c:v>
                      </c:pt>
                      <c:pt idx="223">
                        <c:v>13.5464973141109</c:v>
                      </c:pt>
                      <c:pt idx="224">
                        <c:v>13.788707001756601</c:v>
                      </c:pt>
                      <c:pt idx="225">
                        <c:v>13.2218412395295</c:v>
                      </c:pt>
                      <c:pt idx="226">
                        <c:v>13.231237383045601</c:v>
                      </c:pt>
                      <c:pt idx="227">
                        <c:v>13.171402512705001</c:v>
                      </c:pt>
                      <c:pt idx="228">
                        <c:v>13.511658736972301</c:v>
                      </c:pt>
                      <c:pt idx="229">
                        <c:v>13.9042939663998</c:v>
                      </c:pt>
                      <c:pt idx="230">
                        <c:v>13.6387649294858</c:v>
                      </c:pt>
                      <c:pt idx="231">
                        <c:v>16.3256718739886</c:v>
                      </c:pt>
                      <c:pt idx="232">
                        <c:v>16.3538730746358</c:v>
                      </c:pt>
                      <c:pt idx="233">
                        <c:v>16.101004861199598</c:v>
                      </c:pt>
                      <c:pt idx="234">
                        <c:v>16.318362907844001</c:v>
                      </c:pt>
                      <c:pt idx="235">
                        <c:v>16.328924341881201</c:v>
                      </c:pt>
                      <c:pt idx="236">
                        <c:v>16.320810990687999</c:v>
                      </c:pt>
                      <c:pt idx="237">
                        <c:v>16.735932346780299</c:v>
                      </c:pt>
                      <c:pt idx="238">
                        <c:v>16.345828690821101</c:v>
                      </c:pt>
                      <c:pt idx="239">
                        <c:v>16.268377967651801</c:v>
                      </c:pt>
                      <c:pt idx="240">
                        <c:v>16.180158378716701</c:v>
                      </c:pt>
                      <c:pt idx="241">
                        <c:v>16.2563214183842</c:v>
                      </c:pt>
                      <c:pt idx="242">
                        <c:v>16.355882599676999</c:v>
                      </c:pt>
                      <c:pt idx="243">
                        <c:v>16.178759060259502</c:v>
                      </c:pt>
                      <c:pt idx="244">
                        <c:v>16.164013754891201</c:v>
                      </c:pt>
                      <c:pt idx="245">
                        <c:v>16.167852192789699</c:v>
                      </c:pt>
                      <c:pt idx="246">
                        <c:v>16.109860876040901</c:v>
                      </c:pt>
                      <c:pt idx="247">
                        <c:v>16.240178388740301</c:v>
                      </c:pt>
                      <c:pt idx="248">
                        <c:v>16.162474969504601</c:v>
                      </c:pt>
                      <c:pt idx="249">
                        <c:v>16.088187551540098</c:v>
                      </c:pt>
                      <c:pt idx="250">
                        <c:v>16.2353502708281</c:v>
                      </c:pt>
                      <c:pt idx="251">
                        <c:v>16.228609831221899</c:v>
                      </c:pt>
                      <c:pt idx="252">
                        <c:v>16.307260409297701</c:v>
                      </c:pt>
                      <c:pt idx="253">
                        <c:v>16.3548157094773</c:v>
                      </c:pt>
                      <c:pt idx="254">
                        <c:v>16.261203518956499</c:v>
                      </c:pt>
                      <c:pt idx="255">
                        <c:v>16.254239631895299</c:v>
                      </c:pt>
                      <c:pt idx="256">
                        <c:v>16.3438377923739</c:v>
                      </c:pt>
                      <c:pt idx="257">
                        <c:v>16.243142418758001</c:v>
                      </c:pt>
                      <c:pt idx="258">
                        <c:v>16.1556712512891</c:v>
                      </c:pt>
                      <c:pt idx="259">
                        <c:v>16.2241431257771</c:v>
                      </c:pt>
                      <c:pt idx="260">
                        <c:v>16.201266268843799</c:v>
                      </c:pt>
                      <c:pt idx="261">
                        <c:v>16.084345029369999</c:v>
                      </c:pt>
                      <c:pt idx="262">
                        <c:v>16.322802960794501</c:v>
                      </c:pt>
                      <c:pt idx="263">
                        <c:v>16.340151305848501</c:v>
                      </c:pt>
                      <c:pt idx="264">
                        <c:v>16.189806218651501</c:v>
                      </c:pt>
                      <c:pt idx="265">
                        <c:v>16.354334833970999</c:v>
                      </c:pt>
                      <c:pt idx="266">
                        <c:v>16.260542745078698</c:v>
                      </c:pt>
                      <c:pt idx="267">
                        <c:v>16.098992893381201</c:v>
                      </c:pt>
                      <c:pt idx="268">
                        <c:v>16.3166509311434</c:v>
                      </c:pt>
                      <c:pt idx="269">
                        <c:v>16.347436903349099</c:v>
                      </c:pt>
                      <c:pt idx="270">
                        <c:v>16.348788743675001</c:v>
                      </c:pt>
                      <c:pt idx="271">
                        <c:v>16.288090446931701</c:v>
                      </c:pt>
                      <c:pt idx="272">
                        <c:v>16.717792914892801</c:v>
                      </c:pt>
                      <c:pt idx="273">
                        <c:v>16.311008329429001</c:v>
                      </c:pt>
                      <c:pt idx="274">
                        <c:v>16.232721357369901</c:v>
                      </c:pt>
                      <c:pt idx="275">
                        <c:v>16.083578626870601</c:v>
                      </c:pt>
                      <c:pt idx="276">
                        <c:v>16.1170638573305</c:v>
                      </c:pt>
                      <c:pt idx="277">
                        <c:v>16.3525814102148</c:v>
                      </c:pt>
                      <c:pt idx="278">
                        <c:v>16.254495591146899</c:v>
                      </c:pt>
                      <c:pt idx="279">
                        <c:v>16.137488212441902</c:v>
                      </c:pt>
                      <c:pt idx="280">
                        <c:v>16.158432222881899</c:v>
                      </c:pt>
                      <c:pt idx="281">
                        <c:v>16.261247989827702</c:v>
                      </c:pt>
                      <c:pt idx="282">
                        <c:v>16.2361699380989</c:v>
                      </c:pt>
                      <c:pt idx="283">
                        <c:v>16.161340410896099</c:v>
                      </c:pt>
                      <c:pt idx="284">
                        <c:v>16.193110276982701</c:v>
                      </c:pt>
                      <c:pt idx="285">
                        <c:v>16.181043098306201</c:v>
                      </c:pt>
                      <c:pt idx="286">
                        <c:v>16.2719820369445</c:v>
                      </c:pt>
                      <c:pt idx="287">
                        <c:v>16.361464019552599</c:v>
                      </c:pt>
                      <c:pt idx="288">
                        <c:v>16.102034471670699</c:v>
                      </c:pt>
                      <c:pt idx="289">
                        <c:v>16.1529485181795</c:v>
                      </c:pt>
                      <c:pt idx="290">
                        <c:v>16.1778341238211</c:v>
                      </c:pt>
                      <c:pt idx="291">
                        <c:v>16.199273733194101</c:v>
                      </c:pt>
                      <c:pt idx="292">
                        <c:v>16.168189229583501</c:v>
                      </c:pt>
                      <c:pt idx="293">
                        <c:v>16.7539655229793</c:v>
                      </c:pt>
                      <c:pt idx="294">
                        <c:v>16.154110565149399</c:v>
                      </c:pt>
                      <c:pt idx="295">
                        <c:v>16.208152165511599</c:v>
                      </c:pt>
                      <c:pt idx="296">
                        <c:v>16.157951337234699</c:v>
                      </c:pt>
                      <c:pt idx="297">
                        <c:v>16.1026707442192</c:v>
                      </c:pt>
                      <c:pt idx="298">
                        <c:v>16.209191397372901</c:v>
                      </c:pt>
                      <c:pt idx="299">
                        <c:v>16.145650449485</c:v>
                      </c:pt>
                      <c:pt idx="300">
                        <c:v>16.247801191261399</c:v>
                      </c:pt>
                      <c:pt idx="301">
                        <c:v>16.1632471701461</c:v>
                      </c:pt>
                      <c:pt idx="302">
                        <c:v>16.1512468997932</c:v>
                      </c:pt>
                      <c:pt idx="303">
                        <c:v>16.090429474056702</c:v>
                      </c:pt>
                      <c:pt idx="304">
                        <c:v>16.108567376476302</c:v>
                      </c:pt>
                      <c:pt idx="305">
                        <c:v>16.287755007494098</c:v>
                      </c:pt>
                      <c:pt idx="306">
                        <c:v>16.2449002049384</c:v>
                      </c:pt>
                      <c:pt idx="307">
                        <c:v>16.337073587936601</c:v>
                      </c:pt>
                      <c:pt idx="308">
                        <c:v>16.292653100968302</c:v>
                      </c:pt>
                      <c:pt idx="309">
                        <c:v>16.076138659546601</c:v>
                      </c:pt>
                      <c:pt idx="310">
                        <c:v>16.230502429899399</c:v>
                      </c:pt>
                      <c:pt idx="311">
                        <c:v>16.356249392513998</c:v>
                      </c:pt>
                      <c:pt idx="312">
                        <c:v>16.1882428384748</c:v>
                      </c:pt>
                      <c:pt idx="313">
                        <c:v>16.190664455769401</c:v>
                      </c:pt>
                      <c:pt idx="314">
                        <c:v>16.233559207104602</c:v>
                      </c:pt>
                      <c:pt idx="315">
                        <c:v>16.2524436817774</c:v>
                      </c:pt>
                      <c:pt idx="316">
                        <c:v>16.269265408160901</c:v>
                      </c:pt>
                      <c:pt idx="317">
                        <c:v>16.345330199593199</c:v>
                      </c:pt>
                      <c:pt idx="318">
                        <c:v>16.0702258929912</c:v>
                      </c:pt>
                      <c:pt idx="319">
                        <c:v>16.162369657445598</c:v>
                      </c:pt>
                      <c:pt idx="320">
                        <c:v>16.224006089367698</c:v>
                      </c:pt>
                      <c:pt idx="321">
                        <c:v>16.157312648289899</c:v>
                      </c:pt>
                      <c:pt idx="322">
                        <c:v>16.172341333945099</c:v>
                      </c:pt>
                      <c:pt idx="323">
                        <c:v>16.1899858229398</c:v>
                      </c:pt>
                      <c:pt idx="324">
                        <c:v>16.092582529351201</c:v>
                      </c:pt>
                      <c:pt idx="325">
                        <c:v>16.194304301669401</c:v>
                      </c:pt>
                      <c:pt idx="326">
                        <c:v>16.069854869875702</c:v>
                      </c:pt>
                      <c:pt idx="327">
                        <c:v>16.329717333854202</c:v>
                      </c:pt>
                      <c:pt idx="328">
                        <c:v>16.297198512529999</c:v>
                      </c:pt>
                      <c:pt idx="329">
                        <c:v>16.113816073978398</c:v>
                      </c:pt>
                      <c:pt idx="330">
                        <c:v>16.357718418681198</c:v>
                      </c:pt>
                      <c:pt idx="331">
                        <c:v>16.258386621556401</c:v>
                      </c:pt>
                      <c:pt idx="332">
                        <c:v>16.1763688509776</c:v>
                      </c:pt>
                      <c:pt idx="333">
                        <c:v>16.3555467003996</c:v>
                      </c:pt>
                      <c:pt idx="334">
                        <c:v>16.2192656395497</c:v>
                      </c:pt>
                      <c:pt idx="335">
                        <c:v>16.287738074967901</c:v>
                      </c:pt>
                      <c:pt idx="336">
                        <c:v>16.1125779773296</c:v>
                      </c:pt>
                      <c:pt idx="337">
                        <c:v>16.335218463745601</c:v>
                      </c:pt>
                      <c:pt idx="338">
                        <c:v>16.332011080822799</c:v>
                      </c:pt>
                      <c:pt idx="339">
                        <c:v>16.386249802594801</c:v>
                      </c:pt>
                      <c:pt idx="340">
                        <c:v>16.348004146824302</c:v>
                      </c:pt>
                      <c:pt idx="341">
                        <c:v>16.318705418703701</c:v>
                      </c:pt>
                      <c:pt idx="342">
                        <c:v>16.769048808082399</c:v>
                      </c:pt>
                      <c:pt idx="343">
                        <c:v>16.735017926379602</c:v>
                      </c:pt>
                      <c:pt idx="344">
                        <c:v>16.302758568217001</c:v>
                      </c:pt>
                      <c:pt idx="345">
                        <c:v>16.303826524394001</c:v>
                      </c:pt>
                      <c:pt idx="346">
                        <c:v>16.31890500251</c:v>
                      </c:pt>
                      <c:pt idx="347">
                        <c:v>16.3071925581879</c:v>
                      </c:pt>
                      <c:pt idx="348">
                        <c:v>16.3282891926277</c:v>
                      </c:pt>
                      <c:pt idx="349">
                        <c:v>16.1026890113822</c:v>
                      </c:pt>
                      <c:pt idx="350">
                        <c:v>16.099086428992599</c:v>
                      </c:pt>
                      <c:pt idx="351">
                        <c:v>16.233923106686099</c:v>
                      </c:pt>
                      <c:pt idx="352">
                        <c:v>16.333812894095399</c:v>
                      </c:pt>
                      <c:pt idx="353">
                        <c:v>16.221062390492001</c:v>
                      </c:pt>
                      <c:pt idx="354">
                        <c:v>16.105058683939699</c:v>
                      </c:pt>
                      <c:pt idx="355">
                        <c:v>16.3512372005369</c:v>
                      </c:pt>
                      <c:pt idx="356">
                        <c:v>16.095125519950901</c:v>
                      </c:pt>
                      <c:pt idx="357">
                        <c:v>16.354692527824099</c:v>
                      </c:pt>
                      <c:pt idx="358">
                        <c:v>16.350988782409502</c:v>
                      </c:pt>
                      <c:pt idx="359">
                        <c:v>16.271390003527799</c:v>
                      </c:pt>
                      <c:pt idx="360">
                        <c:v>16.184377050088798</c:v>
                      </c:pt>
                      <c:pt idx="361">
                        <c:v>16.2859989867632</c:v>
                      </c:pt>
                      <c:pt idx="362">
                        <c:v>16.173048902807199</c:v>
                      </c:pt>
                      <c:pt idx="363">
                        <c:v>16.177880240020901</c:v>
                      </c:pt>
                      <c:pt idx="364">
                        <c:v>16.1601428085335</c:v>
                      </c:pt>
                      <c:pt idx="365">
                        <c:v>16.227963639638901</c:v>
                      </c:pt>
                      <c:pt idx="366">
                        <c:v>16.147934857269401</c:v>
                      </c:pt>
                      <c:pt idx="367">
                        <c:v>16.2658459428818</c:v>
                      </c:pt>
                      <c:pt idx="368">
                        <c:v>16.3345577755615</c:v>
                      </c:pt>
                      <c:pt idx="369">
                        <c:v>16.256579532157499</c:v>
                      </c:pt>
                      <c:pt idx="370">
                        <c:v>16.260430659023701</c:v>
                      </c:pt>
                      <c:pt idx="371">
                        <c:v>16.2370475562571</c:v>
                      </c:pt>
                      <c:pt idx="372">
                        <c:v>16.1737366522107</c:v>
                      </c:pt>
                      <c:pt idx="373">
                        <c:v>16.186549839312001</c:v>
                      </c:pt>
                      <c:pt idx="374">
                        <c:v>16.366131330474602</c:v>
                      </c:pt>
                      <c:pt idx="375">
                        <c:v>16.2201001466393</c:v>
                      </c:pt>
                      <c:pt idx="376">
                        <c:v>16.273962853639901</c:v>
                      </c:pt>
                      <c:pt idx="377">
                        <c:v>16.362236688277701</c:v>
                      </c:pt>
                      <c:pt idx="378">
                        <c:v>16.315251012518999</c:v>
                      </c:pt>
                      <c:pt idx="379">
                        <c:v>16.240612971132201</c:v>
                      </c:pt>
                      <c:pt idx="380">
                        <c:v>16.089013887009699</c:v>
                      </c:pt>
                      <c:pt idx="381">
                        <c:v>16.115762664306899</c:v>
                      </c:pt>
                      <c:pt idx="382">
                        <c:v>16.2546255050047</c:v>
                      </c:pt>
                      <c:pt idx="383">
                        <c:v>16.1354677752188</c:v>
                      </c:pt>
                      <c:pt idx="384">
                        <c:v>16.164777070072599</c:v>
                      </c:pt>
                      <c:pt idx="385">
                        <c:v>16.247886659116499</c:v>
                      </c:pt>
                      <c:pt idx="386">
                        <c:v>16.169918296929001</c:v>
                      </c:pt>
                      <c:pt idx="387">
                        <c:v>16.174287042521701</c:v>
                      </c:pt>
                      <c:pt idx="388">
                        <c:v>16.0913160293101</c:v>
                      </c:pt>
                      <c:pt idx="389">
                        <c:v>16.156312699341999</c:v>
                      </c:pt>
                      <c:pt idx="390">
                        <c:v>16.184744846570499</c:v>
                      </c:pt>
                      <c:pt idx="391">
                        <c:v>16.195620105832202</c:v>
                      </c:pt>
                      <c:pt idx="392">
                        <c:v>16.756187355751401</c:v>
                      </c:pt>
                      <c:pt idx="393">
                        <c:v>16.173999767237</c:v>
                      </c:pt>
                      <c:pt idx="394">
                        <c:v>16.2068232999295</c:v>
                      </c:pt>
                      <c:pt idx="395">
                        <c:v>16.192880117407</c:v>
                      </c:pt>
                      <c:pt idx="396">
                        <c:v>16.160743115815698</c:v>
                      </c:pt>
                      <c:pt idx="397">
                        <c:v>16.1155805128179</c:v>
                      </c:pt>
                      <c:pt idx="398">
                        <c:v>16.3037867096808</c:v>
                      </c:pt>
                      <c:pt idx="399">
                        <c:v>16.101358236440898</c:v>
                      </c:pt>
                      <c:pt idx="400">
                        <c:v>16.2173718557702</c:v>
                      </c:pt>
                      <c:pt idx="401">
                        <c:v>16.191698070205501</c:v>
                      </c:pt>
                      <c:pt idx="402">
                        <c:v>16.149663193844201</c:v>
                      </c:pt>
                      <c:pt idx="403">
                        <c:v>16.2262596523368</c:v>
                      </c:pt>
                      <c:pt idx="404">
                        <c:v>16.110630000406299</c:v>
                      </c:pt>
                      <c:pt idx="405">
                        <c:v>16.162897833577201</c:v>
                      </c:pt>
                      <c:pt idx="406">
                        <c:v>16.1741539761193</c:v>
                      </c:pt>
                      <c:pt idx="407">
                        <c:v>16.104084815562999</c:v>
                      </c:pt>
                      <c:pt idx="408">
                        <c:v>16.342623252112499</c:v>
                      </c:pt>
                      <c:pt idx="409">
                        <c:v>16.099899651433802</c:v>
                      </c:pt>
                      <c:pt idx="410">
                        <c:v>16.287673222104001</c:v>
                      </c:pt>
                      <c:pt idx="411">
                        <c:v>16.2532850204121</c:v>
                      </c:pt>
                      <c:pt idx="412">
                        <c:v>16.317030476365201</c:v>
                      </c:pt>
                      <c:pt idx="413">
                        <c:v>16.769507526723601</c:v>
                      </c:pt>
                      <c:pt idx="414">
                        <c:v>16.346684521007401</c:v>
                      </c:pt>
                      <c:pt idx="415">
                        <c:v>16.325891960544102</c:v>
                      </c:pt>
                      <c:pt idx="416">
                        <c:v>16.3303848990947</c:v>
                      </c:pt>
                      <c:pt idx="417">
                        <c:v>16.349977922312799</c:v>
                      </c:pt>
                      <c:pt idx="418">
                        <c:v>16.084296701850199</c:v>
                      </c:pt>
                      <c:pt idx="419">
                        <c:v>16.102627879891799</c:v>
                      </c:pt>
                      <c:pt idx="420">
                        <c:v>16.354240678615898</c:v>
                      </c:pt>
                      <c:pt idx="421">
                        <c:v>16.2371155366158</c:v>
                      </c:pt>
                      <c:pt idx="422">
                        <c:v>16.3573649518008</c:v>
                      </c:pt>
                      <c:pt idx="423">
                        <c:v>16.340586973005902</c:v>
                      </c:pt>
                      <c:pt idx="424">
                        <c:v>16.2599449263681</c:v>
                      </c:pt>
                      <c:pt idx="425">
                        <c:v>16.163407108847</c:v>
                      </c:pt>
                      <c:pt idx="426">
                        <c:v>16.214980098373001</c:v>
                      </c:pt>
                      <c:pt idx="427">
                        <c:v>16.175029695297901</c:v>
                      </c:pt>
                      <c:pt idx="428">
                        <c:v>16.214451375177202</c:v>
                      </c:pt>
                      <c:pt idx="429">
                        <c:v>16.352329755108801</c:v>
                      </c:pt>
                      <c:pt idx="430">
                        <c:v>16.2708816684185</c:v>
                      </c:pt>
                      <c:pt idx="431">
                        <c:v>16.247807333236501</c:v>
                      </c:pt>
                      <c:pt idx="432">
                        <c:v>16.376311325232201</c:v>
                      </c:pt>
                      <c:pt idx="433">
                        <c:v>16.3017168863488</c:v>
                      </c:pt>
                      <c:pt idx="434">
                        <c:v>16.2455852318841</c:v>
                      </c:pt>
                      <c:pt idx="435">
                        <c:v>16.105016297072599</c:v>
                      </c:pt>
                      <c:pt idx="436">
                        <c:v>16.261734966876201</c:v>
                      </c:pt>
                      <c:pt idx="437">
                        <c:v>16.1495504666747</c:v>
                      </c:pt>
                      <c:pt idx="438">
                        <c:v>16.225142426580302</c:v>
                      </c:pt>
                      <c:pt idx="439">
                        <c:v>16.091621452180501</c:v>
                      </c:pt>
                      <c:pt idx="440">
                        <c:v>16.173990235408901</c:v>
                      </c:pt>
                      <c:pt idx="441">
                        <c:v>13.837348984214699</c:v>
                      </c:pt>
                      <c:pt idx="442">
                        <c:v>13.525172447388099</c:v>
                      </c:pt>
                      <c:pt idx="443">
                        <c:v>13.2565494711118</c:v>
                      </c:pt>
                      <c:pt idx="444">
                        <c:v>12.9790823384222</c:v>
                      </c:pt>
                      <c:pt idx="445">
                        <c:v>13.1106328505455</c:v>
                      </c:pt>
                      <c:pt idx="446">
                        <c:v>13.150152952947399</c:v>
                      </c:pt>
                      <c:pt idx="447">
                        <c:v>14.076854902106</c:v>
                      </c:pt>
                      <c:pt idx="448">
                        <c:v>13.829482062778601</c:v>
                      </c:pt>
                      <c:pt idx="449">
                        <c:v>13.725714335941801</c:v>
                      </c:pt>
                      <c:pt idx="450">
                        <c:v>13.200400666772</c:v>
                      </c:pt>
                      <c:pt idx="451">
                        <c:v>13.439591635562399</c:v>
                      </c:pt>
                      <c:pt idx="452">
                        <c:v>12.9316077993169</c:v>
                      </c:pt>
                      <c:pt idx="453">
                        <c:v>13.068363190643099</c:v>
                      </c:pt>
                      <c:pt idx="454">
                        <c:v>14.0482136955043</c:v>
                      </c:pt>
                      <c:pt idx="455">
                        <c:v>13.6833781142224</c:v>
                      </c:pt>
                      <c:pt idx="456">
                        <c:v>13.1928236393109</c:v>
                      </c:pt>
                      <c:pt idx="457">
                        <c:v>13.174294683484799</c:v>
                      </c:pt>
                      <c:pt idx="458">
                        <c:v>13.2279671764838</c:v>
                      </c:pt>
                      <c:pt idx="459">
                        <c:v>13.0548278609531</c:v>
                      </c:pt>
                      <c:pt idx="460">
                        <c:v>13.8701896601256</c:v>
                      </c:pt>
                      <c:pt idx="461">
                        <c:v>13.153967045591299</c:v>
                      </c:pt>
                      <c:pt idx="462">
                        <c:v>16.200635486668499</c:v>
                      </c:pt>
                      <c:pt idx="463">
                        <c:v>16.232340949464501</c:v>
                      </c:pt>
                      <c:pt idx="464">
                        <c:v>16.3424825196626</c:v>
                      </c:pt>
                      <c:pt idx="465">
                        <c:v>16.1279725533808</c:v>
                      </c:pt>
                      <c:pt idx="466">
                        <c:v>16.195757881676801</c:v>
                      </c:pt>
                      <c:pt idx="467">
                        <c:v>16.122716585952301</c:v>
                      </c:pt>
                      <c:pt idx="468">
                        <c:v>16.348308246897801</c:v>
                      </c:pt>
                      <c:pt idx="469">
                        <c:v>16.714126812932701</c:v>
                      </c:pt>
                      <c:pt idx="470">
                        <c:v>16.3014014919533</c:v>
                      </c:pt>
                      <c:pt idx="471">
                        <c:v>16.308775752467501</c:v>
                      </c:pt>
                      <c:pt idx="472">
                        <c:v>16.3286018931855</c:v>
                      </c:pt>
                      <c:pt idx="473">
                        <c:v>16.1008750574806</c:v>
                      </c:pt>
                      <c:pt idx="474">
                        <c:v>16.3350238098825</c:v>
                      </c:pt>
                      <c:pt idx="475">
                        <c:v>16.3848208022584</c:v>
                      </c:pt>
                      <c:pt idx="476">
                        <c:v>16.296059936971901</c:v>
                      </c:pt>
                      <c:pt idx="477">
                        <c:v>16.2165175662679</c:v>
                      </c:pt>
                      <c:pt idx="478">
                        <c:v>16.3778010634514</c:v>
                      </c:pt>
                      <c:pt idx="479">
                        <c:v>16.3447517870563</c:v>
                      </c:pt>
                      <c:pt idx="480">
                        <c:v>16.236108722428</c:v>
                      </c:pt>
                      <c:pt idx="481">
                        <c:v>16.296613022761299</c:v>
                      </c:pt>
                      <c:pt idx="482">
                        <c:v>16.112352947152001</c:v>
                      </c:pt>
                      <c:pt idx="483">
                        <c:v>16.339295019179399</c:v>
                      </c:pt>
                      <c:pt idx="484">
                        <c:v>16.7724832638709</c:v>
                      </c:pt>
                      <c:pt idx="485">
                        <c:v>16.344819290636</c:v>
                      </c:pt>
                      <c:pt idx="486">
                        <c:v>16.390730098926301</c:v>
                      </c:pt>
                      <c:pt idx="487">
                        <c:v>16.389988370579299</c:v>
                      </c:pt>
                      <c:pt idx="488">
                        <c:v>16.335057138881801</c:v>
                      </c:pt>
                      <c:pt idx="489">
                        <c:v>16.779669982607501</c:v>
                      </c:pt>
                      <c:pt idx="490">
                        <c:v>16.809956118759001</c:v>
                      </c:pt>
                      <c:pt idx="491">
                        <c:v>16.447844156070001</c:v>
                      </c:pt>
                      <c:pt idx="492">
                        <c:v>16.477735071154001</c:v>
                      </c:pt>
                      <c:pt idx="493">
                        <c:v>16.419669862490601</c:v>
                      </c:pt>
                      <c:pt idx="494">
                        <c:v>16.8488064398875</c:v>
                      </c:pt>
                      <c:pt idx="495">
                        <c:v>16.421416290956198</c:v>
                      </c:pt>
                      <c:pt idx="496">
                        <c:v>16.201331607614598</c:v>
                      </c:pt>
                      <c:pt idx="497">
                        <c:v>16.2914189849194</c:v>
                      </c:pt>
                      <c:pt idx="498">
                        <c:v>16.459435780542002</c:v>
                      </c:pt>
                      <c:pt idx="499">
                        <c:v>16.623924805634701</c:v>
                      </c:pt>
                      <c:pt idx="500">
                        <c:v>16.226084100003199</c:v>
                      </c:pt>
                      <c:pt idx="501">
                        <c:v>16.4827000230697</c:v>
                      </c:pt>
                      <c:pt idx="502">
                        <c:v>16.404595488046802</c:v>
                      </c:pt>
                      <c:pt idx="503">
                        <c:v>16.433455975157798</c:v>
                      </c:pt>
                      <c:pt idx="504">
                        <c:v>16.833035247580298</c:v>
                      </c:pt>
                      <c:pt idx="505">
                        <c:v>16.506013169568199</c:v>
                      </c:pt>
                      <c:pt idx="506">
                        <c:v>16.233973297441299</c:v>
                      </c:pt>
                      <c:pt idx="507">
                        <c:v>16.3606295962859</c:v>
                      </c:pt>
                      <c:pt idx="508">
                        <c:v>16.423032016151801</c:v>
                      </c:pt>
                      <c:pt idx="509">
                        <c:v>16.3463211141672</c:v>
                      </c:pt>
                      <c:pt idx="510">
                        <c:v>16.312625103383699</c:v>
                      </c:pt>
                      <c:pt idx="511">
                        <c:v>16.209975811106101</c:v>
                      </c:pt>
                      <c:pt idx="512">
                        <c:v>16.340846835724101</c:v>
                      </c:pt>
                      <c:pt idx="513">
                        <c:v>16.305988055819999</c:v>
                      </c:pt>
                      <c:pt idx="514">
                        <c:v>16.439485574031998</c:v>
                      </c:pt>
                      <c:pt idx="515">
                        <c:v>16.8185831179382</c:v>
                      </c:pt>
                      <c:pt idx="516">
                        <c:v>16.348989105188501</c:v>
                      </c:pt>
                      <c:pt idx="517">
                        <c:v>16.6329331945301</c:v>
                      </c:pt>
                      <c:pt idx="518">
                        <c:v>16.2961600098749</c:v>
                      </c:pt>
                      <c:pt idx="519">
                        <c:v>16.211521322276599</c:v>
                      </c:pt>
                      <c:pt idx="520">
                        <c:v>16.504500578896401</c:v>
                      </c:pt>
                      <c:pt idx="521">
                        <c:v>16.470174082115602</c:v>
                      </c:pt>
                      <c:pt idx="522">
                        <c:v>16.424994139152499</c:v>
                      </c:pt>
                      <c:pt idx="523">
                        <c:v>16.439735917877901</c:v>
                      </c:pt>
                      <c:pt idx="524">
                        <c:v>16.850288895127999</c:v>
                      </c:pt>
                      <c:pt idx="525">
                        <c:v>16.4038539094844</c:v>
                      </c:pt>
                      <c:pt idx="526">
                        <c:v>16.349876651317899</c:v>
                      </c:pt>
                      <c:pt idx="527">
                        <c:v>16.279709679026599</c:v>
                      </c:pt>
                      <c:pt idx="528">
                        <c:v>16.508621094236499</c:v>
                      </c:pt>
                      <c:pt idx="529">
                        <c:v>16.3912620074011</c:v>
                      </c:pt>
                      <c:pt idx="530">
                        <c:v>16.497928887862599</c:v>
                      </c:pt>
                      <c:pt idx="531">
                        <c:v>16.2830769726739</c:v>
                      </c:pt>
                      <c:pt idx="532">
                        <c:v>16.383947057007401</c:v>
                      </c:pt>
                      <c:pt idx="533">
                        <c:v>16.351774937776799</c:v>
                      </c:pt>
                      <c:pt idx="534">
                        <c:v>16.435203405171698</c:v>
                      </c:pt>
                      <c:pt idx="535">
                        <c:v>16.3459359543129</c:v>
                      </c:pt>
                      <c:pt idx="536">
                        <c:v>16.6226974351462</c:v>
                      </c:pt>
                      <c:pt idx="537">
                        <c:v>16.354708175295698</c:v>
                      </c:pt>
                      <c:pt idx="538">
                        <c:v>16.474087604297601</c:v>
                      </c:pt>
                      <c:pt idx="539">
                        <c:v>16.333417462812701</c:v>
                      </c:pt>
                      <c:pt idx="540">
                        <c:v>16.2205046649994</c:v>
                      </c:pt>
                      <c:pt idx="541">
                        <c:v>16.2911118949722</c:v>
                      </c:pt>
                      <c:pt idx="542">
                        <c:v>16.364475113888901</c:v>
                      </c:pt>
                      <c:pt idx="543">
                        <c:v>16.306107099085398</c:v>
                      </c:pt>
                      <c:pt idx="544">
                        <c:v>16.427507427832001</c:v>
                      </c:pt>
                      <c:pt idx="545">
                        <c:v>16.647900898531599</c:v>
                      </c:pt>
                      <c:pt idx="546">
                        <c:v>16.356562601675002</c:v>
                      </c:pt>
                      <c:pt idx="547">
                        <c:v>16.843812108825301</c:v>
                      </c:pt>
                      <c:pt idx="548">
                        <c:v>16.370046129188101</c:v>
                      </c:pt>
                      <c:pt idx="549">
                        <c:v>16.360608199906899</c:v>
                      </c:pt>
                      <c:pt idx="550">
                        <c:v>16.6293594656204</c:v>
                      </c:pt>
                      <c:pt idx="551">
                        <c:v>16.335940056570401</c:v>
                      </c:pt>
                      <c:pt idx="552">
                        <c:v>16.270660352503398</c:v>
                      </c:pt>
                      <c:pt idx="553">
                        <c:v>16.231073091759601</c:v>
                      </c:pt>
                      <c:pt idx="554">
                        <c:v>16.4804702209778</c:v>
                      </c:pt>
                      <c:pt idx="555">
                        <c:v>16.437144570469801</c:v>
                      </c:pt>
                      <c:pt idx="556">
                        <c:v>16.513690273668502</c:v>
                      </c:pt>
                      <c:pt idx="557">
                        <c:v>16.4065357337028</c:v>
                      </c:pt>
                      <c:pt idx="558">
                        <c:v>16.4418026154034</c:v>
                      </c:pt>
                      <c:pt idx="559">
                        <c:v>16.866520362634901</c:v>
                      </c:pt>
                      <c:pt idx="560">
                        <c:v>16.407798555169698</c:v>
                      </c:pt>
                      <c:pt idx="561">
                        <c:v>16.297471283405699</c:v>
                      </c:pt>
                      <c:pt idx="562">
                        <c:v>16.204506686176099</c:v>
                      </c:pt>
                      <c:pt idx="563">
                        <c:v>16.4059144378745</c:v>
                      </c:pt>
                      <c:pt idx="564">
                        <c:v>16.351628006578199</c:v>
                      </c:pt>
                      <c:pt idx="565">
                        <c:v>16.303688866697101</c:v>
                      </c:pt>
                      <c:pt idx="566">
                        <c:v>16.372835221303099</c:v>
                      </c:pt>
                      <c:pt idx="567">
                        <c:v>16.344011145819799</c:v>
                      </c:pt>
                      <c:pt idx="568">
                        <c:v>16.2981245704656</c:v>
                      </c:pt>
                      <c:pt idx="569">
                        <c:v>16.4870970768979</c:v>
                      </c:pt>
                      <c:pt idx="570">
                        <c:v>16.296606935949502</c:v>
                      </c:pt>
                      <c:pt idx="571">
                        <c:v>16.467896934474499</c:v>
                      </c:pt>
                      <c:pt idx="572">
                        <c:v>16.391290293329799</c:v>
                      </c:pt>
                      <c:pt idx="573">
                        <c:v>16.6257761578646</c:v>
                      </c:pt>
                      <c:pt idx="574">
                        <c:v>16.5043816267887</c:v>
                      </c:pt>
                      <c:pt idx="575">
                        <c:v>16.248970096255501</c:v>
                      </c:pt>
                      <c:pt idx="576">
                        <c:v>16.350692354620001</c:v>
                      </c:pt>
                      <c:pt idx="577">
                        <c:v>16.3723407712429</c:v>
                      </c:pt>
                      <c:pt idx="578">
                        <c:v>16.323183387433399</c:v>
                      </c:pt>
                      <c:pt idx="579">
                        <c:v>16.440711943643102</c:v>
                      </c:pt>
                      <c:pt idx="580">
                        <c:v>16.225459880211599</c:v>
                      </c:pt>
                      <c:pt idx="581">
                        <c:v>16.337752976608002</c:v>
                      </c:pt>
                      <c:pt idx="582">
                        <c:v>16.351595379309401</c:v>
                      </c:pt>
                      <c:pt idx="583">
                        <c:v>16.482634144602301</c:v>
                      </c:pt>
                      <c:pt idx="584">
                        <c:v>16.665906085939699</c:v>
                      </c:pt>
                      <c:pt idx="585">
                        <c:v>16.363677062906699</c:v>
                      </c:pt>
                      <c:pt idx="586">
                        <c:v>16.3175077203088</c:v>
                      </c:pt>
                      <c:pt idx="587">
                        <c:v>16.512127727433001</c:v>
                      </c:pt>
                      <c:pt idx="588">
                        <c:v>16.348138447544699</c:v>
                      </c:pt>
                      <c:pt idx="589">
                        <c:v>16.2812918513462</c:v>
                      </c:pt>
                      <c:pt idx="590">
                        <c:v>16.1988918427298</c:v>
                      </c:pt>
                      <c:pt idx="591">
                        <c:v>16.300155000479698</c:v>
                      </c:pt>
                      <c:pt idx="592">
                        <c:v>16.340739768055698</c:v>
                      </c:pt>
                      <c:pt idx="593">
                        <c:v>16.305093365393201</c:v>
                      </c:pt>
                      <c:pt idx="594">
                        <c:v>16.436549960786401</c:v>
                      </c:pt>
                      <c:pt idx="595">
                        <c:v>16.4919680059865</c:v>
                      </c:pt>
                      <c:pt idx="596">
                        <c:v>16.203093827562601</c:v>
                      </c:pt>
                      <c:pt idx="597">
                        <c:v>16.631286053566399</c:v>
                      </c:pt>
                      <c:pt idx="598">
                        <c:v>16.2527332684176</c:v>
                      </c:pt>
                      <c:pt idx="599">
                        <c:v>16.367906031018698</c:v>
                      </c:pt>
                      <c:pt idx="600">
                        <c:v>16.857319090444399</c:v>
                      </c:pt>
                      <c:pt idx="601">
                        <c:v>16.363019191202699</c:v>
                      </c:pt>
                      <c:pt idx="602">
                        <c:v>16.396659542341599</c:v>
                      </c:pt>
                      <c:pt idx="603">
                        <c:v>16.352010396366801</c:v>
                      </c:pt>
                      <c:pt idx="604">
                        <c:v>16.637006594076599</c:v>
                      </c:pt>
                      <c:pt idx="605">
                        <c:v>16.265251749063701</c:v>
                      </c:pt>
                      <c:pt idx="606">
                        <c:v>16.347813788705398</c:v>
                      </c:pt>
                      <c:pt idx="607">
                        <c:v>16.258510937240398</c:v>
                      </c:pt>
                      <c:pt idx="608">
                        <c:v>16.251615776075599</c:v>
                      </c:pt>
                      <c:pt idx="609">
                        <c:v>16.478040309368001</c:v>
                      </c:pt>
                      <c:pt idx="610">
                        <c:v>16.4509770377888</c:v>
                      </c:pt>
                      <c:pt idx="611">
                        <c:v>16.416158078257201</c:v>
                      </c:pt>
                      <c:pt idx="612">
                        <c:v>16.514623750448902</c:v>
                      </c:pt>
                      <c:pt idx="613">
                        <c:v>16.429884054174401</c:v>
                      </c:pt>
                      <c:pt idx="614">
                        <c:v>16.4477176581875</c:v>
                      </c:pt>
                      <c:pt idx="615">
                        <c:v>16.8423842210426</c:v>
                      </c:pt>
                      <c:pt idx="616">
                        <c:v>16.861364575674099</c:v>
                      </c:pt>
                      <c:pt idx="617">
                        <c:v>16.410635456744799</c:v>
                      </c:pt>
                      <c:pt idx="618">
                        <c:v>16.510400813743601</c:v>
                      </c:pt>
                      <c:pt idx="619">
                        <c:v>16.453775972268598</c:v>
                      </c:pt>
                      <c:pt idx="620">
                        <c:v>16.4097994667957</c:v>
                      </c:pt>
                      <c:pt idx="621">
                        <c:v>16.216685851737001</c:v>
                      </c:pt>
                      <c:pt idx="622">
                        <c:v>16.325705415211001</c:v>
                      </c:pt>
                      <c:pt idx="623">
                        <c:v>16.639198883663401</c:v>
                      </c:pt>
                      <c:pt idx="624">
                        <c:v>16.208714945131501</c:v>
                      </c:pt>
                      <c:pt idx="625">
                        <c:v>16.410077089589301</c:v>
                      </c:pt>
                      <c:pt idx="626">
                        <c:v>16.495188297983301</c:v>
                      </c:pt>
                      <c:pt idx="627">
                        <c:v>16.299306954709898</c:v>
                      </c:pt>
                      <c:pt idx="628">
                        <c:v>16.3542195168469</c:v>
                      </c:pt>
                      <c:pt idx="629">
                        <c:v>16.389711922436</c:v>
                      </c:pt>
                      <c:pt idx="630">
                        <c:v>16.326994257326199</c:v>
                      </c:pt>
                      <c:pt idx="631">
                        <c:v>16.373989758315499</c:v>
                      </c:pt>
                      <c:pt idx="632">
                        <c:v>16.825446754571399</c:v>
                      </c:pt>
                      <c:pt idx="633">
                        <c:v>16.374702973359099</c:v>
                      </c:pt>
                      <c:pt idx="634">
                        <c:v>16.2872723794008</c:v>
                      </c:pt>
                      <c:pt idx="635">
                        <c:v>16.492876277304699</c:v>
                      </c:pt>
                      <c:pt idx="636">
                        <c:v>16.404904737865699</c:v>
                      </c:pt>
                      <c:pt idx="637">
                        <c:v>16.3773548148109</c:v>
                      </c:pt>
                      <c:pt idx="638">
                        <c:v>16.242621839656699</c:v>
                      </c:pt>
                      <c:pt idx="639">
                        <c:v>16.435819000382001</c:v>
                      </c:pt>
                      <c:pt idx="640">
                        <c:v>16.486657710288402</c:v>
                      </c:pt>
                      <c:pt idx="641">
                        <c:v>16.410496111770801</c:v>
                      </c:pt>
                      <c:pt idx="642">
                        <c:v>16.358268218428702</c:v>
                      </c:pt>
                      <c:pt idx="643">
                        <c:v>16.637456290852199</c:v>
                      </c:pt>
                      <c:pt idx="644">
                        <c:v>16.481971916408401</c:v>
                      </c:pt>
                      <c:pt idx="645">
                        <c:v>16.2542347844871</c:v>
                      </c:pt>
                      <c:pt idx="646">
                        <c:v>16.6579722566977</c:v>
                      </c:pt>
                      <c:pt idx="647">
                        <c:v>16.380302233534099</c:v>
                      </c:pt>
                      <c:pt idx="648">
                        <c:v>16.399595290828699</c:v>
                      </c:pt>
                      <c:pt idx="649">
                        <c:v>16.3582922629755</c:v>
                      </c:pt>
                      <c:pt idx="650">
                        <c:v>16.438133020353298</c:v>
                      </c:pt>
                      <c:pt idx="651">
                        <c:v>16.432829554278801</c:v>
                      </c:pt>
                      <c:pt idx="652">
                        <c:v>16.303244279690301</c:v>
                      </c:pt>
                      <c:pt idx="653">
                        <c:v>16.226031502819499</c:v>
                      </c:pt>
                      <c:pt idx="654">
                        <c:v>16.3572176173316</c:v>
                      </c:pt>
                      <c:pt idx="655">
                        <c:v>16.328318867910902</c:v>
                      </c:pt>
                      <c:pt idx="656">
                        <c:v>16.375849606136601</c:v>
                      </c:pt>
                      <c:pt idx="657">
                        <c:v>16.274857915196801</c:v>
                      </c:pt>
                      <c:pt idx="658">
                        <c:v>16.514784406711801</c:v>
                      </c:pt>
                      <c:pt idx="659">
                        <c:v>16.623021741032499</c:v>
                      </c:pt>
                      <c:pt idx="660">
                        <c:v>16.364895832793501</c:v>
                      </c:pt>
                      <c:pt idx="661">
                        <c:v>16.232953202998601</c:v>
                      </c:pt>
                      <c:pt idx="662">
                        <c:v>16.314198922945401</c:v>
                      </c:pt>
                      <c:pt idx="663">
                        <c:v>16.490822315025099</c:v>
                      </c:pt>
                      <c:pt idx="664">
                        <c:v>16.3538851418223</c:v>
                      </c:pt>
                      <c:pt idx="665">
                        <c:v>16.235945610280499</c:v>
                      </c:pt>
                      <c:pt idx="666">
                        <c:v>16.489156594154402</c:v>
                      </c:pt>
                      <c:pt idx="667">
                        <c:v>16.2362769805409</c:v>
                      </c:pt>
                      <c:pt idx="668">
                        <c:v>16.304629745122298</c:v>
                      </c:pt>
                      <c:pt idx="669">
                        <c:v>16.3697502501633</c:v>
                      </c:pt>
                      <c:pt idx="670">
                        <c:v>16.309296260749001</c:v>
                      </c:pt>
                      <c:pt idx="671">
                        <c:v>16.440409860355999</c:v>
                      </c:pt>
                      <c:pt idx="672">
                        <c:v>13.287353472418999</c:v>
                      </c:pt>
                      <c:pt idx="673">
                        <c:v>12.863746814241001</c:v>
                      </c:pt>
                      <c:pt idx="674">
                        <c:v>13.227432526236401</c:v>
                      </c:pt>
                      <c:pt idx="675">
                        <c:v>13.0591296918151</c:v>
                      </c:pt>
                      <c:pt idx="676">
                        <c:v>13.1168755247941</c:v>
                      </c:pt>
                      <c:pt idx="677">
                        <c:v>13.1404335949386</c:v>
                      </c:pt>
                      <c:pt idx="678">
                        <c:v>13.0759257508949</c:v>
                      </c:pt>
                      <c:pt idx="679">
                        <c:v>12.4756038449346</c:v>
                      </c:pt>
                      <c:pt idx="680">
                        <c:v>12.485436881604899</c:v>
                      </c:pt>
                      <c:pt idx="681">
                        <c:v>12.5722710470748</c:v>
                      </c:pt>
                      <c:pt idx="682">
                        <c:v>12.4556732409755</c:v>
                      </c:pt>
                      <c:pt idx="683">
                        <c:v>12.161327763716001</c:v>
                      </c:pt>
                      <c:pt idx="684">
                        <c:v>12.1361485896298</c:v>
                      </c:pt>
                      <c:pt idx="685">
                        <c:v>16.115335889196199</c:v>
                      </c:pt>
                      <c:pt idx="686">
                        <c:v>15.711830356241499</c:v>
                      </c:pt>
                      <c:pt idx="687">
                        <c:v>15.7199195732391</c:v>
                      </c:pt>
                      <c:pt idx="688">
                        <c:v>15.718135467340501</c:v>
                      </c:pt>
                      <c:pt idx="689">
                        <c:v>15.6779244173996</c:v>
                      </c:pt>
                      <c:pt idx="690">
                        <c:v>15.7009657985174</c:v>
                      </c:pt>
                      <c:pt idx="691">
                        <c:v>15.687247002062501</c:v>
                      </c:pt>
                      <c:pt idx="692">
                        <c:v>16.183546237676701</c:v>
                      </c:pt>
                      <c:pt idx="693">
                        <c:v>16.855250429087999</c:v>
                      </c:pt>
                      <c:pt idx="694">
                        <c:v>16.456262550861801</c:v>
                      </c:pt>
                      <c:pt idx="695">
                        <c:v>16.5003429225487</c:v>
                      </c:pt>
                      <c:pt idx="696">
                        <c:v>16.4381673963846</c:v>
                      </c:pt>
                      <c:pt idx="697">
                        <c:v>16.224577368412099</c:v>
                      </c:pt>
                      <c:pt idx="698">
                        <c:v>16.641203469288801</c:v>
                      </c:pt>
                      <c:pt idx="699">
                        <c:v>16.508703769846498</c:v>
                      </c:pt>
                      <c:pt idx="700">
                        <c:v>16.295868433548101</c:v>
                      </c:pt>
                      <c:pt idx="701">
                        <c:v>16.3581305987435</c:v>
                      </c:pt>
                      <c:pt idx="702">
                        <c:v>16.8672970449893</c:v>
                      </c:pt>
                      <c:pt idx="703">
                        <c:v>16.431707138514302</c:v>
                      </c:pt>
                      <c:pt idx="704">
                        <c:v>16.330751926961</c:v>
                      </c:pt>
                      <c:pt idx="705">
                        <c:v>16.413380158536601</c:v>
                      </c:pt>
                      <c:pt idx="706">
                        <c:v>16.395283523379401</c:v>
                      </c:pt>
                      <c:pt idx="707">
                        <c:v>16.656099696718101</c:v>
                      </c:pt>
                      <c:pt idx="708">
                        <c:v>16.4361979900007</c:v>
                      </c:pt>
                      <c:pt idx="709">
                        <c:v>16.3106203918842</c:v>
                      </c:pt>
                      <c:pt idx="710">
                        <c:v>16.3431452747561</c:v>
                      </c:pt>
                      <c:pt idx="711">
                        <c:v>16.290082229146002</c:v>
                      </c:pt>
                      <c:pt idx="712">
                        <c:v>16.239514267297899</c:v>
                      </c:pt>
                      <c:pt idx="713">
                        <c:v>16.506218412422498</c:v>
                      </c:pt>
                      <c:pt idx="714">
                        <c:v>16.8645533577692</c:v>
                      </c:pt>
                      <c:pt idx="715">
                        <c:v>16.461041922343099</c:v>
                      </c:pt>
                      <c:pt idx="716">
                        <c:v>16.4097657693586</c:v>
                      </c:pt>
                      <c:pt idx="717">
                        <c:v>16.5074721476851</c:v>
                      </c:pt>
                      <c:pt idx="718">
                        <c:v>16.430461364997001</c:v>
                      </c:pt>
                      <c:pt idx="719">
                        <c:v>16.4432813806783</c:v>
                      </c:pt>
                      <c:pt idx="720">
                        <c:v>16.829995195117402</c:v>
                      </c:pt>
                      <c:pt idx="721">
                        <c:v>16.9146230180333</c:v>
                      </c:pt>
                      <c:pt idx="722">
                        <c:v>16.553271358522601</c:v>
                      </c:pt>
                      <c:pt idx="723">
                        <c:v>16.525237405261201</c:v>
                      </c:pt>
                      <c:pt idx="724">
                        <c:v>16.928743950738099</c:v>
                      </c:pt>
                      <c:pt idx="725">
                        <c:v>16.454349121553101</c:v>
                      </c:pt>
                      <c:pt idx="726">
                        <c:v>16.362577544126399</c:v>
                      </c:pt>
                      <c:pt idx="727">
                        <c:v>16.531452817416099</c:v>
                      </c:pt>
                      <c:pt idx="728">
                        <c:v>16.417847802139299</c:v>
                      </c:pt>
                      <c:pt idx="729">
                        <c:v>16.531888607357999</c:v>
                      </c:pt>
                      <c:pt idx="730">
                        <c:v>16.908460942284499</c:v>
                      </c:pt>
                      <c:pt idx="731">
                        <c:v>16.503890275333401</c:v>
                      </c:pt>
                      <c:pt idx="732">
                        <c:v>16.450339980790702</c:v>
                      </c:pt>
                      <c:pt idx="733">
                        <c:v>16.4448237569089</c:v>
                      </c:pt>
                      <c:pt idx="734">
                        <c:v>16.487793970059499</c:v>
                      </c:pt>
                      <c:pt idx="735">
                        <c:v>16.358212480541301</c:v>
                      </c:pt>
                      <c:pt idx="736">
                        <c:v>16.543980588117201</c:v>
                      </c:pt>
                      <c:pt idx="737">
                        <c:v>16.5197080089611</c:v>
                      </c:pt>
                      <c:pt idx="738">
                        <c:v>16.442118970911299</c:v>
                      </c:pt>
                      <c:pt idx="739">
                        <c:v>16.534578749803298</c:v>
                      </c:pt>
                      <c:pt idx="740">
                        <c:v>16.9258530867377</c:v>
                      </c:pt>
                      <c:pt idx="741">
                        <c:v>16.4980677179616</c:v>
                      </c:pt>
                      <c:pt idx="742">
                        <c:v>16.559525935321499</c:v>
                      </c:pt>
                      <c:pt idx="743">
                        <c:v>16.525145155030501</c:v>
                      </c:pt>
                      <c:pt idx="744">
                        <c:v>16.780020047963301</c:v>
                      </c:pt>
                      <c:pt idx="745">
                        <c:v>16.451085967452698</c:v>
                      </c:pt>
                      <c:pt idx="746">
                        <c:v>16.455752513076</c:v>
                      </c:pt>
                      <c:pt idx="747">
                        <c:v>16.5714668485363</c:v>
                      </c:pt>
                      <c:pt idx="748">
                        <c:v>16.436356626140299</c:v>
                      </c:pt>
                      <c:pt idx="749">
                        <c:v>16.362272006941499</c:v>
                      </c:pt>
                      <c:pt idx="750">
                        <c:v>16.542499107668899</c:v>
                      </c:pt>
                      <c:pt idx="751">
                        <c:v>16.505467466634101</c:v>
                      </c:pt>
                      <c:pt idx="752">
                        <c:v>16.525037760211099</c:v>
                      </c:pt>
                      <c:pt idx="753">
                        <c:v>16.449408573244401</c:v>
                      </c:pt>
                      <c:pt idx="754">
                        <c:v>16.5624320721972</c:v>
                      </c:pt>
                      <c:pt idx="755">
                        <c:v>16.892793798981799</c:v>
                      </c:pt>
                      <c:pt idx="756">
                        <c:v>16.430156466992901</c:v>
                      </c:pt>
                      <c:pt idx="757">
                        <c:v>16.463416258345902</c:v>
                      </c:pt>
                      <c:pt idx="758">
                        <c:v>16.514934970864001</c:v>
                      </c:pt>
                      <c:pt idx="759">
                        <c:v>16.787319925140199</c:v>
                      </c:pt>
                      <c:pt idx="760">
                        <c:v>16.573763211238798</c:v>
                      </c:pt>
                      <c:pt idx="761">
                        <c:v>16.5270489901852</c:v>
                      </c:pt>
                      <c:pt idx="762">
                        <c:v>16.780370190297301</c:v>
                      </c:pt>
                      <c:pt idx="763">
                        <c:v>16.781939625046501</c:v>
                      </c:pt>
                      <c:pt idx="764">
                        <c:v>16.4681153625978</c:v>
                      </c:pt>
                      <c:pt idx="765">
                        <c:v>16.445167655853801</c:v>
                      </c:pt>
                      <c:pt idx="766">
                        <c:v>16.4851083378732</c:v>
                      </c:pt>
                      <c:pt idx="767">
                        <c:v>16.583431431487099</c:v>
                      </c:pt>
                      <c:pt idx="768">
                        <c:v>16.437860665112701</c:v>
                      </c:pt>
                      <c:pt idx="769">
                        <c:v>16.373990855136</c:v>
                      </c:pt>
                      <c:pt idx="770">
                        <c:v>16.4980455692106</c:v>
                      </c:pt>
                      <c:pt idx="771">
                        <c:v>16.420324036775</c:v>
                      </c:pt>
                      <c:pt idx="772">
                        <c:v>16.507306383777198</c:v>
                      </c:pt>
                      <c:pt idx="773">
                        <c:v>16.508954809245601</c:v>
                      </c:pt>
                      <c:pt idx="774">
                        <c:v>16.4502650077008</c:v>
                      </c:pt>
                      <c:pt idx="775">
                        <c:v>16.512554600911201</c:v>
                      </c:pt>
                      <c:pt idx="776">
                        <c:v>16.920562492008301</c:v>
                      </c:pt>
                      <c:pt idx="777">
                        <c:v>16.509848032345701</c:v>
                      </c:pt>
                      <c:pt idx="778">
                        <c:v>16.353493192031099</c:v>
                      </c:pt>
                      <c:pt idx="779">
                        <c:v>16.432456727436701</c:v>
                      </c:pt>
                      <c:pt idx="780">
                        <c:v>16.453695159744701</c:v>
                      </c:pt>
                      <c:pt idx="781">
                        <c:v>16.465959671854598</c:v>
                      </c:pt>
                      <c:pt idx="782">
                        <c:v>16.5438482555966</c:v>
                      </c:pt>
                      <c:pt idx="783">
                        <c:v>16.585895704262601</c:v>
                      </c:pt>
                      <c:pt idx="784">
                        <c:v>16.7697783362376</c:v>
                      </c:pt>
                      <c:pt idx="785">
                        <c:v>16.603755736260698</c:v>
                      </c:pt>
                      <c:pt idx="786">
                        <c:v>16.513730159006801</c:v>
                      </c:pt>
                      <c:pt idx="787">
                        <c:v>16.476372000563799</c:v>
                      </c:pt>
                      <c:pt idx="788">
                        <c:v>16.7869319398682</c:v>
                      </c:pt>
                      <c:pt idx="789">
                        <c:v>16.802517945624501</c:v>
                      </c:pt>
                      <c:pt idx="790">
                        <c:v>16.4701880337809</c:v>
                      </c:pt>
                      <c:pt idx="791">
                        <c:v>16.424019672662499</c:v>
                      </c:pt>
                      <c:pt idx="792">
                        <c:v>16.349004377793701</c:v>
                      </c:pt>
                      <c:pt idx="793">
                        <c:v>16.476838144233401</c:v>
                      </c:pt>
                      <c:pt idx="794">
                        <c:v>16.574921172834198</c:v>
                      </c:pt>
                      <c:pt idx="795">
                        <c:v>16.459998121456501</c:v>
                      </c:pt>
                      <c:pt idx="796">
                        <c:v>16.3636180237833</c:v>
                      </c:pt>
                      <c:pt idx="797">
                        <c:v>16.5132076332536</c:v>
                      </c:pt>
                      <c:pt idx="798">
                        <c:v>16.517459578019501</c:v>
                      </c:pt>
                      <c:pt idx="799">
                        <c:v>16.423624978372299</c:v>
                      </c:pt>
                      <c:pt idx="800">
                        <c:v>16.517414038767601</c:v>
                      </c:pt>
                      <c:pt idx="801">
                        <c:v>16.515010385221402</c:v>
                      </c:pt>
                      <c:pt idx="802">
                        <c:v>16.433525557687901</c:v>
                      </c:pt>
                      <c:pt idx="803">
                        <c:v>16.515204060929001</c:v>
                      </c:pt>
                      <c:pt idx="804">
                        <c:v>16.907584552970899</c:v>
                      </c:pt>
                      <c:pt idx="805">
                        <c:v>16.914899676325799</c:v>
                      </c:pt>
                      <c:pt idx="806">
                        <c:v>16.5320345047388</c:v>
                      </c:pt>
                      <c:pt idx="807">
                        <c:v>16.5507730825869</c:v>
                      </c:pt>
                      <c:pt idx="808">
                        <c:v>16.450124470189301</c:v>
                      </c:pt>
                      <c:pt idx="809">
                        <c:v>16.3725077234309</c:v>
                      </c:pt>
                      <c:pt idx="810">
                        <c:v>16.444973566333299</c:v>
                      </c:pt>
                      <c:pt idx="811">
                        <c:v>16.491820907471801</c:v>
                      </c:pt>
                      <c:pt idx="812">
                        <c:v>16.430402413769801</c:v>
                      </c:pt>
                      <c:pt idx="813">
                        <c:v>16.4604527347283</c:v>
                      </c:pt>
                      <c:pt idx="814">
                        <c:v>16.534840195088702</c:v>
                      </c:pt>
                      <c:pt idx="815">
                        <c:v>16.500304184863499</c:v>
                      </c:pt>
                      <c:pt idx="816">
                        <c:v>16.586216148279501</c:v>
                      </c:pt>
                      <c:pt idx="817">
                        <c:v>16.8133022959321</c:v>
                      </c:pt>
                      <c:pt idx="818">
                        <c:v>16.564416903477898</c:v>
                      </c:pt>
                      <c:pt idx="819">
                        <c:v>16.539247890104701</c:v>
                      </c:pt>
                      <c:pt idx="820">
                        <c:v>16.4379590370689</c:v>
                      </c:pt>
                      <c:pt idx="821">
                        <c:v>16.476487321768602</c:v>
                      </c:pt>
                      <c:pt idx="822">
                        <c:v>16.797719479628402</c:v>
                      </c:pt>
                      <c:pt idx="823">
                        <c:v>16.7801714429757</c:v>
                      </c:pt>
                      <c:pt idx="824">
                        <c:v>16.471922444561699</c:v>
                      </c:pt>
                      <c:pt idx="825">
                        <c:v>16.414450258769602</c:v>
                      </c:pt>
                      <c:pt idx="826">
                        <c:v>16.524415319834301</c:v>
                      </c:pt>
                      <c:pt idx="827">
                        <c:v>16.382751861076098</c:v>
                      </c:pt>
                      <c:pt idx="828">
                        <c:v>16.508267763333201</c:v>
                      </c:pt>
                      <c:pt idx="829">
                        <c:v>16.589691744436902</c:v>
                      </c:pt>
                      <c:pt idx="830">
                        <c:v>16.467713369169601</c:v>
                      </c:pt>
                      <c:pt idx="831">
                        <c:v>16.354181800387298</c:v>
                      </c:pt>
                      <c:pt idx="832">
                        <c:v>16.514988468866498</c:v>
                      </c:pt>
                      <c:pt idx="833">
                        <c:v>16.8879695274107</c:v>
                      </c:pt>
                      <c:pt idx="834">
                        <c:v>16.5467495789654</c:v>
                      </c:pt>
                      <c:pt idx="835">
                        <c:v>16.457706429486301</c:v>
                      </c:pt>
                      <c:pt idx="836">
                        <c:v>16.514177774283699</c:v>
                      </c:pt>
                      <c:pt idx="837">
                        <c:v>16.488855795090402</c:v>
                      </c:pt>
                      <c:pt idx="838">
                        <c:v>16.426518938426199</c:v>
                      </c:pt>
                      <c:pt idx="839">
                        <c:v>16.511672922299699</c:v>
                      </c:pt>
                      <c:pt idx="840">
                        <c:v>16.927046963850099</c:v>
                      </c:pt>
                      <c:pt idx="841">
                        <c:v>16.9626996938003</c:v>
                      </c:pt>
                      <c:pt idx="842">
                        <c:v>16.662675923828601</c:v>
                      </c:pt>
                      <c:pt idx="843">
                        <c:v>16.974655032262401</c:v>
                      </c:pt>
                      <c:pt idx="844">
                        <c:v>16.651439963685402</c:v>
                      </c:pt>
                      <c:pt idx="845">
                        <c:v>16.645700776090099</c:v>
                      </c:pt>
                      <c:pt idx="846">
                        <c:v>16.973988959365499</c:v>
                      </c:pt>
                      <c:pt idx="847">
                        <c:v>16.840400388251499</c:v>
                      </c:pt>
                      <c:pt idx="848">
                        <c:v>16.655199074655702</c:v>
                      </c:pt>
                      <c:pt idx="849">
                        <c:v>16.638909781267198</c:v>
                      </c:pt>
                      <c:pt idx="850">
                        <c:v>16.993741385498399</c:v>
                      </c:pt>
                      <c:pt idx="851">
                        <c:v>16.944337626228702</c:v>
                      </c:pt>
                      <c:pt idx="852">
                        <c:v>16.844902258506298</c:v>
                      </c:pt>
                      <c:pt idx="853">
                        <c:v>16.658183402857901</c:v>
                      </c:pt>
                      <c:pt idx="854">
                        <c:v>16.649624151752501</c:v>
                      </c:pt>
                      <c:pt idx="855">
                        <c:v>16.9933037383704</c:v>
                      </c:pt>
                      <c:pt idx="856">
                        <c:v>16.8457164004584</c:v>
                      </c:pt>
                      <c:pt idx="857">
                        <c:v>16.978166017755601</c:v>
                      </c:pt>
                      <c:pt idx="858">
                        <c:v>16.844343751499402</c:v>
                      </c:pt>
                      <c:pt idx="859">
                        <c:v>16.649408568738998</c:v>
                      </c:pt>
                      <c:pt idx="860">
                        <c:v>16.630019249944802</c:v>
                      </c:pt>
                      <c:pt idx="861">
                        <c:v>16.996697878569101</c:v>
                      </c:pt>
                      <c:pt idx="862">
                        <c:v>16.681205885141001</c:v>
                      </c:pt>
                      <c:pt idx="863">
                        <c:v>16.845485849078699</c:v>
                      </c:pt>
                      <c:pt idx="864">
                        <c:v>16.987149523475502</c:v>
                      </c:pt>
                      <c:pt idx="865">
                        <c:v>16.825222574232999</c:v>
                      </c:pt>
                      <c:pt idx="866">
                        <c:v>16.659835740240201</c:v>
                      </c:pt>
                      <c:pt idx="867">
                        <c:v>16.680865380104201</c:v>
                      </c:pt>
                      <c:pt idx="868">
                        <c:v>16.9786734153335</c:v>
                      </c:pt>
                      <c:pt idx="869">
                        <c:v>16.6251670784251</c:v>
                      </c:pt>
                      <c:pt idx="870">
                        <c:v>16.648970747805599</c:v>
                      </c:pt>
                      <c:pt idx="871">
                        <c:v>16.835701111067198</c:v>
                      </c:pt>
                      <c:pt idx="872">
                        <c:v>16.954684401521799</c:v>
                      </c:pt>
                      <c:pt idx="873">
                        <c:v>16.835096733007902</c:v>
                      </c:pt>
                      <c:pt idx="874">
                        <c:v>16.6854309478944</c:v>
                      </c:pt>
                      <c:pt idx="875">
                        <c:v>16.6641754932004</c:v>
                      </c:pt>
                      <c:pt idx="876">
                        <c:v>16.992933477152899</c:v>
                      </c:pt>
                      <c:pt idx="877">
                        <c:v>16.966831510880901</c:v>
                      </c:pt>
                      <c:pt idx="878">
                        <c:v>16.668745060050799</c:v>
                      </c:pt>
                      <c:pt idx="879">
                        <c:v>16.681545683863</c:v>
                      </c:pt>
                      <c:pt idx="880">
                        <c:v>16.840390137491401</c:v>
                      </c:pt>
                      <c:pt idx="881">
                        <c:v>16.978617706294099</c:v>
                      </c:pt>
                      <c:pt idx="882">
                        <c:v>16.820341958315201</c:v>
                      </c:pt>
                      <c:pt idx="883">
                        <c:v>16.6634968361994</c:v>
                      </c:pt>
                      <c:pt idx="884">
                        <c:v>16.659933695498601</c:v>
                      </c:pt>
                      <c:pt idx="885">
                        <c:v>16.992267803166001</c:v>
                      </c:pt>
                      <c:pt idx="886">
                        <c:v>16.989927738144399</c:v>
                      </c:pt>
                      <c:pt idx="887">
                        <c:v>17.013119346849098</c:v>
                      </c:pt>
                      <c:pt idx="888">
                        <c:v>17.013806889792502</c:v>
                      </c:pt>
                      <c:pt idx="889">
                        <c:v>17.0097881383005</c:v>
                      </c:pt>
                      <c:pt idx="890">
                        <c:v>17.001818189802499</c:v>
                      </c:pt>
                      <c:pt idx="891">
                        <c:v>17.004207472338901</c:v>
                      </c:pt>
                      <c:pt idx="892">
                        <c:v>17.015196312321599</c:v>
                      </c:pt>
                      <c:pt idx="893">
                        <c:v>16.995983472210401</c:v>
                      </c:pt>
                      <c:pt idx="894">
                        <c:v>17.016809548516498</c:v>
                      </c:pt>
                      <c:pt idx="895">
                        <c:v>17.011457608835201</c:v>
                      </c:pt>
                      <c:pt idx="896">
                        <c:v>17.788470326933201</c:v>
                      </c:pt>
                      <c:pt idx="897">
                        <c:v>15.7001694427654</c:v>
                      </c:pt>
                      <c:pt idx="898">
                        <c:v>15.717865736768299</c:v>
                      </c:pt>
                      <c:pt idx="899">
                        <c:v>15.504192496705899</c:v>
                      </c:pt>
                      <c:pt idx="900">
                        <c:v>15.677195956333501</c:v>
                      </c:pt>
                      <c:pt idx="901">
                        <c:v>15.4742587180609</c:v>
                      </c:pt>
                      <c:pt idx="902">
                        <c:v>15.7212933171804</c:v>
                      </c:pt>
                      <c:pt idx="903">
                        <c:v>15.7200135311447</c:v>
                      </c:pt>
                      <c:pt idx="904">
                        <c:v>15.7251085434511</c:v>
                      </c:pt>
                      <c:pt idx="905">
                        <c:v>15.504340908889001</c:v>
                      </c:pt>
                      <c:pt idx="906">
                        <c:v>15.6816391327931</c:v>
                      </c:pt>
                      <c:pt idx="907">
                        <c:v>15.709183105893</c:v>
                      </c:pt>
                      <c:pt idx="908">
                        <c:v>15.465860758608301</c:v>
                      </c:pt>
                      <c:pt idx="909">
                        <c:v>15.7202661505384</c:v>
                      </c:pt>
                      <c:pt idx="910">
                        <c:v>15.7495340352187</c:v>
                      </c:pt>
                      <c:pt idx="911">
                        <c:v>15.704151289014</c:v>
                      </c:pt>
                      <c:pt idx="912">
                        <c:v>15.6872549876111</c:v>
                      </c:pt>
                      <c:pt idx="913">
                        <c:v>15.7023241012218</c:v>
                      </c:pt>
                      <c:pt idx="914">
                        <c:v>15.7517199058491</c:v>
                      </c:pt>
                      <c:pt idx="915">
                        <c:v>15.709593855946601</c:v>
                      </c:pt>
                      <c:pt idx="916">
                        <c:v>15.5077686308592</c:v>
                      </c:pt>
                      <c:pt idx="917">
                        <c:v>15.462548419034899</c:v>
                      </c:pt>
                      <c:pt idx="918">
                        <c:v>15.7560504074506</c:v>
                      </c:pt>
                      <c:pt idx="919">
                        <c:v>15.660728702173801</c:v>
                      </c:pt>
                      <c:pt idx="920">
                        <c:v>15.678519668984199</c:v>
                      </c:pt>
                      <c:pt idx="921">
                        <c:v>15.670787821288</c:v>
                      </c:pt>
                      <c:pt idx="922">
                        <c:v>15.665801417491201</c:v>
                      </c:pt>
                      <c:pt idx="923">
                        <c:v>15.7125861887562</c:v>
                      </c:pt>
                      <c:pt idx="924">
                        <c:v>16.178128550029001</c:v>
                      </c:pt>
                      <c:pt idx="925">
                        <c:v>16.1834974261476</c:v>
                      </c:pt>
                      <c:pt idx="926">
                        <c:v>15.750997311574</c:v>
                      </c:pt>
                      <c:pt idx="927">
                        <c:v>15.709040323406001</c:v>
                      </c:pt>
                      <c:pt idx="928">
                        <c:v>15.689282116339699</c:v>
                      </c:pt>
                      <c:pt idx="929">
                        <c:v>15.696599625964501</c:v>
                      </c:pt>
                      <c:pt idx="930">
                        <c:v>15.740771315803601</c:v>
                      </c:pt>
                      <c:pt idx="931">
                        <c:v>15.6794762505879</c:v>
                      </c:pt>
                      <c:pt idx="932">
                        <c:v>15.724803584360799</c:v>
                      </c:pt>
                      <c:pt idx="933">
                        <c:v>15.725631235172299</c:v>
                      </c:pt>
                      <c:pt idx="934">
                        <c:v>15.468051785164899</c:v>
                      </c:pt>
                      <c:pt idx="935">
                        <c:v>15.724363786876401</c:v>
                      </c:pt>
                      <c:pt idx="936">
                        <c:v>15.4743570804716</c:v>
                      </c:pt>
                      <c:pt idx="937">
                        <c:v>15.739889667007899</c:v>
                      </c:pt>
                      <c:pt idx="938">
                        <c:v>15.7298797183517</c:v>
                      </c:pt>
                      <c:pt idx="939">
                        <c:v>15.4943463965381</c:v>
                      </c:pt>
                      <c:pt idx="940">
                        <c:v>15.715904441225399</c:v>
                      </c:pt>
                      <c:pt idx="941">
                        <c:v>15.7355000368026</c:v>
                      </c:pt>
                      <c:pt idx="942">
                        <c:v>15.481979724883301</c:v>
                      </c:pt>
                      <c:pt idx="943">
                        <c:v>15.710548962722999</c:v>
                      </c:pt>
                      <c:pt idx="944">
                        <c:v>15.7327504621832</c:v>
                      </c:pt>
                      <c:pt idx="945">
                        <c:v>15.7299459815655</c:v>
                      </c:pt>
                      <c:pt idx="946">
                        <c:v>15.7381944685911</c:v>
                      </c:pt>
                      <c:pt idx="947">
                        <c:v>15.6917544510542</c:v>
                      </c:pt>
                      <c:pt idx="948">
                        <c:v>15.447089591013</c:v>
                      </c:pt>
                      <c:pt idx="949">
                        <c:v>15.473810226355299</c:v>
                      </c:pt>
                      <c:pt idx="950">
                        <c:v>15.686922624014899</c:v>
                      </c:pt>
                      <c:pt idx="951">
                        <c:v>15.691282056315901</c:v>
                      </c:pt>
                      <c:pt idx="952">
                        <c:v>15.6874159431772</c:v>
                      </c:pt>
                      <c:pt idx="953">
                        <c:v>16.2082209088348</c:v>
                      </c:pt>
                      <c:pt idx="954">
                        <c:v>15.725538887360701</c:v>
                      </c:pt>
                      <c:pt idx="955">
                        <c:v>15.6725805415235</c:v>
                      </c:pt>
                      <c:pt idx="956">
                        <c:v>15.727547003937699</c:v>
                      </c:pt>
                      <c:pt idx="957">
                        <c:v>15.7137177793728</c:v>
                      </c:pt>
                      <c:pt idx="958">
                        <c:v>15.718027835832</c:v>
                      </c:pt>
                      <c:pt idx="959">
                        <c:v>15.740268052099401</c:v>
                      </c:pt>
                      <c:pt idx="960">
                        <c:v>15.724220039736601</c:v>
                      </c:pt>
                      <c:pt idx="961">
                        <c:v>15.4641180182177</c:v>
                      </c:pt>
                      <c:pt idx="962">
                        <c:v>15.7103804864045</c:v>
                      </c:pt>
                      <c:pt idx="963">
                        <c:v>15.4715245417157</c:v>
                      </c:pt>
                      <c:pt idx="964">
                        <c:v>15.698332496753199</c:v>
                      </c:pt>
                      <c:pt idx="965">
                        <c:v>15.5166519009135</c:v>
                      </c:pt>
                      <c:pt idx="966">
                        <c:v>15.760128503804999</c:v>
                      </c:pt>
                      <c:pt idx="967">
                        <c:v>15.732276925053499</c:v>
                      </c:pt>
                      <c:pt idx="968">
                        <c:v>15.6872210551564</c:v>
                      </c:pt>
                      <c:pt idx="969">
                        <c:v>15.670969218763901</c:v>
                      </c:pt>
                      <c:pt idx="970">
                        <c:v>15.672097868454699</c:v>
                      </c:pt>
                      <c:pt idx="971">
                        <c:v>15.662099121163999</c:v>
                      </c:pt>
                      <c:pt idx="972">
                        <c:v>15.496184784135799</c:v>
                      </c:pt>
                      <c:pt idx="973">
                        <c:v>15.6762274603769</c:v>
                      </c:pt>
                      <c:pt idx="974">
                        <c:v>16.2385537178621</c:v>
                      </c:pt>
                      <c:pt idx="975">
                        <c:v>15.7249220600775</c:v>
                      </c:pt>
                      <c:pt idx="976">
                        <c:v>15.6923330173365</c:v>
                      </c:pt>
                      <c:pt idx="977">
                        <c:v>15.7392286699991</c:v>
                      </c:pt>
                      <c:pt idx="978">
                        <c:v>15.727337415458001</c:v>
                      </c:pt>
                      <c:pt idx="979">
                        <c:v>15.7452061449079</c:v>
                      </c:pt>
                      <c:pt idx="980">
                        <c:v>15.6878828536512</c:v>
                      </c:pt>
                      <c:pt idx="981">
                        <c:v>15.5368697392359</c:v>
                      </c:pt>
                      <c:pt idx="982">
                        <c:v>15.7115780876464</c:v>
                      </c:pt>
                      <c:pt idx="983">
                        <c:v>15.7006045411106</c:v>
                      </c:pt>
                      <c:pt idx="984">
                        <c:v>15.454357567931099</c:v>
                      </c:pt>
                      <c:pt idx="985">
                        <c:v>15.6580299017134</c:v>
                      </c:pt>
                      <c:pt idx="986">
                        <c:v>15.7043494142008</c:v>
                      </c:pt>
                      <c:pt idx="987">
                        <c:v>15.7074669662913</c:v>
                      </c:pt>
                      <c:pt idx="988">
                        <c:v>15.6748397777517</c:v>
                      </c:pt>
                      <c:pt idx="989">
                        <c:v>16.229278781311798</c:v>
                      </c:pt>
                      <c:pt idx="990">
                        <c:v>15.7322665277628</c:v>
                      </c:pt>
                      <c:pt idx="991">
                        <c:v>15.717681622242299</c:v>
                      </c:pt>
                      <c:pt idx="992">
                        <c:v>15.7361847070395</c:v>
                      </c:pt>
                      <c:pt idx="993">
                        <c:v>15.732412284894499</c:v>
                      </c:pt>
                      <c:pt idx="994">
                        <c:v>15.698269840593101</c:v>
                      </c:pt>
                      <c:pt idx="995">
                        <c:v>15.4665985321778</c:v>
                      </c:pt>
                      <c:pt idx="996">
                        <c:v>15.680258143538699</c:v>
                      </c:pt>
                      <c:pt idx="997">
                        <c:v>15.4778090125338</c:v>
                      </c:pt>
                      <c:pt idx="998">
                        <c:v>15.6973389850664</c:v>
                      </c:pt>
                      <c:pt idx="999">
                        <c:v>16.170752896973799</c:v>
                      </c:pt>
                      <c:pt idx="1000">
                        <c:v>15.6839035218778</c:v>
                      </c:pt>
                      <c:pt idx="1001">
                        <c:v>15.679223131887699</c:v>
                      </c:pt>
                      <c:pt idx="1002">
                        <c:v>15.7198392330784</c:v>
                      </c:pt>
                      <c:pt idx="1003">
                        <c:v>15.681798589674701</c:v>
                      </c:pt>
                      <c:pt idx="1004">
                        <c:v>15.687486967474401</c:v>
                      </c:pt>
                      <c:pt idx="1005">
                        <c:v>16.147785400137</c:v>
                      </c:pt>
                      <c:pt idx="1006">
                        <c:v>15.6711014961583</c:v>
                      </c:pt>
                      <c:pt idx="1007">
                        <c:v>15.697408033439499</c:v>
                      </c:pt>
                      <c:pt idx="1008">
                        <c:v>16.1637372769477</c:v>
                      </c:pt>
                      <c:pt idx="1009">
                        <c:v>16.526212233966</c:v>
                      </c:pt>
                      <c:pt idx="1010">
                        <c:v>16.0954595077819</c:v>
                      </c:pt>
                      <c:pt idx="1011">
                        <c:v>16.1026230248996</c:v>
                      </c:pt>
                      <c:pt idx="1012">
                        <c:v>16.215372082113401</c:v>
                      </c:pt>
                      <c:pt idx="1013">
                        <c:v>16.1025080639468</c:v>
                      </c:pt>
                      <c:pt idx="1014">
                        <c:v>16.094640856233202</c:v>
                      </c:pt>
                      <c:pt idx="1015">
                        <c:v>16.520873794406601</c:v>
                      </c:pt>
                      <c:pt idx="1016">
                        <c:v>16.203547104252898</c:v>
                      </c:pt>
                      <c:pt idx="1017">
                        <c:v>15.951499832139801</c:v>
                      </c:pt>
                      <c:pt idx="1018">
                        <c:v>15.910177425037199</c:v>
                      </c:pt>
                      <c:pt idx="1019">
                        <c:v>15.831390764986301</c:v>
                      </c:pt>
                      <c:pt idx="1020">
                        <c:v>16.1183847906305</c:v>
                      </c:pt>
                      <c:pt idx="1021">
                        <c:v>16.1268280854026</c:v>
                      </c:pt>
                      <c:pt idx="1022">
                        <c:v>16.212550194939599</c:v>
                      </c:pt>
                      <c:pt idx="1023">
                        <c:v>15.0536287335973</c:v>
                      </c:pt>
                      <c:pt idx="1024">
                        <c:v>15.0598461674272</c:v>
                      </c:pt>
                      <c:pt idx="1025">
                        <c:v>15.117825529299299</c:v>
                      </c:pt>
                      <c:pt idx="1026">
                        <c:v>15.065435674223201</c:v>
                      </c:pt>
                      <c:pt idx="1027">
                        <c:v>15.110408530086101</c:v>
                      </c:pt>
                      <c:pt idx="1028">
                        <c:v>15.086265349190899</c:v>
                      </c:pt>
                      <c:pt idx="1029">
                        <c:v>15.1013111970737</c:v>
                      </c:pt>
                      <c:pt idx="1030">
                        <c:v>15.0981138145973</c:v>
                      </c:pt>
                      <c:pt idx="1031">
                        <c:v>15.087465764631901</c:v>
                      </c:pt>
                      <c:pt idx="1032">
                        <c:v>15.109063113563501</c:v>
                      </c:pt>
                      <c:pt idx="1033">
                        <c:v>15.089264451775501</c:v>
                      </c:pt>
                      <c:pt idx="1034">
                        <c:v>15.1270341252159</c:v>
                      </c:pt>
                      <c:pt idx="1035">
                        <c:v>15.1068433067946</c:v>
                      </c:pt>
                      <c:pt idx="1036">
                        <c:v>15.0371214635818</c:v>
                      </c:pt>
                      <c:pt idx="1037">
                        <c:v>15.120338011666799</c:v>
                      </c:pt>
                      <c:pt idx="1038">
                        <c:v>15.018797192148</c:v>
                      </c:pt>
                      <c:pt idx="1039">
                        <c:v>15.0454950016689</c:v>
                      </c:pt>
                      <c:pt idx="1040">
                        <c:v>15.0784399019036</c:v>
                      </c:pt>
                      <c:pt idx="1041">
                        <c:v>15.1168755658175</c:v>
                      </c:pt>
                      <c:pt idx="1042">
                        <c:v>15.1292445924918</c:v>
                      </c:pt>
                      <c:pt idx="1043">
                        <c:v>15.058078547246</c:v>
                      </c:pt>
                      <c:pt idx="1044">
                        <c:v>15.0572249667036</c:v>
                      </c:pt>
                      <c:pt idx="1045">
                        <c:v>15.066079870643399</c:v>
                      </c:pt>
                      <c:pt idx="1046">
                        <c:v>15.088724604842399</c:v>
                      </c:pt>
                      <c:pt idx="1047">
                        <c:v>15.091390642877601</c:v>
                      </c:pt>
                      <c:pt idx="1048">
                        <c:v>15.0860736278331</c:v>
                      </c:pt>
                      <c:pt idx="1049">
                        <c:v>15.083406791769701</c:v>
                      </c:pt>
                      <c:pt idx="1050">
                        <c:v>15.1193526169729</c:v>
                      </c:pt>
                      <c:pt idx="1051">
                        <c:v>15.089143485900699</c:v>
                      </c:pt>
                      <c:pt idx="1052">
                        <c:v>15.0728912389093</c:v>
                      </c:pt>
                      <c:pt idx="1053">
                        <c:v>15.100698904345499</c:v>
                      </c:pt>
                      <c:pt idx="1054">
                        <c:v>15.0747079101137</c:v>
                      </c:pt>
                      <c:pt idx="1055">
                        <c:v>15.112924112530299</c:v>
                      </c:pt>
                      <c:pt idx="1056">
                        <c:v>15.1136423953525</c:v>
                      </c:pt>
                      <c:pt idx="1057">
                        <c:v>15.0696349725266</c:v>
                      </c:pt>
                      <c:pt idx="1058">
                        <c:v>15.092773196229601</c:v>
                      </c:pt>
                      <c:pt idx="1059">
                        <c:v>15.0926621013569</c:v>
                      </c:pt>
                      <c:pt idx="1060">
                        <c:v>15.101033905501</c:v>
                      </c:pt>
                      <c:pt idx="1061">
                        <c:v>15.133754971105301</c:v>
                      </c:pt>
                      <c:pt idx="1062">
                        <c:v>15.059546259891199</c:v>
                      </c:pt>
                      <c:pt idx="1063">
                        <c:v>15.084991622577901</c:v>
                      </c:pt>
                      <c:pt idx="1064">
                        <c:v>15.048995421176</c:v>
                      </c:pt>
                      <c:pt idx="1065">
                        <c:v>15.076031525825</c:v>
                      </c:pt>
                      <c:pt idx="1066">
                        <c:v>15.108417992472599</c:v>
                      </c:pt>
                      <c:pt idx="1067">
                        <c:v>15.086762230359801</c:v>
                      </c:pt>
                      <c:pt idx="1068">
                        <c:v>15.086271294911301</c:v>
                      </c:pt>
                      <c:pt idx="1069">
                        <c:v>15.1093236745086</c:v>
                      </c:pt>
                      <c:pt idx="1070">
                        <c:v>15.0846893636795</c:v>
                      </c:pt>
                      <c:pt idx="1071">
                        <c:v>15.0939704319584</c:v>
                      </c:pt>
                      <c:pt idx="1072">
                        <c:v>15.056087361771899</c:v>
                      </c:pt>
                      <c:pt idx="1073">
                        <c:v>15.105799961626399</c:v>
                      </c:pt>
                      <c:pt idx="1074">
                        <c:v>15.0985950277606</c:v>
                      </c:pt>
                      <c:pt idx="1075">
                        <c:v>15.1020939885482</c:v>
                      </c:pt>
                      <c:pt idx="1076">
                        <c:v>15.017086632839399</c:v>
                      </c:pt>
                      <c:pt idx="1077">
                        <c:v>15.024097761193699</c:v>
                      </c:pt>
                      <c:pt idx="1078">
                        <c:v>15.0919658220815</c:v>
                      </c:pt>
                      <c:pt idx="1079">
                        <c:v>15.110839032946799</c:v>
                      </c:pt>
                      <c:pt idx="1080">
                        <c:v>15.1104471206272</c:v>
                      </c:pt>
                      <c:pt idx="1081">
                        <c:v>15.0794705726472</c:v>
                      </c:pt>
                      <c:pt idx="1082">
                        <c:v>15.108062407550999</c:v>
                      </c:pt>
                      <c:pt idx="1083">
                        <c:v>15.101428704960099</c:v>
                      </c:pt>
                      <c:pt idx="1084">
                        <c:v>15.1027739679643</c:v>
                      </c:pt>
                      <c:pt idx="1085">
                        <c:v>15.095336490682699</c:v>
                      </c:pt>
                      <c:pt idx="1086">
                        <c:v>15.119835416360401</c:v>
                      </c:pt>
                      <c:pt idx="1087">
                        <c:v>15.1067778864773</c:v>
                      </c:pt>
                      <c:pt idx="1088">
                        <c:v>15.098381975500599</c:v>
                      </c:pt>
                      <c:pt idx="1089">
                        <c:v>15.0803036562074</c:v>
                      </c:pt>
                      <c:pt idx="1090">
                        <c:v>15.0411825243475</c:v>
                      </c:pt>
                      <c:pt idx="1091">
                        <c:v>15.096912232711199</c:v>
                      </c:pt>
                      <c:pt idx="1092">
                        <c:v>15.1247940271908</c:v>
                      </c:pt>
                      <c:pt idx="1093">
                        <c:v>15.090679800970699</c:v>
                      </c:pt>
                      <c:pt idx="1094">
                        <c:v>15.078539546931699</c:v>
                      </c:pt>
                      <c:pt idx="1095">
                        <c:v>15.083879832238701</c:v>
                      </c:pt>
                      <c:pt idx="1096">
                        <c:v>15.083502803818201</c:v>
                      </c:pt>
                      <c:pt idx="1097">
                        <c:v>15.101890666232</c:v>
                      </c:pt>
                      <c:pt idx="1098">
                        <c:v>15.0678283299324</c:v>
                      </c:pt>
                      <c:pt idx="1099">
                        <c:v>15.1030131316589</c:v>
                      </c:pt>
                      <c:pt idx="1100">
                        <c:v>15.046247977926299</c:v>
                      </c:pt>
                      <c:pt idx="1101">
                        <c:v>15.101124077316401</c:v>
                      </c:pt>
                      <c:pt idx="1102">
                        <c:v>15.101535999041699</c:v>
                      </c:pt>
                      <c:pt idx="1103">
                        <c:v>15.0954257408772</c:v>
                      </c:pt>
                      <c:pt idx="1104">
                        <c:v>15.107797740426101</c:v>
                      </c:pt>
                      <c:pt idx="1105">
                        <c:v>15.0690554145453</c:v>
                      </c:pt>
                      <c:pt idx="1106">
                        <c:v>15.0741545835428</c:v>
                      </c:pt>
                      <c:pt idx="1107">
                        <c:v>15.074970606980401</c:v>
                      </c:pt>
                      <c:pt idx="1108">
                        <c:v>15.081633235277</c:v>
                      </c:pt>
                      <c:pt idx="1109">
                        <c:v>15.1147940059797</c:v>
                      </c:pt>
                      <c:pt idx="1110">
                        <c:v>15.0921295933728</c:v>
                      </c:pt>
                      <c:pt idx="1111">
                        <c:v>15.0828087167174</c:v>
                      </c:pt>
                      <c:pt idx="1112">
                        <c:v>15.0643778610604</c:v>
                      </c:pt>
                      <c:pt idx="1113">
                        <c:v>15.088957403973</c:v>
                      </c:pt>
                      <c:pt idx="1114">
                        <c:v>15.0815291978133</c:v>
                      </c:pt>
                      <c:pt idx="1115">
                        <c:v>15.053564329717601</c:v>
                      </c:pt>
                      <c:pt idx="1116">
                        <c:v>15.0993890134946</c:v>
                      </c:pt>
                      <c:pt idx="1117">
                        <c:v>15.0200532730729</c:v>
                      </c:pt>
                      <c:pt idx="1118">
                        <c:v>15.0474491009966</c:v>
                      </c:pt>
                      <c:pt idx="1119">
                        <c:v>15.0721874359668</c:v>
                      </c:pt>
                      <c:pt idx="1120">
                        <c:v>15.110725776718899</c:v>
                      </c:pt>
                      <c:pt idx="1121">
                        <c:v>15.075893009372299</c:v>
                      </c:pt>
                      <c:pt idx="1122">
                        <c:v>15.005417277788</c:v>
                      </c:pt>
                      <c:pt idx="1123">
                        <c:v>15.0856759306835</c:v>
                      </c:pt>
                      <c:pt idx="1124">
                        <c:v>15.118889486415499</c:v>
                      </c:pt>
                      <c:pt idx="1125">
                        <c:v>15.0717265899327</c:v>
                      </c:pt>
                      <c:pt idx="1126">
                        <c:v>15.0853401276699</c:v>
                      </c:pt>
                      <c:pt idx="1127">
                        <c:v>15.0451573982188</c:v>
                      </c:pt>
                      <c:pt idx="1128">
                        <c:v>15.0961175481787</c:v>
                      </c:pt>
                      <c:pt idx="1129">
                        <c:v>15.0824453849705</c:v>
                      </c:pt>
                      <c:pt idx="1130">
                        <c:v>15.065923551143101</c:v>
                      </c:pt>
                      <c:pt idx="1131">
                        <c:v>15.0445727319947</c:v>
                      </c:pt>
                      <c:pt idx="1132">
                        <c:v>15.0635590923455</c:v>
                      </c:pt>
                      <c:pt idx="1133">
                        <c:v>15.105808570791901</c:v>
                      </c:pt>
                      <c:pt idx="1134">
                        <c:v>15.085580380759099</c:v>
                      </c:pt>
                      <c:pt idx="1135">
                        <c:v>15.097349374641301</c:v>
                      </c:pt>
                      <c:pt idx="1136">
                        <c:v>15.0896694029156</c:v>
                      </c:pt>
                      <c:pt idx="1137">
                        <c:v>15.0790299466286</c:v>
                      </c:pt>
                      <c:pt idx="1138">
                        <c:v>15.089074665637501</c:v>
                      </c:pt>
                      <c:pt idx="1139">
                        <c:v>15.068463310821899</c:v>
                      </c:pt>
                      <c:pt idx="1140">
                        <c:v>15.0671482347355</c:v>
                      </c:pt>
                      <c:pt idx="1141">
                        <c:v>15.109030520560101</c:v>
                      </c:pt>
                      <c:pt idx="1142">
                        <c:v>15.0869055821706</c:v>
                      </c:pt>
                      <c:pt idx="1143">
                        <c:v>15.106718558521001</c:v>
                      </c:pt>
                      <c:pt idx="1144">
                        <c:v>15.0724826731016</c:v>
                      </c:pt>
                      <c:pt idx="1145">
                        <c:v>15.102296948812601</c:v>
                      </c:pt>
                      <c:pt idx="1146">
                        <c:v>15.079037907371699</c:v>
                      </c:pt>
                      <c:pt idx="1147">
                        <c:v>15.1071834641899</c:v>
                      </c:pt>
                      <c:pt idx="1148">
                        <c:v>15.108034882678</c:v>
                      </c:pt>
                      <c:pt idx="1149">
                        <c:v>14.994286168584299</c:v>
                      </c:pt>
                      <c:pt idx="1150">
                        <c:v>15.064493670771901</c:v>
                      </c:pt>
                      <c:pt idx="1151">
                        <c:v>15.1120054543438</c:v>
                      </c:pt>
                      <c:pt idx="1152">
                        <c:v>15.0936079229544</c:v>
                      </c:pt>
                      <c:pt idx="1153">
                        <c:v>15.1037611296483</c:v>
                      </c:pt>
                      <c:pt idx="1154">
                        <c:v>15.031017470591401</c:v>
                      </c:pt>
                      <c:pt idx="1155">
                        <c:v>15.069611093184401</c:v>
                      </c:pt>
                      <c:pt idx="1156">
                        <c:v>15.0986550845126</c:v>
                      </c:pt>
                      <c:pt idx="1157">
                        <c:v>15.0900080736133</c:v>
                      </c:pt>
                      <c:pt idx="1158">
                        <c:v>15.045218219385699</c:v>
                      </c:pt>
                      <c:pt idx="1159">
                        <c:v>15.041067776642199</c:v>
                      </c:pt>
                      <c:pt idx="1160">
                        <c:v>15.0655479961654</c:v>
                      </c:pt>
                      <c:pt idx="1161">
                        <c:v>15.0118190874557</c:v>
                      </c:pt>
                      <c:pt idx="1162">
                        <c:v>15.0899039994221</c:v>
                      </c:pt>
                      <c:pt idx="1163">
                        <c:v>15.107279589834601</c:v>
                      </c:pt>
                      <c:pt idx="1164">
                        <c:v>15.0445159853669</c:v>
                      </c:pt>
                      <c:pt idx="1165">
                        <c:v>15.0682609563175</c:v>
                      </c:pt>
                      <c:pt idx="1166">
                        <c:v>15.105326294825799</c:v>
                      </c:pt>
                      <c:pt idx="1167">
                        <c:v>15.0718081763161</c:v>
                      </c:pt>
                      <c:pt idx="1168">
                        <c:v>15.083248595754</c:v>
                      </c:pt>
                      <c:pt idx="1169">
                        <c:v>15.0780459179572</c:v>
                      </c:pt>
                      <c:pt idx="1170">
                        <c:v>15.097012033673099</c:v>
                      </c:pt>
                      <c:pt idx="1171">
                        <c:v>15.113216014534199</c:v>
                      </c:pt>
                      <c:pt idx="1172">
                        <c:v>15.096528592813</c:v>
                      </c:pt>
                      <c:pt idx="1173">
                        <c:v>15.0717729205625</c:v>
                      </c:pt>
                      <c:pt idx="1174">
                        <c:v>15.079215457401499</c:v>
                      </c:pt>
                      <c:pt idx="1175">
                        <c:v>15.100029049885</c:v>
                      </c:pt>
                      <c:pt idx="1176">
                        <c:v>15.072872602997499</c:v>
                      </c:pt>
                      <c:pt idx="1177">
                        <c:v>15.071549152384501</c:v>
                      </c:pt>
                      <c:pt idx="1178">
                        <c:v>15.0945747507722</c:v>
                      </c:pt>
                      <c:pt idx="1179">
                        <c:v>15.016548511945301</c:v>
                      </c:pt>
                      <c:pt idx="1180">
                        <c:v>15.1011074282337</c:v>
                      </c:pt>
                      <c:pt idx="1181">
                        <c:v>15.075571620365899</c:v>
                      </c:pt>
                      <c:pt idx="1182">
                        <c:v>15.0947834461585</c:v>
                      </c:pt>
                      <c:pt idx="1183">
                        <c:v>15.105410409978999</c:v>
                      </c:pt>
                      <c:pt idx="1184">
                        <c:v>15.072785256934299</c:v>
                      </c:pt>
                      <c:pt idx="1185">
                        <c:v>15.0755453424545</c:v>
                      </c:pt>
                      <c:pt idx="1186">
                        <c:v>15.096632562202499</c:v>
                      </c:pt>
                      <c:pt idx="1187">
                        <c:v>15.1168281889012</c:v>
                      </c:pt>
                      <c:pt idx="1188">
                        <c:v>15.122268209440501</c:v>
                      </c:pt>
                      <c:pt idx="1189">
                        <c:v>15.0830186271121</c:v>
                      </c:pt>
                      <c:pt idx="1190">
                        <c:v>15.085149796931599</c:v>
                      </c:pt>
                      <c:pt idx="1191">
                        <c:v>15.096326692521799</c:v>
                      </c:pt>
                      <c:pt idx="1192">
                        <c:v>15.094575806162499</c:v>
                      </c:pt>
                      <c:pt idx="1193">
                        <c:v>15.078942549163299</c:v>
                      </c:pt>
                      <c:pt idx="1194">
                        <c:v>15.0919158983989</c:v>
                      </c:pt>
                      <c:pt idx="1195">
                        <c:v>15.102390707064</c:v>
                      </c:pt>
                      <c:pt idx="1196">
                        <c:v>15.065969110199401</c:v>
                      </c:pt>
                      <c:pt idx="1197">
                        <c:v>15.0572712324553</c:v>
                      </c:pt>
                      <c:pt idx="1198">
                        <c:v>15.0761796802121</c:v>
                      </c:pt>
                      <c:pt idx="1199">
                        <c:v>15.0722326806558</c:v>
                      </c:pt>
                      <c:pt idx="1200">
                        <c:v>15.1024685280169</c:v>
                      </c:pt>
                      <c:pt idx="1201">
                        <c:v>15.0808280617689</c:v>
                      </c:pt>
                      <c:pt idx="1202">
                        <c:v>15.0906167146188</c:v>
                      </c:pt>
                      <c:pt idx="1203">
                        <c:v>15.111478024235099</c:v>
                      </c:pt>
                      <c:pt idx="1204">
                        <c:v>15.0830675752093</c:v>
                      </c:pt>
                      <c:pt idx="1205">
                        <c:v>15.0708474717933</c:v>
                      </c:pt>
                      <c:pt idx="1206">
                        <c:v>15.094486834220699</c:v>
                      </c:pt>
                      <c:pt idx="1207">
                        <c:v>15.1158739873695</c:v>
                      </c:pt>
                      <c:pt idx="1208">
                        <c:v>15.112225200576599</c:v>
                      </c:pt>
                      <c:pt idx="1209">
                        <c:v>15.056763914811899</c:v>
                      </c:pt>
                      <c:pt idx="1210">
                        <c:v>15.0878866041762</c:v>
                      </c:pt>
                      <c:pt idx="1211">
                        <c:v>15.0919140722383</c:v>
                      </c:pt>
                      <c:pt idx="1212">
                        <c:v>15.0622507376203</c:v>
                      </c:pt>
                      <c:pt idx="1213">
                        <c:v>15.129726416612399</c:v>
                      </c:pt>
                      <c:pt idx="1214">
                        <c:v>15.0723424215726</c:v>
                      </c:pt>
                      <c:pt idx="1215">
                        <c:v>15.102752747011399</c:v>
                      </c:pt>
                      <c:pt idx="1216">
                        <c:v>15.056599637467301</c:v>
                      </c:pt>
                      <c:pt idx="1217">
                        <c:v>15.1195880551898</c:v>
                      </c:pt>
                      <c:pt idx="1218">
                        <c:v>15.123060270706601</c:v>
                      </c:pt>
                      <c:pt idx="1219">
                        <c:v>15.2528927272286</c:v>
                      </c:pt>
                      <c:pt idx="1220">
                        <c:v>15.2404606951009</c:v>
                      </c:pt>
                      <c:pt idx="1221">
                        <c:v>15.236646484751599</c:v>
                      </c:pt>
                      <c:pt idx="1222">
                        <c:v>15.2602124995206</c:v>
                      </c:pt>
                      <c:pt idx="1223">
                        <c:v>15.224416251827</c:v>
                      </c:pt>
                      <c:pt idx="1224">
                        <c:v>15.2329106796887</c:v>
                      </c:pt>
                      <c:pt idx="1225">
                        <c:v>15.254528011337801</c:v>
                      </c:pt>
                      <c:pt idx="1226">
                        <c:v>15.278132003195401</c:v>
                      </c:pt>
                      <c:pt idx="1227">
                        <c:v>15.2807044871118</c:v>
                      </c:pt>
                      <c:pt idx="1228">
                        <c:v>15.264405586711201</c:v>
                      </c:pt>
                      <c:pt idx="1229">
                        <c:v>15.2530302464014</c:v>
                      </c:pt>
                      <c:pt idx="1230">
                        <c:v>15.281348128169199</c:v>
                      </c:pt>
                      <c:pt idx="1231">
                        <c:v>15.2393780493202</c:v>
                      </c:pt>
                      <c:pt idx="1232">
                        <c:v>15.292982468958799</c:v>
                      </c:pt>
                      <c:pt idx="1233">
                        <c:v>4.0012451408342899</c:v>
                      </c:pt>
                      <c:pt idx="1234">
                        <c:v>3.79779663156337</c:v>
                      </c:pt>
                      <c:pt idx="1235">
                        <c:v>4.6630809288273403</c:v>
                      </c:pt>
                      <c:pt idx="1236">
                        <c:v>3.6829753732066002</c:v>
                      </c:pt>
                      <c:pt idx="1237">
                        <c:v>3.2514771754869201</c:v>
                      </c:pt>
                      <c:pt idx="1238">
                        <c:v>3.2315776018767801</c:v>
                      </c:pt>
                      <c:pt idx="1239">
                        <c:v>1.9182778992232501</c:v>
                      </c:pt>
                      <c:pt idx="1240">
                        <c:v>2.0794803405524398</c:v>
                      </c:pt>
                      <c:pt idx="1241">
                        <c:v>1.66806638355226</c:v>
                      </c:pt>
                      <c:pt idx="1242">
                        <c:v>1.22904717420161</c:v>
                      </c:pt>
                      <c:pt idx="1243">
                        <c:v>12.865555881785699</c:v>
                      </c:pt>
                      <c:pt idx="1244">
                        <c:v>12.821343431343401</c:v>
                      </c:pt>
                      <c:pt idx="1245">
                        <c:v>12.8338086292465</c:v>
                      </c:pt>
                      <c:pt idx="1246">
                        <c:v>12.8033660570382</c:v>
                      </c:pt>
                      <c:pt idx="1247">
                        <c:v>12.8340037720815</c:v>
                      </c:pt>
                      <c:pt idx="1248">
                        <c:v>12.690637421886599</c:v>
                      </c:pt>
                      <c:pt idx="1249">
                        <c:v>12.7070434204745</c:v>
                      </c:pt>
                      <c:pt idx="1250">
                        <c:v>12.720598422224301</c:v>
                      </c:pt>
                      <c:pt idx="1251">
                        <c:v>12.681517631981199</c:v>
                      </c:pt>
                      <c:pt idx="1252">
                        <c:v>12.7859476998511</c:v>
                      </c:pt>
                      <c:pt idx="1253">
                        <c:v>12.858093065032399</c:v>
                      </c:pt>
                      <c:pt idx="1254">
                        <c:v>15.2711212465817</c:v>
                      </c:pt>
                      <c:pt idx="1255">
                        <c:v>15.2630176552449</c:v>
                      </c:pt>
                      <c:pt idx="1256">
                        <c:v>15.320310678374099</c:v>
                      </c:pt>
                      <c:pt idx="1257">
                        <c:v>15.252380106218</c:v>
                      </c:pt>
                      <c:pt idx="1258">
                        <c:v>15.2858165442694</c:v>
                      </c:pt>
                      <c:pt idx="1259">
                        <c:v>15.266360820571901</c:v>
                      </c:pt>
                      <c:pt idx="1260">
                        <c:v>15.2682474438152</c:v>
                      </c:pt>
                      <c:pt idx="1261">
                        <c:v>15.263993136256699</c:v>
                      </c:pt>
                      <c:pt idx="1262">
                        <c:v>15.2766513499169</c:v>
                      </c:pt>
                      <c:pt idx="1263">
                        <c:v>15.3061102770105</c:v>
                      </c:pt>
                      <c:pt idx="1264">
                        <c:v>15.2624258217724</c:v>
                      </c:pt>
                      <c:pt idx="1265">
                        <c:v>15.2387100766634</c:v>
                      </c:pt>
                      <c:pt idx="1266">
                        <c:v>15.269342591854301</c:v>
                      </c:pt>
                      <c:pt idx="1267">
                        <c:v>15.2785077480806</c:v>
                      </c:pt>
                      <c:pt idx="1268">
                        <c:v>15.2612137223494</c:v>
                      </c:pt>
                      <c:pt idx="1269">
                        <c:v>15.288953263084</c:v>
                      </c:pt>
                      <c:pt idx="1270">
                        <c:v>15.264810758609199</c:v>
                      </c:pt>
                      <c:pt idx="1271">
                        <c:v>15.265305505632901</c:v>
                      </c:pt>
                      <c:pt idx="1272">
                        <c:v>15.2624214399368</c:v>
                      </c:pt>
                      <c:pt idx="1273">
                        <c:v>15.261861004912999</c:v>
                      </c:pt>
                      <c:pt idx="1274">
                        <c:v>15.282211537133801</c:v>
                      </c:pt>
                      <c:pt idx="1275">
                        <c:v>15.270535907063101</c:v>
                      </c:pt>
                      <c:pt idx="1276">
                        <c:v>15.278397326127701</c:v>
                      </c:pt>
                      <c:pt idx="1277">
                        <c:v>15.272418164651</c:v>
                      </c:pt>
                      <c:pt idx="1278">
                        <c:v>15.2635349656482</c:v>
                      </c:pt>
                      <c:pt idx="1279">
                        <c:v>15.284358919604699</c:v>
                      </c:pt>
                      <c:pt idx="1280">
                        <c:v>15.2647336970716</c:v>
                      </c:pt>
                      <c:pt idx="1281">
                        <c:v>15.2856711110486</c:v>
                      </c:pt>
                      <c:pt idx="1282">
                        <c:v>15.2881080955126</c:v>
                      </c:pt>
                      <c:pt idx="1283">
                        <c:v>15.2717028097828</c:v>
                      </c:pt>
                      <c:pt idx="1284">
                        <c:v>15.300872294049</c:v>
                      </c:pt>
                      <c:pt idx="1285">
                        <c:v>15.247375485585501</c:v>
                      </c:pt>
                      <c:pt idx="1286">
                        <c:v>15.2774486986377</c:v>
                      </c:pt>
                      <c:pt idx="1287">
                        <c:v>15.3119882689757</c:v>
                      </c:pt>
                      <c:pt idx="1288">
                        <c:v>15.2802248173062</c:v>
                      </c:pt>
                      <c:pt idx="1289">
                        <c:v>15.2501250681063</c:v>
                      </c:pt>
                      <c:pt idx="1290">
                        <c:v>15.292552998946899</c:v>
                      </c:pt>
                      <c:pt idx="1291">
                        <c:v>15.2588693697863</c:v>
                      </c:pt>
                      <c:pt idx="1292">
                        <c:v>15.2865917565223</c:v>
                      </c:pt>
                      <c:pt idx="1293">
                        <c:v>15.278979476165899</c:v>
                      </c:pt>
                      <c:pt idx="1294">
                        <c:v>15.311135451018201</c:v>
                      </c:pt>
                      <c:pt idx="1295">
                        <c:v>15.2764313236858</c:v>
                      </c:pt>
                      <c:pt idx="1296">
                        <c:v>15.2586229202475</c:v>
                      </c:pt>
                      <c:pt idx="1297">
                        <c:v>15.255671632438</c:v>
                      </c:pt>
                      <c:pt idx="1298">
                        <c:v>15.30148982953</c:v>
                      </c:pt>
                      <c:pt idx="1299">
                        <c:v>15.2611084230809</c:v>
                      </c:pt>
                      <c:pt idx="1300">
                        <c:v>15.302643272899701</c:v>
                      </c:pt>
                      <c:pt idx="1301">
                        <c:v>15.268632858020499</c:v>
                      </c:pt>
                      <c:pt idx="1302">
                        <c:v>15.2563403006424</c:v>
                      </c:pt>
                      <c:pt idx="1303">
                        <c:v>15.2922223819502</c:v>
                      </c:pt>
                      <c:pt idx="1304">
                        <c:v>15.244597816148399</c:v>
                      </c:pt>
                      <c:pt idx="1305">
                        <c:v>15.2626866428045</c:v>
                      </c:pt>
                      <c:pt idx="1306">
                        <c:v>15.27201591605</c:v>
                      </c:pt>
                      <c:pt idx="1307">
                        <c:v>15.2391479620858</c:v>
                      </c:pt>
                      <c:pt idx="1308">
                        <c:v>15.276474393807</c:v>
                      </c:pt>
                      <c:pt idx="1309">
                        <c:v>15.2889261172815</c:v>
                      </c:pt>
                      <c:pt idx="1310">
                        <c:v>15.2580021220863</c:v>
                      </c:pt>
                      <c:pt idx="1311">
                        <c:v>15.2660614429007</c:v>
                      </c:pt>
                      <c:pt idx="1312">
                        <c:v>15.2627011125624</c:v>
                      </c:pt>
                      <c:pt idx="1313">
                        <c:v>15.2703790964029</c:v>
                      </c:pt>
                      <c:pt idx="1314">
                        <c:v>15.235651016347299</c:v>
                      </c:pt>
                      <c:pt idx="1315">
                        <c:v>15.269818913486301</c:v>
                      </c:pt>
                      <c:pt idx="1316">
                        <c:v>15.299986730416199</c:v>
                      </c:pt>
                      <c:pt idx="1317">
                        <c:v>15.278433888972801</c:v>
                      </c:pt>
                      <c:pt idx="1318">
                        <c:v>15.293422350547299</c:v>
                      </c:pt>
                      <c:pt idx="1319">
                        <c:v>15.286206553354999</c:v>
                      </c:pt>
                      <c:pt idx="1320">
                        <c:v>15.2684012047458</c:v>
                      </c:pt>
                      <c:pt idx="1321">
                        <c:v>15.303141025518</c:v>
                      </c:pt>
                      <c:pt idx="1322">
                        <c:v>15.3061213289912</c:v>
                      </c:pt>
                      <c:pt idx="1323">
                        <c:v>15.2711325234191</c:v>
                      </c:pt>
                      <c:pt idx="1324">
                        <c:v>15.2916061970291</c:v>
                      </c:pt>
                      <c:pt idx="1325">
                        <c:v>15.301131951525599</c:v>
                      </c:pt>
                      <c:pt idx="1326">
                        <c:v>15.294108496561901</c:v>
                      </c:pt>
                      <c:pt idx="1327">
                        <c:v>15.283776986885201</c:v>
                      </c:pt>
                      <c:pt idx="1328">
                        <c:v>15.2792876299263</c:v>
                      </c:pt>
                      <c:pt idx="1329">
                        <c:v>15.3096599689699</c:v>
                      </c:pt>
                      <c:pt idx="1330">
                        <c:v>15.262653270502099</c:v>
                      </c:pt>
                      <c:pt idx="1331">
                        <c:v>15.273146632191899</c:v>
                      </c:pt>
                      <c:pt idx="1332">
                        <c:v>15.261201122926799</c:v>
                      </c:pt>
                      <c:pt idx="1333">
                        <c:v>15.249448342748501</c:v>
                      </c:pt>
                      <c:pt idx="1334">
                        <c:v>15.2652757519279</c:v>
                      </c:pt>
                      <c:pt idx="1335">
                        <c:v>15.3077446112427</c:v>
                      </c:pt>
                      <c:pt idx="1336">
                        <c:v>15.2747598028407</c:v>
                      </c:pt>
                      <c:pt idx="1337">
                        <c:v>15.3075188409414</c:v>
                      </c:pt>
                      <c:pt idx="1338">
                        <c:v>15.279527236931999</c:v>
                      </c:pt>
                      <c:pt idx="1339">
                        <c:v>15.3066525426194</c:v>
                      </c:pt>
                      <c:pt idx="1340">
                        <c:v>15.2887836976979</c:v>
                      </c:pt>
                      <c:pt idx="1341">
                        <c:v>15.2784578630532</c:v>
                      </c:pt>
                      <c:pt idx="1342">
                        <c:v>15.3137143348922</c:v>
                      </c:pt>
                      <c:pt idx="1343">
                        <c:v>15.295136256049201</c:v>
                      </c:pt>
                      <c:pt idx="1344">
                        <c:v>15.2523113969142</c:v>
                      </c:pt>
                      <c:pt idx="1345">
                        <c:v>15.2874586391503</c:v>
                      </c:pt>
                      <c:pt idx="1346">
                        <c:v>15.2914811568892</c:v>
                      </c:pt>
                      <c:pt idx="1347">
                        <c:v>15.304094345269201</c:v>
                      </c:pt>
                      <c:pt idx="1348">
                        <c:v>15.2934120836345</c:v>
                      </c:pt>
                      <c:pt idx="1349">
                        <c:v>15.259746344482499</c:v>
                      </c:pt>
                      <c:pt idx="1350">
                        <c:v>15.308863555164301</c:v>
                      </c:pt>
                      <c:pt idx="1351">
                        <c:v>15.294557474355001</c:v>
                      </c:pt>
                      <c:pt idx="1352">
                        <c:v>15.2858529125405</c:v>
                      </c:pt>
                      <c:pt idx="1353">
                        <c:v>15.268665353076299</c:v>
                      </c:pt>
                      <c:pt idx="1354">
                        <c:v>15.2742578704029</c:v>
                      </c:pt>
                      <c:pt idx="1355">
                        <c:v>15.298958176150199</c:v>
                      </c:pt>
                      <c:pt idx="1356">
                        <c:v>15.2536845655811</c:v>
                      </c:pt>
                      <c:pt idx="1357">
                        <c:v>15.2846274267905</c:v>
                      </c:pt>
                      <c:pt idx="1358">
                        <c:v>15.306693012084899</c:v>
                      </c:pt>
                      <c:pt idx="1359">
                        <c:v>15.3086561269147</c:v>
                      </c:pt>
                      <c:pt idx="1360">
                        <c:v>15.2840841811727</c:v>
                      </c:pt>
                      <c:pt idx="1361">
                        <c:v>15.3048609470807</c:v>
                      </c:pt>
                      <c:pt idx="1362">
                        <c:v>15.2661310805578</c:v>
                      </c:pt>
                      <c:pt idx="1363">
                        <c:v>15.302826696031</c:v>
                      </c:pt>
                      <c:pt idx="1364">
                        <c:v>15.280240734705099</c:v>
                      </c:pt>
                      <c:pt idx="1365">
                        <c:v>15.291782530890201</c:v>
                      </c:pt>
                      <c:pt idx="1366">
                        <c:v>15.2388107446346</c:v>
                      </c:pt>
                      <c:pt idx="1367">
                        <c:v>15.249412742213901</c:v>
                      </c:pt>
                      <c:pt idx="1368">
                        <c:v>15.260876666135299</c:v>
                      </c:pt>
                      <c:pt idx="1369">
                        <c:v>15.2717306954316</c:v>
                      </c:pt>
                      <c:pt idx="1370">
                        <c:v>15.2811879281226</c:v>
                      </c:pt>
                      <c:pt idx="1371">
                        <c:v>15.2762726934447</c:v>
                      </c:pt>
                      <c:pt idx="1372">
                        <c:v>15.230601410625299</c:v>
                      </c:pt>
                      <c:pt idx="1373">
                        <c:v>15.3016458759047</c:v>
                      </c:pt>
                      <c:pt idx="1374">
                        <c:v>15.2737971739586</c:v>
                      </c:pt>
                      <c:pt idx="1375">
                        <c:v>15.3299408700176</c:v>
                      </c:pt>
                      <c:pt idx="1376">
                        <c:v>15.248864240162099</c:v>
                      </c:pt>
                      <c:pt idx="1377">
                        <c:v>15.235422290221999</c:v>
                      </c:pt>
                      <c:pt idx="1378">
                        <c:v>15.304130479914299</c:v>
                      </c:pt>
                      <c:pt idx="1379">
                        <c:v>15.2857528583018</c:v>
                      </c:pt>
                      <c:pt idx="1380">
                        <c:v>15.281659853911099</c:v>
                      </c:pt>
                      <c:pt idx="1381">
                        <c:v>15.2690839252266</c:v>
                      </c:pt>
                      <c:pt idx="1382">
                        <c:v>15.293036725871</c:v>
                      </c:pt>
                      <c:pt idx="1383">
                        <c:v>15.277881372071599</c:v>
                      </c:pt>
                      <c:pt idx="1384">
                        <c:v>15.270567288505701</c:v>
                      </c:pt>
                      <c:pt idx="1385">
                        <c:v>15.2596767417725</c:v>
                      </c:pt>
                      <c:pt idx="1386">
                        <c:v>15.3016023685274</c:v>
                      </c:pt>
                      <c:pt idx="1387">
                        <c:v>15.289879651976801</c:v>
                      </c:pt>
                      <c:pt idx="1388">
                        <c:v>15.283346657977599</c:v>
                      </c:pt>
                      <c:pt idx="1389">
                        <c:v>15.2741552106773</c:v>
                      </c:pt>
                      <c:pt idx="1390">
                        <c:v>15.279954984014299</c:v>
                      </c:pt>
                      <c:pt idx="1391">
                        <c:v>15.297724602156901</c:v>
                      </c:pt>
                      <c:pt idx="1392">
                        <c:v>15.2792142531792</c:v>
                      </c:pt>
                      <c:pt idx="1393">
                        <c:v>15.288266794234501</c:v>
                      </c:pt>
                      <c:pt idx="1394">
                        <c:v>15.2484990594103</c:v>
                      </c:pt>
                      <c:pt idx="1395">
                        <c:v>15.285532867641001</c:v>
                      </c:pt>
                      <c:pt idx="1396">
                        <c:v>15.2768531525507</c:v>
                      </c:pt>
                      <c:pt idx="1397">
                        <c:v>15.318093089074999</c:v>
                      </c:pt>
                      <c:pt idx="1398">
                        <c:v>15.2668996158894</c:v>
                      </c:pt>
                      <c:pt idx="1399">
                        <c:v>15.3082134650572</c:v>
                      </c:pt>
                      <c:pt idx="1400">
                        <c:v>15.2789560456528</c:v>
                      </c:pt>
                      <c:pt idx="1401">
                        <c:v>15.265174111845599</c:v>
                      </c:pt>
                      <c:pt idx="1402">
                        <c:v>15.2893434893552</c:v>
                      </c:pt>
                      <c:pt idx="1403">
                        <c:v>15.276567849998001</c:v>
                      </c:pt>
                      <c:pt idx="1404">
                        <c:v>15.2846619332022</c:v>
                      </c:pt>
                      <c:pt idx="1405">
                        <c:v>15.342395910757199</c:v>
                      </c:pt>
                      <c:pt idx="1406">
                        <c:v>15.2767709201571</c:v>
                      </c:pt>
                      <c:pt idx="1407">
                        <c:v>15.306044482708501</c:v>
                      </c:pt>
                      <c:pt idx="1408">
                        <c:v>15.2781389543901</c:v>
                      </c:pt>
                      <c:pt idx="1409">
                        <c:v>15.2572222647005</c:v>
                      </c:pt>
                      <c:pt idx="1410">
                        <c:v>15.2872539899753</c:v>
                      </c:pt>
                      <c:pt idx="1411">
                        <c:v>15.2646625047984</c:v>
                      </c:pt>
                      <c:pt idx="1412">
                        <c:v>15.2856905210351</c:v>
                      </c:pt>
                      <c:pt idx="1413">
                        <c:v>15.3041155584311</c:v>
                      </c:pt>
                      <c:pt idx="1414">
                        <c:v>15.2588692793764</c:v>
                      </c:pt>
                      <c:pt idx="1415">
                        <c:v>15.2805960610059</c:v>
                      </c:pt>
                      <c:pt idx="1416">
                        <c:v>15.263296515939301</c:v>
                      </c:pt>
                      <c:pt idx="1417">
                        <c:v>15.2761712569156</c:v>
                      </c:pt>
                      <c:pt idx="1418">
                        <c:v>15.260333420740899</c:v>
                      </c:pt>
                      <c:pt idx="1419">
                        <c:v>15.290131249490001</c:v>
                      </c:pt>
                      <c:pt idx="1420">
                        <c:v>15.3022949292693</c:v>
                      </c:pt>
                      <c:pt idx="1421">
                        <c:v>15.292093623334001</c:v>
                      </c:pt>
                      <c:pt idx="1422">
                        <c:v>15.275722779684299</c:v>
                      </c:pt>
                      <c:pt idx="1423">
                        <c:v>15.2880477863121</c:v>
                      </c:pt>
                      <c:pt idx="1424">
                        <c:v>15.291513206261699</c:v>
                      </c:pt>
                      <c:pt idx="1425">
                        <c:v>15.272041519352401</c:v>
                      </c:pt>
                      <c:pt idx="1426">
                        <c:v>15.300097245038501</c:v>
                      </c:pt>
                      <c:pt idx="1427">
                        <c:v>15.2771227055976</c:v>
                      </c:pt>
                      <c:pt idx="1428">
                        <c:v>15.3065700407327</c:v>
                      </c:pt>
                      <c:pt idx="1429">
                        <c:v>15.308563275029799</c:v>
                      </c:pt>
                      <c:pt idx="1430">
                        <c:v>15.286396307169801</c:v>
                      </c:pt>
                      <c:pt idx="1431">
                        <c:v>15.2723496707419</c:v>
                      </c:pt>
                      <c:pt idx="1432">
                        <c:v>15.3116708783798</c:v>
                      </c:pt>
                      <c:pt idx="1433">
                        <c:v>15.244570732244799</c:v>
                      </c:pt>
                      <c:pt idx="1434">
                        <c:v>15.283219830228401</c:v>
                      </c:pt>
                      <c:pt idx="1435">
                        <c:v>15.291578876744699</c:v>
                      </c:pt>
                      <c:pt idx="1436">
                        <c:v>15.264471974311499</c:v>
                      </c:pt>
                      <c:pt idx="1437">
                        <c:v>15.259362827848401</c:v>
                      </c:pt>
                      <c:pt idx="1438">
                        <c:v>15.250680449646801</c:v>
                      </c:pt>
                      <c:pt idx="1439">
                        <c:v>15.261877227700101</c:v>
                      </c:pt>
                      <c:pt idx="1440">
                        <c:v>15.282961196842701</c:v>
                      </c:pt>
                      <c:pt idx="1441">
                        <c:v>15.2725592880295</c:v>
                      </c:pt>
                      <c:pt idx="1442">
                        <c:v>15.3016537729587</c:v>
                      </c:pt>
                      <c:pt idx="1443">
                        <c:v>15.294508823263399</c:v>
                      </c:pt>
                      <c:pt idx="1444">
                        <c:v>15.297395789347499</c:v>
                      </c:pt>
                      <c:pt idx="1445">
                        <c:v>15.270177063456099</c:v>
                      </c:pt>
                      <c:pt idx="1446">
                        <c:v>15.262698832663</c:v>
                      </c:pt>
                      <c:pt idx="1447">
                        <c:v>15.2912900554518</c:v>
                      </c:pt>
                      <c:pt idx="1448">
                        <c:v>15.286278322717701</c:v>
                      </c:pt>
                      <c:pt idx="1449">
                        <c:v>15.2509560444462</c:v>
                      </c:pt>
                      <c:pt idx="1450">
                        <c:v>15.2879391117566</c:v>
                      </c:pt>
                      <c:pt idx="1451">
                        <c:v>15.2871937710969</c:v>
                      </c:pt>
                      <c:pt idx="1452">
                        <c:v>15.294333539258201</c:v>
                      </c:pt>
                      <c:pt idx="1453">
                        <c:v>15.312062704795</c:v>
                      </c:pt>
                      <c:pt idx="1454">
                        <c:v>15.255134709719099</c:v>
                      </c:pt>
                      <c:pt idx="1455">
                        <c:v>15.2979441104467</c:v>
                      </c:pt>
                      <c:pt idx="1456">
                        <c:v>15.288670525298601</c:v>
                      </c:pt>
                      <c:pt idx="1457">
                        <c:v>15.257146856381899</c:v>
                      </c:pt>
                      <c:pt idx="1458">
                        <c:v>15.306524262031401</c:v>
                      </c:pt>
                      <c:pt idx="1459">
                        <c:v>15.2619934508211</c:v>
                      </c:pt>
                      <c:pt idx="1460">
                        <c:v>15.279260268144</c:v>
                      </c:pt>
                      <c:pt idx="1461">
                        <c:v>15.249147048512</c:v>
                      </c:pt>
                      <c:pt idx="1462">
                        <c:v>15.2912149279007</c:v>
                      </c:pt>
                      <c:pt idx="1463">
                        <c:v>15.3124259237111</c:v>
                      </c:pt>
                      <c:pt idx="1464">
                        <c:v>12.819179768824201</c:v>
                      </c:pt>
                      <c:pt idx="1465">
                        <c:v>12.7427970531147</c:v>
                      </c:pt>
                      <c:pt idx="1466">
                        <c:v>12.5971045586928</c:v>
                      </c:pt>
                      <c:pt idx="1467">
                        <c:v>12.658388497190799</c:v>
                      </c:pt>
                      <c:pt idx="1468">
                        <c:v>12.6595486467907</c:v>
                      </c:pt>
                      <c:pt idx="1469">
                        <c:v>12.609188221710699</c:v>
                      </c:pt>
                      <c:pt idx="1470">
                        <c:v>12.806765788605601</c:v>
                      </c:pt>
                      <c:pt idx="1471">
                        <c:v>12.874621033337</c:v>
                      </c:pt>
                      <c:pt idx="1472">
                        <c:v>12.8841137218058</c:v>
                      </c:pt>
                      <c:pt idx="1473">
                        <c:v>12.6565608696997</c:v>
                      </c:pt>
                      <c:pt idx="1474">
                        <c:v>12.659739078837999</c:v>
                      </c:pt>
                      <c:pt idx="1475">
                        <c:v>12.630647212450601</c:v>
                      </c:pt>
                      <c:pt idx="1476">
                        <c:v>12.652332022684501</c:v>
                      </c:pt>
                      <c:pt idx="1477">
                        <c:v>12.8885544861424</c:v>
                      </c:pt>
                      <c:pt idx="1478">
                        <c:v>12.8517992028523</c:v>
                      </c:pt>
                      <c:pt idx="1479">
                        <c:v>12.6918975808982</c:v>
                      </c:pt>
                      <c:pt idx="1480">
                        <c:v>12.6692648875812</c:v>
                      </c:pt>
                      <c:pt idx="1481">
                        <c:v>12.710468345449801</c:v>
                      </c:pt>
                      <c:pt idx="1482">
                        <c:v>12.6898855008433</c:v>
                      </c:pt>
                      <c:pt idx="1483">
                        <c:v>12.8113465057005</c:v>
                      </c:pt>
                      <c:pt idx="1484">
                        <c:v>12.6740504657696</c:v>
                      </c:pt>
                      <c:pt idx="1485">
                        <c:v>15.3089585979468</c:v>
                      </c:pt>
                      <c:pt idx="1486">
                        <c:v>15.2667119321938</c:v>
                      </c:pt>
                      <c:pt idx="1487">
                        <c:v>15.3107938416787</c:v>
                      </c:pt>
                      <c:pt idx="1488">
                        <c:v>15.2637565905186</c:v>
                      </c:pt>
                      <c:pt idx="1489">
                        <c:v>15.302171982042401</c:v>
                      </c:pt>
                      <c:pt idx="1490">
                        <c:v>15.3081385496126</c:v>
                      </c:pt>
                      <c:pt idx="1491">
                        <c:v>15.284282633589999</c:v>
                      </c:pt>
                      <c:pt idx="1492">
                        <c:v>15.2750032279826</c:v>
                      </c:pt>
                      <c:pt idx="1493">
                        <c:v>15.2895197434982</c:v>
                      </c:pt>
                      <c:pt idx="1494">
                        <c:v>15.2600571441457</c:v>
                      </c:pt>
                      <c:pt idx="1495">
                        <c:v>15.250006129719701</c:v>
                      </c:pt>
                      <c:pt idx="1496">
                        <c:v>15.276784654348599</c:v>
                      </c:pt>
                      <c:pt idx="1497">
                        <c:v>15.264317764898401</c:v>
                      </c:pt>
                      <c:pt idx="1498">
                        <c:v>15.285076942624199</c:v>
                      </c:pt>
                      <c:pt idx="1499">
                        <c:v>15.3300979018872</c:v>
                      </c:pt>
                      <c:pt idx="1500">
                        <c:v>15.280522099907801</c:v>
                      </c:pt>
                      <c:pt idx="1501">
                        <c:v>15.266488034071701</c:v>
                      </c:pt>
                      <c:pt idx="1502">
                        <c:v>15.276714353986099</c:v>
                      </c:pt>
                      <c:pt idx="1503">
                        <c:v>15.301805123968</c:v>
                      </c:pt>
                      <c:pt idx="1504">
                        <c:v>15.2669768601505</c:v>
                      </c:pt>
                      <c:pt idx="1505">
                        <c:v>15.262084467441699</c:v>
                      </c:pt>
                      <c:pt idx="1506">
                        <c:v>15.2850996328393</c:v>
                      </c:pt>
                      <c:pt idx="1507">
                        <c:v>15.3115071679078</c:v>
                      </c:pt>
                      <c:pt idx="1508">
                        <c:v>15.2838622532649</c:v>
                      </c:pt>
                      <c:pt idx="1509">
                        <c:v>15.2845199773822</c:v>
                      </c:pt>
                      <c:pt idx="1510">
                        <c:v>15.303458474719401</c:v>
                      </c:pt>
                      <c:pt idx="1511">
                        <c:v>15.3093593852102</c:v>
                      </c:pt>
                      <c:pt idx="1512">
                        <c:v>15.2959200406171</c:v>
                      </c:pt>
                      <c:pt idx="1513">
                        <c:v>15.381865984561401</c:v>
                      </c:pt>
                      <c:pt idx="1514">
                        <c:v>15.372702913984201</c:v>
                      </c:pt>
                      <c:pt idx="1515">
                        <c:v>15.4003623795046</c:v>
                      </c:pt>
                      <c:pt idx="1516">
                        <c:v>15.383799353627801</c:v>
                      </c:pt>
                      <c:pt idx="1517">
                        <c:v>15.398121296240401</c:v>
                      </c:pt>
                      <c:pt idx="1518">
                        <c:v>15.3759471440444</c:v>
                      </c:pt>
                      <c:pt idx="1519">
                        <c:v>15.401235055965101</c:v>
                      </c:pt>
                      <c:pt idx="1520">
                        <c:v>15.3748893976187</c:v>
                      </c:pt>
                      <c:pt idx="1521">
                        <c:v>15.413804970294001</c:v>
                      </c:pt>
                      <c:pt idx="1522">
                        <c:v>15.3998379692118</c:v>
                      </c:pt>
                      <c:pt idx="1523">
                        <c:v>15.379566618510299</c:v>
                      </c:pt>
                      <c:pt idx="1524">
                        <c:v>15.4097045842912</c:v>
                      </c:pt>
                      <c:pt idx="1525">
                        <c:v>15.3988266431141</c:v>
                      </c:pt>
                      <c:pt idx="1526">
                        <c:v>15.394151514925699</c:v>
                      </c:pt>
                      <c:pt idx="1527">
                        <c:v>15.3802854781164</c:v>
                      </c:pt>
                      <c:pt idx="1528">
                        <c:v>15.3899440623535</c:v>
                      </c:pt>
                      <c:pt idx="1529">
                        <c:v>15.3863694725359</c:v>
                      </c:pt>
                      <c:pt idx="1530">
                        <c:v>15.419540272925699</c:v>
                      </c:pt>
                      <c:pt idx="1531">
                        <c:v>15.3697829578129</c:v>
                      </c:pt>
                      <c:pt idx="1532">
                        <c:v>15.4081635838781</c:v>
                      </c:pt>
                      <c:pt idx="1533">
                        <c:v>15.4045593640292</c:v>
                      </c:pt>
                      <c:pt idx="1534">
                        <c:v>15.410413507359401</c:v>
                      </c:pt>
                      <c:pt idx="1535">
                        <c:v>15.382925667723001</c:v>
                      </c:pt>
                      <c:pt idx="1536">
                        <c:v>15.374804360260599</c:v>
                      </c:pt>
                      <c:pt idx="1537">
                        <c:v>15.362294825443101</c:v>
                      </c:pt>
                      <c:pt idx="1538">
                        <c:v>15.384705716430499</c:v>
                      </c:pt>
                      <c:pt idx="1539">
                        <c:v>15.4017007565651</c:v>
                      </c:pt>
                      <c:pt idx="1540">
                        <c:v>15.3986309591576</c:v>
                      </c:pt>
                      <c:pt idx="1541">
                        <c:v>15.3697674507833</c:v>
                      </c:pt>
                      <c:pt idx="1542">
                        <c:v>15.3933852256412</c:v>
                      </c:pt>
                      <c:pt idx="1543">
                        <c:v>15.3932233344943</c:v>
                      </c:pt>
                      <c:pt idx="1544">
                        <c:v>15.3977765565824</c:v>
                      </c:pt>
                      <c:pt idx="1545">
                        <c:v>15.4142639840525</c:v>
                      </c:pt>
                      <c:pt idx="1546">
                        <c:v>15.3846403760573</c:v>
                      </c:pt>
                      <c:pt idx="1547">
                        <c:v>15.4160982876845</c:v>
                      </c:pt>
                      <c:pt idx="1548">
                        <c:v>15.395949394768801</c:v>
                      </c:pt>
                      <c:pt idx="1549">
                        <c:v>15.365861634867301</c:v>
                      </c:pt>
                      <c:pt idx="1550">
                        <c:v>15.4261093306226</c:v>
                      </c:pt>
                      <c:pt idx="1551">
                        <c:v>15.4310858782195</c:v>
                      </c:pt>
                      <c:pt idx="1552">
                        <c:v>15.360223027347599</c:v>
                      </c:pt>
                      <c:pt idx="1553">
                        <c:v>15.403052713740299</c:v>
                      </c:pt>
                      <c:pt idx="1554">
                        <c:v>15.3989121006174</c:v>
                      </c:pt>
                      <c:pt idx="1555">
                        <c:v>15.407998508642599</c:v>
                      </c:pt>
                      <c:pt idx="1556">
                        <c:v>15.405762134174999</c:v>
                      </c:pt>
                      <c:pt idx="1557">
                        <c:v>15.398754272421</c:v>
                      </c:pt>
                      <c:pt idx="1558">
                        <c:v>15.365520875410301</c:v>
                      </c:pt>
                      <c:pt idx="1559">
                        <c:v>15.4017179652691</c:v>
                      </c:pt>
                      <c:pt idx="1560">
                        <c:v>15.415713320644899</c:v>
                      </c:pt>
                      <c:pt idx="1561">
                        <c:v>15.3853662955792</c:v>
                      </c:pt>
                      <c:pt idx="1562">
                        <c:v>15.372395995973701</c:v>
                      </c:pt>
                      <c:pt idx="1563">
                        <c:v>15.404859521972501</c:v>
                      </c:pt>
                      <c:pt idx="1564">
                        <c:v>15.4133578314195</c:v>
                      </c:pt>
                      <c:pt idx="1565">
                        <c:v>15.382229607079701</c:v>
                      </c:pt>
                      <c:pt idx="1566">
                        <c:v>15.393086798910799</c:v>
                      </c:pt>
                      <c:pt idx="1567">
                        <c:v>15.4220938380414</c:v>
                      </c:pt>
                      <c:pt idx="1568">
                        <c:v>15.407989749636601</c:v>
                      </c:pt>
                      <c:pt idx="1569">
                        <c:v>15.396628524907999</c:v>
                      </c:pt>
                      <c:pt idx="1570">
                        <c:v>15.3730223952959</c:v>
                      </c:pt>
                      <c:pt idx="1571">
                        <c:v>15.424828448075299</c:v>
                      </c:pt>
                      <c:pt idx="1572">
                        <c:v>15.3832640487832</c:v>
                      </c:pt>
                      <c:pt idx="1573">
                        <c:v>15.4308613876767</c:v>
                      </c:pt>
                      <c:pt idx="1574">
                        <c:v>15.3958936179055</c:v>
                      </c:pt>
                      <c:pt idx="1575">
                        <c:v>15.3678160372571</c:v>
                      </c:pt>
                      <c:pt idx="1576">
                        <c:v>15.4204536323313</c:v>
                      </c:pt>
                      <c:pt idx="1577">
                        <c:v>15.381674341042901</c:v>
                      </c:pt>
                      <c:pt idx="1578">
                        <c:v>15.3961253368967</c:v>
                      </c:pt>
                      <c:pt idx="1579">
                        <c:v>15.418124690433601</c:v>
                      </c:pt>
                      <c:pt idx="1580">
                        <c:v>15.393054491865</c:v>
                      </c:pt>
                      <c:pt idx="1581">
                        <c:v>15.391120378416201</c:v>
                      </c:pt>
                      <c:pt idx="1582">
                        <c:v>15.403749806257</c:v>
                      </c:pt>
                      <c:pt idx="1583">
                        <c:v>15.3812754520829</c:v>
                      </c:pt>
                      <c:pt idx="1584">
                        <c:v>15.352323882036</c:v>
                      </c:pt>
                      <c:pt idx="1585">
                        <c:v>15.3872484696857</c:v>
                      </c:pt>
                      <c:pt idx="1586">
                        <c:v>15.416152234433699</c:v>
                      </c:pt>
                      <c:pt idx="1587">
                        <c:v>15.401802390533099</c:v>
                      </c:pt>
                      <c:pt idx="1588">
                        <c:v>15.400646001471699</c:v>
                      </c:pt>
                      <c:pt idx="1589">
                        <c:v>15.384950006220301</c:v>
                      </c:pt>
                      <c:pt idx="1590">
                        <c:v>15.384914776893799</c:v>
                      </c:pt>
                      <c:pt idx="1591">
                        <c:v>15.3650111007851</c:v>
                      </c:pt>
                      <c:pt idx="1592">
                        <c:v>15.411733339525799</c:v>
                      </c:pt>
                      <c:pt idx="1593">
                        <c:v>15.405497914768899</c:v>
                      </c:pt>
                      <c:pt idx="1594">
                        <c:v>15.428887642367901</c:v>
                      </c:pt>
                      <c:pt idx="1595">
                        <c:v>15.388568055851399</c:v>
                      </c:pt>
                      <c:pt idx="1596">
                        <c:v>15.362187115728</c:v>
                      </c:pt>
                      <c:pt idx="1597">
                        <c:v>15.4146288740648</c:v>
                      </c:pt>
                      <c:pt idx="1598">
                        <c:v>15.4108038490561</c:v>
                      </c:pt>
                      <c:pt idx="1599">
                        <c:v>15.4145703925777</c:v>
                      </c:pt>
                      <c:pt idx="1600">
                        <c:v>15.4214196877749</c:v>
                      </c:pt>
                      <c:pt idx="1601">
                        <c:v>15.4428788677425</c:v>
                      </c:pt>
                      <c:pt idx="1602">
                        <c:v>15.3848037102909</c:v>
                      </c:pt>
                      <c:pt idx="1603">
                        <c:v>15.436676050339299</c:v>
                      </c:pt>
                      <c:pt idx="1604">
                        <c:v>15.3951422728073</c:v>
                      </c:pt>
                      <c:pt idx="1605">
                        <c:v>15.4131207243629</c:v>
                      </c:pt>
                      <c:pt idx="1606">
                        <c:v>15.4352072644063</c:v>
                      </c:pt>
                      <c:pt idx="1607">
                        <c:v>15.396863785966699</c:v>
                      </c:pt>
                      <c:pt idx="1608">
                        <c:v>15.392699947544401</c:v>
                      </c:pt>
                      <c:pt idx="1609">
                        <c:v>15.4144595589405</c:v>
                      </c:pt>
                      <c:pt idx="1610">
                        <c:v>15.4372274831608</c:v>
                      </c:pt>
                      <c:pt idx="1611">
                        <c:v>15.426756372373299</c:v>
                      </c:pt>
                      <c:pt idx="1612">
                        <c:v>15.388874772643801</c:v>
                      </c:pt>
                      <c:pt idx="1613">
                        <c:v>15.4248185864008</c:v>
                      </c:pt>
                      <c:pt idx="1614">
                        <c:v>15.3891685980395</c:v>
                      </c:pt>
                      <c:pt idx="1615">
                        <c:v>15.4037424225737</c:v>
                      </c:pt>
                      <c:pt idx="1616">
                        <c:v>15.407604528773099</c:v>
                      </c:pt>
                      <c:pt idx="1617">
                        <c:v>15.452731013182101</c:v>
                      </c:pt>
                      <c:pt idx="1618">
                        <c:v>15.429943003709401</c:v>
                      </c:pt>
                      <c:pt idx="1619">
                        <c:v>15.378073150664701</c:v>
                      </c:pt>
                      <c:pt idx="1620">
                        <c:v>15.4005959839964</c:v>
                      </c:pt>
                      <c:pt idx="1621">
                        <c:v>15.432585895222999</c:v>
                      </c:pt>
                      <c:pt idx="1622">
                        <c:v>15.4028306391738</c:v>
                      </c:pt>
                      <c:pt idx="1623">
                        <c:v>15.370005630995299</c:v>
                      </c:pt>
                      <c:pt idx="1624">
                        <c:v>15.4268356871747</c:v>
                      </c:pt>
                      <c:pt idx="1625">
                        <c:v>15.4151363201913</c:v>
                      </c:pt>
                      <c:pt idx="1626">
                        <c:v>15.3962649664662</c:v>
                      </c:pt>
                      <c:pt idx="1627">
                        <c:v>15.4077484482372</c:v>
                      </c:pt>
                      <c:pt idx="1628">
                        <c:v>15.4059048158504</c:v>
                      </c:pt>
                      <c:pt idx="1629">
                        <c:v>15.3991631152271</c:v>
                      </c:pt>
                      <c:pt idx="1630">
                        <c:v>15.4263595053282</c:v>
                      </c:pt>
                      <c:pt idx="1631">
                        <c:v>15.4106328289028</c:v>
                      </c:pt>
                      <c:pt idx="1632">
                        <c:v>15.412624108926201</c:v>
                      </c:pt>
                      <c:pt idx="1633">
                        <c:v>15.4078210402088</c:v>
                      </c:pt>
                      <c:pt idx="1634">
                        <c:v>15.4325144959019</c:v>
                      </c:pt>
                      <c:pt idx="1635">
                        <c:v>15.4247550312153</c:v>
                      </c:pt>
                      <c:pt idx="1636">
                        <c:v>15.4215394035164</c:v>
                      </c:pt>
                      <c:pt idx="1637">
                        <c:v>15.4241633771748</c:v>
                      </c:pt>
                      <c:pt idx="1638">
                        <c:v>15.408143605229</c:v>
                      </c:pt>
                      <c:pt idx="1639">
                        <c:v>15.4153922745464</c:v>
                      </c:pt>
                      <c:pt idx="1640">
                        <c:v>15.3790326976915</c:v>
                      </c:pt>
                      <c:pt idx="1641">
                        <c:v>15.393436391668899</c:v>
                      </c:pt>
                      <c:pt idx="1642">
                        <c:v>15.381291916879199</c:v>
                      </c:pt>
                      <c:pt idx="1643">
                        <c:v>15.407142464667899</c:v>
                      </c:pt>
                      <c:pt idx="1644">
                        <c:v>15.3891842034796</c:v>
                      </c:pt>
                      <c:pt idx="1645">
                        <c:v>15.3972375966905</c:v>
                      </c:pt>
                      <c:pt idx="1646">
                        <c:v>15.3723221073024</c:v>
                      </c:pt>
                      <c:pt idx="1647">
                        <c:v>15.390133830486199</c:v>
                      </c:pt>
                      <c:pt idx="1648">
                        <c:v>15.4114076908507</c:v>
                      </c:pt>
                      <c:pt idx="1649">
                        <c:v>15.4033654537303</c:v>
                      </c:pt>
                      <c:pt idx="1650">
                        <c:v>15.411852983677599</c:v>
                      </c:pt>
                      <c:pt idx="1651">
                        <c:v>15.398072449698001</c:v>
                      </c:pt>
                      <c:pt idx="1652">
                        <c:v>15.3954295568038</c:v>
                      </c:pt>
                      <c:pt idx="1653">
                        <c:v>15.382217972451301</c:v>
                      </c:pt>
                      <c:pt idx="1654">
                        <c:v>15.4102398982217</c:v>
                      </c:pt>
                      <c:pt idx="1655">
                        <c:v>15.4167766828935</c:v>
                      </c:pt>
                      <c:pt idx="1656">
                        <c:v>15.4177061108342</c:v>
                      </c:pt>
                      <c:pt idx="1657">
                        <c:v>15.401019021906601</c:v>
                      </c:pt>
                      <c:pt idx="1658">
                        <c:v>15.3675643058835</c:v>
                      </c:pt>
                      <c:pt idx="1659">
                        <c:v>15.434136994103699</c:v>
                      </c:pt>
                      <c:pt idx="1660">
                        <c:v>15.4180585758237</c:v>
                      </c:pt>
                      <c:pt idx="1661">
                        <c:v>15.422975109062801</c:v>
                      </c:pt>
                      <c:pt idx="1662">
                        <c:v>15.4042973456614</c:v>
                      </c:pt>
                      <c:pt idx="1663">
                        <c:v>15.424984194620601</c:v>
                      </c:pt>
                      <c:pt idx="1664">
                        <c:v>15.3962184438161</c:v>
                      </c:pt>
                      <c:pt idx="1665">
                        <c:v>15.400864590963501</c:v>
                      </c:pt>
                      <c:pt idx="1666">
                        <c:v>15.4167761957577</c:v>
                      </c:pt>
                      <c:pt idx="1667">
                        <c:v>15.392609101405</c:v>
                      </c:pt>
                      <c:pt idx="1668">
                        <c:v>15.443325161302401</c:v>
                      </c:pt>
                      <c:pt idx="1669">
                        <c:v>15.3958120343278</c:v>
                      </c:pt>
                      <c:pt idx="1670">
                        <c:v>15.401181854453499</c:v>
                      </c:pt>
                      <c:pt idx="1671">
                        <c:v>15.411048828119901</c:v>
                      </c:pt>
                      <c:pt idx="1672">
                        <c:v>15.405109394060499</c:v>
                      </c:pt>
                      <c:pt idx="1673">
                        <c:v>15.4532352700502</c:v>
                      </c:pt>
                      <c:pt idx="1674">
                        <c:v>15.385339056508901</c:v>
                      </c:pt>
                      <c:pt idx="1675">
                        <c:v>15.3692317561651</c:v>
                      </c:pt>
                      <c:pt idx="1676">
                        <c:v>15.4194580287734</c:v>
                      </c:pt>
                      <c:pt idx="1677">
                        <c:v>15.3974595732514</c:v>
                      </c:pt>
                      <c:pt idx="1678">
                        <c:v>15.4156989240605</c:v>
                      </c:pt>
                      <c:pt idx="1679">
                        <c:v>15.379304195721</c:v>
                      </c:pt>
                      <c:pt idx="1680">
                        <c:v>15.4224538970607</c:v>
                      </c:pt>
                      <c:pt idx="1681">
                        <c:v>15.4274728653547</c:v>
                      </c:pt>
                      <c:pt idx="1682">
                        <c:v>15.4219840343405</c:v>
                      </c:pt>
                      <c:pt idx="1683">
                        <c:v>15.402478687417601</c:v>
                      </c:pt>
                      <c:pt idx="1684">
                        <c:v>15.3871864611635</c:v>
                      </c:pt>
                      <c:pt idx="1685">
                        <c:v>15.402630941968001</c:v>
                      </c:pt>
                      <c:pt idx="1686">
                        <c:v>15.375686754043899</c:v>
                      </c:pt>
                      <c:pt idx="1687">
                        <c:v>15.4179547615035</c:v>
                      </c:pt>
                      <c:pt idx="1688">
                        <c:v>15.4102305560752</c:v>
                      </c:pt>
                      <c:pt idx="1689">
                        <c:v>15.4330918924817</c:v>
                      </c:pt>
                      <c:pt idx="1690">
                        <c:v>15.407593849445099</c:v>
                      </c:pt>
                      <c:pt idx="1691">
                        <c:v>15.393026215337899</c:v>
                      </c:pt>
                      <c:pt idx="1692">
                        <c:v>15.413770286396201</c:v>
                      </c:pt>
                      <c:pt idx="1693">
                        <c:v>15.407754786778501</c:v>
                      </c:pt>
                      <c:pt idx="1694">
                        <c:v>15.4335849661146</c:v>
                      </c:pt>
                      <c:pt idx="1695">
                        <c:v>12.6248085302408</c:v>
                      </c:pt>
                      <c:pt idx="1696">
                        <c:v>12.555800100173601</c:v>
                      </c:pt>
                      <c:pt idx="1697">
                        <c:v>12.598714913809999</c:v>
                      </c:pt>
                      <c:pt idx="1698">
                        <c:v>12.643333402970301</c:v>
                      </c:pt>
                      <c:pt idx="1699">
                        <c:v>12.6577171020056</c:v>
                      </c:pt>
                      <c:pt idx="1700">
                        <c:v>12.638326951107199</c:v>
                      </c:pt>
                      <c:pt idx="1701">
                        <c:v>12.5901493664387</c:v>
                      </c:pt>
                      <c:pt idx="1702">
                        <c:v>12.509429030225199</c:v>
                      </c:pt>
                      <c:pt idx="1703">
                        <c:v>12.443589275008801</c:v>
                      </c:pt>
                      <c:pt idx="1704">
                        <c:v>12.498083310761199</c:v>
                      </c:pt>
                      <c:pt idx="1705">
                        <c:v>12.4124969492015</c:v>
                      </c:pt>
                      <c:pt idx="1706">
                        <c:v>12.4079306126501</c:v>
                      </c:pt>
                      <c:pt idx="1707">
                        <c:v>12.444300728553101</c:v>
                      </c:pt>
                      <c:pt idx="1708">
                        <c:v>14.5945332406981</c:v>
                      </c:pt>
                      <c:pt idx="1709">
                        <c:v>14.5973312684094</c:v>
                      </c:pt>
                      <c:pt idx="1710">
                        <c:v>14.6731248695222</c:v>
                      </c:pt>
                      <c:pt idx="1711">
                        <c:v>14.625244009548</c:v>
                      </c:pt>
                      <c:pt idx="1712">
                        <c:v>14.557680786810501</c:v>
                      </c:pt>
                      <c:pt idx="1713">
                        <c:v>14.569356734416299</c:v>
                      </c:pt>
                      <c:pt idx="1714">
                        <c:v>14.619112819938</c:v>
                      </c:pt>
                      <c:pt idx="1715">
                        <c:v>14.625859364745301</c:v>
                      </c:pt>
                      <c:pt idx="1716">
                        <c:v>15.3814656597389</c:v>
                      </c:pt>
                      <c:pt idx="1717">
                        <c:v>15.356322301331801</c:v>
                      </c:pt>
                      <c:pt idx="1718">
                        <c:v>15.443186529418901</c:v>
                      </c:pt>
                      <c:pt idx="1719">
                        <c:v>15.4108313510842</c:v>
                      </c:pt>
                      <c:pt idx="1720">
                        <c:v>15.418910024044299</c:v>
                      </c:pt>
                      <c:pt idx="1721">
                        <c:v>15.363332287144299</c:v>
                      </c:pt>
                      <c:pt idx="1722">
                        <c:v>15.402143235458199</c:v>
                      </c:pt>
                      <c:pt idx="1723">
                        <c:v>15.427632230147999</c:v>
                      </c:pt>
                      <c:pt idx="1724">
                        <c:v>15.388945670663301</c:v>
                      </c:pt>
                      <c:pt idx="1725">
                        <c:v>15.367513806868001</c:v>
                      </c:pt>
                      <c:pt idx="1726">
                        <c:v>15.400709936729999</c:v>
                      </c:pt>
                      <c:pt idx="1727">
                        <c:v>15.415514491664601</c:v>
                      </c:pt>
                      <c:pt idx="1728">
                        <c:v>15.3736292267621</c:v>
                      </c:pt>
                      <c:pt idx="1729">
                        <c:v>15.417649994000699</c:v>
                      </c:pt>
                      <c:pt idx="1730">
                        <c:v>15.3920333045272</c:v>
                      </c:pt>
                      <c:pt idx="1731">
                        <c:v>15.4140609192124</c:v>
                      </c:pt>
                      <c:pt idx="1732">
                        <c:v>15.4075217940811</c:v>
                      </c:pt>
                      <c:pt idx="1733">
                        <c:v>15.378919392990801</c:v>
                      </c:pt>
                      <c:pt idx="1734">
                        <c:v>15.3957086235528</c:v>
                      </c:pt>
                      <c:pt idx="1735">
                        <c:v>15.4124099915066</c:v>
                      </c:pt>
                      <c:pt idx="1736">
                        <c:v>15.425603752080701</c:v>
                      </c:pt>
                      <c:pt idx="1737">
                        <c:v>15.406059814587801</c:v>
                      </c:pt>
                      <c:pt idx="1738">
                        <c:v>15.376081569442199</c:v>
                      </c:pt>
                      <c:pt idx="1739">
                        <c:v>15.4318750153518</c:v>
                      </c:pt>
                      <c:pt idx="1740">
                        <c:v>15.3976558422631</c:v>
                      </c:pt>
                      <c:pt idx="1741">
                        <c:v>15.4391100764102</c:v>
                      </c:pt>
                      <c:pt idx="1742">
                        <c:v>15.401458045432999</c:v>
                      </c:pt>
                      <c:pt idx="1743">
                        <c:v>15.4140476436051</c:v>
                      </c:pt>
                      <c:pt idx="1744">
                        <c:v>15.4932619349593</c:v>
                      </c:pt>
                      <c:pt idx="1745">
                        <c:v>15.4699532768115</c:v>
                      </c:pt>
                      <c:pt idx="1746">
                        <c:v>15.5018159285765</c:v>
                      </c:pt>
                      <c:pt idx="1747">
                        <c:v>15.458047427196799</c:v>
                      </c:pt>
                      <c:pt idx="1748">
                        <c:v>15.4417432767038</c:v>
                      </c:pt>
                      <c:pt idx="1749">
                        <c:v>15.4932457673416</c:v>
                      </c:pt>
                      <c:pt idx="1750">
                        <c:v>15.478247193163501</c:v>
                      </c:pt>
                      <c:pt idx="1751">
                        <c:v>15.488808786805301</c:v>
                      </c:pt>
                      <c:pt idx="1752">
                        <c:v>15.4566178617538</c:v>
                      </c:pt>
                      <c:pt idx="1753">
                        <c:v>15.5002016898882</c:v>
                      </c:pt>
                      <c:pt idx="1754">
                        <c:v>15.5034974813835</c:v>
                      </c:pt>
                      <c:pt idx="1755">
                        <c:v>15.4855513011257</c:v>
                      </c:pt>
                      <c:pt idx="1756">
                        <c:v>15.476634932146499</c:v>
                      </c:pt>
                      <c:pt idx="1757">
                        <c:v>15.4798811787362</c:v>
                      </c:pt>
                      <c:pt idx="1758">
                        <c:v>15.4758586656578</c:v>
                      </c:pt>
                      <c:pt idx="1759">
                        <c:v>15.427787370505399</c:v>
                      </c:pt>
                      <c:pt idx="1760">
                        <c:v>15.4988580430062</c:v>
                      </c:pt>
                      <c:pt idx="1761">
                        <c:v>15.502637747306901</c:v>
                      </c:pt>
                      <c:pt idx="1762">
                        <c:v>15.5025594865968</c:v>
                      </c:pt>
                      <c:pt idx="1763">
                        <c:v>15.4864922532573</c:v>
                      </c:pt>
                      <c:pt idx="1764">
                        <c:v>15.4815692145031</c:v>
                      </c:pt>
                      <c:pt idx="1765">
                        <c:v>15.4467911099128</c:v>
                      </c:pt>
                      <c:pt idx="1766">
                        <c:v>15.4718255960323</c:v>
                      </c:pt>
                      <c:pt idx="1767">
                        <c:v>15.4720013563017</c:v>
                      </c:pt>
                      <c:pt idx="1768">
                        <c:v>15.5034272063982</c:v>
                      </c:pt>
                      <c:pt idx="1769">
                        <c:v>15.494702837612101</c:v>
                      </c:pt>
                      <c:pt idx="1770">
                        <c:v>15.501266365576001</c:v>
                      </c:pt>
                      <c:pt idx="1771">
                        <c:v>15.477794754737699</c:v>
                      </c:pt>
                      <c:pt idx="1772">
                        <c:v>15.489369400577001</c:v>
                      </c:pt>
                      <c:pt idx="1773">
                        <c:v>15.491635730291801</c:v>
                      </c:pt>
                      <c:pt idx="1774">
                        <c:v>15.496697773271</c:v>
                      </c:pt>
                      <c:pt idx="1775">
                        <c:v>15.492465704152799</c:v>
                      </c:pt>
                      <c:pt idx="1776">
                        <c:v>15.5079418598748</c:v>
                      </c:pt>
                      <c:pt idx="1777">
                        <c:v>15.4961541091324</c:v>
                      </c:pt>
                      <c:pt idx="1778">
                        <c:v>15.4827204588927</c:v>
                      </c:pt>
                      <c:pt idx="1779">
                        <c:v>15.466912804683</c:v>
                      </c:pt>
                      <c:pt idx="1780">
                        <c:v>15.4470702450158</c:v>
                      </c:pt>
                      <c:pt idx="1781">
                        <c:v>15.4656548236847</c:v>
                      </c:pt>
                      <c:pt idx="1782">
                        <c:v>15.4881725329054</c:v>
                      </c:pt>
                      <c:pt idx="1783">
                        <c:v>15.466194848724401</c:v>
                      </c:pt>
                      <c:pt idx="1784">
                        <c:v>15.482977363705199</c:v>
                      </c:pt>
                      <c:pt idx="1785">
                        <c:v>15.495226287329301</c:v>
                      </c:pt>
                      <c:pt idx="1786">
                        <c:v>15.479630598576399</c:v>
                      </c:pt>
                      <c:pt idx="1787">
                        <c:v>15.51006467795</c:v>
                      </c:pt>
                      <c:pt idx="1788">
                        <c:v>15.464742536331</c:v>
                      </c:pt>
                      <c:pt idx="1789">
                        <c:v>15.489936965397799</c:v>
                      </c:pt>
                      <c:pt idx="1790">
                        <c:v>15.4984737473852</c:v>
                      </c:pt>
                      <c:pt idx="1791">
                        <c:v>15.4723178305298</c:v>
                      </c:pt>
                      <c:pt idx="1792">
                        <c:v>15.4920944445293</c:v>
                      </c:pt>
                      <c:pt idx="1793">
                        <c:v>15.548938895393499</c:v>
                      </c:pt>
                      <c:pt idx="1794">
                        <c:v>15.499204569761201</c:v>
                      </c:pt>
                      <c:pt idx="1795">
                        <c:v>15.470484675239501</c:v>
                      </c:pt>
                      <c:pt idx="1796">
                        <c:v>15.494353322351699</c:v>
                      </c:pt>
                      <c:pt idx="1797">
                        <c:v>15.4783201800903</c:v>
                      </c:pt>
                      <c:pt idx="1798">
                        <c:v>15.490321118242599</c:v>
                      </c:pt>
                      <c:pt idx="1799">
                        <c:v>15.494347890172699</c:v>
                      </c:pt>
                      <c:pt idx="1800">
                        <c:v>15.4629507112837</c:v>
                      </c:pt>
                      <c:pt idx="1801">
                        <c:v>15.441863503089101</c:v>
                      </c:pt>
                      <c:pt idx="1802">
                        <c:v>15.482667624974299</c:v>
                      </c:pt>
                      <c:pt idx="1803">
                        <c:v>15.4746858164497</c:v>
                      </c:pt>
                      <c:pt idx="1804">
                        <c:v>15.4712942556468</c:v>
                      </c:pt>
                      <c:pt idx="1805">
                        <c:v>15.470790266786601</c:v>
                      </c:pt>
                      <c:pt idx="1806">
                        <c:v>15.486107157554599</c:v>
                      </c:pt>
                      <c:pt idx="1807">
                        <c:v>15.477404289555</c:v>
                      </c:pt>
                      <c:pt idx="1808">
                        <c:v>15.5155469706181</c:v>
                      </c:pt>
                      <c:pt idx="1809">
                        <c:v>15.4775074352758</c:v>
                      </c:pt>
                      <c:pt idx="1810">
                        <c:v>15.4815451235038</c:v>
                      </c:pt>
                      <c:pt idx="1811">
                        <c:v>15.516695016562901</c:v>
                      </c:pt>
                      <c:pt idx="1812">
                        <c:v>15.489443443557899</c:v>
                      </c:pt>
                      <c:pt idx="1813">
                        <c:v>15.490971766830199</c:v>
                      </c:pt>
                      <c:pt idx="1814">
                        <c:v>15.5283908326145</c:v>
                      </c:pt>
                      <c:pt idx="1815">
                        <c:v>15.4761590230805</c:v>
                      </c:pt>
                      <c:pt idx="1816">
                        <c:v>15.4860505911939</c:v>
                      </c:pt>
                      <c:pt idx="1817">
                        <c:v>15.4805276750637</c:v>
                      </c:pt>
                      <c:pt idx="1818">
                        <c:v>15.4767657254872</c:v>
                      </c:pt>
                      <c:pt idx="1819">
                        <c:v>15.495520255504699</c:v>
                      </c:pt>
                      <c:pt idx="1820">
                        <c:v>15.4967866233895</c:v>
                      </c:pt>
                      <c:pt idx="1821">
                        <c:v>15.494214314428699</c:v>
                      </c:pt>
                      <c:pt idx="1822">
                        <c:v>15.4804620385775</c:v>
                      </c:pt>
                      <c:pt idx="1823">
                        <c:v>15.4885118898326</c:v>
                      </c:pt>
                      <c:pt idx="1824">
                        <c:v>15.5179718234301</c:v>
                      </c:pt>
                      <c:pt idx="1825">
                        <c:v>15.4972437400525</c:v>
                      </c:pt>
                      <c:pt idx="1826">
                        <c:v>15.4894955994525</c:v>
                      </c:pt>
                      <c:pt idx="1827">
                        <c:v>15.5202185245937</c:v>
                      </c:pt>
                      <c:pt idx="1828">
                        <c:v>15.4840930551831</c:v>
                      </c:pt>
                      <c:pt idx="1829">
                        <c:v>15.444566942183901</c:v>
                      </c:pt>
                      <c:pt idx="1830">
                        <c:v>15.497342333019599</c:v>
                      </c:pt>
                      <c:pt idx="1831">
                        <c:v>15.4568625733702</c:v>
                      </c:pt>
                      <c:pt idx="1832">
                        <c:v>15.476403793728201</c:v>
                      </c:pt>
                      <c:pt idx="1833">
                        <c:v>15.50410298303</c:v>
                      </c:pt>
                      <c:pt idx="1834">
                        <c:v>15.4794303672656</c:v>
                      </c:pt>
                      <c:pt idx="1835">
                        <c:v>15.461497803527999</c:v>
                      </c:pt>
                      <c:pt idx="1836">
                        <c:v>15.515379903154001</c:v>
                      </c:pt>
                      <c:pt idx="1837">
                        <c:v>15.5248409826917</c:v>
                      </c:pt>
                      <c:pt idx="1838">
                        <c:v>15.495108961930701</c:v>
                      </c:pt>
                      <c:pt idx="1839">
                        <c:v>15.4875166884539</c:v>
                      </c:pt>
                      <c:pt idx="1840">
                        <c:v>15.5062728674095</c:v>
                      </c:pt>
                      <c:pt idx="1841">
                        <c:v>15.4827704313798</c:v>
                      </c:pt>
                      <c:pt idx="1842">
                        <c:v>15.5125638815007</c:v>
                      </c:pt>
                      <c:pt idx="1843">
                        <c:v>15.4793419246237</c:v>
                      </c:pt>
                      <c:pt idx="1844">
                        <c:v>15.4563280817063</c:v>
                      </c:pt>
                      <c:pt idx="1845">
                        <c:v>15.495198667261</c:v>
                      </c:pt>
                      <c:pt idx="1846">
                        <c:v>15.4877072456534</c:v>
                      </c:pt>
                      <c:pt idx="1847">
                        <c:v>15.451451599231801</c:v>
                      </c:pt>
                      <c:pt idx="1848">
                        <c:v>15.541569642161701</c:v>
                      </c:pt>
                      <c:pt idx="1849">
                        <c:v>15.447930871802001</c:v>
                      </c:pt>
                      <c:pt idx="1850">
                        <c:v>15.478987054365801</c:v>
                      </c:pt>
                      <c:pt idx="1851">
                        <c:v>15.466017618911801</c:v>
                      </c:pt>
                      <c:pt idx="1852">
                        <c:v>15.4609282558849</c:v>
                      </c:pt>
                      <c:pt idx="1853">
                        <c:v>15.5054355517775</c:v>
                      </c:pt>
                      <c:pt idx="1854">
                        <c:v>15.490403705995099</c:v>
                      </c:pt>
                      <c:pt idx="1855">
                        <c:v>15.5125666337398</c:v>
                      </c:pt>
                      <c:pt idx="1856">
                        <c:v>15.4797437476544</c:v>
                      </c:pt>
                      <c:pt idx="1857">
                        <c:v>15.4827914523453</c:v>
                      </c:pt>
                      <c:pt idx="1858">
                        <c:v>15.4660519294906</c:v>
                      </c:pt>
                      <c:pt idx="1859">
                        <c:v>15.469423884496599</c:v>
                      </c:pt>
                      <c:pt idx="1860">
                        <c:v>15.4774173135325</c:v>
                      </c:pt>
                      <c:pt idx="1861">
                        <c:v>15.5203650925279</c:v>
                      </c:pt>
                      <c:pt idx="1862">
                        <c:v>15.463810938009599</c:v>
                      </c:pt>
                      <c:pt idx="1863">
                        <c:v>15.5365550902485</c:v>
                      </c:pt>
                      <c:pt idx="1864">
                        <c:v>15.523155789981701</c:v>
                      </c:pt>
                      <c:pt idx="1865">
                        <c:v>15.537568792526899</c:v>
                      </c:pt>
                      <c:pt idx="1866">
                        <c:v>15.5318268659338</c:v>
                      </c:pt>
                      <c:pt idx="1867">
                        <c:v>15.5586598074816</c:v>
                      </c:pt>
                      <c:pt idx="1868">
                        <c:v>15.517942458420601</c:v>
                      </c:pt>
                      <c:pt idx="1869">
                        <c:v>15.523629591661001</c:v>
                      </c:pt>
                      <c:pt idx="1870">
                        <c:v>15.546839339393999</c:v>
                      </c:pt>
                      <c:pt idx="1871">
                        <c:v>15.5390727859686</c:v>
                      </c:pt>
                      <c:pt idx="1872">
                        <c:v>15.544661336994899</c:v>
                      </c:pt>
                      <c:pt idx="1873">
                        <c:v>15.545496039989199</c:v>
                      </c:pt>
                      <c:pt idx="1874">
                        <c:v>15.586730660877</c:v>
                      </c:pt>
                      <c:pt idx="1875">
                        <c:v>15.5729869080008</c:v>
                      </c:pt>
                      <c:pt idx="1876">
                        <c:v>15.540843302633499</c:v>
                      </c:pt>
                      <c:pt idx="1877">
                        <c:v>15.5596311285562</c:v>
                      </c:pt>
                      <c:pt idx="1878">
                        <c:v>15.550048088893901</c:v>
                      </c:pt>
                      <c:pt idx="1879">
                        <c:v>15.5589954899252</c:v>
                      </c:pt>
                      <c:pt idx="1880">
                        <c:v>15.509474390616999</c:v>
                      </c:pt>
                      <c:pt idx="1881">
                        <c:v>15.5440170428208</c:v>
                      </c:pt>
                      <c:pt idx="1882">
                        <c:v>15.578611334239699</c:v>
                      </c:pt>
                      <c:pt idx="1883">
                        <c:v>15.5668036127698</c:v>
                      </c:pt>
                      <c:pt idx="1884">
                        <c:v>15.5430259090205</c:v>
                      </c:pt>
                      <c:pt idx="1885">
                        <c:v>15.5740109771798</c:v>
                      </c:pt>
                      <c:pt idx="1886">
                        <c:v>15.5567514041007</c:v>
                      </c:pt>
                      <c:pt idx="1887">
                        <c:v>15.5471926516607</c:v>
                      </c:pt>
                      <c:pt idx="1888">
                        <c:v>15.546943814453901</c:v>
                      </c:pt>
                      <c:pt idx="1889">
                        <c:v>15.5352080679223</c:v>
                      </c:pt>
                      <c:pt idx="1890">
                        <c:v>15.5639016140404</c:v>
                      </c:pt>
                      <c:pt idx="1891">
                        <c:v>15.586217065146499</c:v>
                      </c:pt>
                      <c:pt idx="1892">
                        <c:v>15.5386747872216</c:v>
                      </c:pt>
                      <c:pt idx="1893">
                        <c:v>15.577997567901001</c:v>
                      </c:pt>
                      <c:pt idx="1894">
                        <c:v>15.5638090467725</c:v>
                      </c:pt>
                      <c:pt idx="1895">
                        <c:v>15.5542953875536</c:v>
                      </c:pt>
                      <c:pt idx="1896">
                        <c:v>15.5458480297028</c:v>
                      </c:pt>
                      <c:pt idx="1897">
                        <c:v>15.559810087214</c:v>
                      </c:pt>
                      <c:pt idx="1898">
                        <c:v>15.5740031663553</c:v>
                      </c:pt>
                      <c:pt idx="1899">
                        <c:v>15.5614939682141</c:v>
                      </c:pt>
                      <c:pt idx="1900">
                        <c:v>15.52243864776</c:v>
                      </c:pt>
                      <c:pt idx="1901">
                        <c:v>15.5458066326026</c:v>
                      </c:pt>
                      <c:pt idx="1902">
                        <c:v>15.5824102873431</c:v>
                      </c:pt>
                      <c:pt idx="1903">
                        <c:v>15.5803610434579</c:v>
                      </c:pt>
                      <c:pt idx="1904">
                        <c:v>15.5373583953404</c:v>
                      </c:pt>
                      <c:pt idx="1905">
                        <c:v>15.539383570193801</c:v>
                      </c:pt>
                      <c:pt idx="1906">
                        <c:v>15.5470529785881</c:v>
                      </c:pt>
                      <c:pt idx="1907">
                        <c:v>15.5416590612856</c:v>
                      </c:pt>
                      <c:pt idx="1908">
                        <c:v>15.5476113304133</c:v>
                      </c:pt>
                      <c:pt idx="1909">
                        <c:v>15.582674331168199</c:v>
                      </c:pt>
                      <c:pt idx="1910">
                        <c:v>15.5641254636794</c:v>
                      </c:pt>
                      <c:pt idx="1911">
                        <c:v>15.5729299915628</c:v>
                      </c:pt>
                      <c:pt idx="1912">
                        <c:v>15.6150012915588</c:v>
                      </c:pt>
                      <c:pt idx="1913">
                        <c:v>15.6042643730938</c:v>
                      </c:pt>
                      <c:pt idx="1914">
                        <c:v>15.6322173744165</c:v>
                      </c:pt>
                      <c:pt idx="1915">
                        <c:v>15.6372351343788</c:v>
                      </c:pt>
                      <c:pt idx="1916">
                        <c:v>15.605942329899101</c:v>
                      </c:pt>
                      <c:pt idx="1917">
                        <c:v>15.619081927188301</c:v>
                      </c:pt>
                      <c:pt idx="1918">
                        <c:v>15.6290609833062</c:v>
                      </c:pt>
                      <c:pt idx="1919">
                        <c:v>15.6318874983124</c:v>
                      </c:pt>
                      <c:pt idx="1920">
                        <c:v>14.5784886580802</c:v>
                      </c:pt>
                      <c:pt idx="1921">
                        <c:v>14.575626372543599</c:v>
                      </c:pt>
                      <c:pt idx="1922">
                        <c:v>14.6395265194445</c:v>
                      </c:pt>
                      <c:pt idx="1923">
                        <c:v>14.5916726531125</c:v>
                      </c:pt>
                      <c:pt idx="1924">
                        <c:v>14.5983975952616</c:v>
                      </c:pt>
                      <c:pt idx="1925">
                        <c:v>14.584139567687499</c:v>
                      </c:pt>
                      <c:pt idx="1926">
                        <c:v>14.541992489285001</c:v>
                      </c:pt>
                      <c:pt idx="1927">
                        <c:v>14.640813755770999</c:v>
                      </c:pt>
                      <c:pt idx="1928">
                        <c:v>14.5759569339658</c:v>
                      </c:pt>
                      <c:pt idx="1929">
                        <c:v>14.6261507756274</c:v>
                      </c:pt>
                      <c:pt idx="1930">
                        <c:v>14.581035564918</c:v>
                      </c:pt>
                      <c:pt idx="1931">
                        <c:v>14.598340022747999</c:v>
                      </c:pt>
                      <c:pt idx="1932">
                        <c:v>14.5647808078074</c:v>
                      </c:pt>
                      <c:pt idx="1933">
                        <c:v>14.6247609666896</c:v>
                      </c:pt>
                      <c:pt idx="1934">
                        <c:v>14.6304236804407</c:v>
                      </c:pt>
                      <c:pt idx="1935">
                        <c:v>14.624403352598099</c:v>
                      </c:pt>
                      <c:pt idx="1936">
                        <c:v>14.5833925652234</c:v>
                      </c:pt>
                      <c:pt idx="1937">
                        <c:v>14.632206752612101</c:v>
                      </c:pt>
                      <c:pt idx="1938">
                        <c:v>14.596356757467101</c:v>
                      </c:pt>
                      <c:pt idx="1939">
                        <c:v>14.6116486803604</c:v>
                      </c:pt>
                      <c:pt idx="1940">
                        <c:v>14.602301980032699</c:v>
                      </c:pt>
                      <c:pt idx="1941">
                        <c:v>14.5339003188676</c:v>
                      </c:pt>
                      <c:pt idx="1942">
                        <c:v>14.5784743963893</c:v>
                      </c:pt>
                      <c:pt idx="1943">
                        <c:v>14.5604565666935</c:v>
                      </c:pt>
                      <c:pt idx="1944">
                        <c:v>14.5543157489794</c:v>
                      </c:pt>
                      <c:pt idx="1945">
                        <c:v>14.613883557066901</c:v>
                      </c:pt>
                      <c:pt idx="1946">
                        <c:v>14.5962814878333</c:v>
                      </c:pt>
                      <c:pt idx="1947">
                        <c:v>14.554037589002199</c:v>
                      </c:pt>
                      <c:pt idx="1948">
                        <c:v>14.5739427705804</c:v>
                      </c:pt>
                      <c:pt idx="1949">
                        <c:v>14.570275515478</c:v>
                      </c:pt>
                      <c:pt idx="1950">
                        <c:v>14.5774010588287</c:v>
                      </c:pt>
                      <c:pt idx="1951">
                        <c:v>14.5428855549355</c:v>
                      </c:pt>
                      <c:pt idx="1952">
                        <c:v>14.5972141603326</c:v>
                      </c:pt>
                      <c:pt idx="1953">
                        <c:v>14.5976211703316</c:v>
                      </c:pt>
                      <c:pt idx="1954">
                        <c:v>14.6152622471476</c:v>
                      </c:pt>
                      <c:pt idx="1955">
                        <c:v>14.5445770586329</c:v>
                      </c:pt>
                      <c:pt idx="1956">
                        <c:v>14.630366247838399</c:v>
                      </c:pt>
                      <c:pt idx="1957">
                        <c:v>14.542414250565701</c:v>
                      </c:pt>
                      <c:pt idx="1958">
                        <c:v>14.613715260395299</c:v>
                      </c:pt>
                      <c:pt idx="1959">
                        <c:v>14.5801297061819</c:v>
                      </c:pt>
                      <c:pt idx="1960">
                        <c:v>14.594579931865299</c:v>
                      </c:pt>
                      <c:pt idx="1961">
                        <c:v>14.5773511439019</c:v>
                      </c:pt>
                      <c:pt idx="1962">
                        <c:v>14.574990490820401</c:v>
                      </c:pt>
                      <c:pt idx="1963">
                        <c:v>14.5775551665118</c:v>
                      </c:pt>
                      <c:pt idx="1964">
                        <c:v>14.654277631488499</c:v>
                      </c:pt>
                      <c:pt idx="1965">
                        <c:v>14.6267955833417</c:v>
                      </c:pt>
                      <c:pt idx="1966">
                        <c:v>14.621853538470701</c:v>
                      </c:pt>
                      <c:pt idx="1967">
                        <c:v>14.584965239038199</c:v>
                      </c:pt>
                      <c:pt idx="1968">
                        <c:v>14.531947559425999</c:v>
                      </c:pt>
                      <c:pt idx="1969">
                        <c:v>14.614555469292901</c:v>
                      </c:pt>
                      <c:pt idx="1970">
                        <c:v>14.5633052514123</c:v>
                      </c:pt>
                      <c:pt idx="1971">
                        <c:v>14.577189074860801</c:v>
                      </c:pt>
                      <c:pt idx="1972">
                        <c:v>14.5855600949101</c:v>
                      </c:pt>
                      <c:pt idx="1973">
                        <c:v>14.622012255343099</c:v>
                      </c:pt>
                      <c:pt idx="1974">
                        <c:v>14.607164954300201</c:v>
                      </c:pt>
                      <c:pt idx="1975">
                        <c:v>14.592418420370899</c:v>
                      </c:pt>
                      <c:pt idx="1976">
                        <c:v>14.555998532701199</c:v>
                      </c:pt>
                      <c:pt idx="1977">
                        <c:v>14.551644009061601</c:v>
                      </c:pt>
                      <c:pt idx="1978">
                        <c:v>14.534655233349801</c:v>
                      </c:pt>
                      <c:pt idx="1979">
                        <c:v>14.6127675279938</c:v>
                      </c:pt>
                      <c:pt idx="1980">
                        <c:v>14.521696361589701</c:v>
                      </c:pt>
                      <c:pt idx="1981">
                        <c:v>14.5589702211362</c:v>
                      </c:pt>
                      <c:pt idx="1982">
                        <c:v>14.5956104703344</c:v>
                      </c:pt>
                      <c:pt idx="1983">
                        <c:v>14.5758304603486</c:v>
                      </c:pt>
                      <c:pt idx="1984">
                        <c:v>14.5872213150431</c:v>
                      </c:pt>
                      <c:pt idx="1985">
                        <c:v>14.6273412003749</c:v>
                      </c:pt>
                      <c:pt idx="1986">
                        <c:v>14.604253459169801</c:v>
                      </c:pt>
                      <c:pt idx="1987">
                        <c:v>14.6086952986601</c:v>
                      </c:pt>
                      <c:pt idx="1988">
                        <c:v>14.5483774385849</c:v>
                      </c:pt>
                      <c:pt idx="1989">
                        <c:v>14.5262073113309</c:v>
                      </c:pt>
                      <c:pt idx="1990">
                        <c:v>14.599419124865101</c:v>
                      </c:pt>
                      <c:pt idx="1991">
                        <c:v>14.5697445752257</c:v>
                      </c:pt>
                      <c:pt idx="1992">
                        <c:v>14.560247377411899</c:v>
                      </c:pt>
                      <c:pt idx="1993">
                        <c:v>14.603769456753501</c:v>
                      </c:pt>
                      <c:pt idx="1994">
                        <c:v>14.610270564652501</c:v>
                      </c:pt>
                      <c:pt idx="1995">
                        <c:v>14.598037795670001</c:v>
                      </c:pt>
                      <c:pt idx="1996">
                        <c:v>14.599915009195801</c:v>
                      </c:pt>
                      <c:pt idx="1997">
                        <c:v>14.549127190317099</c:v>
                      </c:pt>
                      <c:pt idx="1998">
                        <c:v>14.627675010786501</c:v>
                      </c:pt>
                      <c:pt idx="1999">
                        <c:v>14.6059548816065</c:v>
                      </c:pt>
                      <c:pt idx="2000">
                        <c:v>14.6404620875121</c:v>
                      </c:pt>
                      <c:pt idx="2001">
                        <c:v>14.604824472987399</c:v>
                      </c:pt>
                      <c:pt idx="2002">
                        <c:v>14.5560810375129</c:v>
                      </c:pt>
                      <c:pt idx="2003">
                        <c:v>14.562159978498601</c:v>
                      </c:pt>
                      <c:pt idx="2004">
                        <c:v>14.554289488398901</c:v>
                      </c:pt>
                      <c:pt idx="2005">
                        <c:v>14.5366762263965</c:v>
                      </c:pt>
                      <c:pt idx="2006">
                        <c:v>14.6065027833387</c:v>
                      </c:pt>
                      <c:pt idx="2007">
                        <c:v>14.5704615013594</c:v>
                      </c:pt>
                      <c:pt idx="2008">
                        <c:v>14.577513456197099</c:v>
                      </c:pt>
                      <c:pt idx="2009">
                        <c:v>14.586117366366199</c:v>
                      </c:pt>
                      <c:pt idx="2010">
                        <c:v>14.557366094029501</c:v>
                      </c:pt>
                      <c:pt idx="2011">
                        <c:v>14.5789520701589</c:v>
                      </c:pt>
                      <c:pt idx="2012">
                        <c:v>14.5625773796214</c:v>
                      </c:pt>
                      <c:pt idx="2013">
                        <c:v>14.5425984033544</c:v>
                      </c:pt>
                      <c:pt idx="2014">
                        <c:v>14.6000452585051</c:v>
                      </c:pt>
                      <c:pt idx="2015">
                        <c:v>14.5982299349361</c:v>
                      </c:pt>
                      <c:pt idx="2016">
                        <c:v>14.602084009292099</c:v>
                      </c:pt>
                      <c:pt idx="2017">
                        <c:v>14.6166850560345</c:v>
                      </c:pt>
                      <c:pt idx="2018">
                        <c:v>14.5857982225647</c:v>
                      </c:pt>
                      <c:pt idx="2019">
                        <c:v>14.5837039828656</c:v>
                      </c:pt>
                      <c:pt idx="2020">
                        <c:v>14.544935681372399</c:v>
                      </c:pt>
                      <c:pt idx="2021">
                        <c:v>14.6156658239185</c:v>
                      </c:pt>
                      <c:pt idx="2022">
                        <c:v>14.6329007707154</c:v>
                      </c:pt>
                      <c:pt idx="2023">
                        <c:v>14.547293084583201</c:v>
                      </c:pt>
                      <c:pt idx="2024">
                        <c:v>14.592806232004101</c:v>
                      </c:pt>
                      <c:pt idx="2025">
                        <c:v>14.5916924683819</c:v>
                      </c:pt>
                      <c:pt idx="2026">
                        <c:v>14.5287418631072</c:v>
                      </c:pt>
                      <c:pt idx="2027">
                        <c:v>14.5927667221241</c:v>
                      </c:pt>
                      <c:pt idx="2028">
                        <c:v>14.5813611187432</c:v>
                      </c:pt>
                      <c:pt idx="2029">
                        <c:v>14.5784408606608</c:v>
                      </c:pt>
                      <c:pt idx="2030">
                        <c:v>14.579835718692401</c:v>
                      </c:pt>
                      <c:pt idx="2031">
                        <c:v>14.571428198581801</c:v>
                      </c:pt>
                      <c:pt idx="2032">
                        <c:v>14.990846875950201</c:v>
                      </c:pt>
                      <c:pt idx="2033">
                        <c:v>15.0600639310925</c:v>
                      </c:pt>
                      <c:pt idx="2034">
                        <c:v>15.1016296120648</c:v>
                      </c:pt>
                      <c:pt idx="2035">
                        <c:v>15.058527444078001</c:v>
                      </c:pt>
                      <c:pt idx="2036">
                        <c:v>15.014367123765201</c:v>
                      </c:pt>
                      <c:pt idx="2037">
                        <c:v>15.1172952485413</c:v>
                      </c:pt>
                      <c:pt idx="2038">
                        <c:v>15.094020013760099</c:v>
                      </c:pt>
                      <c:pt idx="2039">
                        <c:v>15.0872417744137</c:v>
                      </c:pt>
                      <c:pt idx="2040">
                        <c:v>15.123659728175101</c:v>
                      </c:pt>
                      <c:pt idx="2041">
                        <c:v>15.068993681881601</c:v>
                      </c:pt>
                      <c:pt idx="2042">
                        <c:v>15.062080871694301</c:v>
                      </c:pt>
                      <c:pt idx="2043">
                        <c:v>15.100424252982799</c:v>
                      </c:pt>
                      <c:pt idx="2044">
                        <c:v>15.0541433111309</c:v>
                      </c:pt>
                      <c:pt idx="2045">
                        <c:v>15.1220490566657</c:v>
                      </c:pt>
                      <c:pt idx="2046">
                        <c:v>14.3678174850369</c:v>
                      </c:pt>
                      <c:pt idx="2047">
                        <c:v>13.0086378419395</c:v>
                      </c:pt>
                      <c:pt idx="2048">
                        <c:v>12.6437447245066</c:v>
                      </c:pt>
                      <c:pt idx="2049">
                        <c:v>12.619327271993001</c:v>
                      </c:pt>
                      <c:pt idx="2050">
                        <c:v>12.451673580472599</c:v>
                      </c:pt>
                      <c:pt idx="2051">
                        <c:v>16.5446153623888</c:v>
                      </c:pt>
                      <c:pt idx="2052">
                        <c:v>16.210187054587099</c:v>
                      </c:pt>
                      <c:pt idx="2053">
                        <c:v>16.1915808698683</c:v>
                      </c:pt>
                      <c:pt idx="2054">
                        <c:v>16.573463835779599</c:v>
                      </c:pt>
                      <c:pt idx="2055">
                        <c:v>16.5404192895184</c:v>
                      </c:pt>
                      <c:pt idx="2056">
                        <c:v>16.2123810417262</c:v>
                      </c:pt>
                      <c:pt idx="2057">
                        <c:v>16.211380782198599</c:v>
                      </c:pt>
                      <c:pt idx="2058">
                        <c:v>16.605419386847899</c:v>
                      </c:pt>
                      <c:pt idx="2059">
                        <c:v>16.246294023437802</c:v>
                      </c:pt>
                      <c:pt idx="2060">
                        <c:v>16.6165917901426</c:v>
                      </c:pt>
                      <c:pt idx="2061">
                        <c:v>16.8579718484505</c:v>
                      </c:pt>
                      <c:pt idx="2062">
                        <c:v>16.628882231418402</c:v>
                      </c:pt>
                      <c:pt idx="2063">
                        <c:v>16.883006714383502</c:v>
                      </c:pt>
                      <c:pt idx="2064">
                        <c:v>16.64537396319</c:v>
                      </c:pt>
                      <c:pt idx="2065">
                        <c:v>16.639110729740501</c:v>
                      </c:pt>
                      <c:pt idx="2066">
                        <c:v>16.818406329219201</c:v>
                      </c:pt>
                      <c:pt idx="2067">
                        <c:v>16.845620370515199</c:v>
                      </c:pt>
                      <c:pt idx="2068">
                        <c:v>16.6546401917082</c:v>
                      </c:pt>
                      <c:pt idx="2069">
                        <c:v>16.647868465868001</c:v>
                      </c:pt>
                      <c:pt idx="2070">
                        <c:v>16.879373540551299</c:v>
                      </c:pt>
                      <c:pt idx="2071">
                        <c:v>16.9617010656048</c:v>
                      </c:pt>
                      <c:pt idx="2072">
                        <c:v>16.9981722791366</c:v>
                      </c:pt>
                      <c:pt idx="2073">
                        <c:v>16.9946738644669</c:v>
                      </c:pt>
                      <c:pt idx="2074">
                        <c:v>16.992809549825498</c:v>
                      </c:pt>
                      <c:pt idx="2075">
                        <c:v>17.0011568749748</c:v>
                      </c:pt>
                      <c:pt idx="2076">
                        <c:v>17.810858144937601</c:v>
                      </c:pt>
                      <c:pt idx="2077">
                        <c:v>12.982521088176</c:v>
                      </c:pt>
                      <c:pt idx="2078">
                        <c:v>12.6293038809899</c:v>
                      </c:pt>
                      <c:pt idx="2079">
                        <c:v>12.495409356017401</c:v>
                      </c:pt>
                      <c:pt idx="2080">
                        <c:v>12.486683142148699</c:v>
                      </c:pt>
                      <c:pt idx="2081">
                        <c:v>12.443773761641699</c:v>
                      </c:pt>
                      <c:pt idx="2082">
                        <c:v>15.080201767979901</c:v>
                      </c:pt>
                      <c:pt idx="2083">
                        <c:v>15.142718039117</c:v>
                      </c:pt>
                      <c:pt idx="2084">
                        <c:v>15.1169031955334</c:v>
                      </c:pt>
                      <c:pt idx="2085">
                        <c:v>15.118085702962</c:v>
                      </c:pt>
                      <c:pt idx="2086">
                        <c:v>15.0893334839489</c:v>
                      </c:pt>
                      <c:pt idx="2087">
                        <c:v>15.131470547283101</c:v>
                      </c:pt>
                      <c:pt idx="2088">
                        <c:v>15.1269108228351</c:v>
                      </c:pt>
                      <c:pt idx="2089">
                        <c:v>15.0947057625193</c:v>
                      </c:pt>
                      <c:pt idx="2090">
                        <c:v>15.100532487374201</c:v>
                      </c:pt>
                      <c:pt idx="2091">
                        <c:v>15.106485841703901</c:v>
                      </c:pt>
                      <c:pt idx="2092">
                        <c:v>15.393975370539</c:v>
                      </c:pt>
                      <c:pt idx="2093">
                        <c:v>15.405742214404899</c:v>
                      </c:pt>
                      <c:pt idx="2094">
                        <c:v>15.414996623334799</c:v>
                      </c:pt>
                      <c:pt idx="2095">
                        <c:v>15.404020994087199</c:v>
                      </c:pt>
                      <c:pt idx="2096">
                        <c:v>15.452695937934401</c:v>
                      </c:pt>
                      <c:pt idx="2097">
                        <c:v>15.433411922630199</c:v>
                      </c:pt>
                      <c:pt idx="2098">
                        <c:v>15.3917397854119</c:v>
                      </c:pt>
                      <c:pt idx="2099">
                        <c:v>15.396839099421699</c:v>
                      </c:pt>
                      <c:pt idx="2100">
                        <c:v>15.447018265437601</c:v>
                      </c:pt>
                      <c:pt idx="2101">
                        <c:v>15.429224549000899</c:v>
                      </c:pt>
                      <c:pt idx="2102">
                        <c:v>15.566256694783799</c:v>
                      </c:pt>
                      <c:pt idx="2103">
                        <c:v>15.585694479491201</c:v>
                      </c:pt>
                      <c:pt idx="2104">
                        <c:v>15.571867596096</c:v>
                      </c:pt>
                      <c:pt idx="2105">
                        <c:v>15.5450910518271</c:v>
                      </c:pt>
                      <c:pt idx="2106">
                        <c:v>15.617017196767801</c:v>
                      </c:pt>
                      <c:pt idx="2107">
                        <c:v>15.6633820662788</c:v>
                      </c:pt>
                      <c:pt idx="2108">
                        <c:v>15.6422773504753</c:v>
                      </c:pt>
                      <c:pt idx="2109">
                        <c:v>15.9256979972187</c:v>
                      </c:pt>
                      <c:pt idx="2110">
                        <c:v>15.600553782116901</c:v>
                      </c:pt>
                      <c:pt idx="2111">
                        <c:v>15.791287620304599</c:v>
                      </c:pt>
                      <c:pt idx="2112">
                        <c:v>16.1438684806396</c:v>
                      </c:pt>
                      <c:pt idx="2113">
                        <c:v>15.657178640193701</c:v>
                      </c:pt>
                      <c:pt idx="2114">
                        <c:v>15.651005557246</c:v>
                      </c:pt>
                      <c:pt idx="2115">
                        <c:v>15.9185063790157</c:v>
                      </c:pt>
                      <c:pt idx="2116">
                        <c:v>15.8470526893275</c:v>
                      </c:pt>
                      <c:pt idx="2117">
                        <c:v>15.7130285759023</c:v>
                      </c:pt>
                      <c:pt idx="2118">
                        <c:v>15.7688623036893</c:v>
                      </c:pt>
                      <c:pt idx="2119">
                        <c:v>15.8648146217616</c:v>
                      </c:pt>
                      <c:pt idx="2120">
                        <c:v>15.7844842571703</c:v>
                      </c:pt>
                      <c:pt idx="2121">
                        <c:v>16.113080095969501</c:v>
                      </c:pt>
                      <c:pt idx="2122">
                        <c:v>15.751269344472201</c:v>
                      </c:pt>
                      <c:pt idx="2123">
                        <c:v>15.7825548363982</c:v>
                      </c:pt>
                      <c:pt idx="2124">
                        <c:v>15.605726192778</c:v>
                      </c:pt>
                      <c:pt idx="2125">
                        <c:v>15.626889689232099</c:v>
                      </c:pt>
                      <c:pt idx="2126">
                        <c:v>15.7136436662612</c:v>
                      </c:pt>
                      <c:pt idx="2127">
                        <c:v>15.8704508611787</c:v>
                      </c:pt>
                      <c:pt idx="2128">
                        <c:v>15.704849090321099</c:v>
                      </c:pt>
                      <c:pt idx="2129">
                        <c:v>15.782324862942399</c:v>
                      </c:pt>
                      <c:pt idx="2130">
                        <c:v>15.6657284801174</c:v>
                      </c:pt>
                      <c:pt idx="2131">
                        <c:v>15.7903748503585</c:v>
                      </c:pt>
                      <c:pt idx="2132">
                        <c:v>15.6875658736977</c:v>
                      </c:pt>
                      <c:pt idx="2133">
                        <c:v>15.6709502397719</c:v>
                      </c:pt>
                      <c:pt idx="2134">
                        <c:v>15.8598968106041</c:v>
                      </c:pt>
                      <c:pt idx="2135">
                        <c:v>15.701044820514101</c:v>
                      </c:pt>
                      <c:pt idx="2136">
                        <c:v>15.6762038616732</c:v>
                      </c:pt>
                      <c:pt idx="2137">
                        <c:v>15.646830462070699</c:v>
                      </c:pt>
                      <c:pt idx="2138">
                        <c:v>15.7979866904413</c:v>
                      </c:pt>
                      <c:pt idx="2139">
                        <c:v>15.5943853934745</c:v>
                      </c:pt>
                      <c:pt idx="2140">
                        <c:v>15.6899464473485</c:v>
                      </c:pt>
                      <c:pt idx="2141">
                        <c:v>15.7561765576443</c:v>
                      </c:pt>
                      <c:pt idx="2142">
                        <c:v>15.7620902629439</c:v>
                      </c:pt>
                      <c:pt idx="2143">
                        <c:v>15.754760872952399</c:v>
                      </c:pt>
                      <c:pt idx="2144">
                        <c:v>15.6094253661884</c:v>
                      </c:pt>
                      <c:pt idx="2145">
                        <c:v>15.951732672159499</c:v>
                      </c:pt>
                      <c:pt idx="2146">
                        <c:v>15.651293905047099</c:v>
                      </c:pt>
                      <c:pt idx="2147">
                        <c:v>15.8891032546803</c:v>
                      </c:pt>
                      <c:pt idx="2148">
                        <c:v>15.6787264478605</c:v>
                      </c:pt>
                      <c:pt idx="2149">
                        <c:v>15.680540249398801</c:v>
                      </c:pt>
                      <c:pt idx="2150">
                        <c:v>15.8470665108467</c:v>
                      </c:pt>
                      <c:pt idx="2151">
                        <c:v>15.661001603499599</c:v>
                      </c:pt>
                      <c:pt idx="2152">
                        <c:v>15.9476376423386</c:v>
                      </c:pt>
                      <c:pt idx="2153">
                        <c:v>15.689196607794299</c:v>
                      </c:pt>
                      <c:pt idx="2154">
                        <c:v>15.9164563824987</c:v>
                      </c:pt>
                      <c:pt idx="2155">
                        <c:v>15.6590772458486</c:v>
                      </c:pt>
                      <c:pt idx="2156">
                        <c:v>15.6059712450813</c:v>
                      </c:pt>
                      <c:pt idx="2157">
                        <c:v>15.793763938028601</c:v>
                      </c:pt>
                      <c:pt idx="2158">
                        <c:v>15.8965176103464</c:v>
                      </c:pt>
                      <c:pt idx="2159">
                        <c:v>15.704390802429</c:v>
                      </c:pt>
                      <c:pt idx="2160">
                        <c:v>15.678644405675399</c:v>
                      </c:pt>
                      <c:pt idx="2161">
                        <c:v>16.163277265494202</c:v>
                      </c:pt>
                      <c:pt idx="2162">
                        <c:v>15.6319199318066</c:v>
                      </c:pt>
                      <c:pt idx="2163">
                        <c:v>15.792674804548801</c:v>
                      </c:pt>
                      <c:pt idx="2164">
                        <c:v>15.661691508748699</c:v>
                      </c:pt>
                      <c:pt idx="2165">
                        <c:v>15.6181064840386</c:v>
                      </c:pt>
                      <c:pt idx="2166">
                        <c:v>15.678500537028601</c:v>
                      </c:pt>
                      <c:pt idx="2167">
                        <c:v>15.894824409781799</c:v>
                      </c:pt>
                      <c:pt idx="2168">
                        <c:v>15.7809930656581</c:v>
                      </c:pt>
                      <c:pt idx="2169">
                        <c:v>15.7059398648236</c:v>
                      </c:pt>
                      <c:pt idx="2170">
                        <c:v>15.848633226745999</c:v>
                      </c:pt>
                      <c:pt idx="2171">
                        <c:v>15.783797665465601</c:v>
                      </c:pt>
                      <c:pt idx="2172">
                        <c:v>15.698815322566899</c:v>
                      </c:pt>
                      <c:pt idx="2173">
                        <c:v>15.812110335702901</c:v>
                      </c:pt>
                      <c:pt idx="2174">
                        <c:v>15.8089004502154</c:v>
                      </c:pt>
                      <c:pt idx="2175">
                        <c:v>15.896996497112699</c:v>
                      </c:pt>
                      <c:pt idx="2176">
                        <c:v>15.7999780773956</c:v>
                      </c:pt>
                      <c:pt idx="2177">
                        <c:v>16.129900549113401</c:v>
                      </c:pt>
                      <c:pt idx="2178">
                        <c:v>16.131151141641102</c:v>
                      </c:pt>
                      <c:pt idx="2179">
                        <c:v>15.7877952435941</c:v>
                      </c:pt>
                      <c:pt idx="2180">
                        <c:v>15.799201593174701</c:v>
                      </c:pt>
                      <c:pt idx="2181">
                        <c:v>15.8986072319329</c:v>
                      </c:pt>
                      <c:pt idx="2182">
                        <c:v>15.7570501816109</c:v>
                      </c:pt>
                      <c:pt idx="2183">
                        <c:v>15.7952728805897</c:v>
                      </c:pt>
                      <c:pt idx="2184">
                        <c:v>15.8605634996863</c:v>
                      </c:pt>
                      <c:pt idx="2185">
                        <c:v>15.673213146634</c:v>
                      </c:pt>
                      <c:pt idx="2186">
                        <c:v>15.6281594865107</c:v>
                      </c:pt>
                      <c:pt idx="2187">
                        <c:v>15.6494737187481</c:v>
                      </c:pt>
                      <c:pt idx="2188">
                        <c:v>15.7901320150233</c:v>
                      </c:pt>
                      <c:pt idx="2189">
                        <c:v>15.8450328334741</c:v>
                      </c:pt>
                      <c:pt idx="2190">
                        <c:v>15.644966388515799</c:v>
                      </c:pt>
                      <c:pt idx="2191">
                        <c:v>15.929131351430501</c:v>
                      </c:pt>
                      <c:pt idx="2192">
                        <c:v>15.6040985513529</c:v>
                      </c:pt>
                      <c:pt idx="2193">
                        <c:v>16.1411773387327</c:v>
                      </c:pt>
                      <c:pt idx="2194">
                        <c:v>15.6277999386907</c:v>
                      </c:pt>
                      <c:pt idx="2195">
                        <c:v>15.647977353074999</c:v>
                      </c:pt>
                      <c:pt idx="2196">
                        <c:v>15.849619324537899</c:v>
                      </c:pt>
                      <c:pt idx="2197">
                        <c:v>15.708629451816799</c:v>
                      </c:pt>
                      <c:pt idx="2198">
                        <c:v>15.8708060907919</c:v>
                      </c:pt>
                      <c:pt idx="2199">
                        <c:v>15.791400978315799</c:v>
                      </c:pt>
                      <c:pt idx="2200">
                        <c:v>15.760784346009</c:v>
                      </c:pt>
                      <c:pt idx="2201">
                        <c:v>15.6423314900421</c:v>
                      </c:pt>
                      <c:pt idx="2202">
                        <c:v>15.672047472164699</c:v>
                      </c:pt>
                      <c:pt idx="2203">
                        <c:v>15.712092366380199</c:v>
                      </c:pt>
                      <c:pt idx="2204">
                        <c:v>15.7115757831859</c:v>
                      </c:pt>
                      <c:pt idx="2205">
                        <c:v>15.780027497613499</c:v>
                      </c:pt>
                      <c:pt idx="2206">
                        <c:v>15.693039654447601</c:v>
                      </c:pt>
                      <c:pt idx="2207">
                        <c:v>15.7924382006039</c:v>
                      </c:pt>
                      <c:pt idx="2208">
                        <c:v>15.680133236181099</c:v>
                      </c:pt>
                      <c:pt idx="2209">
                        <c:v>15.8251759285581</c:v>
                      </c:pt>
                      <c:pt idx="2210">
                        <c:v>15.6933414200779</c:v>
                      </c:pt>
                      <c:pt idx="2211">
                        <c:v>15.6813320218493</c:v>
                      </c:pt>
                      <c:pt idx="2212">
                        <c:v>15.821666003251501</c:v>
                      </c:pt>
                      <c:pt idx="2213">
                        <c:v>15.685375878095901</c:v>
                      </c:pt>
                      <c:pt idx="2214">
                        <c:v>15.799173771646799</c:v>
                      </c:pt>
                      <c:pt idx="2215">
                        <c:v>15.6901145707004</c:v>
                      </c:pt>
                      <c:pt idx="2216">
                        <c:v>15.9852340020137</c:v>
                      </c:pt>
                      <c:pt idx="2217">
                        <c:v>15.6814748964148</c:v>
                      </c:pt>
                      <c:pt idx="2218">
                        <c:v>15.669749462420301</c:v>
                      </c:pt>
                      <c:pt idx="2219">
                        <c:v>15.6879490460387</c:v>
                      </c:pt>
                      <c:pt idx="2220">
                        <c:v>15.878860448721399</c:v>
                      </c:pt>
                      <c:pt idx="2221">
                        <c:v>15.934204864770299</c:v>
                      </c:pt>
                      <c:pt idx="2222">
                        <c:v>15.715994967519601</c:v>
                      </c:pt>
                      <c:pt idx="2223">
                        <c:v>15.6697765798384</c:v>
                      </c:pt>
                      <c:pt idx="2224">
                        <c:v>15.912206675452699</c:v>
                      </c:pt>
                      <c:pt idx="2225">
                        <c:v>15.6822706402578</c:v>
                      </c:pt>
                      <c:pt idx="2226">
                        <c:v>15.654779484313099</c:v>
                      </c:pt>
                      <c:pt idx="2227">
                        <c:v>15.6185004844891</c:v>
                      </c:pt>
                      <c:pt idx="2228">
                        <c:v>15.7849682670794</c:v>
                      </c:pt>
                      <c:pt idx="2229">
                        <c:v>15.6450721216834</c:v>
                      </c:pt>
                      <c:pt idx="2230">
                        <c:v>15.7912349825473</c:v>
                      </c:pt>
                      <c:pt idx="2231">
                        <c:v>15.7136531758398</c:v>
                      </c:pt>
                      <c:pt idx="2232">
                        <c:v>15.818538054792599</c:v>
                      </c:pt>
                      <c:pt idx="2233">
                        <c:v>15.782794425421001</c:v>
                      </c:pt>
                      <c:pt idx="2234">
                        <c:v>16.1539738157702</c:v>
                      </c:pt>
                      <c:pt idx="2235">
                        <c:v>15.802106292683501</c:v>
                      </c:pt>
                      <c:pt idx="2236">
                        <c:v>15.7841667011227</c:v>
                      </c:pt>
                      <c:pt idx="2237">
                        <c:v>15.9428963648622</c:v>
                      </c:pt>
                      <c:pt idx="2238">
                        <c:v>15.803663828814299</c:v>
                      </c:pt>
                      <c:pt idx="2239">
                        <c:v>15.8718949804961</c:v>
                      </c:pt>
                      <c:pt idx="2240">
                        <c:v>15.6770723054497</c:v>
                      </c:pt>
                      <c:pt idx="2241">
                        <c:v>15.6769333837841</c:v>
                      </c:pt>
                      <c:pt idx="2242">
                        <c:v>15.5912359849476</c:v>
                      </c:pt>
                      <c:pt idx="2243">
                        <c:v>15.8712682152686</c:v>
                      </c:pt>
                      <c:pt idx="2244">
                        <c:v>15.6543874717573</c:v>
                      </c:pt>
                      <c:pt idx="2245">
                        <c:v>15.930008924949499</c:v>
                      </c:pt>
                      <c:pt idx="2246">
                        <c:v>16.143850669361001</c:v>
                      </c:pt>
                      <c:pt idx="2247">
                        <c:v>15.662224032846201</c:v>
                      </c:pt>
                      <c:pt idx="2248">
                        <c:v>15.8546050636415</c:v>
                      </c:pt>
                      <c:pt idx="2249">
                        <c:v>15.7968416111375</c:v>
                      </c:pt>
                      <c:pt idx="2250">
                        <c:v>15.809616168902</c:v>
                      </c:pt>
                      <c:pt idx="2251">
                        <c:v>15.620522006881799</c:v>
                      </c:pt>
                      <c:pt idx="2252">
                        <c:v>15.699890533333701</c:v>
                      </c:pt>
                      <c:pt idx="2253">
                        <c:v>15.7109606700065</c:v>
                      </c:pt>
                      <c:pt idx="2254">
                        <c:v>15.804971195119</c:v>
                      </c:pt>
                      <c:pt idx="2255">
                        <c:v>15.680678281309399</c:v>
                      </c:pt>
                      <c:pt idx="2256">
                        <c:v>15.655638828833901</c:v>
                      </c:pt>
                      <c:pt idx="2257">
                        <c:v>15.904073563714901</c:v>
                      </c:pt>
                      <c:pt idx="2258">
                        <c:v>15.6627042425913</c:v>
                      </c:pt>
                      <c:pt idx="2259">
                        <c:v>15.8024171689071</c:v>
                      </c:pt>
                      <c:pt idx="2260">
                        <c:v>15.6298058804774</c:v>
                      </c:pt>
                      <c:pt idx="2261">
                        <c:v>15.9663407556513</c:v>
                      </c:pt>
                      <c:pt idx="2262">
                        <c:v>15.675620800880701</c:v>
                      </c:pt>
                      <c:pt idx="2263">
                        <c:v>15.7020609789503</c:v>
                      </c:pt>
                      <c:pt idx="2264">
                        <c:v>15.9617299113307</c:v>
                      </c:pt>
                      <c:pt idx="2265">
                        <c:v>15.9172058384779</c:v>
                      </c:pt>
                      <c:pt idx="2266">
                        <c:v>15.6590728138498</c:v>
                      </c:pt>
                      <c:pt idx="2267">
                        <c:v>15.6657105634914</c:v>
                      </c:pt>
                      <c:pt idx="2268">
                        <c:v>15.793034992399299</c:v>
                      </c:pt>
                      <c:pt idx="2269">
                        <c:v>16.126350368012201</c:v>
                      </c:pt>
                      <c:pt idx="2270">
                        <c:v>15.8002395821107</c:v>
                      </c:pt>
                      <c:pt idx="2271">
                        <c:v>15.8270228893108</c:v>
                      </c:pt>
                      <c:pt idx="2272">
                        <c:v>15.924289667265199</c:v>
                      </c:pt>
                      <c:pt idx="2273">
                        <c:v>15.8704050587291</c:v>
                      </c:pt>
                      <c:pt idx="2274">
                        <c:v>15.693604331189499</c:v>
                      </c:pt>
                      <c:pt idx="2275">
                        <c:v>15.6722769853977</c:v>
                      </c:pt>
                      <c:pt idx="2276">
                        <c:v>15.8792418880208</c:v>
                      </c:pt>
                      <c:pt idx="2277">
                        <c:v>15.6712071232526</c:v>
                      </c:pt>
                      <c:pt idx="2278">
                        <c:v>16.187941569856498</c:v>
                      </c:pt>
                      <c:pt idx="2279">
                        <c:v>15.806061530842401</c:v>
                      </c:pt>
                      <c:pt idx="2280">
                        <c:v>15.807651542280199</c:v>
                      </c:pt>
                      <c:pt idx="2281">
                        <c:v>15.6347088942239</c:v>
                      </c:pt>
                      <c:pt idx="2282">
                        <c:v>15.719068138446</c:v>
                      </c:pt>
                      <c:pt idx="2283">
                        <c:v>15.803070818566599</c:v>
                      </c:pt>
                      <c:pt idx="2284">
                        <c:v>15.6722487926789</c:v>
                      </c:pt>
                      <c:pt idx="2285">
                        <c:v>15.813262210372001</c:v>
                      </c:pt>
                      <c:pt idx="2286">
                        <c:v>15.640997489512401</c:v>
                      </c:pt>
                      <c:pt idx="2287">
                        <c:v>15.6852530318471</c:v>
                      </c:pt>
                      <c:pt idx="2288">
                        <c:v>15.985849554472001</c:v>
                      </c:pt>
                      <c:pt idx="2289">
                        <c:v>16.1666272502749</c:v>
                      </c:pt>
                      <c:pt idx="2290">
                        <c:v>15.811544583348899</c:v>
                      </c:pt>
                      <c:pt idx="2291">
                        <c:v>15.815066924140099</c:v>
                      </c:pt>
                      <c:pt idx="2292">
                        <c:v>15.9102704933729</c:v>
                      </c:pt>
                      <c:pt idx="2293">
                        <c:v>15.729727468957501</c:v>
                      </c:pt>
                      <c:pt idx="2294">
                        <c:v>15.880816193185399</c:v>
                      </c:pt>
                      <c:pt idx="2295">
                        <c:v>15.841388723548301</c:v>
                      </c:pt>
                      <c:pt idx="2296">
                        <c:v>15.8197230138086</c:v>
                      </c:pt>
                      <c:pt idx="2297">
                        <c:v>15.7080563115861</c:v>
                      </c:pt>
                      <c:pt idx="2298">
                        <c:v>15.8076923322221</c:v>
                      </c:pt>
                      <c:pt idx="2299">
                        <c:v>16.1711914220609</c:v>
                      </c:pt>
                      <c:pt idx="2300">
                        <c:v>15.8202016463392</c:v>
                      </c:pt>
                      <c:pt idx="2301">
                        <c:v>15.900698875760099</c:v>
                      </c:pt>
                      <c:pt idx="2302">
                        <c:v>15.8289489558793</c:v>
                      </c:pt>
                      <c:pt idx="2303">
                        <c:v>16.143586880953698</c:v>
                      </c:pt>
                      <c:pt idx="2304">
                        <c:v>16.3175844966927</c:v>
                      </c:pt>
                      <c:pt idx="2305">
                        <c:v>16.0381626694974</c:v>
                      </c:pt>
                      <c:pt idx="2306">
                        <c:v>16.003019330524399</c:v>
                      </c:pt>
                      <c:pt idx="2307">
                        <c:v>16.014008119035001</c:v>
                      </c:pt>
                      <c:pt idx="2308">
                        <c:v>16.015438547164401</c:v>
                      </c:pt>
                      <c:pt idx="2309">
                        <c:v>16.3312887763365</c:v>
                      </c:pt>
                      <c:pt idx="2310">
                        <c:v>16.042523724444901</c:v>
                      </c:pt>
                      <c:pt idx="2311">
                        <c:v>15.8395311918459</c:v>
                      </c:pt>
                      <c:pt idx="2312">
                        <c:v>15.8288707832042</c:v>
                      </c:pt>
                      <c:pt idx="2313">
                        <c:v>15.955311099117401</c:v>
                      </c:pt>
                      <c:pt idx="2314">
                        <c:v>16.011147968471398</c:v>
                      </c:pt>
                      <c:pt idx="2315">
                        <c:v>16.0054642725019</c:v>
                      </c:pt>
                      <c:pt idx="2316">
                        <c:v>15.9648416575287</c:v>
                      </c:pt>
                      <c:pt idx="2317">
                        <c:v>15.8757702576314</c:v>
                      </c:pt>
                      <c:pt idx="2318">
                        <c:v>-15.379860841151199</c:v>
                      </c:pt>
                      <c:pt idx="2319">
                        <c:v>-18.5996899475766</c:v>
                      </c:pt>
                      <c:pt idx="2320">
                        <c:v>-16.508688457450599</c:v>
                      </c:pt>
                      <c:pt idx="2321">
                        <c:v>-14.2203185246708</c:v>
                      </c:pt>
                      <c:pt idx="2322">
                        <c:v>-18.3874924625906</c:v>
                      </c:pt>
                      <c:pt idx="2323">
                        <c:v>-20.0836685777806</c:v>
                      </c:pt>
                      <c:pt idx="2324">
                        <c:v>-29.481715430634399</c:v>
                      </c:pt>
                      <c:pt idx="2325">
                        <c:v>-25.509380517082299</c:v>
                      </c:pt>
                      <c:pt idx="2326">
                        <c:v>-20.1726431464662</c:v>
                      </c:pt>
                      <c:pt idx="2327">
                        <c:v>-23.632360439358401</c:v>
                      </c:pt>
                      <c:pt idx="2328">
                        <c:v>13.4254921070401</c:v>
                      </c:pt>
                      <c:pt idx="2329">
                        <c:v>13.3476771876228</c:v>
                      </c:pt>
                      <c:pt idx="2330">
                        <c:v>13.3743699355699</c:v>
                      </c:pt>
                      <c:pt idx="2331">
                        <c:v>13.3470971215518</c:v>
                      </c:pt>
                      <c:pt idx="2332">
                        <c:v>13.4699697383162</c:v>
                      </c:pt>
                      <c:pt idx="2333">
                        <c:v>13.0545697272285</c:v>
                      </c:pt>
                      <c:pt idx="2334">
                        <c:v>13.077161248137999</c:v>
                      </c:pt>
                      <c:pt idx="2335">
                        <c:v>13.0447571944723</c:v>
                      </c:pt>
                      <c:pt idx="2336">
                        <c:v>13.157997605158901</c:v>
                      </c:pt>
                      <c:pt idx="2337">
                        <c:v>13.428231672837599</c:v>
                      </c:pt>
                      <c:pt idx="2338">
                        <c:v>13.267393040573999</c:v>
                      </c:pt>
                      <c:pt idx="2339">
                        <c:v>16.029166445482101</c:v>
                      </c:pt>
                      <c:pt idx="2340">
                        <c:v>16.0347952790604</c:v>
                      </c:pt>
                      <c:pt idx="2341">
                        <c:v>15.8487433447782</c:v>
                      </c:pt>
                      <c:pt idx="2342">
                        <c:v>16.011422996015501</c:v>
                      </c:pt>
                      <c:pt idx="2343">
                        <c:v>16.035052878394701</c:v>
                      </c:pt>
                      <c:pt idx="2344">
                        <c:v>16.044592602329999</c:v>
                      </c:pt>
                      <c:pt idx="2345">
                        <c:v>16.308476569041499</c:v>
                      </c:pt>
                      <c:pt idx="2346">
                        <c:v>16.046615059776698</c:v>
                      </c:pt>
                      <c:pt idx="2347">
                        <c:v>15.9885025466535</c:v>
                      </c:pt>
                      <c:pt idx="2348">
                        <c:v>15.9162470182891</c:v>
                      </c:pt>
                      <c:pt idx="2349">
                        <c:v>15.970286270720001</c:v>
                      </c:pt>
                      <c:pt idx="2350">
                        <c:v>16.032638929845898</c:v>
                      </c:pt>
                      <c:pt idx="2351">
                        <c:v>15.8870883095447</c:v>
                      </c:pt>
                      <c:pt idx="2352">
                        <c:v>15.9346744497406</c:v>
                      </c:pt>
                      <c:pt idx="2353">
                        <c:v>15.938015915849</c:v>
                      </c:pt>
                      <c:pt idx="2354">
                        <c:v>15.861896864666599</c:v>
                      </c:pt>
                      <c:pt idx="2355">
                        <c:v>15.965172291879799</c:v>
                      </c:pt>
                      <c:pt idx="2356">
                        <c:v>15.900721916856799</c:v>
                      </c:pt>
                      <c:pt idx="2357">
                        <c:v>15.856984911991001</c:v>
                      </c:pt>
                      <c:pt idx="2358">
                        <c:v>15.9751101612156</c:v>
                      </c:pt>
                      <c:pt idx="2359">
                        <c:v>15.938861200029599</c:v>
                      </c:pt>
                      <c:pt idx="2360">
                        <c:v>15.995310497387401</c:v>
                      </c:pt>
                      <c:pt idx="2361">
                        <c:v>16.028370662743001</c:v>
                      </c:pt>
                      <c:pt idx="2362">
                        <c:v>15.9851219325607</c:v>
                      </c:pt>
                      <c:pt idx="2363">
                        <c:v>15.988779502926199</c:v>
                      </c:pt>
                      <c:pt idx="2364">
                        <c:v>16.039283307069802</c:v>
                      </c:pt>
                      <c:pt idx="2365">
                        <c:v>15.9716514969421</c:v>
                      </c:pt>
                      <c:pt idx="2366">
                        <c:v>15.930434882641499</c:v>
                      </c:pt>
                      <c:pt idx="2367">
                        <c:v>15.984388067556701</c:v>
                      </c:pt>
                      <c:pt idx="2368">
                        <c:v>15.9218807661663</c:v>
                      </c:pt>
                      <c:pt idx="2369">
                        <c:v>15.8453242395885</c:v>
                      </c:pt>
                      <c:pt idx="2370">
                        <c:v>16.022367629638602</c:v>
                      </c:pt>
                      <c:pt idx="2371">
                        <c:v>16.0285418443796</c:v>
                      </c:pt>
                      <c:pt idx="2372">
                        <c:v>15.922226706788701</c:v>
                      </c:pt>
                      <c:pt idx="2373">
                        <c:v>16.035292311821099</c:v>
                      </c:pt>
                      <c:pt idx="2374">
                        <c:v>15.996594107722601</c:v>
                      </c:pt>
                      <c:pt idx="2375">
                        <c:v>15.8558868674594</c:v>
                      </c:pt>
                      <c:pt idx="2376">
                        <c:v>16.029539087682402</c:v>
                      </c:pt>
                      <c:pt idx="2377">
                        <c:v>16.071047626491001</c:v>
                      </c:pt>
                      <c:pt idx="2378">
                        <c:v>16.0741045141135</c:v>
                      </c:pt>
                      <c:pt idx="2379">
                        <c:v>15.986488364624501</c:v>
                      </c:pt>
                      <c:pt idx="2380">
                        <c:v>16.319455252659399</c:v>
                      </c:pt>
                      <c:pt idx="2381">
                        <c:v>16.006099799602701</c:v>
                      </c:pt>
                      <c:pt idx="2382">
                        <c:v>15.9534103784477</c:v>
                      </c:pt>
                      <c:pt idx="2383">
                        <c:v>15.8448391773477</c:v>
                      </c:pt>
                      <c:pt idx="2384">
                        <c:v>15.850627678372099</c:v>
                      </c:pt>
                      <c:pt idx="2385">
                        <c:v>16.005459720360399</c:v>
                      </c:pt>
                      <c:pt idx="2386">
                        <c:v>15.993397709669701</c:v>
                      </c:pt>
                      <c:pt idx="2387">
                        <c:v>15.8945428694188</c:v>
                      </c:pt>
                      <c:pt idx="2388">
                        <c:v>15.935809109642401</c:v>
                      </c:pt>
                      <c:pt idx="2389">
                        <c:v>15.994887815245701</c:v>
                      </c:pt>
                      <c:pt idx="2390">
                        <c:v>15.992411449518899</c:v>
                      </c:pt>
                      <c:pt idx="2391">
                        <c:v>15.929010483471901</c:v>
                      </c:pt>
                      <c:pt idx="2392">
                        <c:v>15.9011699857032</c:v>
                      </c:pt>
                      <c:pt idx="2393">
                        <c:v>15.890932341784801</c:v>
                      </c:pt>
                      <c:pt idx="2394">
                        <c:v>16.007886512046301</c:v>
                      </c:pt>
                      <c:pt idx="2395">
                        <c:v>16.0499507058124</c:v>
                      </c:pt>
                      <c:pt idx="2396">
                        <c:v>15.8455291344298</c:v>
                      </c:pt>
                      <c:pt idx="2397">
                        <c:v>15.9071556458993</c:v>
                      </c:pt>
                      <c:pt idx="2398">
                        <c:v>15.919488084676299</c:v>
                      </c:pt>
                      <c:pt idx="2399">
                        <c:v>15.930837154708</c:v>
                      </c:pt>
                      <c:pt idx="2400">
                        <c:v>15.939125539466399</c:v>
                      </c:pt>
                      <c:pt idx="2401">
                        <c:v>16.3050862673864</c:v>
                      </c:pt>
                      <c:pt idx="2402">
                        <c:v>15.9304749245807</c:v>
                      </c:pt>
                      <c:pt idx="2403">
                        <c:v>15.9537031518208</c:v>
                      </c:pt>
                      <c:pt idx="2404">
                        <c:v>15.892344483362001</c:v>
                      </c:pt>
                      <c:pt idx="2405">
                        <c:v>15.8488724536645</c:v>
                      </c:pt>
                      <c:pt idx="2406">
                        <c:v>15.909117282232801</c:v>
                      </c:pt>
                      <c:pt idx="2407">
                        <c:v>15.9255975696307</c:v>
                      </c:pt>
                      <c:pt idx="2408">
                        <c:v>15.9449407211621</c:v>
                      </c:pt>
                      <c:pt idx="2409">
                        <c:v>15.9108159141059</c:v>
                      </c:pt>
                      <c:pt idx="2410">
                        <c:v>15.927901066147699</c:v>
                      </c:pt>
                      <c:pt idx="2411">
                        <c:v>15.826984411306899</c:v>
                      </c:pt>
                      <c:pt idx="2412">
                        <c:v>15.8518383134176</c:v>
                      </c:pt>
                      <c:pt idx="2413">
                        <c:v>15.987749336358901</c:v>
                      </c:pt>
                      <c:pt idx="2414">
                        <c:v>15.963574993090999</c:v>
                      </c:pt>
                      <c:pt idx="2415">
                        <c:v>16.035077957745301</c:v>
                      </c:pt>
                      <c:pt idx="2416">
                        <c:v>16.013103925393601</c:v>
                      </c:pt>
                      <c:pt idx="2417">
                        <c:v>15.8292390084586</c:v>
                      </c:pt>
                      <c:pt idx="2418">
                        <c:v>15.929645460222901</c:v>
                      </c:pt>
                      <c:pt idx="2419">
                        <c:v>16.062471849932798</c:v>
                      </c:pt>
                      <c:pt idx="2420">
                        <c:v>15.9276392586145</c:v>
                      </c:pt>
                      <c:pt idx="2421">
                        <c:v>15.948030335436099</c:v>
                      </c:pt>
                      <c:pt idx="2422">
                        <c:v>15.990523066466899</c:v>
                      </c:pt>
                      <c:pt idx="2423">
                        <c:v>15.9811985411701</c:v>
                      </c:pt>
                      <c:pt idx="2424">
                        <c:v>15.997300286105</c:v>
                      </c:pt>
                      <c:pt idx="2425">
                        <c:v>16.041492001641</c:v>
                      </c:pt>
                      <c:pt idx="2426">
                        <c:v>15.8344875729276</c:v>
                      </c:pt>
                      <c:pt idx="2427">
                        <c:v>15.8854451556771</c:v>
                      </c:pt>
                      <c:pt idx="2428">
                        <c:v>15.997079275631</c:v>
                      </c:pt>
                      <c:pt idx="2429">
                        <c:v>15.887145678417101</c:v>
                      </c:pt>
                      <c:pt idx="2430">
                        <c:v>15.963175018411601</c:v>
                      </c:pt>
                      <c:pt idx="2431">
                        <c:v>15.929507821347601</c:v>
                      </c:pt>
                      <c:pt idx="2432">
                        <c:v>15.853473464790101</c:v>
                      </c:pt>
                      <c:pt idx="2433">
                        <c:v>15.9271902839955</c:v>
                      </c:pt>
                      <c:pt idx="2434">
                        <c:v>15.853797590363</c:v>
                      </c:pt>
                      <c:pt idx="2435">
                        <c:v>16.037405938776299</c:v>
                      </c:pt>
                      <c:pt idx="2436">
                        <c:v>16.010603955544902</c:v>
                      </c:pt>
                      <c:pt idx="2437">
                        <c:v>15.8546232461645</c:v>
                      </c:pt>
                      <c:pt idx="2438">
                        <c:v>16.044657958290902</c:v>
                      </c:pt>
                      <c:pt idx="2439">
                        <c:v>15.988189024950801</c:v>
                      </c:pt>
                      <c:pt idx="2440">
                        <c:v>15.9087353616297</c:v>
                      </c:pt>
                      <c:pt idx="2441">
                        <c:v>16.029846721201402</c:v>
                      </c:pt>
                      <c:pt idx="2442">
                        <c:v>15.9445735568784</c:v>
                      </c:pt>
                      <c:pt idx="2443">
                        <c:v>16.020815531267601</c:v>
                      </c:pt>
                      <c:pt idx="2444">
                        <c:v>15.857169366366801</c:v>
                      </c:pt>
                      <c:pt idx="2445">
                        <c:v>16.0236253555079</c:v>
                      </c:pt>
                      <c:pt idx="2446">
                        <c:v>16.0277866030113</c:v>
                      </c:pt>
                      <c:pt idx="2447">
                        <c:v>16.053774284241001</c:v>
                      </c:pt>
                      <c:pt idx="2448">
                        <c:v>16.055981330030399</c:v>
                      </c:pt>
                      <c:pt idx="2449">
                        <c:v>16.0380318993355</c:v>
                      </c:pt>
                      <c:pt idx="2450">
                        <c:v>16.328722301076599</c:v>
                      </c:pt>
                      <c:pt idx="2451">
                        <c:v>16.280879863095699</c:v>
                      </c:pt>
                      <c:pt idx="2452">
                        <c:v>16.0073266752694</c:v>
                      </c:pt>
                      <c:pt idx="2453">
                        <c:v>15.988404092638399</c:v>
                      </c:pt>
                      <c:pt idx="2454">
                        <c:v>16.040141808180099</c:v>
                      </c:pt>
                      <c:pt idx="2455">
                        <c:v>16.025820423582498</c:v>
                      </c:pt>
                      <c:pt idx="2456">
                        <c:v>16.021473463804099</c:v>
                      </c:pt>
                      <c:pt idx="2457">
                        <c:v>15.8517665469093</c:v>
                      </c:pt>
                      <c:pt idx="2458">
                        <c:v>15.8657407743361</c:v>
                      </c:pt>
                      <c:pt idx="2459">
                        <c:v>15.959261851506</c:v>
                      </c:pt>
                      <c:pt idx="2460">
                        <c:v>16.026807409591399</c:v>
                      </c:pt>
                      <c:pt idx="2461">
                        <c:v>15.926625118716499</c:v>
                      </c:pt>
                      <c:pt idx="2462">
                        <c:v>15.8384279451701</c:v>
                      </c:pt>
                      <c:pt idx="2463">
                        <c:v>16.037240411755899</c:v>
                      </c:pt>
                      <c:pt idx="2464">
                        <c:v>15.8717530930885</c:v>
                      </c:pt>
                      <c:pt idx="2465">
                        <c:v>16.049399044596399</c:v>
                      </c:pt>
                      <c:pt idx="2466">
                        <c:v>16.047550079130598</c:v>
                      </c:pt>
                      <c:pt idx="2467">
                        <c:v>16.008277057072402</c:v>
                      </c:pt>
                      <c:pt idx="2468">
                        <c:v>15.936093385592301</c:v>
                      </c:pt>
                      <c:pt idx="2469">
                        <c:v>15.988988047522801</c:v>
                      </c:pt>
                      <c:pt idx="2470">
                        <c:v>15.9159302790945</c:v>
                      </c:pt>
                      <c:pt idx="2471">
                        <c:v>15.9280100913357</c:v>
                      </c:pt>
                      <c:pt idx="2472">
                        <c:v>15.895905903571199</c:v>
                      </c:pt>
                      <c:pt idx="2473">
                        <c:v>15.9836280544435</c:v>
                      </c:pt>
                      <c:pt idx="2474">
                        <c:v>15.905907409886099</c:v>
                      </c:pt>
                      <c:pt idx="2475">
                        <c:v>15.992734048487399</c:v>
                      </c:pt>
                      <c:pt idx="2476">
                        <c:v>16.027683189557301</c:v>
                      </c:pt>
                      <c:pt idx="2477">
                        <c:v>15.957322007659499</c:v>
                      </c:pt>
                      <c:pt idx="2478">
                        <c:v>15.9729816742975</c:v>
                      </c:pt>
                      <c:pt idx="2479">
                        <c:v>15.9927401031018</c:v>
                      </c:pt>
                      <c:pt idx="2480">
                        <c:v>15.9221750968712</c:v>
                      </c:pt>
                      <c:pt idx="2481">
                        <c:v>15.935990614459</c:v>
                      </c:pt>
                      <c:pt idx="2482">
                        <c:v>16.057322727858899</c:v>
                      </c:pt>
                      <c:pt idx="2483">
                        <c:v>15.9273763176858</c:v>
                      </c:pt>
                      <c:pt idx="2484">
                        <c:v>16.002233901158199</c:v>
                      </c:pt>
                      <c:pt idx="2485">
                        <c:v>16.080308016562601</c:v>
                      </c:pt>
                      <c:pt idx="2486">
                        <c:v>16.0119667258381</c:v>
                      </c:pt>
                      <c:pt idx="2487">
                        <c:v>15.9586658828435</c:v>
                      </c:pt>
                      <c:pt idx="2488">
                        <c:v>15.8499356275988</c:v>
                      </c:pt>
                      <c:pt idx="2489">
                        <c:v>15.8638765442879</c:v>
                      </c:pt>
                      <c:pt idx="2490">
                        <c:v>16.003448331819499</c:v>
                      </c:pt>
                      <c:pt idx="2491">
                        <c:v>15.932219575797999</c:v>
                      </c:pt>
                      <c:pt idx="2492">
                        <c:v>15.937285926457999</c:v>
                      </c:pt>
                      <c:pt idx="2493">
                        <c:v>16.003389368712199</c:v>
                      </c:pt>
                      <c:pt idx="2494">
                        <c:v>15.9355253161315</c:v>
                      </c:pt>
                      <c:pt idx="2495">
                        <c:v>15.925923146022299</c:v>
                      </c:pt>
                      <c:pt idx="2496">
                        <c:v>15.8506091307228</c:v>
                      </c:pt>
                      <c:pt idx="2497">
                        <c:v>15.876987156612699</c:v>
                      </c:pt>
                      <c:pt idx="2498">
                        <c:v>15.9265105577926</c:v>
                      </c:pt>
                      <c:pt idx="2499">
                        <c:v>15.9505995604459</c:v>
                      </c:pt>
                      <c:pt idx="2500">
                        <c:v>16.316852357716801</c:v>
                      </c:pt>
                      <c:pt idx="2501">
                        <c:v>15.964140012104499</c:v>
                      </c:pt>
                      <c:pt idx="2502">
                        <c:v>15.9762355257261</c:v>
                      </c:pt>
                      <c:pt idx="2503">
                        <c:v>15.9413922305149</c:v>
                      </c:pt>
                      <c:pt idx="2504">
                        <c:v>15.9412705425231</c:v>
                      </c:pt>
                      <c:pt idx="2505">
                        <c:v>15.883718588398001</c:v>
                      </c:pt>
                      <c:pt idx="2506">
                        <c:v>16.0047628912371</c:v>
                      </c:pt>
                      <c:pt idx="2507">
                        <c:v>15.8500976426014</c:v>
                      </c:pt>
                      <c:pt idx="2508">
                        <c:v>15.947990422388999</c:v>
                      </c:pt>
                      <c:pt idx="2509">
                        <c:v>15.9269543232929</c:v>
                      </c:pt>
                      <c:pt idx="2510">
                        <c:v>15.9203040882011</c:v>
                      </c:pt>
                      <c:pt idx="2511">
                        <c:v>15.9596884276051</c:v>
                      </c:pt>
                      <c:pt idx="2512">
                        <c:v>15.869279238761001</c:v>
                      </c:pt>
                      <c:pt idx="2513">
                        <c:v>15.9293094890735</c:v>
                      </c:pt>
                      <c:pt idx="2514">
                        <c:v>15.9553890514713</c:v>
                      </c:pt>
                      <c:pt idx="2515">
                        <c:v>15.832725695083001</c:v>
                      </c:pt>
                      <c:pt idx="2516">
                        <c:v>16.052251624109601</c:v>
                      </c:pt>
                      <c:pt idx="2517">
                        <c:v>15.850780427498</c:v>
                      </c:pt>
                      <c:pt idx="2518">
                        <c:v>15.999553409971201</c:v>
                      </c:pt>
                      <c:pt idx="2519">
                        <c:v>15.9767992655244</c:v>
                      </c:pt>
                      <c:pt idx="2520">
                        <c:v>16.0515539430499</c:v>
                      </c:pt>
                      <c:pt idx="2521">
                        <c:v>16.317825823216801</c:v>
                      </c:pt>
                      <c:pt idx="2522">
                        <c:v>16.059586402487302</c:v>
                      </c:pt>
                      <c:pt idx="2523">
                        <c:v>16.052555934907399</c:v>
                      </c:pt>
                      <c:pt idx="2524">
                        <c:v>16.0304495414271</c:v>
                      </c:pt>
                      <c:pt idx="2525">
                        <c:v>16.038705309241902</c:v>
                      </c:pt>
                      <c:pt idx="2526">
                        <c:v>15.815431122298801</c:v>
                      </c:pt>
                      <c:pt idx="2527">
                        <c:v>15.8673644341831</c:v>
                      </c:pt>
                      <c:pt idx="2528">
                        <c:v>16.062537096216801</c:v>
                      </c:pt>
                      <c:pt idx="2529">
                        <c:v>15.9573833151881</c:v>
                      </c:pt>
                      <c:pt idx="2530">
                        <c:v>16.037209582009702</c:v>
                      </c:pt>
                      <c:pt idx="2531">
                        <c:v>16.026839374070999</c:v>
                      </c:pt>
                      <c:pt idx="2532">
                        <c:v>15.9812706422872</c:v>
                      </c:pt>
                      <c:pt idx="2533">
                        <c:v>15.911175039225601</c:v>
                      </c:pt>
                      <c:pt idx="2534">
                        <c:v>15.9201144945494</c:v>
                      </c:pt>
                      <c:pt idx="2535">
                        <c:v>15.973371767044201</c:v>
                      </c:pt>
                      <c:pt idx="2536">
                        <c:v>15.9725902671504</c:v>
                      </c:pt>
                      <c:pt idx="2537">
                        <c:v>16.063434381689799</c:v>
                      </c:pt>
                      <c:pt idx="2538">
                        <c:v>15.9858393458919</c:v>
                      </c:pt>
                      <c:pt idx="2539">
                        <c:v>15.971963521365501</c:v>
                      </c:pt>
                      <c:pt idx="2540">
                        <c:v>16.086213706421599</c:v>
                      </c:pt>
                      <c:pt idx="2541">
                        <c:v>16.010165205867398</c:v>
                      </c:pt>
                      <c:pt idx="2542">
                        <c:v>15.940771676784999</c:v>
                      </c:pt>
                      <c:pt idx="2543">
                        <c:v>15.817961339183899</c:v>
                      </c:pt>
                      <c:pt idx="2544">
                        <c:v>15.9904946441014</c:v>
                      </c:pt>
                      <c:pt idx="2545">
                        <c:v>15.891948125724401</c:v>
                      </c:pt>
                      <c:pt idx="2546">
                        <c:v>15.9491205257352</c:v>
                      </c:pt>
                      <c:pt idx="2547">
                        <c:v>15.8575854467681</c:v>
                      </c:pt>
                      <c:pt idx="2548">
                        <c:v>15.9880458880512</c:v>
                      </c:pt>
                      <c:pt idx="2549">
                        <c:v>13.4319328748558</c:v>
                      </c:pt>
                      <c:pt idx="2550">
                        <c:v>13.2972561936544</c:v>
                      </c:pt>
                      <c:pt idx="2551">
                        <c:v>13.0316803058614</c:v>
                      </c:pt>
                      <c:pt idx="2552">
                        <c:v>12.8698663518392</c:v>
                      </c:pt>
                      <c:pt idx="2553">
                        <c:v>12.9204044120067</c:v>
                      </c:pt>
                      <c:pt idx="2554">
                        <c:v>13.1339579730293</c:v>
                      </c:pt>
                      <c:pt idx="2555">
                        <c:v>13.529922007182201</c:v>
                      </c:pt>
                      <c:pt idx="2556">
                        <c:v>13.4561652582778</c:v>
                      </c:pt>
                      <c:pt idx="2557">
                        <c:v>13.456783624720201</c:v>
                      </c:pt>
                      <c:pt idx="2558">
                        <c:v>13.052872851949401</c:v>
                      </c:pt>
                      <c:pt idx="2559">
                        <c:v>13.154522818097</c:v>
                      </c:pt>
                      <c:pt idx="2560">
                        <c:v>12.9505176579856</c:v>
                      </c:pt>
                      <c:pt idx="2561">
                        <c:v>12.9287512329309</c:v>
                      </c:pt>
                      <c:pt idx="2562">
                        <c:v>13.552272274236699</c:v>
                      </c:pt>
                      <c:pt idx="2563">
                        <c:v>13.362499444516599</c:v>
                      </c:pt>
                      <c:pt idx="2564">
                        <c:v>13.0598952427739</c:v>
                      </c:pt>
                      <c:pt idx="2565">
                        <c:v>13.073820374525001</c:v>
                      </c:pt>
                      <c:pt idx="2566">
                        <c:v>12.956513355580601</c:v>
                      </c:pt>
                      <c:pt idx="2567">
                        <c:v>12.948110404148601</c:v>
                      </c:pt>
                      <c:pt idx="2568">
                        <c:v>13.3702346056041</c:v>
                      </c:pt>
                      <c:pt idx="2569">
                        <c:v>12.993219163173301</c:v>
                      </c:pt>
                      <c:pt idx="2570">
                        <c:v>15.993824273118401</c:v>
                      </c:pt>
                      <c:pt idx="2571">
                        <c:v>15.964783933485201</c:v>
                      </c:pt>
                      <c:pt idx="2572">
                        <c:v>16.037960713523098</c:v>
                      </c:pt>
                      <c:pt idx="2573">
                        <c:v>15.840771191083199</c:v>
                      </c:pt>
                      <c:pt idx="2574">
                        <c:v>15.9560268836349</c:v>
                      </c:pt>
                      <c:pt idx="2575">
                        <c:v>15.8977879964328</c:v>
                      </c:pt>
                      <c:pt idx="2576">
                        <c:v>16.054008728191601</c:v>
                      </c:pt>
                      <c:pt idx="2577">
                        <c:v>16.274592582029801</c:v>
                      </c:pt>
                      <c:pt idx="2578">
                        <c:v>16.0102733655193</c:v>
                      </c:pt>
                      <c:pt idx="2579">
                        <c:v>16.009646548995299</c:v>
                      </c:pt>
                      <c:pt idx="2580">
                        <c:v>16.035665183008501</c:v>
                      </c:pt>
                      <c:pt idx="2581">
                        <c:v>15.8301895694545</c:v>
                      </c:pt>
                      <c:pt idx="2582">
                        <c:v>16.016040227845</c:v>
                      </c:pt>
                      <c:pt idx="2583">
                        <c:v>16.094990262716799</c:v>
                      </c:pt>
                      <c:pt idx="2584">
                        <c:v>16.000815927455101</c:v>
                      </c:pt>
                      <c:pt idx="2585">
                        <c:v>15.9475826902344</c:v>
                      </c:pt>
                      <c:pt idx="2586">
                        <c:v>16.075713235682802</c:v>
                      </c:pt>
                      <c:pt idx="2587">
                        <c:v>16.047924036246101</c:v>
                      </c:pt>
                      <c:pt idx="2588">
                        <c:v>15.944996280895801</c:v>
                      </c:pt>
                      <c:pt idx="2589">
                        <c:v>15.9787234891705</c:v>
                      </c:pt>
                      <c:pt idx="2590">
                        <c:v>15.8891227951482</c:v>
                      </c:pt>
                      <c:pt idx="2591">
                        <c:v>16.046066079764401</c:v>
                      </c:pt>
                      <c:pt idx="2592">
                        <c:v>16.336157899421199</c:v>
                      </c:pt>
                      <c:pt idx="2593">
                        <c:v>16.049686453008299</c:v>
                      </c:pt>
                      <c:pt idx="2594">
                        <c:v>16.089177550702001</c:v>
                      </c:pt>
                      <c:pt idx="2595">
                        <c:v>16.058160419238799</c:v>
                      </c:pt>
                      <c:pt idx="2596">
                        <c:v>16.055245799000701</c:v>
                      </c:pt>
                      <c:pt idx="2597">
                        <c:v>16.374424565344199</c:v>
                      </c:pt>
                      <c:pt idx="2598">
                        <c:v>16.4067077993083</c:v>
                      </c:pt>
                      <c:pt idx="2599">
                        <c:v>16.1213366385754</c:v>
                      </c:pt>
                      <c:pt idx="2600">
                        <c:v>16.178163254030601</c:v>
                      </c:pt>
                      <c:pt idx="2601">
                        <c:v>16.1298535495329</c:v>
                      </c:pt>
                      <c:pt idx="2602">
                        <c:v>16.42161652407</c:v>
                      </c:pt>
                      <c:pt idx="2603">
                        <c:v>16.1146319987946</c:v>
                      </c:pt>
                      <c:pt idx="2604">
                        <c:v>15.9958003273433</c:v>
                      </c:pt>
                      <c:pt idx="2605">
                        <c:v>16.0403697402453</c:v>
                      </c:pt>
                      <c:pt idx="2606">
                        <c:v>16.149298926354799</c:v>
                      </c:pt>
                      <c:pt idx="2607">
                        <c:v>16.279951744014301</c:v>
                      </c:pt>
                      <c:pt idx="2608">
                        <c:v>15.9879518023688</c:v>
                      </c:pt>
                      <c:pt idx="2609">
                        <c:v>16.177487305752202</c:v>
                      </c:pt>
                      <c:pt idx="2610">
                        <c:v>16.125110832630899</c:v>
                      </c:pt>
                      <c:pt idx="2611">
                        <c:v>16.143871984696201</c:v>
                      </c:pt>
                      <c:pt idx="2612">
                        <c:v>16.416326720659001</c:v>
                      </c:pt>
                      <c:pt idx="2613">
                        <c:v>16.171493653673</c:v>
                      </c:pt>
                      <c:pt idx="2614">
                        <c:v>16.0172961360086</c:v>
                      </c:pt>
                      <c:pt idx="2615">
                        <c:v>16.0989298991081</c:v>
                      </c:pt>
                      <c:pt idx="2616">
                        <c:v>16.133551161935301</c:v>
                      </c:pt>
                      <c:pt idx="2617">
                        <c:v>16.0787162852872</c:v>
                      </c:pt>
                      <c:pt idx="2618">
                        <c:v>16.0708860018872</c:v>
                      </c:pt>
                      <c:pt idx="2619">
                        <c:v>15.9875962860855</c:v>
                      </c:pt>
                      <c:pt idx="2620">
                        <c:v>16.073235495786001</c:v>
                      </c:pt>
                      <c:pt idx="2621">
                        <c:v>16.049606591645102</c:v>
                      </c:pt>
                      <c:pt idx="2622">
                        <c:v>16.137669916227299</c:v>
                      </c:pt>
                      <c:pt idx="2623">
                        <c:v>16.382717869102599</c:v>
                      </c:pt>
                      <c:pt idx="2624">
                        <c:v>16.1054542829885</c:v>
                      </c:pt>
                      <c:pt idx="2625">
                        <c:v>16.276205619284401</c:v>
                      </c:pt>
                      <c:pt idx="2626">
                        <c:v>16.012179405144799</c:v>
                      </c:pt>
                      <c:pt idx="2627">
                        <c:v>16.009449750714701</c:v>
                      </c:pt>
                      <c:pt idx="2628">
                        <c:v>16.214743834888498</c:v>
                      </c:pt>
                      <c:pt idx="2629">
                        <c:v>16.170731952606399</c:v>
                      </c:pt>
                      <c:pt idx="2630">
                        <c:v>16.112570215760002</c:v>
                      </c:pt>
                      <c:pt idx="2631">
                        <c:v>16.125197597695401</c:v>
                      </c:pt>
                      <c:pt idx="2632">
                        <c:v>16.418866991337399</c:v>
                      </c:pt>
                      <c:pt idx="2633">
                        <c:v>16.133030267611201</c:v>
                      </c:pt>
                      <c:pt idx="2634">
                        <c:v>16.097886811590399</c:v>
                      </c:pt>
                      <c:pt idx="2635">
                        <c:v>16.030931876115002</c:v>
                      </c:pt>
                      <c:pt idx="2636">
                        <c:v>16.166875332512301</c:v>
                      </c:pt>
                      <c:pt idx="2637">
                        <c:v>16.122335460916499</c:v>
                      </c:pt>
                      <c:pt idx="2638">
                        <c:v>16.196837022566999</c:v>
                      </c:pt>
                      <c:pt idx="2639">
                        <c:v>16.049368535202198</c:v>
                      </c:pt>
                      <c:pt idx="2640">
                        <c:v>16.103762357723799</c:v>
                      </c:pt>
                      <c:pt idx="2641">
                        <c:v>16.079285139509299</c:v>
                      </c:pt>
                      <c:pt idx="2642">
                        <c:v>16.131480592858299</c:v>
                      </c:pt>
                      <c:pt idx="2643">
                        <c:v>16.093894947492501</c:v>
                      </c:pt>
                      <c:pt idx="2644">
                        <c:v>16.261475635068699</c:v>
                      </c:pt>
                      <c:pt idx="2645">
                        <c:v>16.113337996883299</c:v>
                      </c:pt>
                      <c:pt idx="2646">
                        <c:v>16.200976072431502</c:v>
                      </c:pt>
                      <c:pt idx="2647">
                        <c:v>16.064450972118198</c:v>
                      </c:pt>
                      <c:pt idx="2648">
                        <c:v>16.021635196737002</c:v>
                      </c:pt>
                      <c:pt idx="2649">
                        <c:v>16.060762237897599</c:v>
                      </c:pt>
                      <c:pt idx="2650">
                        <c:v>16.119190138429101</c:v>
                      </c:pt>
                      <c:pt idx="2651">
                        <c:v>16.0497674410936</c:v>
                      </c:pt>
                      <c:pt idx="2652">
                        <c:v>16.136279756825701</c:v>
                      </c:pt>
                      <c:pt idx="2653">
                        <c:v>16.319457696248399</c:v>
                      </c:pt>
                      <c:pt idx="2654">
                        <c:v>16.126316900897798</c:v>
                      </c:pt>
                      <c:pt idx="2655">
                        <c:v>16.417332190870301</c:v>
                      </c:pt>
                      <c:pt idx="2656">
                        <c:v>16.1344003106387</c:v>
                      </c:pt>
                      <c:pt idx="2657">
                        <c:v>16.104939149833498</c:v>
                      </c:pt>
                      <c:pt idx="2658">
                        <c:v>16.305064019335902</c:v>
                      </c:pt>
                      <c:pt idx="2659">
                        <c:v>16.090201224002399</c:v>
                      </c:pt>
                      <c:pt idx="2660">
                        <c:v>16.065786359911399</c:v>
                      </c:pt>
                      <c:pt idx="2661">
                        <c:v>15.982453336499299</c:v>
                      </c:pt>
                      <c:pt idx="2662">
                        <c:v>16.186118085366999</c:v>
                      </c:pt>
                      <c:pt idx="2663">
                        <c:v>16.122062469983501</c:v>
                      </c:pt>
                      <c:pt idx="2664">
                        <c:v>16.189507764664899</c:v>
                      </c:pt>
                      <c:pt idx="2665">
                        <c:v>16.117109776841701</c:v>
                      </c:pt>
                      <c:pt idx="2666">
                        <c:v>16.1646406614604</c:v>
                      </c:pt>
                      <c:pt idx="2667">
                        <c:v>16.429080965352099</c:v>
                      </c:pt>
                      <c:pt idx="2668">
                        <c:v>16.132591402371801</c:v>
                      </c:pt>
                      <c:pt idx="2669">
                        <c:v>16.0478089623629</c:v>
                      </c:pt>
                      <c:pt idx="2670">
                        <c:v>16.022465618033401</c:v>
                      </c:pt>
                      <c:pt idx="2671">
                        <c:v>16.1168998667832</c:v>
                      </c:pt>
                      <c:pt idx="2672">
                        <c:v>16.0753740571663</c:v>
                      </c:pt>
                      <c:pt idx="2673">
                        <c:v>16.090907416122999</c:v>
                      </c:pt>
                      <c:pt idx="2674">
                        <c:v>16.078630165463</c:v>
                      </c:pt>
                      <c:pt idx="2675">
                        <c:v>16.068992832879001</c:v>
                      </c:pt>
                      <c:pt idx="2676">
                        <c:v>16.048709057458701</c:v>
                      </c:pt>
                      <c:pt idx="2677">
                        <c:v>16.1657091295531</c:v>
                      </c:pt>
                      <c:pt idx="2678">
                        <c:v>16.0567198436481</c:v>
                      </c:pt>
                      <c:pt idx="2679">
                        <c:v>16.198347975546799</c:v>
                      </c:pt>
                      <c:pt idx="2680">
                        <c:v>16.1388192504944</c:v>
                      </c:pt>
                      <c:pt idx="2681">
                        <c:v>16.304519301182001</c:v>
                      </c:pt>
                      <c:pt idx="2682">
                        <c:v>16.195496132900299</c:v>
                      </c:pt>
                      <c:pt idx="2683">
                        <c:v>16.051406842898299</c:v>
                      </c:pt>
                      <c:pt idx="2684">
                        <c:v>16.097753710012402</c:v>
                      </c:pt>
                      <c:pt idx="2685">
                        <c:v>16.116555885411302</c:v>
                      </c:pt>
                      <c:pt idx="2686">
                        <c:v>16.088209285115799</c:v>
                      </c:pt>
                      <c:pt idx="2687">
                        <c:v>16.1385198616643</c:v>
                      </c:pt>
                      <c:pt idx="2688">
                        <c:v>15.9980899221482</c:v>
                      </c:pt>
                      <c:pt idx="2689">
                        <c:v>16.1021122991121</c:v>
                      </c:pt>
                      <c:pt idx="2690">
                        <c:v>16.0971573230511</c:v>
                      </c:pt>
                      <c:pt idx="2691">
                        <c:v>16.215819495539399</c:v>
                      </c:pt>
                      <c:pt idx="2692">
                        <c:v>16.302237371216201</c:v>
                      </c:pt>
                      <c:pt idx="2693">
                        <c:v>16.102444884906301</c:v>
                      </c:pt>
                      <c:pt idx="2694">
                        <c:v>16.074724238682201</c:v>
                      </c:pt>
                      <c:pt idx="2695">
                        <c:v>16.1857006070186</c:v>
                      </c:pt>
                      <c:pt idx="2696">
                        <c:v>16.105261462122598</c:v>
                      </c:pt>
                      <c:pt idx="2697">
                        <c:v>16.018275297611201</c:v>
                      </c:pt>
                      <c:pt idx="2698">
                        <c:v>15.9932881866494</c:v>
                      </c:pt>
                      <c:pt idx="2699">
                        <c:v>16.037130662840301</c:v>
                      </c:pt>
                      <c:pt idx="2700">
                        <c:v>16.084109950756901</c:v>
                      </c:pt>
                      <c:pt idx="2701">
                        <c:v>16.046047926244199</c:v>
                      </c:pt>
                      <c:pt idx="2702">
                        <c:v>16.121389296381398</c:v>
                      </c:pt>
                      <c:pt idx="2703">
                        <c:v>16.2209920393183</c:v>
                      </c:pt>
                      <c:pt idx="2704">
                        <c:v>15.998563734901101</c:v>
                      </c:pt>
                      <c:pt idx="2705">
                        <c:v>16.283356392138302</c:v>
                      </c:pt>
                      <c:pt idx="2706">
                        <c:v>16.042211670458801</c:v>
                      </c:pt>
                      <c:pt idx="2707">
                        <c:v>16.1110957496998</c:v>
                      </c:pt>
                      <c:pt idx="2708">
                        <c:v>16.434864218068501</c:v>
                      </c:pt>
                      <c:pt idx="2709">
                        <c:v>16.070225149530899</c:v>
                      </c:pt>
                      <c:pt idx="2710">
                        <c:v>16.121145549129899</c:v>
                      </c:pt>
                      <c:pt idx="2711">
                        <c:v>16.105582430739702</c:v>
                      </c:pt>
                      <c:pt idx="2712">
                        <c:v>16.328157905475599</c:v>
                      </c:pt>
                      <c:pt idx="2713">
                        <c:v>16.021749460559199</c:v>
                      </c:pt>
                      <c:pt idx="2714">
                        <c:v>16.054188570205799</c:v>
                      </c:pt>
                      <c:pt idx="2715">
                        <c:v>16.0493291185972</c:v>
                      </c:pt>
                      <c:pt idx="2716">
                        <c:v>16.007253284670998</c:v>
                      </c:pt>
                      <c:pt idx="2717">
                        <c:v>16.2036735739972</c:v>
                      </c:pt>
                      <c:pt idx="2718">
                        <c:v>16.135704076958799</c:v>
                      </c:pt>
                      <c:pt idx="2719">
                        <c:v>16.129047494982299</c:v>
                      </c:pt>
                      <c:pt idx="2720">
                        <c:v>16.170247802898999</c:v>
                      </c:pt>
                      <c:pt idx="2721">
                        <c:v>16.1261684891432</c:v>
                      </c:pt>
                      <c:pt idx="2722">
                        <c:v>16.141717779538801</c:v>
                      </c:pt>
                      <c:pt idx="2723">
                        <c:v>16.435774723825599</c:v>
                      </c:pt>
                      <c:pt idx="2724">
                        <c:v>16.415534901415501</c:v>
                      </c:pt>
                      <c:pt idx="2725">
                        <c:v>16.111950104779101</c:v>
                      </c:pt>
                      <c:pt idx="2726">
                        <c:v>16.185181691720398</c:v>
                      </c:pt>
                      <c:pt idx="2727">
                        <c:v>16.139186288331398</c:v>
                      </c:pt>
                      <c:pt idx="2728">
                        <c:v>16.098526469813098</c:v>
                      </c:pt>
                      <c:pt idx="2729">
                        <c:v>15.9862589380436</c:v>
                      </c:pt>
                      <c:pt idx="2730">
                        <c:v>16.0442994023214</c:v>
                      </c:pt>
                      <c:pt idx="2731">
                        <c:v>16.284743965759201</c:v>
                      </c:pt>
                      <c:pt idx="2732">
                        <c:v>16.0033171581711</c:v>
                      </c:pt>
                      <c:pt idx="2733">
                        <c:v>16.138468821824901</c:v>
                      </c:pt>
                      <c:pt idx="2734">
                        <c:v>16.1956720287743</c:v>
                      </c:pt>
                      <c:pt idx="2735">
                        <c:v>16.044590654897299</c:v>
                      </c:pt>
                      <c:pt idx="2736">
                        <c:v>16.098414590655398</c:v>
                      </c:pt>
                      <c:pt idx="2737">
                        <c:v>16.1123219529076</c:v>
                      </c:pt>
                      <c:pt idx="2738">
                        <c:v>16.086544931813499</c:v>
                      </c:pt>
                      <c:pt idx="2739">
                        <c:v>16.119702390813501</c:v>
                      </c:pt>
                      <c:pt idx="2740">
                        <c:v>16.413661382591201</c:v>
                      </c:pt>
                      <c:pt idx="2741">
                        <c:v>16.1055488547842</c:v>
                      </c:pt>
                      <c:pt idx="2742">
                        <c:v>16.067819291367201</c:v>
                      </c:pt>
                      <c:pt idx="2743">
                        <c:v>16.1838572274909</c:v>
                      </c:pt>
                      <c:pt idx="2744">
                        <c:v>16.1381852229907</c:v>
                      </c:pt>
                      <c:pt idx="2745">
                        <c:v>16.080031788637399</c:v>
                      </c:pt>
                      <c:pt idx="2746">
                        <c:v>16.036233081213599</c:v>
                      </c:pt>
                      <c:pt idx="2747">
                        <c:v>16.143562210546399</c:v>
                      </c:pt>
                      <c:pt idx="2748">
                        <c:v>16.202296495455901</c:v>
                      </c:pt>
                      <c:pt idx="2749">
                        <c:v>16.1148483251302</c:v>
                      </c:pt>
                      <c:pt idx="2750">
                        <c:v>16.100362033011599</c:v>
                      </c:pt>
                      <c:pt idx="2751">
                        <c:v>16.300568016422599</c:v>
                      </c:pt>
                      <c:pt idx="2752">
                        <c:v>16.196160642998699</c:v>
                      </c:pt>
                      <c:pt idx="2753">
                        <c:v>16.0413357404294</c:v>
                      </c:pt>
                      <c:pt idx="2754">
                        <c:v>16.317465152506401</c:v>
                      </c:pt>
                      <c:pt idx="2755">
                        <c:v>16.105943911221001</c:v>
                      </c:pt>
                      <c:pt idx="2756">
                        <c:v>16.126166527710499</c:v>
                      </c:pt>
                      <c:pt idx="2757">
                        <c:v>16.094105917355101</c:v>
                      </c:pt>
                      <c:pt idx="2758">
                        <c:v>16.143991971267798</c:v>
                      </c:pt>
                      <c:pt idx="2759">
                        <c:v>16.130687634243099</c:v>
                      </c:pt>
                      <c:pt idx="2760">
                        <c:v>16.052926775047698</c:v>
                      </c:pt>
                      <c:pt idx="2761">
                        <c:v>15.9834076605613</c:v>
                      </c:pt>
                      <c:pt idx="2762">
                        <c:v>16.094802856440499</c:v>
                      </c:pt>
                      <c:pt idx="2763">
                        <c:v>16.083042687195299</c:v>
                      </c:pt>
                      <c:pt idx="2764">
                        <c:v>16.101175964322199</c:v>
                      </c:pt>
                      <c:pt idx="2765">
                        <c:v>16.0491504923327</c:v>
                      </c:pt>
                      <c:pt idx="2766">
                        <c:v>16.229338812392498</c:v>
                      </c:pt>
                      <c:pt idx="2767">
                        <c:v>16.299786376375099</c:v>
                      </c:pt>
                      <c:pt idx="2768">
                        <c:v>16.109555120469299</c:v>
                      </c:pt>
                      <c:pt idx="2769">
                        <c:v>15.9973193061328</c:v>
                      </c:pt>
                      <c:pt idx="2770">
                        <c:v>16.084226440730198</c:v>
                      </c:pt>
                      <c:pt idx="2771">
                        <c:v>16.190261011589001</c:v>
                      </c:pt>
                      <c:pt idx="2772">
                        <c:v>16.1022191744282</c:v>
                      </c:pt>
                      <c:pt idx="2773">
                        <c:v>15.9916345369565</c:v>
                      </c:pt>
                      <c:pt idx="2774">
                        <c:v>16.193378981416998</c:v>
                      </c:pt>
                      <c:pt idx="2775">
                        <c:v>16.036018253645199</c:v>
                      </c:pt>
                      <c:pt idx="2776">
                        <c:v>16.051318054204799</c:v>
                      </c:pt>
                      <c:pt idx="2777">
                        <c:v>16.079023162531499</c:v>
                      </c:pt>
                      <c:pt idx="2778">
                        <c:v>16.065449616983202</c:v>
                      </c:pt>
                      <c:pt idx="2779">
                        <c:v>16.143697391758899</c:v>
                      </c:pt>
                      <c:pt idx="2780">
                        <c:v>13.108246891069699</c:v>
                      </c:pt>
                      <c:pt idx="2781">
                        <c:v>12.8615670882796</c:v>
                      </c:pt>
                      <c:pt idx="2782">
                        <c:v>13.039967563361399</c:v>
                      </c:pt>
                      <c:pt idx="2783">
                        <c:v>12.9290391342983</c:v>
                      </c:pt>
                      <c:pt idx="2784">
                        <c:v>12.8744114354795</c:v>
                      </c:pt>
                      <c:pt idx="2785">
                        <c:v>13.1239779220643</c:v>
                      </c:pt>
                      <c:pt idx="2786">
                        <c:v>12.9662235790863</c:v>
                      </c:pt>
                      <c:pt idx="2787">
                        <c:v>12.621208697782301</c:v>
                      </c:pt>
                      <c:pt idx="2788">
                        <c:v>12.632980890089399</c:v>
                      </c:pt>
                      <c:pt idx="2789">
                        <c:v>12.6590166191296</c:v>
                      </c:pt>
                      <c:pt idx="2790">
                        <c:v>12.6239706490167</c:v>
                      </c:pt>
                      <c:pt idx="2791">
                        <c:v>12.394898365697101</c:v>
                      </c:pt>
                      <c:pt idx="2792">
                        <c:v>12.348397685645599</c:v>
                      </c:pt>
                      <c:pt idx="2793">
                        <c:v>15.672348894452201</c:v>
                      </c:pt>
                      <c:pt idx="2794">
                        <c:v>15.4101178780023</c:v>
                      </c:pt>
                      <c:pt idx="2795">
                        <c:v>15.4391121808994</c:v>
                      </c:pt>
                      <c:pt idx="2796">
                        <c:v>15.4068690162441</c:v>
                      </c:pt>
                      <c:pt idx="2797">
                        <c:v>15.424082295078099</c:v>
                      </c:pt>
                      <c:pt idx="2798">
                        <c:v>15.3955899761299</c:v>
                      </c:pt>
                      <c:pt idx="2799">
                        <c:v>15.406134116554901</c:v>
                      </c:pt>
                      <c:pt idx="2800">
                        <c:v>15.7441086791783</c:v>
                      </c:pt>
                      <c:pt idx="2801">
                        <c:v>16.4384472564929</c:v>
                      </c:pt>
                      <c:pt idx="2802">
                        <c:v>16.173997311156</c:v>
                      </c:pt>
                      <c:pt idx="2803">
                        <c:v>16.1954331933605</c:v>
                      </c:pt>
                      <c:pt idx="2804">
                        <c:v>16.127891031229101</c:v>
                      </c:pt>
                      <c:pt idx="2805">
                        <c:v>16.016877234464399</c:v>
                      </c:pt>
                      <c:pt idx="2806">
                        <c:v>16.312400345697601</c:v>
                      </c:pt>
                      <c:pt idx="2807">
                        <c:v>16.2028723132157</c:v>
                      </c:pt>
                      <c:pt idx="2808">
                        <c:v>16.0691948738646</c:v>
                      </c:pt>
                      <c:pt idx="2809">
                        <c:v>16.115408533684999</c:v>
                      </c:pt>
                      <c:pt idx="2810">
                        <c:v>16.408075392682399</c:v>
                      </c:pt>
                      <c:pt idx="2811">
                        <c:v>16.136494344085399</c:v>
                      </c:pt>
                      <c:pt idx="2812">
                        <c:v>16.084701417793699</c:v>
                      </c:pt>
                      <c:pt idx="2813">
                        <c:v>16.143336695049701</c:v>
                      </c:pt>
                      <c:pt idx="2814">
                        <c:v>16.135327600007301</c:v>
                      </c:pt>
                      <c:pt idx="2815">
                        <c:v>16.287451015639601</c:v>
                      </c:pt>
                      <c:pt idx="2816">
                        <c:v>16.138804184529899</c:v>
                      </c:pt>
                      <c:pt idx="2817">
                        <c:v>16.088380888583099</c:v>
                      </c:pt>
                      <c:pt idx="2818">
                        <c:v>16.0975324558569</c:v>
                      </c:pt>
                      <c:pt idx="2819">
                        <c:v>16.037982422553799</c:v>
                      </c:pt>
                      <c:pt idx="2820">
                        <c:v>16.0167238927325</c:v>
                      </c:pt>
                      <c:pt idx="2821">
                        <c:v>16.190905707833402</c:v>
                      </c:pt>
                      <c:pt idx="2822">
                        <c:v>16.444395787056301</c:v>
                      </c:pt>
                      <c:pt idx="2823">
                        <c:v>16.1702463262558</c:v>
                      </c:pt>
                      <c:pt idx="2824">
                        <c:v>16.141395823659799</c:v>
                      </c:pt>
                      <c:pt idx="2825">
                        <c:v>16.187925131843599</c:v>
                      </c:pt>
                      <c:pt idx="2826">
                        <c:v>16.1204616970305</c:v>
                      </c:pt>
                      <c:pt idx="2827">
                        <c:v>16.1289537477344</c:v>
                      </c:pt>
                      <c:pt idx="2828">
                        <c:v>16.441971187062599</c:v>
                      </c:pt>
                      <c:pt idx="2829">
                        <c:v>16.5029451050872</c:v>
                      </c:pt>
                      <c:pt idx="2830">
                        <c:v>16.221152316513901</c:v>
                      </c:pt>
                      <c:pt idx="2831">
                        <c:v>16.206123387822601</c:v>
                      </c:pt>
                      <c:pt idx="2832">
                        <c:v>16.503030127075501</c:v>
                      </c:pt>
                      <c:pt idx="2833">
                        <c:v>16.158984276829401</c:v>
                      </c:pt>
                      <c:pt idx="2834">
                        <c:v>16.1139049747818</c:v>
                      </c:pt>
                      <c:pt idx="2835">
                        <c:v>16.221632237540401</c:v>
                      </c:pt>
                      <c:pt idx="2836">
                        <c:v>16.173480641441898</c:v>
                      </c:pt>
                      <c:pt idx="2837">
                        <c:v>16.238691764276702</c:v>
                      </c:pt>
                      <c:pt idx="2838">
                        <c:v>16.478637336141102</c:v>
                      </c:pt>
                      <c:pt idx="2839">
                        <c:v>16.208458579894199</c:v>
                      </c:pt>
                      <c:pt idx="2840">
                        <c:v>16.2154177166341</c:v>
                      </c:pt>
                      <c:pt idx="2841">
                        <c:v>16.1522510492332</c:v>
                      </c:pt>
                      <c:pt idx="2842">
                        <c:v>16.190404837186101</c:v>
                      </c:pt>
                      <c:pt idx="2843">
                        <c:v>16.147834981954301</c:v>
                      </c:pt>
                      <c:pt idx="2844">
                        <c:v>16.214388849683001</c:v>
                      </c:pt>
                      <c:pt idx="2845">
                        <c:v>16.2081265384024</c:v>
                      </c:pt>
                      <c:pt idx="2846">
                        <c:v>16.1730187095988</c:v>
                      </c:pt>
                      <c:pt idx="2847">
                        <c:v>16.240400215650801</c:v>
                      </c:pt>
                      <c:pt idx="2848">
                        <c:v>16.4934810198253</c:v>
                      </c:pt>
                      <c:pt idx="2849">
                        <c:v>16.187163970627999</c:v>
                      </c:pt>
                      <c:pt idx="2850">
                        <c:v>16.262165531952501</c:v>
                      </c:pt>
                      <c:pt idx="2851">
                        <c:v>16.220254217714601</c:v>
                      </c:pt>
                      <c:pt idx="2852">
                        <c:v>16.419976978836999</c:v>
                      </c:pt>
                      <c:pt idx="2853">
                        <c:v>16.1837860341358</c:v>
                      </c:pt>
                      <c:pt idx="2854">
                        <c:v>16.159575983150699</c:v>
                      </c:pt>
                      <c:pt idx="2855">
                        <c:v>16.259458056236301</c:v>
                      </c:pt>
                      <c:pt idx="2856">
                        <c:v>16.179622604280901</c:v>
                      </c:pt>
                      <c:pt idx="2857">
                        <c:v>16.1254488264161</c:v>
                      </c:pt>
                      <c:pt idx="2858">
                        <c:v>16.219593477730999</c:v>
                      </c:pt>
                      <c:pt idx="2859">
                        <c:v>16.224257205450801</c:v>
                      </c:pt>
                      <c:pt idx="2860">
                        <c:v>16.219697874123099</c:v>
                      </c:pt>
                      <c:pt idx="2861">
                        <c:v>16.185847908073001</c:v>
                      </c:pt>
                      <c:pt idx="2862">
                        <c:v>16.239959356207098</c:v>
                      </c:pt>
                      <c:pt idx="2863">
                        <c:v>16.4810636566115</c:v>
                      </c:pt>
                      <c:pt idx="2864">
                        <c:v>16.145072780654601</c:v>
                      </c:pt>
                      <c:pt idx="2865">
                        <c:v>16.2140688605853</c:v>
                      </c:pt>
                      <c:pt idx="2866">
                        <c:v>16.208456481459301</c:v>
                      </c:pt>
                      <c:pt idx="2867">
                        <c:v>16.411161067759199</c:v>
                      </c:pt>
                      <c:pt idx="2868">
                        <c:v>16.274677184378401</c:v>
                      </c:pt>
                      <c:pt idx="2869">
                        <c:v>16.242164876863001</c:v>
                      </c:pt>
                      <c:pt idx="2870">
                        <c:v>16.416313471700501</c:v>
                      </c:pt>
                      <c:pt idx="2871">
                        <c:v>16.432497088715301</c:v>
                      </c:pt>
                      <c:pt idx="2872">
                        <c:v>16.199269297229002</c:v>
                      </c:pt>
                      <c:pt idx="2873">
                        <c:v>16.170825334080099</c:v>
                      </c:pt>
                      <c:pt idx="2874">
                        <c:v>16.201801662649601</c:v>
                      </c:pt>
                      <c:pt idx="2875">
                        <c:v>16.275014022302798</c:v>
                      </c:pt>
                      <c:pt idx="2876">
                        <c:v>16.2085192681898</c:v>
                      </c:pt>
                      <c:pt idx="2877">
                        <c:v>16.1200188651136</c:v>
                      </c:pt>
                      <c:pt idx="2878">
                        <c:v>16.214655945108198</c:v>
                      </c:pt>
                      <c:pt idx="2879">
                        <c:v>16.1495298814501</c:v>
                      </c:pt>
                      <c:pt idx="2880">
                        <c:v>16.219343535918298</c:v>
                      </c:pt>
                      <c:pt idx="2881">
                        <c:v>16.228312915726001</c:v>
                      </c:pt>
                      <c:pt idx="2882">
                        <c:v>16.179557216973699</c:v>
                      </c:pt>
                      <c:pt idx="2883">
                        <c:v>16.218565160489199</c:v>
                      </c:pt>
                      <c:pt idx="2884">
                        <c:v>16.486737434956002</c:v>
                      </c:pt>
                      <c:pt idx="2885">
                        <c:v>16.1869070169795</c:v>
                      </c:pt>
                      <c:pt idx="2886">
                        <c:v>16.130508092041399</c:v>
                      </c:pt>
                      <c:pt idx="2887">
                        <c:v>16.1451364332781</c:v>
                      </c:pt>
                      <c:pt idx="2888">
                        <c:v>16.188418159640602</c:v>
                      </c:pt>
                      <c:pt idx="2889">
                        <c:v>16.2102673275947</c:v>
                      </c:pt>
                      <c:pt idx="2890">
                        <c:v>16.2472647267974</c:v>
                      </c:pt>
                      <c:pt idx="2891">
                        <c:v>16.297370279437899</c:v>
                      </c:pt>
                      <c:pt idx="2892">
                        <c:v>16.4295245547188</c:v>
                      </c:pt>
                      <c:pt idx="2893">
                        <c:v>16.293588203120098</c:v>
                      </c:pt>
                      <c:pt idx="2894">
                        <c:v>16.226893459103199</c:v>
                      </c:pt>
                      <c:pt idx="2895">
                        <c:v>16.215779741890501</c:v>
                      </c:pt>
                      <c:pt idx="2896">
                        <c:v>16.419398706693201</c:v>
                      </c:pt>
                      <c:pt idx="2897">
                        <c:v>16.4204633838498</c:v>
                      </c:pt>
                      <c:pt idx="2898">
                        <c:v>16.204667546279499</c:v>
                      </c:pt>
                      <c:pt idx="2899">
                        <c:v>16.152204318718699</c:v>
                      </c:pt>
                      <c:pt idx="2900">
                        <c:v>16.098207490100101</c:v>
                      </c:pt>
                      <c:pt idx="2901">
                        <c:v>16.202520896495098</c:v>
                      </c:pt>
                      <c:pt idx="2902">
                        <c:v>16.285986626796099</c:v>
                      </c:pt>
                      <c:pt idx="2903">
                        <c:v>16.192358380408201</c:v>
                      </c:pt>
                      <c:pt idx="2904">
                        <c:v>16.132347065217999</c:v>
                      </c:pt>
                      <c:pt idx="2905">
                        <c:v>16.197088555867801</c:v>
                      </c:pt>
                      <c:pt idx="2906">
                        <c:v>16.204709224240801</c:v>
                      </c:pt>
                      <c:pt idx="2907">
                        <c:v>16.150330348864099</c:v>
                      </c:pt>
                      <c:pt idx="2908">
                        <c:v>16.235883367025</c:v>
                      </c:pt>
                      <c:pt idx="2909">
                        <c:v>16.220303984182198</c:v>
                      </c:pt>
                      <c:pt idx="2910">
                        <c:v>16.168545026535899</c:v>
                      </c:pt>
                      <c:pt idx="2911">
                        <c:v>16.2429700068679</c:v>
                      </c:pt>
                      <c:pt idx="2912">
                        <c:v>16.498080917188801</c:v>
                      </c:pt>
                      <c:pt idx="2913">
                        <c:v>16.483050851228899</c:v>
                      </c:pt>
                      <c:pt idx="2914">
                        <c:v>16.2345172135201</c:v>
                      </c:pt>
                      <c:pt idx="2915">
                        <c:v>16.243550252908999</c:v>
                      </c:pt>
                      <c:pt idx="2916">
                        <c:v>16.174743377569801</c:v>
                      </c:pt>
                      <c:pt idx="2917">
                        <c:v>16.1233024394718</c:v>
                      </c:pt>
                      <c:pt idx="2918">
                        <c:v>16.201388503745299</c:v>
                      </c:pt>
                      <c:pt idx="2919">
                        <c:v>16.229243560052499</c:v>
                      </c:pt>
                      <c:pt idx="2920">
                        <c:v>16.1836152436059</c:v>
                      </c:pt>
                      <c:pt idx="2921">
                        <c:v>16.1844852879744</c:v>
                      </c:pt>
                      <c:pt idx="2922">
                        <c:v>16.2135524453344</c:v>
                      </c:pt>
                      <c:pt idx="2923">
                        <c:v>16.236527163006901</c:v>
                      </c:pt>
                      <c:pt idx="2924">
                        <c:v>16.2741999257366</c:v>
                      </c:pt>
                      <c:pt idx="2925">
                        <c:v>16.4328573300267</c:v>
                      </c:pt>
                      <c:pt idx="2926">
                        <c:v>16.281502846492501</c:v>
                      </c:pt>
                      <c:pt idx="2927">
                        <c:v>16.2209752877698</c:v>
                      </c:pt>
                      <c:pt idx="2928">
                        <c:v>16.161834531624599</c:v>
                      </c:pt>
                      <c:pt idx="2929">
                        <c:v>16.207102740342499</c:v>
                      </c:pt>
                      <c:pt idx="2930">
                        <c:v>16.4134784105192</c:v>
                      </c:pt>
                      <c:pt idx="2931">
                        <c:v>16.422588105246</c:v>
                      </c:pt>
                      <c:pt idx="2932">
                        <c:v>16.2277672030011</c:v>
                      </c:pt>
                      <c:pt idx="2933">
                        <c:v>16.156490035966399</c:v>
                      </c:pt>
                      <c:pt idx="2934">
                        <c:v>16.222381678839302</c:v>
                      </c:pt>
                      <c:pt idx="2935">
                        <c:v>16.118781759974301</c:v>
                      </c:pt>
                      <c:pt idx="2936">
                        <c:v>16.208883195939698</c:v>
                      </c:pt>
                      <c:pt idx="2937">
                        <c:v>16.295237747509901</c:v>
                      </c:pt>
                      <c:pt idx="2938">
                        <c:v>16.1901008166117</c:v>
                      </c:pt>
                      <c:pt idx="2939">
                        <c:v>16.146326494791701</c:v>
                      </c:pt>
                      <c:pt idx="2940">
                        <c:v>16.197924872497499</c:v>
                      </c:pt>
                      <c:pt idx="2941">
                        <c:v>16.497744326874201</c:v>
                      </c:pt>
                      <c:pt idx="2942">
                        <c:v>16.221546439978798</c:v>
                      </c:pt>
                      <c:pt idx="2943">
                        <c:v>16.169652346094601</c:v>
                      </c:pt>
                      <c:pt idx="2944">
                        <c:v>16.236372032824399</c:v>
                      </c:pt>
                      <c:pt idx="2945">
                        <c:v>16.218931153311399</c:v>
                      </c:pt>
                      <c:pt idx="2946">
                        <c:v>16.1548511807189</c:v>
                      </c:pt>
                      <c:pt idx="2947">
                        <c:v>16.212814446800898</c:v>
                      </c:pt>
                      <c:pt idx="2948">
                        <c:v>16.507959956206498</c:v>
                      </c:pt>
                      <c:pt idx="2949">
                        <c:v>16.520120434229401</c:v>
                      </c:pt>
                      <c:pt idx="2950">
                        <c:v>16.3017349240573</c:v>
                      </c:pt>
                      <c:pt idx="2951">
                        <c:v>16.5578795845813</c:v>
                      </c:pt>
                      <c:pt idx="2952">
                        <c:v>16.349637167240399</c:v>
                      </c:pt>
                      <c:pt idx="2953">
                        <c:v>16.3286564502218</c:v>
                      </c:pt>
                      <c:pt idx="2954">
                        <c:v>16.578779909358399</c:v>
                      </c:pt>
                      <c:pt idx="2955">
                        <c:v>16.4530662485706</c:v>
                      </c:pt>
                      <c:pt idx="2956">
                        <c:v>16.366341423576799</c:v>
                      </c:pt>
                      <c:pt idx="2957">
                        <c:v>16.3451175328407</c:v>
                      </c:pt>
                      <c:pt idx="2958">
                        <c:v>16.543417024314</c:v>
                      </c:pt>
                      <c:pt idx="2959">
                        <c:v>16.531003138190702</c:v>
                      </c:pt>
                      <c:pt idx="2960">
                        <c:v>16.447004638211599</c:v>
                      </c:pt>
                      <c:pt idx="2961">
                        <c:v>16.355752194179701</c:v>
                      </c:pt>
                      <c:pt idx="2962">
                        <c:v>16.347682261811698</c:v>
                      </c:pt>
                      <c:pt idx="2963">
                        <c:v>16.552586799292101</c:v>
                      </c:pt>
                      <c:pt idx="2964">
                        <c:v>16.4691492491337</c:v>
                      </c:pt>
                      <c:pt idx="2965">
                        <c:v>16.559349068330199</c:v>
                      </c:pt>
                      <c:pt idx="2966">
                        <c:v>16.465238922771899</c:v>
                      </c:pt>
                      <c:pt idx="2967">
                        <c:v>16.3444391181668</c:v>
                      </c:pt>
                      <c:pt idx="2968">
                        <c:v>16.325309711083801</c:v>
                      </c:pt>
                      <c:pt idx="2969">
                        <c:v>16.5411984722918</c:v>
                      </c:pt>
                      <c:pt idx="2970">
                        <c:v>16.338964035681801</c:v>
                      </c:pt>
                      <c:pt idx="2971">
                        <c:v>16.479053684998899</c:v>
                      </c:pt>
                      <c:pt idx="2972">
                        <c:v>16.547865185591899</c:v>
                      </c:pt>
                      <c:pt idx="2973">
                        <c:v>16.4805411016766</c:v>
                      </c:pt>
                      <c:pt idx="2974">
                        <c:v>16.3198917545771</c:v>
                      </c:pt>
                      <c:pt idx="2975">
                        <c:v>16.331675769442398</c:v>
                      </c:pt>
                      <c:pt idx="2976">
                        <c:v>16.555180317840101</c:v>
                      </c:pt>
                      <c:pt idx="2977">
                        <c:v>16.3224632888199</c:v>
                      </c:pt>
                      <c:pt idx="2978">
                        <c:v>16.366125137974201</c:v>
                      </c:pt>
                      <c:pt idx="2979">
                        <c:v>16.465167397353699</c:v>
                      </c:pt>
                      <c:pt idx="2980">
                        <c:v>16.5431893673418</c:v>
                      </c:pt>
                      <c:pt idx="2981">
                        <c:v>16.4978390760111</c:v>
                      </c:pt>
                      <c:pt idx="2982">
                        <c:v>16.355602338549499</c:v>
                      </c:pt>
                      <c:pt idx="2983">
                        <c:v>16.352221575573001</c:v>
                      </c:pt>
                      <c:pt idx="2984">
                        <c:v>16.556724752493199</c:v>
                      </c:pt>
                      <c:pt idx="2985">
                        <c:v>16.517795141264699</c:v>
                      </c:pt>
                      <c:pt idx="2986">
                        <c:v>16.358254798575398</c:v>
                      </c:pt>
                      <c:pt idx="2987">
                        <c:v>16.374368475446801</c:v>
                      </c:pt>
                      <c:pt idx="2988">
                        <c:v>16.485990298118001</c:v>
                      </c:pt>
                      <c:pt idx="2989">
                        <c:v>16.5873978561672</c:v>
                      </c:pt>
                      <c:pt idx="2990">
                        <c:v>16.4659075433194</c:v>
                      </c:pt>
                      <c:pt idx="2991">
                        <c:v>16.370728037842099</c:v>
                      </c:pt>
                      <c:pt idx="2992">
                        <c:v>16.325679110784201</c:v>
                      </c:pt>
                      <c:pt idx="2993">
                        <c:v>16.5726253640232</c:v>
                      </c:pt>
                      <c:pt idx="2994">
                        <c:v>16.5669801006432</c:v>
                      </c:pt>
                      <c:pt idx="2995">
                        <c:v>16.564047904249399</c:v>
                      </c:pt>
                      <c:pt idx="2996">
                        <c:v>16.581280108349301</c:v>
                      </c:pt>
                      <c:pt idx="2997">
                        <c:v>16.581232437073702</c:v>
                      </c:pt>
                      <c:pt idx="2998">
                        <c:v>16.575088174464501</c:v>
                      </c:pt>
                      <c:pt idx="2999">
                        <c:v>16.584442149493601</c:v>
                      </c:pt>
                      <c:pt idx="3000">
                        <c:v>16.5948401585811</c:v>
                      </c:pt>
                      <c:pt idx="3001">
                        <c:v>16.577116228603199</c:v>
                      </c:pt>
                      <c:pt idx="3002">
                        <c:v>16.586040784166901</c:v>
                      </c:pt>
                      <c:pt idx="3003">
                        <c:v>16.5876423019246</c:v>
                      </c:pt>
                      <c:pt idx="3004">
                        <c:v>17.177076130897301</c:v>
                      </c:pt>
                      <c:pt idx="3005">
                        <c:v>15.378842864623699</c:v>
                      </c:pt>
                      <c:pt idx="3006">
                        <c:v>15.4017320287182</c:v>
                      </c:pt>
                      <c:pt idx="3007">
                        <c:v>15.2737855860575</c:v>
                      </c:pt>
                      <c:pt idx="3008">
                        <c:v>15.3776664170536</c:v>
                      </c:pt>
                      <c:pt idx="3009">
                        <c:v>15.2357219443468</c:v>
                      </c:pt>
                      <c:pt idx="3010">
                        <c:v>15.391232686205999</c:v>
                      </c:pt>
                      <c:pt idx="3011">
                        <c:v>15.400717396323699</c:v>
                      </c:pt>
                      <c:pt idx="3012">
                        <c:v>15.4107934677651</c:v>
                      </c:pt>
                      <c:pt idx="3013">
                        <c:v>15.277137064977</c:v>
                      </c:pt>
                      <c:pt idx="3014">
                        <c:v>15.4068040822582</c:v>
                      </c:pt>
                      <c:pt idx="3015">
                        <c:v>15.412237469657599</c:v>
                      </c:pt>
                      <c:pt idx="3016">
                        <c:v>15.2305730631267</c:v>
                      </c:pt>
                      <c:pt idx="3017">
                        <c:v>15.416902754856901</c:v>
                      </c:pt>
                      <c:pt idx="3018">
                        <c:v>15.461626717248</c:v>
                      </c:pt>
                      <c:pt idx="3019">
                        <c:v>15.376444889107001</c:v>
                      </c:pt>
                      <c:pt idx="3020">
                        <c:v>15.417013010700501</c:v>
                      </c:pt>
                      <c:pt idx="3021">
                        <c:v>15.409038983590801</c:v>
                      </c:pt>
                      <c:pt idx="3022">
                        <c:v>15.456157757965199</c:v>
                      </c:pt>
                      <c:pt idx="3023">
                        <c:v>15.394961157054</c:v>
                      </c:pt>
                      <c:pt idx="3024">
                        <c:v>15.2749788321604</c:v>
                      </c:pt>
                      <c:pt idx="3025">
                        <c:v>15.255523439932</c:v>
                      </c:pt>
                      <c:pt idx="3026">
                        <c:v>15.4162315689543</c:v>
                      </c:pt>
                      <c:pt idx="3027">
                        <c:v>15.384705331503101</c:v>
                      </c:pt>
                      <c:pt idx="3028">
                        <c:v>15.391916245418599</c:v>
                      </c:pt>
                      <c:pt idx="3029">
                        <c:v>15.3777686699444</c:v>
                      </c:pt>
                      <c:pt idx="3030">
                        <c:v>15.3745598563029</c:v>
                      </c:pt>
                      <c:pt idx="3031">
                        <c:v>15.362433375627999</c:v>
                      </c:pt>
                      <c:pt idx="3032">
                        <c:v>15.7110337042044</c:v>
                      </c:pt>
                      <c:pt idx="3033">
                        <c:v>15.7082234820869</c:v>
                      </c:pt>
                      <c:pt idx="3034">
                        <c:v>15.429977727163999</c:v>
                      </c:pt>
                      <c:pt idx="3035">
                        <c:v>15.4083548208291</c:v>
                      </c:pt>
                      <c:pt idx="3036">
                        <c:v>15.378107137961701</c:v>
                      </c:pt>
                      <c:pt idx="3037">
                        <c:v>15.380980960509699</c:v>
                      </c:pt>
                      <c:pt idx="3038">
                        <c:v>15.4295402279073</c:v>
                      </c:pt>
                      <c:pt idx="3039">
                        <c:v>15.4321440791578</c:v>
                      </c:pt>
                      <c:pt idx="3040">
                        <c:v>15.3761237306823</c:v>
                      </c:pt>
                      <c:pt idx="3041">
                        <c:v>15.386069520808899</c:v>
                      </c:pt>
                      <c:pt idx="3042">
                        <c:v>15.2594827072357</c:v>
                      </c:pt>
                      <c:pt idx="3043">
                        <c:v>15.419982865546601</c:v>
                      </c:pt>
                      <c:pt idx="3044">
                        <c:v>15.2484620704093</c:v>
                      </c:pt>
                      <c:pt idx="3045">
                        <c:v>15.4010063106558</c:v>
                      </c:pt>
                      <c:pt idx="3046">
                        <c:v>15.4219555483521</c:v>
                      </c:pt>
                      <c:pt idx="3047">
                        <c:v>15.2557303409193</c:v>
                      </c:pt>
                      <c:pt idx="3048">
                        <c:v>15.4077289407824</c:v>
                      </c:pt>
                      <c:pt idx="3049">
                        <c:v>15.4252796762815</c:v>
                      </c:pt>
                      <c:pt idx="3050">
                        <c:v>15.247110100425401</c:v>
                      </c:pt>
                      <c:pt idx="3051">
                        <c:v>15.3776485960834</c:v>
                      </c:pt>
                      <c:pt idx="3052">
                        <c:v>15.3957739646201</c:v>
                      </c:pt>
                      <c:pt idx="3053">
                        <c:v>15.431678717539899</c:v>
                      </c:pt>
                      <c:pt idx="3054">
                        <c:v>15.4049729266374</c:v>
                      </c:pt>
                      <c:pt idx="3055">
                        <c:v>15.362315731884101</c:v>
                      </c:pt>
                      <c:pt idx="3056">
                        <c:v>15.243560693332499</c:v>
                      </c:pt>
                      <c:pt idx="3057">
                        <c:v>15.243733381249299</c:v>
                      </c:pt>
                      <c:pt idx="3058">
                        <c:v>15.368379554309501</c:v>
                      </c:pt>
                      <c:pt idx="3059">
                        <c:v>15.391118586056599</c:v>
                      </c:pt>
                      <c:pt idx="3060">
                        <c:v>15.427543520353399</c:v>
                      </c:pt>
                      <c:pt idx="3061">
                        <c:v>15.696809780954601</c:v>
                      </c:pt>
                      <c:pt idx="3062">
                        <c:v>15.4122394794661</c:v>
                      </c:pt>
                      <c:pt idx="3063">
                        <c:v>15.429480055173499</c:v>
                      </c:pt>
                      <c:pt idx="3064">
                        <c:v>15.4249589885966</c:v>
                      </c:pt>
                      <c:pt idx="3065">
                        <c:v>15.405763109801599</c:v>
                      </c:pt>
                      <c:pt idx="3066">
                        <c:v>15.430590849656401</c:v>
                      </c:pt>
                      <c:pt idx="3067">
                        <c:v>15.4346513084815</c:v>
                      </c:pt>
                      <c:pt idx="3068">
                        <c:v>15.4156764383115</c:v>
                      </c:pt>
                      <c:pt idx="3069">
                        <c:v>15.2403813988103</c:v>
                      </c:pt>
                      <c:pt idx="3070">
                        <c:v>15.4190290260595</c:v>
                      </c:pt>
                      <c:pt idx="3071">
                        <c:v>15.2415411949512</c:v>
                      </c:pt>
                      <c:pt idx="3072">
                        <c:v>15.400884312439199</c:v>
                      </c:pt>
                      <c:pt idx="3073">
                        <c:v>15.249319408452701</c:v>
                      </c:pt>
                      <c:pt idx="3074">
                        <c:v>15.416716458685899</c:v>
                      </c:pt>
                      <c:pt idx="3075">
                        <c:v>15.4337763852013</c:v>
                      </c:pt>
                      <c:pt idx="3076">
                        <c:v>15.368357337856001</c:v>
                      </c:pt>
                      <c:pt idx="3077">
                        <c:v>15.390508563823801</c:v>
                      </c:pt>
                      <c:pt idx="3078">
                        <c:v>15.386587289040399</c:v>
                      </c:pt>
                      <c:pt idx="3079">
                        <c:v>15.3578486533583</c:v>
                      </c:pt>
                      <c:pt idx="3080">
                        <c:v>15.259956903720299</c:v>
                      </c:pt>
                      <c:pt idx="3081">
                        <c:v>15.4106326384127</c:v>
                      </c:pt>
                      <c:pt idx="3082">
                        <c:v>15.7243832886242</c:v>
                      </c:pt>
                      <c:pt idx="3083">
                        <c:v>15.4016636893612</c:v>
                      </c:pt>
                      <c:pt idx="3084">
                        <c:v>15.4395817273183</c:v>
                      </c:pt>
                      <c:pt idx="3085">
                        <c:v>15.4491723824717</c:v>
                      </c:pt>
                      <c:pt idx="3086">
                        <c:v>15.417366989318801</c:v>
                      </c:pt>
                      <c:pt idx="3087">
                        <c:v>15.410112692766001</c:v>
                      </c:pt>
                      <c:pt idx="3088">
                        <c:v>15.401351966116399</c:v>
                      </c:pt>
                      <c:pt idx="3089">
                        <c:v>15.2726152469445</c:v>
                      </c:pt>
                      <c:pt idx="3090">
                        <c:v>15.410484377053001</c:v>
                      </c:pt>
                      <c:pt idx="3091">
                        <c:v>15.369154140194301</c:v>
                      </c:pt>
                      <c:pt idx="3092">
                        <c:v>15.228416020510499</c:v>
                      </c:pt>
                      <c:pt idx="3093">
                        <c:v>15.3833988674617</c:v>
                      </c:pt>
                      <c:pt idx="3094">
                        <c:v>15.3898369980433</c:v>
                      </c:pt>
                      <c:pt idx="3095">
                        <c:v>15.388931830080001</c:v>
                      </c:pt>
                      <c:pt idx="3096">
                        <c:v>15.386818583115399</c:v>
                      </c:pt>
                      <c:pt idx="3097">
                        <c:v>15.713940994247499</c:v>
                      </c:pt>
                      <c:pt idx="3098">
                        <c:v>15.432799888467899</c:v>
                      </c:pt>
                      <c:pt idx="3099">
                        <c:v>15.425310254508901</c:v>
                      </c:pt>
                      <c:pt idx="3100">
                        <c:v>15.415392516595199</c:v>
                      </c:pt>
                      <c:pt idx="3101">
                        <c:v>15.382369766643199</c:v>
                      </c:pt>
                      <c:pt idx="3102">
                        <c:v>15.4049178780181</c:v>
                      </c:pt>
                      <c:pt idx="3103">
                        <c:v>15.219685458891099</c:v>
                      </c:pt>
                      <c:pt idx="3104">
                        <c:v>15.3694789649967</c:v>
                      </c:pt>
                      <c:pt idx="3105">
                        <c:v>15.260399940672301</c:v>
                      </c:pt>
                      <c:pt idx="3106">
                        <c:v>15.404449595932901</c:v>
                      </c:pt>
                      <c:pt idx="3107">
                        <c:v>15.696741571826401</c:v>
                      </c:pt>
                      <c:pt idx="3108">
                        <c:v>15.4013181822514</c:v>
                      </c:pt>
                      <c:pt idx="3109">
                        <c:v>15.389160041355201</c:v>
                      </c:pt>
                      <c:pt idx="3110">
                        <c:v>15.3996463605756</c:v>
                      </c:pt>
                      <c:pt idx="3111">
                        <c:v>15.359111122331701</c:v>
                      </c:pt>
                      <c:pt idx="3112">
                        <c:v>15.359558161921001</c:v>
                      </c:pt>
                      <c:pt idx="3113">
                        <c:v>15.6944666363931</c:v>
                      </c:pt>
                      <c:pt idx="3114">
                        <c:v>15.3583396951477</c:v>
                      </c:pt>
                      <c:pt idx="3115">
                        <c:v>15.4110609140132</c:v>
                      </c:pt>
                      <c:pt idx="3116">
                        <c:v>15.725047130916399</c:v>
                      </c:pt>
                      <c:pt idx="3117">
                        <c:v>16.128809054687402</c:v>
                      </c:pt>
                      <c:pt idx="3118">
                        <c:v>15.7848958900863</c:v>
                      </c:pt>
                      <c:pt idx="3119">
                        <c:v>15.7959556869267</c:v>
                      </c:pt>
                      <c:pt idx="3120">
                        <c:v>15.8962350808444</c:v>
                      </c:pt>
                      <c:pt idx="3121">
                        <c:v>15.761213124778999</c:v>
                      </c:pt>
                      <c:pt idx="3122">
                        <c:v>15.776154784989201</c:v>
                      </c:pt>
                      <c:pt idx="3123">
                        <c:v>16.130456630426099</c:v>
                      </c:pt>
                      <c:pt idx="3124">
                        <c:v>15.854335113688499</c:v>
                      </c:pt>
                      <c:pt idx="3125">
                        <c:v>15.6866052316366</c:v>
                      </c:pt>
                      <c:pt idx="3126">
                        <c:v>15.646828393011999</c:v>
                      </c:pt>
                      <c:pt idx="3127">
                        <c:v>15.586049474721699</c:v>
                      </c:pt>
                      <c:pt idx="3128">
                        <c:v>15.788737186177</c:v>
                      </c:pt>
                      <c:pt idx="3129">
                        <c:v>15.796649288203101</c:v>
                      </c:pt>
                      <c:pt idx="3130">
                        <c:v>15.861905340789299</c:v>
                      </c:pt>
                      <c:pt idx="3131">
                        <c:v>15.0623554447409</c:v>
                      </c:pt>
                      <c:pt idx="3132">
                        <c:v>15.0976644650792</c:v>
                      </c:pt>
                      <c:pt idx="3133">
                        <c:v>15.1197430066452</c:v>
                      </c:pt>
                      <c:pt idx="3134">
                        <c:v>15.091748899595</c:v>
                      </c:pt>
                      <c:pt idx="3135">
                        <c:v>15.0366631420356</c:v>
                      </c:pt>
                      <c:pt idx="3136">
                        <c:v>15.0517935051313</c:v>
                      </c:pt>
                      <c:pt idx="3137">
                        <c:v>15.0574288509755</c:v>
                      </c:pt>
                      <c:pt idx="3138">
                        <c:v>15.135328379029399</c:v>
                      </c:pt>
                      <c:pt idx="3139">
                        <c:v>15.07773812956</c:v>
                      </c:pt>
                      <c:pt idx="3140">
                        <c:v>15.1001198221389</c:v>
                      </c:pt>
                      <c:pt idx="3141">
                        <c:v>15.0875814641178</c:v>
                      </c:pt>
                      <c:pt idx="3142">
                        <c:v>15.099951540108099</c:v>
                      </c:pt>
                      <c:pt idx="3143">
                        <c:v>15.0739926892865</c:v>
                      </c:pt>
                      <c:pt idx="3144">
                        <c:v>15.084699989269501</c:v>
                      </c:pt>
                      <c:pt idx="3145">
                        <c:v>15.115220286774001</c:v>
                      </c:pt>
                      <c:pt idx="3146">
                        <c:v>15.118805918447601</c:v>
                      </c:pt>
                      <c:pt idx="3147">
                        <c:v>15.095791165561799</c:v>
                      </c:pt>
                      <c:pt idx="3148">
                        <c:v>15.0490960430814</c:v>
                      </c:pt>
                      <c:pt idx="3149">
                        <c:v>15.0602718474239</c:v>
                      </c:pt>
                      <c:pt idx="3150">
                        <c:v>15.095628959646501</c:v>
                      </c:pt>
                      <c:pt idx="3151">
                        <c:v>15.127848641686199</c:v>
                      </c:pt>
                      <c:pt idx="3152">
                        <c:v>15.062042973158</c:v>
                      </c:pt>
                      <c:pt idx="3153">
                        <c:v>15.0881774306871</c:v>
                      </c:pt>
                      <c:pt idx="3154">
                        <c:v>15.111987872692699</c:v>
                      </c:pt>
                      <c:pt idx="3155">
                        <c:v>15.096673172109501</c:v>
                      </c:pt>
                      <c:pt idx="3156">
                        <c:v>15.037703995947201</c:v>
                      </c:pt>
                      <c:pt idx="3157">
                        <c:v>15.0599296207421</c:v>
                      </c:pt>
                      <c:pt idx="3158">
                        <c:v>15.045075982033101</c:v>
                      </c:pt>
                      <c:pt idx="3159">
                        <c:v>15.115166938751001</c:v>
                      </c:pt>
                      <c:pt idx="3160">
                        <c:v>15.0774301820588</c:v>
                      </c:pt>
                      <c:pt idx="3161">
                        <c:v>15.084739126362001</c:v>
                      </c:pt>
                      <c:pt idx="3162">
                        <c:v>15.076246192604399</c:v>
                      </c:pt>
                      <c:pt idx="3163">
                        <c:v>15.093901919070399</c:v>
                      </c:pt>
                      <c:pt idx="3164">
                        <c:v>15.0944636329316</c:v>
                      </c:pt>
                      <c:pt idx="3165">
                        <c:v>15.0936298625357</c:v>
                      </c:pt>
                      <c:pt idx="3166">
                        <c:v>15.110747536135101</c:v>
                      </c:pt>
                      <c:pt idx="3167">
                        <c:v>15.128889043492</c:v>
                      </c:pt>
                      <c:pt idx="3168">
                        <c:v>15.088525447152501</c:v>
                      </c:pt>
                      <c:pt idx="3169">
                        <c:v>15.085805617677201</c:v>
                      </c:pt>
                      <c:pt idx="3170">
                        <c:v>15.0968452399983</c:v>
                      </c:pt>
                      <c:pt idx="3171">
                        <c:v>15.0434796175096</c:v>
                      </c:pt>
                      <c:pt idx="3172">
                        <c:v>15.0760000385201</c:v>
                      </c:pt>
                      <c:pt idx="3173">
                        <c:v>15.086695795271</c:v>
                      </c:pt>
                      <c:pt idx="3174">
                        <c:v>15.0743398645865</c:v>
                      </c:pt>
                      <c:pt idx="3175">
                        <c:v>15.0836911443342</c:v>
                      </c:pt>
                      <c:pt idx="3176">
                        <c:v>15.0770335213354</c:v>
                      </c:pt>
                      <c:pt idx="3177">
                        <c:v>15.078093197622801</c:v>
                      </c:pt>
                      <c:pt idx="3178">
                        <c:v>15.070150650004599</c:v>
                      </c:pt>
                      <c:pt idx="3179">
                        <c:v>15.042556815413301</c:v>
                      </c:pt>
                      <c:pt idx="3180">
                        <c:v>15.1086622233454</c:v>
                      </c:pt>
                      <c:pt idx="3181">
                        <c:v>15.0675288448444</c:v>
                      </c:pt>
                      <c:pt idx="3182">
                        <c:v>15.114048562818301</c:v>
                      </c:pt>
                      <c:pt idx="3183">
                        <c:v>15.0796559378089</c:v>
                      </c:pt>
                      <c:pt idx="3184">
                        <c:v>15.0975214192514</c:v>
                      </c:pt>
                      <c:pt idx="3185">
                        <c:v>15.094665628974401</c:v>
                      </c:pt>
                      <c:pt idx="3186">
                        <c:v>15.1526766590609</c:v>
                      </c:pt>
                      <c:pt idx="3187">
                        <c:v>15.088113008993099</c:v>
                      </c:pt>
                      <c:pt idx="3188">
                        <c:v>15.1170934443728</c:v>
                      </c:pt>
                      <c:pt idx="3189">
                        <c:v>15.1159535921115</c:v>
                      </c:pt>
                      <c:pt idx="3190">
                        <c:v>15.116899464620101</c:v>
                      </c:pt>
                      <c:pt idx="3191">
                        <c:v>15.092017652359299</c:v>
                      </c:pt>
                      <c:pt idx="3192">
                        <c:v>15.1139222188801</c:v>
                      </c:pt>
                      <c:pt idx="3193">
                        <c:v>15.1353776006661</c:v>
                      </c:pt>
                      <c:pt idx="3194">
                        <c:v>15.1115580602462</c:v>
                      </c:pt>
                      <c:pt idx="3195">
                        <c:v>15.0677983634104</c:v>
                      </c:pt>
                      <c:pt idx="3196">
                        <c:v>15.068131109629</c:v>
                      </c:pt>
                      <c:pt idx="3197">
                        <c:v>15.084587208998</c:v>
                      </c:pt>
                      <c:pt idx="3198">
                        <c:v>15.078083072252401</c:v>
                      </c:pt>
                      <c:pt idx="3199">
                        <c:v>15.1092756007559</c:v>
                      </c:pt>
                      <c:pt idx="3200">
                        <c:v>15.108302438992499</c:v>
                      </c:pt>
                      <c:pt idx="3201">
                        <c:v>15.1068964346369</c:v>
                      </c:pt>
                      <c:pt idx="3202">
                        <c:v>15.0531201132235</c:v>
                      </c:pt>
                      <c:pt idx="3203">
                        <c:v>15.0563552404628</c:v>
                      </c:pt>
                      <c:pt idx="3204">
                        <c:v>15.0833720531304</c:v>
                      </c:pt>
                      <c:pt idx="3205">
                        <c:v>15.0757250607278</c:v>
                      </c:pt>
                      <c:pt idx="3206">
                        <c:v>15.105120996545899</c:v>
                      </c:pt>
                      <c:pt idx="3207">
                        <c:v>15.0772849048798</c:v>
                      </c:pt>
                      <c:pt idx="3208">
                        <c:v>15.059352554022301</c:v>
                      </c:pt>
                      <c:pt idx="3209">
                        <c:v>15.100598963247499</c:v>
                      </c:pt>
                      <c:pt idx="3210">
                        <c:v>15.085708237141199</c:v>
                      </c:pt>
                      <c:pt idx="3211">
                        <c:v>15.046743865187199</c:v>
                      </c:pt>
                      <c:pt idx="3212">
                        <c:v>15.1063073021819</c:v>
                      </c:pt>
                      <c:pt idx="3213">
                        <c:v>15.070408292241</c:v>
                      </c:pt>
                      <c:pt idx="3214">
                        <c:v>15.067904679162799</c:v>
                      </c:pt>
                      <c:pt idx="3215">
                        <c:v>15.069696568963799</c:v>
                      </c:pt>
                      <c:pt idx="3216">
                        <c:v>15.0821226598494</c:v>
                      </c:pt>
                      <c:pt idx="3217">
                        <c:v>15.054009309290301</c:v>
                      </c:pt>
                      <c:pt idx="3218">
                        <c:v>15.086218182943</c:v>
                      </c:pt>
                      <c:pt idx="3219">
                        <c:v>15.1352293097498</c:v>
                      </c:pt>
                      <c:pt idx="3220">
                        <c:v>15.079636001418001</c:v>
                      </c:pt>
                      <c:pt idx="3221">
                        <c:v>15.0672619032082</c:v>
                      </c:pt>
                      <c:pt idx="3222">
                        <c:v>15.093313556989999</c:v>
                      </c:pt>
                      <c:pt idx="3223">
                        <c:v>15.077403147764599</c:v>
                      </c:pt>
                      <c:pt idx="3224">
                        <c:v>15.0493355101503</c:v>
                      </c:pt>
                      <c:pt idx="3225">
                        <c:v>15.0765924924824</c:v>
                      </c:pt>
                      <c:pt idx="3226">
                        <c:v>15.096297238765301</c:v>
                      </c:pt>
                      <c:pt idx="3227">
                        <c:v>15.0408483473021</c:v>
                      </c:pt>
                      <c:pt idx="3228">
                        <c:v>15.1328412326724</c:v>
                      </c:pt>
                      <c:pt idx="3229">
                        <c:v>15.069128412053701</c:v>
                      </c:pt>
                      <c:pt idx="3230">
                        <c:v>15.1499259831169</c:v>
                      </c:pt>
                      <c:pt idx="3231">
                        <c:v>15.084098781643601</c:v>
                      </c:pt>
                      <c:pt idx="3232">
                        <c:v>15.087021531971001</c:v>
                      </c:pt>
                      <c:pt idx="3233">
                        <c:v>15.0822345591458</c:v>
                      </c:pt>
                      <c:pt idx="3234">
                        <c:v>15.078838565009001</c:v>
                      </c:pt>
                      <c:pt idx="3235">
                        <c:v>15.078647486957101</c:v>
                      </c:pt>
                      <c:pt idx="3236">
                        <c:v>15.0835620864042</c:v>
                      </c:pt>
                      <c:pt idx="3237">
                        <c:v>15.0705866255419</c:v>
                      </c:pt>
                      <c:pt idx="3238">
                        <c:v>15.102558197759199</c:v>
                      </c:pt>
                      <c:pt idx="3239">
                        <c:v>15.060322954660601</c:v>
                      </c:pt>
                      <c:pt idx="3240">
                        <c:v>14.981969805709699</c:v>
                      </c:pt>
                      <c:pt idx="3241">
                        <c:v>15.0999771885645</c:v>
                      </c:pt>
                      <c:pt idx="3242">
                        <c:v>15.127723818801201</c:v>
                      </c:pt>
                      <c:pt idx="3243">
                        <c:v>15.1137290354649</c:v>
                      </c:pt>
                      <c:pt idx="3244">
                        <c:v>15.0967526899089</c:v>
                      </c:pt>
                      <c:pt idx="3245">
                        <c:v>15.0994807085312</c:v>
                      </c:pt>
                      <c:pt idx="3246">
                        <c:v>15.061382692049399</c:v>
                      </c:pt>
                      <c:pt idx="3247">
                        <c:v>15.103565631441001</c:v>
                      </c:pt>
                      <c:pt idx="3248">
                        <c:v>15.078453185199701</c:v>
                      </c:pt>
                      <c:pt idx="3249">
                        <c:v>15.0909490536364</c:v>
                      </c:pt>
                      <c:pt idx="3250">
                        <c:v>15.1039362881016</c:v>
                      </c:pt>
                      <c:pt idx="3251">
                        <c:v>15.109233562803601</c:v>
                      </c:pt>
                      <c:pt idx="3252">
                        <c:v>15.1127916658402</c:v>
                      </c:pt>
                      <c:pt idx="3253">
                        <c:v>15.093784564629001</c:v>
                      </c:pt>
                      <c:pt idx="3254">
                        <c:v>15.095395659493001</c:v>
                      </c:pt>
                      <c:pt idx="3255">
                        <c:v>15.1007356573454</c:v>
                      </c:pt>
                      <c:pt idx="3256">
                        <c:v>15.0918082529624</c:v>
                      </c:pt>
                      <c:pt idx="3257">
                        <c:v>15.0120127861365</c:v>
                      </c:pt>
                      <c:pt idx="3258">
                        <c:v>15.068012871296901</c:v>
                      </c:pt>
                      <c:pt idx="3259">
                        <c:v>15.06699575329</c:v>
                      </c:pt>
                      <c:pt idx="3260">
                        <c:v>15.0784606653881</c:v>
                      </c:pt>
                      <c:pt idx="3261">
                        <c:v>15.0764771960558</c:v>
                      </c:pt>
                      <c:pt idx="3262">
                        <c:v>15.110346175659201</c:v>
                      </c:pt>
                      <c:pt idx="3263">
                        <c:v>15.0653933210682</c:v>
                      </c:pt>
                      <c:pt idx="3264">
                        <c:v>15.0910464956801</c:v>
                      </c:pt>
                      <c:pt idx="3265">
                        <c:v>15.088512070773699</c:v>
                      </c:pt>
                      <c:pt idx="3266">
                        <c:v>15.0852251067778</c:v>
                      </c:pt>
                      <c:pt idx="3267">
                        <c:v>15.1009530991844</c:v>
                      </c:pt>
                      <c:pt idx="3268">
                        <c:v>15.0693334321907</c:v>
                      </c:pt>
                      <c:pt idx="3269">
                        <c:v>15.0742435228329</c:v>
                      </c:pt>
                      <c:pt idx="3270">
                        <c:v>15.0978747382515</c:v>
                      </c:pt>
                      <c:pt idx="3271">
                        <c:v>15.075910644215901</c:v>
                      </c:pt>
                      <c:pt idx="3272">
                        <c:v>15.1334429713195</c:v>
                      </c:pt>
                      <c:pt idx="3273">
                        <c:v>15.091657634057899</c:v>
                      </c:pt>
                      <c:pt idx="3274">
                        <c:v>15.0703747394701</c:v>
                      </c:pt>
                      <c:pt idx="3275">
                        <c:v>15.0648933990897</c:v>
                      </c:pt>
                      <c:pt idx="3276">
                        <c:v>15.043348032821999</c:v>
                      </c:pt>
                      <c:pt idx="3277">
                        <c:v>15.108116653978</c:v>
                      </c:pt>
                      <c:pt idx="3278">
                        <c:v>15.098110646621899</c:v>
                      </c:pt>
                      <c:pt idx="3279">
                        <c:v>15.0992148405644</c:v>
                      </c:pt>
                      <c:pt idx="3280">
                        <c:v>15.0797042506876</c:v>
                      </c:pt>
                      <c:pt idx="3281">
                        <c:v>15.0915869979329</c:v>
                      </c:pt>
                      <c:pt idx="3282">
                        <c:v>15.0949293148407</c:v>
                      </c:pt>
                      <c:pt idx="3283">
                        <c:v>15.0564618893315</c:v>
                      </c:pt>
                      <c:pt idx="3284">
                        <c:v>15.121062316618399</c:v>
                      </c:pt>
                      <c:pt idx="3285">
                        <c:v>15.0839965921201</c:v>
                      </c:pt>
                      <c:pt idx="3286">
                        <c:v>15.0784375879671</c:v>
                      </c:pt>
                      <c:pt idx="3287">
                        <c:v>15.0878409758965</c:v>
                      </c:pt>
                      <c:pt idx="3288">
                        <c:v>15.0933447014385</c:v>
                      </c:pt>
                      <c:pt idx="3289">
                        <c:v>15.094174872539799</c:v>
                      </c:pt>
                      <c:pt idx="3290">
                        <c:v>15.0974013331788</c:v>
                      </c:pt>
                      <c:pt idx="3291">
                        <c:v>15.118366397204801</c:v>
                      </c:pt>
                      <c:pt idx="3292">
                        <c:v>15.0502045938773</c:v>
                      </c:pt>
                      <c:pt idx="3293">
                        <c:v>15.040699883434099</c:v>
                      </c:pt>
                      <c:pt idx="3294">
                        <c:v>15.0819147788715</c:v>
                      </c:pt>
                      <c:pt idx="3295">
                        <c:v>15.056091285340299</c:v>
                      </c:pt>
                      <c:pt idx="3296">
                        <c:v>15.098751656968499</c:v>
                      </c:pt>
                      <c:pt idx="3297">
                        <c:v>15.076998309353799</c:v>
                      </c:pt>
                      <c:pt idx="3298">
                        <c:v>15.094254684904101</c:v>
                      </c:pt>
                      <c:pt idx="3299">
                        <c:v>15.097428623780401</c:v>
                      </c:pt>
                      <c:pt idx="3300">
                        <c:v>15.0945949039791</c:v>
                      </c:pt>
                      <c:pt idx="3301">
                        <c:v>15.0488361255559</c:v>
                      </c:pt>
                      <c:pt idx="3302">
                        <c:v>15.0814108987773</c:v>
                      </c:pt>
                      <c:pt idx="3303">
                        <c:v>15.1128583861981</c:v>
                      </c:pt>
                      <c:pt idx="3304">
                        <c:v>15.0545009103369</c:v>
                      </c:pt>
                      <c:pt idx="3305">
                        <c:v>15.113866914977899</c:v>
                      </c:pt>
                      <c:pt idx="3306">
                        <c:v>15.0926450945899</c:v>
                      </c:pt>
                      <c:pt idx="3307">
                        <c:v>15.051516506113501</c:v>
                      </c:pt>
                      <c:pt idx="3308">
                        <c:v>15.113367785348</c:v>
                      </c:pt>
                      <c:pt idx="3309">
                        <c:v>15.1133619125942</c:v>
                      </c:pt>
                      <c:pt idx="3310">
                        <c:v>15.102845252151599</c:v>
                      </c:pt>
                      <c:pt idx="3311">
                        <c:v>15.134876231725199</c:v>
                      </c:pt>
                      <c:pt idx="3312">
                        <c:v>15.1063475161576</c:v>
                      </c:pt>
                      <c:pt idx="3313">
                        <c:v>15.111994972084799</c:v>
                      </c:pt>
                      <c:pt idx="3314">
                        <c:v>15.117087625770299</c:v>
                      </c:pt>
                      <c:pt idx="3315">
                        <c:v>15.0617943721636</c:v>
                      </c:pt>
                      <c:pt idx="3316">
                        <c:v>15.0934189413461</c:v>
                      </c:pt>
                      <c:pt idx="3317">
                        <c:v>15.070447930247299</c:v>
                      </c:pt>
                      <c:pt idx="3318">
                        <c:v>15.1529503416644</c:v>
                      </c:pt>
                      <c:pt idx="3319">
                        <c:v>15.098372885692701</c:v>
                      </c:pt>
                      <c:pt idx="3320">
                        <c:v>15.117044776173699</c:v>
                      </c:pt>
                      <c:pt idx="3321">
                        <c:v>15.1209227416833</c:v>
                      </c:pt>
                      <c:pt idx="3322">
                        <c:v>15.094190580908201</c:v>
                      </c:pt>
                      <c:pt idx="3323">
                        <c:v>15.0644886863842</c:v>
                      </c:pt>
                      <c:pt idx="3324">
                        <c:v>15.0843477928967</c:v>
                      </c:pt>
                      <c:pt idx="3325">
                        <c:v>15.025206498982399</c:v>
                      </c:pt>
                      <c:pt idx="3326">
                        <c:v>15.119118158128201</c:v>
                      </c:pt>
                      <c:pt idx="3327">
                        <c:v>15.2423176864319</c:v>
                      </c:pt>
                      <c:pt idx="3328">
                        <c:v>15.251827179888901</c:v>
                      </c:pt>
                      <c:pt idx="3329">
                        <c:v>15.251545239969101</c:v>
                      </c:pt>
                      <c:pt idx="3330">
                        <c:v>15.275002508115501</c:v>
                      </c:pt>
                      <c:pt idx="3331">
                        <c:v>15.227459874715199</c:v>
                      </c:pt>
                      <c:pt idx="3332">
                        <c:v>15.2359399406261</c:v>
                      </c:pt>
                      <c:pt idx="3333">
                        <c:v>15.271151719437301</c:v>
                      </c:pt>
                      <c:pt idx="3334">
                        <c:v>15.2819829428667</c:v>
                      </c:pt>
                      <c:pt idx="3335">
                        <c:v>15.299655386152001</c:v>
                      </c:pt>
                      <c:pt idx="3336">
                        <c:v>15.280194954601001</c:v>
                      </c:pt>
                      <c:pt idx="3337">
                        <c:v>15.269849108997001</c:v>
                      </c:pt>
                      <c:pt idx="3338">
                        <c:v>15.292715300228201</c:v>
                      </c:pt>
                      <c:pt idx="3339">
                        <c:v>15.286708492121299</c:v>
                      </c:pt>
                      <c:pt idx="3340">
                        <c:v>15.291933623820899</c:v>
                      </c:pt>
                      <c:pt idx="3341">
                        <c:v>3.8165818154140898</c:v>
                      </c:pt>
                      <c:pt idx="3342">
                        <c:v>3.4609657322933698</c:v>
                      </c:pt>
                      <c:pt idx="3343">
                        <c:v>4.1714688935969004</c:v>
                      </c:pt>
                      <c:pt idx="3344">
                        <c:v>3.8109740003466799</c:v>
                      </c:pt>
                      <c:pt idx="3345">
                        <c:v>3.6502154866398699</c:v>
                      </c:pt>
                      <c:pt idx="3346">
                        <c:v>3.2466673398363701</c:v>
                      </c:pt>
                      <c:pt idx="3347">
                        <c:v>0.29068287004117699</c:v>
                      </c:pt>
                      <c:pt idx="3348">
                        <c:v>2.6162828429455298</c:v>
                      </c:pt>
                      <c:pt idx="3349">
                        <c:v>1.1897230309454701</c:v>
                      </c:pt>
                      <c:pt idx="3350">
                        <c:v>1.4441790722829599</c:v>
                      </c:pt>
                      <c:pt idx="3351">
                        <c:v>12.8439829542186</c:v>
                      </c:pt>
                      <c:pt idx="3352">
                        <c:v>12.805710968415999</c:v>
                      </c:pt>
                      <c:pt idx="3353">
                        <c:v>12.8072548812543</c:v>
                      </c:pt>
                      <c:pt idx="3354">
                        <c:v>12.8150425984587</c:v>
                      </c:pt>
                      <c:pt idx="3355">
                        <c:v>12.8166074853387</c:v>
                      </c:pt>
                      <c:pt idx="3356">
                        <c:v>12.697614500233501</c:v>
                      </c:pt>
                      <c:pt idx="3357">
                        <c:v>12.674641368253599</c:v>
                      </c:pt>
                      <c:pt idx="3358">
                        <c:v>12.6923455596945</c:v>
                      </c:pt>
                      <c:pt idx="3359">
                        <c:v>12.695784562039201</c:v>
                      </c:pt>
                      <c:pt idx="3360">
                        <c:v>12.7820338204051</c:v>
                      </c:pt>
                      <c:pt idx="3361">
                        <c:v>12.796220065459501</c:v>
                      </c:pt>
                      <c:pt idx="3362">
                        <c:v>15.279895336826799</c:v>
                      </c:pt>
                      <c:pt idx="3363">
                        <c:v>15.275482322790101</c:v>
                      </c:pt>
                      <c:pt idx="3364">
                        <c:v>15.266826477110801</c:v>
                      </c:pt>
                      <c:pt idx="3365">
                        <c:v>15.2604398364491</c:v>
                      </c:pt>
                      <c:pt idx="3366">
                        <c:v>15.262080585233999</c:v>
                      </c:pt>
                      <c:pt idx="3367">
                        <c:v>15.2307409386923</c:v>
                      </c:pt>
                      <c:pt idx="3368">
                        <c:v>15.278931710488999</c:v>
                      </c:pt>
                      <c:pt idx="3369">
                        <c:v>15.263218671180599</c:v>
                      </c:pt>
                      <c:pt idx="3370">
                        <c:v>15.2697517445741</c:v>
                      </c:pt>
                      <c:pt idx="3371">
                        <c:v>15.272262099414</c:v>
                      </c:pt>
                      <c:pt idx="3372">
                        <c:v>15.2446818049955</c:v>
                      </c:pt>
                      <c:pt idx="3373">
                        <c:v>15.245009681886099</c:v>
                      </c:pt>
                      <c:pt idx="3374">
                        <c:v>15.304277941480301</c:v>
                      </c:pt>
                      <c:pt idx="3375">
                        <c:v>15.244674056927099</c:v>
                      </c:pt>
                      <c:pt idx="3376">
                        <c:v>15.2837828007555</c:v>
                      </c:pt>
                      <c:pt idx="3377">
                        <c:v>15.289084712803101</c:v>
                      </c:pt>
                      <c:pt idx="3378">
                        <c:v>15.276549759876501</c:v>
                      </c:pt>
                      <c:pt idx="3379">
                        <c:v>15.2777219705821</c:v>
                      </c:pt>
                      <c:pt idx="3380">
                        <c:v>15.292152652372099</c:v>
                      </c:pt>
                      <c:pt idx="3381">
                        <c:v>15.2522487786183</c:v>
                      </c:pt>
                      <c:pt idx="3382">
                        <c:v>15.2994684359857</c:v>
                      </c:pt>
                      <c:pt idx="3383">
                        <c:v>15.2512038606082</c:v>
                      </c:pt>
                      <c:pt idx="3384">
                        <c:v>15.2590379228613</c:v>
                      </c:pt>
                      <c:pt idx="3385">
                        <c:v>15.265647836356001</c:v>
                      </c:pt>
                      <c:pt idx="3386">
                        <c:v>15.2580261903792</c:v>
                      </c:pt>
                      <c:pt idx="3387">
                        <c:v>15.2568742216706</c:v>
                      </c:pt>
                      <c:pt idx="3388">
                        <c:v>15.287298863364599</c:v>
                      </c:pt>
                      <c:pt idx="3389">
                        <c:v>15.271300429100799</c:v>
                      </c:pt>
                      <c:pt idx="3390">
                        <c:v>15.291660828599801</c:v>
                      </c:pt>
                      <c:pt idx="3391">
                        <c:v>15.267953330122401</c:v>
                      </c:pt>
                      <c:pt idx="3392">
                        <c:v>15.282641854535999</c:v>
                      </c:pt>
                      <c:pt idx="3393">
                        <c:v>15.3205975216267</c:v>
                      </c:pt>
                      <c:pt idx="3394">
                        <c:v>15.298039714625601</c:v>
                      </c:pt>
                      <c:pt idx="3395">
                        <c:v>15.2919233482469</c:v>
                      </c:pt>
                      <c:pt idx="3396">
                        <c:v>15.324627808687501</c:v>
                      </c:pt>
                      <c:pt idx="3397">
                        <c:v>15.282299407178501</c:v>
                      </c:pt>
                      <c:pt idx="3398">
                        <c:v>15.3006666870368</c:v>
                      </c:pt>
                      <c:pt idx="3399">
                        <c:v>15.3029580048331</c:v>
                      </c:pt>
                      <c:pt idx="3400">
                        <c:v>15.2656857390566</c:v>
                      </c:pt>
                      <c:pt idx="3401">
                        <c:v>15.2899019297523</c:v>
                      </c:pt>
                      <c:pt idx="3402">
                        <c:v>15.300781885773301</c:v>
                      </c:pt>
                      <c:pt idx="3403">
                        <c:v>15.2731873129449</c:v>
                      </c:pt>
                      <c:pt idx="3404">
                        <c:v>15.2497493337923</c:v>
                      </c:pt>
                      <c:pt idx="3405">
                        <c:v>15.2651384471525</c:v>
                      </c:pt>
                      <c:pt idx="3406">
                        <c:v>15.2692092741039</c:v>
                      </c:pt>
                      <c:pt idx="3407">
                        <c:v>15.254580983494799</c:v>
                      </c:pt>
                      <c:pt idx="3408">
                        <c:v>15.296556046232901</c:v>
                      </c:pt>
                      <c:pt idx="3409">
                        <c:v>15.2889439475481</c:v>
                      </c:pt>
                      <c:pt idx="3410">
                        <c:v>15.2640747440424</c:v>
                      </c:pt>
                      <c:pt idx="3411">
                        <c:v>15.286273587575099</c:v>
                      </c:pt>
                      <c:pt idx="3412">
                        <c:v>15.292987972811799</c:v>
                      </c:pt>
                      <c:pt idx="3413">
                        <c:v>15.272392747828301</c:v>
                      </c:pt>
                      <c:pt idx="3414">
                        <c:v>15.269990415496199</c:v>
                      </c:pt>
                      <c:pt idx="3415">
                        <c:v>15.2830623091399</c:v>
                      </c:pt>
                      <c:pt idx="3416">
                        <c:v>15.288109829996101</c:v>
                      </c:pt>
                      <c:pt idx="3417">
                        <c:v>15.264041919419601</c:v>
                      </c:pt>
                      <c:pt idx="3418">
                        <c:v>15.2854992407513</c:v>
                      </c:pt>
                      <c:pt idx="3419">
                        <c:v>15.2796822249387</c:v>
                      </c:pt>
                      <c:pt idx="3420">
                        <c:v>15.3082182647116</c:v>
                      </c:pt>
                      <c:pt idx="3421">
                        <c:v>15.2506300458098</c:v>
                      </c:pt>
                      <c:pt idx="3422">
                        <c:v>15.2578362113391</c:v>
                      </c:pt>
                      <c:pt idx="3423">
                        <c:v>15.3001003031872</c:v>
                      </c:pt>
                      <c:pt idx="3424">
                        <c:v>15.2890928565272</c:v>
                      </c:pt>
                      <c:pt idx="3425">
                        <c:v>15.250676124402601</c:v>
                      </c:pt>
                      <c:pt idx="3426">
                        <c:v>15.290277351709801</c:v>
                      </c:pt>
                      <c:pt idx="3427">
                        <c:v>15.2913056401367</c:v>
                      </c:pt>
                      <c:pt idx="3428">
                        <c:v>15.2676886818352</c:v>
                      </c:pt>
                      <c:pt idx="3429">
                        <c:v>15.2828116046938</c:v>
                      </c:pt>
                      <c:pt idx="3430">
                        <c:v>15.2917621911661</c:v>
                      </c:pt>
                      <c:pt idx="3431">
                        <c:v>15.267727260012901</c:v>
                      </c:pt>
                      <c:pt idx="3432">
                        <c:v>15.289704783385901</c:v>
                      </c:pt>
                      <c:pt idx="3433">
                        <c:v>15.2855483529103</c:v>
                      </c:pt>
                      <c:pt idx="3434">
                        <c:v>15.2957698044188</c:v>
                      </c:pt>
                      <c:pt idx="3435">
                        <c:v>15.315793448826801</c:v>
                      </c:pt>
                      <c:pt idx="3436">
                        <c:v>15.294142779585201</c:v>
                      </c:pt>
                      <c:pt idx="3437">
                        <c:v>15.287750656915801</c:v>
                      </c:pt>
                      <c:pt idx="3438">
                        <c:v>15.2888026375953</c:v>
                      </c:pt>
                      <c:pt idx="3439">
                        <c:v>15.2496352772636</c:v>
                      </c:pt>
                      <c:pt idx="3440">
                        <c:v>15.2839248381025</c:v>
                      </c:pt>
                      <c:pt idx="3441">
                        <c:v>15.2449854409398</c:v>
                      </c:pt>
                      <c:pt idx="3442">
                        <c:v>15.3085988115532</c:v>
                      </c:pt>
                      <c:pt idx="3443">
                        <c:v>15.315742794778799</c:v>
                      </c:pt>
                      <c:pt idx="3444">
                        <c:v>15.2894163741699</c:v>
                      </c:pt>
                      <c:pt idx="3445">
                        <c:v>15.279398800009499</c:v>
                      </c:pt>
                      <c:pt idx="3446">
                        <c:v>15.256953514701801</c:v>
                      </c:pt>
                      <c:pt idx="3447">
                        <c:v>15.2924919263662</c:v>
                      </c:pt>
                      <c:pt idx="3448">
                        <c:v>15.29867741887</c:v>
                      </c:pt>
                      <c:pt idx="3449">
                        <c:v>15.245055933287601</c:v>
                      </c:pt>
                      <c:pt idx="3450">
                        <c:v>15.3041627414704</c:v>
                      </c:pt>
                      <c:pt idx="3451">
                        <c:v>15.283556129347399</c:v>
                      </c:pt>
                      <c:pt idx="3452">
                        <c:v>15.275199226620201</c:v>
                      </c:pt>
                      <c:pt idx="3453">
                        <c:v>15.2833652001892</c:v>
                      </c:pt>
                      <c:pt idx="3454">
                        <c:v>15.2695423451952</c:v>
                      </c:pt>
                      <c:pt idx="3455">
                        <c:v>15.2999218705716</c:v>
                      </c:pt>
                      <c:pt idx="3456">
                        <c:v>15.260192106008001</c:v>
                      </c:pt>
                      <c:pt idx="3457">
                        <c:v>15.274643771359001</c:v>
                      </c:pt>
                      <c:pt idx="3458">
                        <c:v>15.304983656115001</c:v>
                      </c:pt>
                      <c:pt idx="3459">
                        <c:v>15.3308814477298</c:v>
                      </c:pt>
                      <c:pt idx="3460">
                        <c:v>15.301251381428299</c:v>
                      </c:pt>
                      <c:pt idx="3461">
                        <c:v>15.299338056560201</c:v>
                      </c:pt>
                      <c:pt idx="3462">
                        <c:v>15.310421265301301</c:v>
                      </c:pt>
                      <c:pt idx="3463">
                        <c:v>15.2995839912184</c:v>
                      </c:pt>
                      <c:pt idx="3464">
                        <c:v>15.269196912325199</c:v>
                      </c:pt>
                      <c:pt idx="3465">
                        <c:v>15.298813439692699</c:v>
                      </c:pt>
                      <c:pt idx="3466">
                        <c:v>15.3032178935623</c:v>
                      </c:pt>
                      <c:pt idx="3467">
                        <c:v>15.303738290158901</c:v>
                      </c:pt>
                      <c:pt idx="3468">
                        <c:v>15.3014855117107</c:v>
                      </c:pt>
                      <c:pt idx="3469">
                        <c:v>15.287132776149599</c:v>
                      </c:pt>
                      <c:pt idx="3470">
                        <c:v>15.289017003858101</c:v>
                      </c:pt>
                      <c:pt idx="3471">
                        <c:v>15.324471964316</c:v>
                      </c:pt>
                      <c:pt idx="3472">
                        <c:v>15.299585421522799</c:v>
                      </c:pt>
                      <c:pt idx="3473">
                        <c:v>15.316207130560301</c:v>
                      </c:pt>
                      <c:pt idx="3474">
                        <c:v>15.2789103717476</c:v>
                      </c:pt>
                      <c:pt idx="3475">
                        <c:v>15.2895881812053</c:v>
                      </c:pt>
                      <c:pt idx="3476">
                        <c:v>15.265925176213001</c:v>
                      </c:pt>
                      <c:pt idx="3477">
                        <c:v>15.257974282819699</c:v>
                      </c:pt>
                      <c:pt idx="3478">
                        <c:v>15.2573703833244</c:v>
                      </c:pt>
                      <c:pt idx="3479">
                        <c:v>15.2578527625429</c:v>
                      </c:pt>
                      <c:pt idx="3480">
                        <c:v>15.276303893221</c:v>
                      </c:pt>
                      <c:pt idx="3481">
                        <c:v>15.282637437791101</c:v>
                      </c:pt>
                      <c:pt idx="3482">
                        <c:v>15.2766740773164</c:v>
                      </c:pt>
                      <c:pt idx="3483">
                        <c:v>15.3103450692086</c:v>
                      </c:pt>
                      <c:pt idx="3484">
                        <c:v>15.265575384705301</c:v>
                      </c:pt>
                      <c:pt idx="3485">
                        <c:v>15.252521119822701</c:v>
                      </c:pt>
                      <c:pt idx="3486">
                        <c:v>15.2984361707764</c:v>
                      </c:pt>
                      <c:pt idx="3487">
                        <c:v>15.3068009241016</c:v>
                      </c:pt>
                      <c:pt idx="3488">
                        <c:v>15.274962742936401</c:v>
                      </c:pt>
                      <c:pt idx="3489">
                        <c:v>15.284618937743801</c:v>
                      </c:pt>
                      <c:pt idx="3490">
                        <c:v>15.288423476889699</c:v>
                      </c:pt>
                      <c:pt idx="3491">
                        <c:v>15.250950288762899</c:v>
                      </c:pt>
                      <c:pt idx="3492">
                        <c:v>15.248942852639001</c:v>
                      </c:pt>
                      <c:pt idx="3493">
                        <c:v>15.2909361044773</c:v>
                      </c:pt>
                      <c:pt idx="3494">
                        <c:v>15.2653566463862</c:v>
                      </c:pt>
                      <c:pt idx="3495">
                        <c:v>15.289640844949099</c:v>
                      </c:pt>
                      <c:pt idx="3496">
                        <c:v>15.255659687343</c:v>
                      </c:pt>
                      <c:pt idx="3497">
                        <c:v>15.2899180180817</c:v>
                      </c:pt>
                      <c:pt idx="3498">
                        <c:v>15.313306023785101</c:v>
                      </c:pt>
                      <c:pt idx="3499">
                        <c:v>15.292110705972499</c:v>
                      </c:pt>
                      <c:pt idx="3500">
                        <c:v>15.2973895380307</c:v>
                      </c:pt>
                      <c:pt idx="3501">
                        <c:v>15.3108071617247</c:v>
                      </c:pt>
                      <c:pt idx="3502">
                        <c:v>15.2526266749387</c:v>
                      </c:pt>
                      <c:pt idx="3503">
                        <c:v>15.289174052833699</c:v>
                      </c:pt>
                      <c:pt idx="3504">
                        <c:v>15.289920266085399</c:v>
                      </c:pt>
                      <c:pt idx="3505">
                        <c:v>15.283120019144301</c:v>
                      </c:pt>
                      <c:pt idx="3506">
                        <c:v>15.309459284494899</c:v>
                      </c:pt>
                      <c:pt idx="3507">
                        <c:v>15.293811099327201</c:v>
                      </c:pt>
                      <c:pt idx="3508">
                        <c:v>15.2838023618144</c:v>
                      </c:pt>
                      <c:pt idx="3509">
                        <c:v>15.285080555547999</c:v>
                      </c:pt>
                      <c:pt idx="3510">
                        <c:v>15.275506644431699</c:v>
                      </c:pt>
                      <c:pt idx="3511">
                        <c:v>15.2356338131013</c:v>
                      </c:pt>
                      <c:pt idx="3512">
                        <c:v>15.2249513642374</c:v>
                      </c:pt>
                      <c:pt idx="3513">
                        <c:v>15.2940852022216</c:v>
                      </c:pt>
                      <c:pt idx="3514">
                        <c:v>15.2717762469505</c:v>
                      </c:pt>
                      <c:pt idx="3515">
                        <c:v>15.275569967425</c:v>
                      </c:pt>
                      <c:pt idx="3516">
                        <c:v>15.2961149879802</c:v>
                      </c:pt>
                      <c:pt idx="3517">
                        <c:v>15.254525353363</c:v>
                      </c:pt>
                      <c:pt idx="3518">
                        <c:v>15.304678905029901</c:v>
                      </c:pt>
                      <c:pt idx="3519">
                        <c:v>15.289168772329401</c:v>
                      </c:pt>
                      <c:pt idx="3520">
                        <c:v>15.2855574832877</c:v>
                      </c:pt>
                      <c:pt idx="3521">
                        <c:v>15.288723344299701</c:v>
                      </c:pt>
                      <c:pt idx="3522">
                        <c:v>15.286630938436099</c:v>
                      </c:pt>
                      <c:pt idx="3523">
                        <c:v>15.272216532725899</c:v>
                      </c:pt>
                      <c:pt idx="3524">
                        <c:v>15.281488050737901</c:v>
                      </c:pt>
                      <c:pt idx="3525">
                        <c:v>15.3103059865077</c:v>
                      </c:pt>
                      <c:pt idx="3526">
                        <c:v>15.2830926558782</c:v>
                      </c:pt>
                      <c:pt idx="3527">
                        <c:v>15.2560049545424</c:v>
                      </c:pt>
                      <c:pt idx="3528">
                        <c:v>15.2635514990258</c:v>
                      </c:pt>
                      <c:pt idx="3529">
                        <c:v>15.281899301011601</c:v>
                      </c:pt>
                      <c:pt idx="3530">
                        <c:v>15.2305206968287</c:v>
                      </c:pt>
                      <c:pt idx="3531">
                        <c:v>15.292643857502</c:v>
                      </c:pt>
                      <c:pt idx="3532">
                        <c:v>15.284563303766699</c:v>
                      </c:pt>
                      <c:pt idx="3533">
                        <c:v>15.287463161743201</c:v>
                      </c:pt>
                      <c:pt idx="3534">
                        <c:v>15.2902160216049</c:v>
                      </c:pt>
                      <c:pt idx="3535">
                        <c:v>15.31911603442</c:v>
                      </c:pt>
                      <c:pt idx="3536">
                        <c:v>15.2977776672658</c:v>
                      </c:pt>
                      <c:pt idx="3537">
                        <c:v>15.3148098449449</c:v>
                      </c:pt>
                      <c:pt idx="3538">
                        <c:v>15.286129870892699</c:v>
                      </c:pt>
                      <c:pt idx="3539">
                        <c:v>15.28581593286</c:v>
                      </c:pt>
                      <c:pt idx="3540">
                        <c:v>15.306321918522499</c:v>
                      </c:pt>
                      <c:pt idx="3541">
                        <c:v>15.3056494779168</c:v>
                      </c:pt>
                      <c:pt idx="3542">
                        <c:v>15.306409857668401</c:v>
                      </c:pt>
                      <c:pt idx="3543">
                        <c:v>15.3086009343674</c:v>
                      </c:pt>
                      <c:pt idx="3544">
                        <c:v>15.277818962469899</c:v>
                      </c:pt>
                      <c:pt idx="3545">
                        <c:v>15.2658783457921</c:v>
                      </c:pt>
                      <c:pt idx="3546">
                        <c:v>15.2985306562828</c:v>
                      </c:pt>
                      <c:pt idx="3547">
                        <c:v>15.2521593496409</c:v>
                      </c:pt>
                      <c:pt idx="3548">
                        <c:v>15.2948263468988</c:v>
                      </c:pt>
                      <c:pt idx="3549">
                        <c:v>15.271632661341201</c:v>
                      </c:pt>
                      <c:pt idx="3550">
                        <c:v>15.299415007865299</c:v>
                      </c:pt>
                      <c:pt idx="3551">
                        <c:v>15.269661801616</c:v>
                      </c:pt>
                      <c:pt idx="3552">
                        <c:v>15.292576872276999</c:v>
                      </c:pt>
                      <c:pt idx="3553">
                        <c:v>15.270216917910799</c:v>
                      </c:pt>
                      <c:pt idx="3554">
                        <c:v>15.2583454294486</c:v>
                      </c:pt>
                      <c:pt idx="3555">
                        <c:v>15.2932716970895</c:v>
                      </c:pt>
                      <c:pt idx="3556">
                        <c:v>15.3055004524144</c:v>
                      </c:pt>
                      <c:pt idx="3557">
                        <c:v>15.2555125659153</c:v>
                      </c:pt>
                      <c:pt idx="3558">
                        <c:v>15.268486745352799</c:v>
                      </c:pt>
                      <c:pt idx="3559">
                        <c:v>15.2780821761641</c:v>
                      </c:pt>
                      <c:pt idx="3560">
                        <c:v>15.294959765399501</c:v>
                      </c:pt>
                      <c:pt idx="3561">
                        <c:v>15.2826278808789</c:v>
                      </c:pt>
                      <c:pt idx="3562">
                        <c:v>15.2681182135181</c:v>
                      </c:pt>
                      <c:pt idx="3563">
                        <c:v>15.3019429163465</c:v>
                      </c:pt>
                      <c:pt idx="3564">
                        <c:v>15.312958506728201</c:v>
                      </c:pt>
                      <c:pt idx="3565">
                        <c:v>15.2759152916214</c:v>
                      </c:pt>
                      <c:pt idx="3566">
                        <c:v>15.3033269822691</c:v>
                      </c:pt>
                      <c:pt idx="3567">
                        <c:v>15.2847616983422</c:v>
                      </c:pt>
                      <c:pt idx="3568">
                        <c:v>15.282019548775899</c:v>
                      </c:pt>
                      <c:pt idx="3569">
                        <c:v>15.2442367724764</c:v>
                      </c:pt>
                      <c:pt idx="3570">
                        <c:v>15.281508796002401</c:v>
                      </c:pt>
                      <c:pt idx="3571">
                        <c:v>15.3167677847829</c:v>
                      </c:pt>
                      <c:pt idx="3572">
                        <c:v>12.816409438736599</c:v>
                      </c:pt>
                      <c:pt idx="3573">
                        <c:v>12.764832632680699</c:v>
                      </c:pt>
                      <c:pt idx="3574">
                        <c:v>12.6452199226043</c:v>
                      </c:pt>
                      <c:pt idx="3575">
                        <c:v>12.649746993205</c:v>
                      </c:pt>
                      <c:pt idx="3576">
                        <c:v>12.631676793306401</c:v>
                      </c:pt>
                      <c:pt idx="3577">
                        <c:v>12.6098014701456</c:v>
                      </c:pt>
                      <c:pt idx="3578">
                        <c:v>12.7762179841533</c:v>
                      </c:pt>
                      <c:pt idx="3579">
                        <c:v>12.8700791558114</c:v>
                      </c:pt>
                      <c:pt idx="3580">
                        <c:v>12.841867840584801</c:v>
                      </c:pt>
                      <c:pt idx="3581">
                        <c:v>12.6443880390286</c:v>
                      </c:pt>
                      <c:pt idx="3582">
                        <c:v>12.6480430208132</c:v>
                      </c:pt>
                      <c:pt idx="3583">
                        <c:v>12.6072483003831</c:v>
                      </c:pt>
                      <c:pt idx="3584">
                        <c:v>12.6764757260307</c:v>
                      </c:pt>
                      <c:pt idx="3585">
                        <c:v>12.846426663996301</c:v>
                      </c:pt>
                      <c:pt idx="3586">
                        <c:v>12.8806009025318</c:v>
                      </c:pt>
                      <c:pt idx="3587">
                        <c:v>12.649592659233299</c:v>
                      </c:pt>
                      <c:pt idx="3588">
                        <c:v>12.634681765599</c:v>
                      </c:pt>
                      <c:pt idx="3589">
                        <c:v>12.689626091092601</c:v>
                      </c:pt>
                      <c:pt idx="3590">
                        <c:v>12.724921246677299</c:v>
                      </c:pt>
                      <c:pt idx="3591">
                        <c:v>12.832112269899399</c:v>
                      </c:pt>
                      <c:pt idx="3592">
                        <c:v>12.6544136511178</c:v>
                      </c:pt>
                      <c:pt idx="3593">
                        <c:v>15.288648220429501</c:v>
                      </c:pt>
                      <c:pt idx="3594">
                        <c:v>15.3097187782214</c:v>
                      </c:pt>
                      <c:pt idx="3595">
                        <c:v>15.290024944327</c:v>
                      </c:pt>
                      <c:pt idx="3596">
                        <c:v>15.2870226244218</c:v>
                      </c:pt>
                      <c:pt idx="3597">
                        <c:v>15.3126969952118</c:v>
                      </c:pt>
                      <c:pt idx="3598">
                        <c:v>15.288128139344799</c:v>
                      </c:pt>
                      <c:pt idx="3599">
                        <c:v>15.319900254575799</c:v>
                      </c:pt>
                      <c:pt idx="3600">
                        <c:v>15.270257147434201</c:v>
                      </c:pt>
                      <c:pt idx="3601">
                        <c:v>15.262339189466401</c:v>
                      </c:pt>
                      <c:pt idx="3602">
                        <c:v>15.2686710367052</c:v>
                      </c:pt>
                      <c:pt idx="3603">
                        <c:v>15.282961553408001</c:v>
                      </c:pt>
                      <c:pt idx="3604">
                        <c:v>15.281447013811199</c:v>
                      </c:pt>
                      <c:pt idx="3605">
                        <c:v>15.284861860479401</c:v>
                      </c:pt>
                      <c:pt idx="3606">
                        <c:v>15.300622518088799</c:v>
                      </c:pt>
                      <c:pt idx="3607">
                        <c:v>15.269319539992599</c:v>
                      </c:pt>
                      <c:pt idx="3608">
                        <c:v>15.302265661010299</c:v>
                      </c:pt>
                      <c:pt idx="3609">
                        <c:v>15.328428187385001</c:v>
                      </c:pt>
                      <c:pt idx="3610">
                        <c:v>15.3237415187605</c:v>
                      </c:pt>
                      <c:pt idx="3611">
                        <c:v>15.2790351711675</c:v>
                      </c:pt>
                      <c:pt idx="3612">
                        <c:v>15.272547696701601</c:v>
                      </c:pt>
                      <c:pt idx="3613">
                        <c:v>15.2824793300652</c:v>
                      </c:pt>
                      <c:pt idx="3614">
                        <c:v>15.3050502290042</c:v>
                      </c:pt>
                      <c:pt idx="3615">
                        <c:v>15.295478396256</c:v>
                      </c:pt>
                      <c:pt idx="3616">
                        <c:v>15.287071989713001</c:v>
                      </c:pt>
                      <c:pt idx="3617">
                        <c:v>15.260878953977</c:v>
                      </c:pt>
                      <c:pt idx="3618">
                        <c:v>15.270206321621099</c:v>
                      </c:pt>
                      <c:pt idx="3619">
                        <c:v>15.3106438561455</c:v>
                      </c:pt>
                      <c:pt idx="3620">
                        <c:v>15.2914433043155</c:v>
                      </c:pt>
                      <c:pt idx="3621">
                        <c:v>15.371170609703499</c:v>
                      </c:pt>
                      <c:pt idx="3622">
                        <c:v>15.374945604013201</c:v>
                      </c:pt>
                      <c:pt idx="3623">
                        <c:v>15.3591095611736</c:v>
                      </c:pt>
                      <c:pt idx="3624">
                        <c:v>15.3881031989335</c:v>
                      </c:pt>
                      <c:pt idx="3625">
                        <c:v>15.4071484103955</c:v>
                      </c:pt>
                      <c:pt idx="3626">
                        <c:v>15.3730813491304</c:v>
                      </c:pt>
                      <c:pt idx="3627">
                        <c:v>15.412421714089099</c:v>
                      </c:pt>
                      <c:pt idx="3628">
                        <c:v>15.3859153742273</c:v>
                      </c:pt>
                      <c:pt idx="3629">
                        <c:v>15.358320117433999</c:v>
                      </c:pt>
                      <c:pt idx="3630">
                        <c:v>15.380877350262599</c:v>
                      </c:pt>
                      <c:pt idx="3631">
                        <c:v>15.3699452333768</c:v>
                      </c:pt>
                      <c:pt idx="3632">
                        <c:v>15.4004199253324</c:v>
                      </c:pt>
                      <c:pt idx="3633">
                        <c:v>15.3966024697216</c:v>
                      </c:pt>
                      <c:pt idx="3634">
                        <c:v>15.3895279276427</c:v>
                      </c:pt>
                      <c:pt idx="3635">
                        <c:v>15.408895221924301</c:v>
                      </c:pt>
                      <c:pt idx="3636">
                        <c:v>15.422148938510601</c:v>
                      </c:pt>
                      <c:pt idx="3637">
                        <c:v>15.3867165181228</c:v>
                      </c:pt>
                      <c:pt idx="3638">
                        <c:v>15.3988166794098</c:v>
                      </c:pt>
                      <c:pt idx="3639">
                        <c:v>15.384898066836</c:v>
                      </c:pt>
                      <c:pt idx="3640">
                        <c:v>15.4166892373502</c:v>
                      </c:pt>
                      <c:pt idx="3641">
                        <c:v>15.382693823223599</c:v>
                      </c:pt>
                      <c:pt idx="3642">
                        <c:v>15.39568617302</c:v>
                      </c:pt>
                      <c:pt idx="3643">
                        <c:v>15.405983272635501</c:v>
                      </c:pt>
                      <c:pt idx="3644">
                        <c:v>15.401726649429801</c:v>
                      </c:pt>
                      <c:pt idx="3645">
                        <c:v>15.4080915242911</c:v>
                      </c:pt>
                      <c:pt idx="3646">
                        <c:v>15.411922678144499</c:v>
                      </c:pt>
                      <c:pt idx="3647">
                        <c:v>15.386920731216</c:v>
                      </c:pt>
                      <c:pt idx="3648">
                        <c:v>15.3703177897229</c:v>
                      </c:pt>
                      <c:pt idx="3649">
                        <c:v>15.3702626432682</c:v>
                      </c:pt>
                      <c:pt idx="3650">
                        <c:v>15.4185001790249</c:v>
                      </c:pt>
                      <c:pt idx="3651">
                        <c:v>15.4087401858775</c:v>
                      </c:pt>
                      <c:pt idx="3652">
                        <c:v>15.3732506263372</c:v>
                      </c:pt>
                      <c:pt idx="3653">
                        <c:v>15.3784210603683</c:v>
                      </c:pt>
                      <c:pt idx="3654">
                        <c:v>15.3849751205027</c:v>
                      </c:pt>
                      <c:pt idx="3655">
                        <c:v>15.420895077464101</c:v>
                      </c:pt>
                      <c:pt idx="3656">
                        <c:v>15.3804953855721</c:v>
                      </c:pt>
                      <c:pt idx="3657">
                        <c:v>15.384768521287</c:v>
                      </c:pt>
                      <c:pt idx="3658">
                        <c:v>15.4051990620325</c:v>
                      </c:pt>
                      <c:pt idx="3659">
                        <c:v>15.410627740433601</c:v>
                      </c:pt>
                      <c:pt idx="3660">
                        <c:v>15.3946659041756</c:v>
                      </c:pt>
                      <c:pt idx="3661">
                        <c:v>15.392896071324399</c:v>
                      </c:pt>
                      <c:pt idx="3662">
                        <c:v>15.394001017109099</c:v>
                      </c:pt>
                      <c:pt idx="3663">
                        <c:v>15.441167289513899</c:v>
                      </c:pt>
                      <c:pt idx="3664">
                        <c:v>15.395018644829801</c:v>
                      </c:pt>
                      <c:pt idx="3665">
                        <c:v>15.400334339803599</c:v>
                      </c:pt>
                      <c:pt idx="3666">
                        <c:v>15.433868562212099</c:v>
                      </c:pt>
                      <c:pt idx="3667">
                        <c:v>15.4009042728906</c:v>
                      </c:pt>
                      <c:pt idx="3668">
                        <c:v>15.3934774648584</c:v>
                      </c:pt>
                      <c:pt idx="3669">
                        <c:v>15.3808197166073</c:v>
                      </c:pt>
                      <c:pt idx="3670">
                        <c:v>15.374418637617</c:v>
                      </c:pt>
                      <c:pt idx="3671">
                        <c:v>15.4104062089378</c:v>
                      </c:pt>
                      <c:pt idx="3672">
                        <c:v>15.4329276086417</c:v>
                      </c:pt>
                      <c:pt idx="3673">
                        <c:v>15.3846217514016</c:v>
                      </c:pt>
                      <c:pt idx="3674">
                        <c:v>15.4112200431428</c:v>
                      </c:pt>
                      <c:pt idx="3675">
                        <c:v>15.391188439208699</c:v>
                      </c:pt>
                      <c:pt idx="3676">
                        <c:v>15.398516908497999</c:v>
                      </c:pt>
                      <c:pt idx="3677">
                        <c:v>15.398468273444999</c:v>
                      </c:pt>
                      <c:pt idx="3678">
                        <c:v>15.4223856612363</c:v>
                      </c:pt>
                      <c:pt idx="3679">
                        <c:v>15.3905216496489</c:v>
                      </c:pt>
                      <c:pt idx="3680">
                        <c:v>15.3854979375403</c:v>
                      </c:pt>
                      <c:pt idx="3681">
                        <c:v>15.4164350089863</c:v>
                      </c:pt>
                      <c:pt idx="3682">
                        <c:v>15.4243752105134</c:v>
                      </c:pt>
                      <c:pt idx="3683">
                        <c:v>15.375658239793401</c:v>
                      </c:pt>
                      <c:pt idx="3684">
                        <c:v>15.432195260135799</c:v>
                      </c:pt>
                      <c:pt idx="3685">
                        <c:v>15.4237740995656</c:v>
                      </c:pt>
                      <c:pt idx="3686">
                        <c:v>15.3708394594589</c:v>
                      </c:pt>
                      <c:pt idx="3687">
                        <c:v>15.4104924091226</c:v>
                      </c:pt>
                      <c:pt idx="3688">
                        <c:v>15.370689595006599</c:v>
                      </c:pt>
                      <c:pt idx="3689">
                        <c:v>15.419993756749101</c:v>
                      </c:pt>
                      <c:pt idx="3690">
                        <c:v>15.3793429017917</c:v>
                      </c:pt>
                      <c:pt idx="3691">
                        <c:v>15.4119946881519</c:v>
                      </c:pt>
                      <c:pt idx="3692">
                        <c:v>15.395147410128599</c:v>
                      </c:pt>
                      <c:pt idx="3693">
                        <c:v>15.399759989967</c:v>
                      </c:pt>
                      <c:pt idx="3694">
                        <c:v>15.4496589809191</c:v>
                      </c:pt>
                      <c:pt idx="3695">
                        <c:v>15.397755526683699</c:v>
                      </c:pt>
                      <c:pt idx="3696">
                        <c:v>15.386367361944901</c:v>
                      </c:pt>
                      <c:pt idx="3697">
                        <c:v>15.4007995693817</c:v>
                      </c:pt>
                      <c:pt idx="3698">
                        <c:v>15.4165412674697</c:v>
                      </c:pt>
                      <c:pt idx="3699">
                        <c:v>15.3776868911626</c:v>
                      </c:pt>
                      <c:pt idx="3700">
                        <c:v>15.391745702437699</c:v>
                      </c:pt>
                      <c:pt idx="3701">
                        <c:v>15.3749204665503</c:v>
                      </c:pt>
                      <c:pt idx="3702">
                        <c:v>15.4246957170296</c:v>
                      </c:pt>
                      <c:pt idx="3703">
                        <c:v>15.402088717872401</c:v>
                      </c:pt>
                      <c:pt idx="3704">
                        <c:v>15.3886791752573</c:v>
                      </c:pt>
                      <c:pt idx="3705">
                        <c:v>15.430416129789901</c:v>
                      </c:pt>
                      <c:pt idx="3706">
                        <c:v>15.394253063815301</c:v>
                      </c:pt>
                      <c:pt idx="3707">
                        <c:v>15.376859054260599</c:v>
                      </c:pt>
                      <c:pt idx="3708">
                        <c:v>15.4257404658327</c:v>
                      </c:pt>
                      <c:pt idx="3709">
                        <c:v>15.4233634421856</c:v>
                      </c:pt>
                      <c:pt idx="3710">
                        <c:v>15.385587779363499</c:v>
                      </c:pt>
                      <c:pt idx="3711">
                        <c:v>15.4086678722143</c:v>
                      </c:pt>
                      <c:pt idx="3712">
                        <c:v>15.3943330104204</c:v>
                      </c:pt>
                      <c:pt idx="3713">
                        <c:v>15.4125743682</c:v>
                      </c:pt>
                      <c:pt idx="3714">
                        <c:v>15.4219530160593</c:v>
                      </c:pt>
                      <c:pt idx="3715">
                        <c:v>15.3913773377637</c:v>
                      </c:pt>
                      <c:pt idx="3716">
                        <c:v>15.4183703639111</c:v>
                      </c:pt>
                      <c:pt idx="3717">
                        <c:v>15.367391132341901</c:v>
                      </c:pt>
                      <c:pt idx="3718">
                        <c:v>15.446068930141699</c:v>
                      </c:pt>
                      <c:pt idx="3719">
                        <c:v>15.4181797830914</c:v>
                      </c:pt>
                      <c:pt idx="3720">
                        <c:v>15.4143008800192</c:v>
                      </c:pt>
                      <c:pt idx="3721">
                        <c:v>15.3890303150857</c:v>
                      </c:pt>
                      <c:pt idx="3722">
                        <c:v>15.396978860526801</c:v>
                      </c:pt>
                      <c:pt idx="3723">
                        <c:v>15.428579026718801</c:v>
                      </c:pt>
                      <c:pt idx="3724">
                        <c:v>15.3869012817718</c:v>
                      </c:pt>
                      <c:pt idx="3725">
                        <c:v>15.3898992178045</c:v>
                      </c:pt>
                      <c:pt idx="3726">
                        <c:v>15.430755124982101</c:v>
                      </c:pt>
                      <c:pt idx="3727">
                        <c:v>15.3976636066357</c:v>
                      </c:pt>
                      <c:pt idx="3728">
                        <c:v>15.393326860020901</c:v>
                      </c:pt>
                      <c:pt idx="3729">
                        <c:v>15.402907248030299</c:v>
                      </c:pt>
                      <c:pt idx="3730">
                        <c:v>15.3968582358904</c:v>
                      </c:pt>
                      <c:pt idx="3731">
                        <c:v>15.400778727703999</c:v>
                      </c:pt>
                      <c:pt idx="3732">
                        <c:v>15.4416964703379</c:v>
                      </c:pt>
                      <c:pt idx="3733">
                        <c:v>15.369427444174701</c:v>
                      </c:pt>
                      <c:pt idx="3734">
                        <c:v>15.405403567738</c:v>
                      </c:pt>
                      <c:pt idx="3735">
                        <c:v>15.4156226913006</c:v>
                      </c:pt>
                      <c:pt idx="3736">
                        <c:v>15.3994601986033</c:v>
                      </c:pt>
                      <c:pt idx="3737">
                        <c:v>15.4027335826759</c:v>
                      </c:pt>
                      <c:pt idx="3738">
                        <c:v>15.4063207722602</c:v>
                      </c:pt>
                      <c:pt idx="3739">
                        <c:v>15.425887850182701</c:v>
                      </c:pt>
                      <c:pt idx="3740">
                        <c:v>15.414151115697299</c:v>
                      </c:pt>
                      <c:pt idx="3741">
                        <c:v>15.4190312019073</c:v>
                      </c:pt>
                      <c:pt idx="3742">
                        <c:v>15.3785729695556</c:v>
                      </c:pt>
                      <c:pt idx="3743">
                        <c:v>15.4210858705073</c:v>
                      </c:pt>
                      <c:pt idx="3744">
                        <c:v>15.415420458042099</c:v>
                      </c:pt>
                      <c:pt idx="3745">
                        <c:v>15.381457473516701</c:v>
                      </c:pt>
                      <c:pt idx="3746">
                        <c:v>15.397707873624199</c:v>
                      </c:pt>
                      <c:pt idx="3747">
                        <c:v>15.424896323643599</c:v>
                      </c:pt>
                      <c:pt idx="3748">
                        <c:v>15.385242188780101</c:v>
                      </c:pt>
                      <c:pt idx="3749">
                        <c:v>15.3709941681924</c:v>
                      </c:pt>
                      <c:pt idx="3750">
                        <c:v>15.3897021286631</c:v>
                      </c:pt>
                      <c:pt idx="3751">
                        <c:v>15.403814678413299</c:v>
                      </c:pt>
                      <c:pt idx="3752">
                        <c:v>15.390233538654</c:v>
                      </c:pt>
                      <c:pt idx="3753">
                        <c:v>15.409451763329701</c:v>
                      </c:pt>
                      <c:pt idx="3754">
                        <c:v>15.393969726185199</c:v>
                      </c:pt>
                      <c:pt idx="3755">
                        <c:v>15.422038106119301</c:v>
                      </c:pt>
                      <c:pt idx="3756">
                        <c:v>15.409020666352699</c:v>
                      </c:pt>
                      <c:pt idx="3757">
                        <c:v>15.390332640300899</c:v>
                      </c:pt>
                      <c:pt idx="3758">
                        <c:v>15.4065065274585</c:v>
                      </c:pt>
                      <c:pt idx="3759">
                        <c:v>15.395341253495401</c:v>
                      </c:pt>
                      <c:pt idx="3760">
                        <c:v>15.4119174224374</c:v>
                      </c:pt>
                      <c:pt idx="3761">
                        <c:v>15.4082082992742</c:v>
                      </c:pt>
                      <c:pt idx="3762">
                        <c:v>15.3902001364947</c:v>
                      </c:pt>
                      <c:pt idx="3763">
                        <c:v>15.393705588891899</c:v>
                      </c:pt>
                      <c:pt idx="3764">
                        <c:v>15.4482968996784</c:v>
                      </c:pt>
                      <c:pt idx="3765">
                        <c:v>15.3746178505031</c:v>
                      </c:pt>
                      <c:pt idx="3766">
                        <c:v>15.4100321876146</c:v>
                      </c:pt>
                      <c:pt idx="3767">
                        <c:v>15.4193170385965</c:v>
                      </c:pt>
                      <c:pt idx="3768">
                        <c:v>15.3772639079583</c:v>
                      </c:pt>
                      <c:pt idx="3769">
                        <c:v>15.416556059063</c:v>
                      </c:pt>
                      <c:pt idx="3770">
                        <c:v>15.417885598295801</c:v>
                      </c:pt>
                      <c:pt idx="3771">
                        <c:v>15.409800254165299</c:v>
                      </c:pt>
                      <c:pt idx="3772">
                        <c:v>15.3935616302526</c:v>
                      </c:pt>
                      <c:pt idx="3773">
                        <c:v>15.410657354859501</c:v>
                      </c:pt>
                      <c:pt idx="3774">
                        <c:v>15.4047350174292</c:v>
                      </c:pt>
                      <c:pt idx="3775">
                        <c:v>15.4266818350482</c:v>
                      </c:pt>
                      <c:pt idx="3776">
                        <c:v>15.398304898334899</c:v>
                      </c:pt>
                      <c:pt idx="3777">
                        <c:v>15.3926548052005</c:v>
                      </c:pt>
                      <c:pt idx="3778">
                        <c:v>15.414374876621901</c:v>
                      </c:pt>
                      <c:pt idx="3779">
                        <c:v>15.435090800410499</c:v>
                      </c:pt>
                      <c:pt idx="3780">
                        <c:v>15.3972878848656</c:v>
                      </c:pt>
                      <c:pt idx="3781">
                        <c:v>15.4356663337588</c:v>
                      </c:pt>
                      <c:pt idx="3782">
                        <c:v>15.4026430370209</c:v>
                      </c:pt>
                      <c:pt idx="3783">
                        <c:v>15.412611588121001</c:v>
                      </c:pt>
                      <c:pt idx="3784">
                        <c:v>15.4001247434944</c:v>
                      </c:pt>
                      <c:pt idx="3785">
                        <c:v>15.399523594972999</c:v>
                      </c:pt>
                      <c:pt idx="3786">
                        <c:v>15.404060652767299</c:v>
                      </c:pt>
                      <c:pt idx="3787">
                        <c:v>15.370280713080099</c:v>
                      </c:pt>
                      <c:pt idx="3788">
                        <c:v>15.3833758574619</c:v>
                      </c:pt>
                      <c:pt idx="3789">
                        <c:v>15.423481405658499</c:v>
                      </c:pt>
                      <c:pt idx="3790">
                        <c:v>15.415978168133</c:v>
                      </c:pt>
                      <c:pt idx="3791">
                        <c:v>15.399681252189</c:v>
                      </c:pt>
                      <c:pt idx="3792">
                        <c:v>15.416601995939599</c:v>
                      </c:pt>
                      <c:pt idx="3793">
                        <c:v>15.418006185441</c:v>
                      </c:pt>
                      <c:pt idx="3794">
                        <c:v>15.4197853321021</c:v>
                      </c:pt>
                      <c:pt idx="3795">
                        <c:v>15.373225068629599</c:v>
                      </c:pt>
                      <c:pt idx="3796">
                        <c:v>15.397200423466501</c:v>
                      </c:pt>
                      <c:pt idx="3797">
                        <c:v>15.397584810270001</c:v>
                      </c:pt>
                      <c:pt idx="3798">
                        <c:v>15.432758135148999</c:v>
                      </c:pt>
                      <c:pt idx="3799">
                        <c:v>15.4167071928641</c:v>
                      </c:pt>
                      <c:pt idx="3800">
                        <c:v>15.4377744737765</c:v>
                      </c:pt>
                      <c:pt idx="3801">
                        <c:v>15.3932926202529</c:v>
                      </c:pt>
                      <c:pt idx="3802">
                        <c:v>15.4261238082128</c:v>
                      </c:pt>
                      <c:pt idx="3803">
                        <c:v>12.6105780158114</c:v>
                      </c:pt>
                      <c:pt idx="3804">
                        <c:v>12.6305587268871</c:v>
                      </c:pt>
                      <c:pt idx="3805">
                        <c:v>12.6250969028964</c:v>
                      </c:pt>
                      <c:pt idx="3806">
                        <c:v>12.5973485144268</c:v>
                      </c:pt>
                      <c:pt idx="3807">
                        <c:v>12.612110949421</c:v>
                      </c:pt>
                      <c:pt idx="3808">
                        <c:v>12.6586621770207</c:v>
                      </c:pt>
                      <c:pt idx="3809">
                        <c:v>12.6015260823416</c:v>
                      </c:pt>
                      <c:pt idx="3810">
                        <c:v>12.485990447187801</c:v>
                      </c:pt>
                      <c:pt idx="3811">
                        <c:v>12.442313630004399</c:v>
                      </c:pt>
                      <c:pt idx="3812">
                        <c:v>12.4334017655158</c:v>
                      </c:pt>
                      <c:pt idx="3813">
                        <c:v>12.459354768949799</c:v>
                      </c:pt>
                      <c:pt idx="3814">
                        <c:v>12.500609342497601</c:v>
                      </c:pt>
                      <c:pt idx="3815">
                        <c:v>12.431042899224799</c:v>
                      </c:pt>
                      <c:pt idx="3816">
                        <c:v>14.583753063503799</c:v>
                      </c:pt>
                      <c:pt idx="3817">
                        <c:v>14.5622759726448</c:v>
                      </c:pt>
                      <c:pt idx="3818">
                        <c:v>14.585518139525201</c:v>
                      </c:pt>
                      <c:pt idx="3819">
                        <c:v>14.5968045110682</c:v>
                      </c:pt>
                      <c:pt idx="3820">
                        <c:v>14.609626959802201</c:v>
                      </c:pt>
                      <c:pt idx="3821">
                        <c:v>14.628045838969401</c:v>
                      </c:pt>
                      <c:pt idx="3822">
                        <c:v>14.5652265862867</c:v>
                      </c:pt>
                      <c:pt idx="3823">
                        <c:v>14.554700162002799</c:v>
                      </c:pt>
                      <c:pt idx="3824">
                        <c:v>15.4138243551127</c:v>
                      </c:pt>
                      <c:pt idx="3825">
                        <c:v>15.4021832349174</c:v>
                      </c:pt>
                      <c:pt idx="3826">
                        <c:v>15.397870560027499</c:v>
                      </c:pt>
                      <c:pt idx="3827">
                        <c:v>15.4123709624385</c:v>
                      </c:pt>
                      <c:pt idx="3828">
                        <c:v>15.3895524256203</c:v>
                      </c:pt>
                      <c:pt idx="3829">
                        <c:v>15.371496209128701</c:v>
                      </c:pt>
                      <c:pt idx="3830">
                        <c:v>15.380764095288701</c:v>
                      </c:pt>
                      <c:pt idx="3831">
                        <c:v>15.431306714607199</c:v>
                      </c:pt>
                      <c:pt idx="3832">
                        <c:v>15.432442945850701</c:v>
                      </c:pt>
                      <c:pt idx="3833">
                        <c:v>15.394862025265301</c:v>
                      </c:pt>
                      <c:pt idx="3834">
                        <c:v>15.4013223619818</c:v>
                      </c:pt>
                      <c:pt idx="3835">
                        <c:v>15.421318589960499</c:v>
                      </c:pt>
                      <c:pt idx="3836">
                        <c:v>15.4088734948726</c:v>
                      </c:pt>
                      <c:pt idx="3837">
                        <c:v>15.3747436099097</c:v>
                      </c:pt>
                      <c:pt idx="3838">
                        <c:v>15.3901802189535</c:v>
                      </c:pt>
                      <c:pt idx="3839">
                        <c:v>15.390907585345801</c:v>
                      </c:pt>
                      <c:pt idx="3840">
                        <c:v>15.4155342413921</c:v>
                      </c:pt>
                      <c:pt idx="3841">
                        <c:v>15.427039196997599</c:v>
                      </c:pt>
                      <c:pt idx="3842">
                        <c:v>15.4142793539782</c:v>
                      </c:pt>
                      <c:pt idx="3843">
                        <c:v>15.4197889451709</c:v>
                      </c:pt>
                      <c:pt idx="3844">
                        <c:v>15.424824668084501</c:v>
                      </c:pt>
                      <c:pt idx="3845">
                        <c:v>15.4046495721098</c:v>
                      </c:pt>
                      <c:pt idx="3846">
                        <c:v>15.413087034899</c:v>
                      </c:pt>
                      <c:pt idx="3847">
                        <c:v>15.394528157356101</c:v>
                      </c:pt>
                      <c:pt idx="3848">
                        <c:v>15.4067846839573</c:v>
                      </c:pt>
                      <c:pt idx="3849">
                        <c:v>15.427346842952799</c:v>
                      </c:pt>
                      <c:pt idx="3850">
                        <c:v>15.391198588373101</c:v>
                      </c:pt>
                      <c:pt idx="3851">
                        <c:v>15.4093190629607</c:v>
                      </c:pt>
                      <c:pt idx="3852">
                        <c:v>15.5104521882432</c:v>
                      </c:pt>
                      <c:pt idx="3853">
                        <c:v>15.4664774289725</c:v>
                      </c:pt>
                      <c:pt idx="3854">
                        <c:v>15.4766570117885</c:v>
                      </c:pt>
                      <c:pt idx="3855">
                        <c:v>15.4685157484203</c:v>
                      </c:pt>
                      <c:pt idx="3856">
                        <c:v>15.4793229126096</c:v>
                      </c:pt>
                      <c:pt idx="3857">
                        <c:v>15.464605096608899</c:v>
                      </c:pt>
                      <c:pt idx="3858">
                        <c:v>15.4607494417727</c:v>
                      </c:pt>
                      <c:pt idx="3859">
                        <c:v>15.503380780472099</c:v>
                      </c:pt>
                      <c:pt idx="3860">
                        <c:v>15.4564437701861</c:v>
                      </c:pt>
                      <c:pt idx="3861">
                        <c:v>15.4721782267893</c:v>
                      </c:pt>
                      <c:pt idx="3862">
                        <c:v>15.4862932365383</c:v>
                      </c:pt>
                      <c:pt idx="3863">
                        <c:v>15.4601218980285</c:v>
                      </c:pt>
                      <c:pt idx="3864">
                        <c:v>15.478286582664699</c:v>
                      </c:pt>
                      <c:pt idx="3865">
                        <c:v>15.4906447985122</c:v>
                      </c:pt>
                      <c:pt idx="3866">
                        <c:v>15.4789658869731</c:v>
                      </c:pt>
                      <c:pt idx="3867">
                        <c:v>15.4947337397903</c:v>
                      </c:pt>
                      <c:pt idx="3868">
                        <c:v>15.453428250327001</c:v>
                      </c:pt>
                      <c:pt idx="3869">
                        <c:v>15.481260825229899</c:v>
                      </c:pt>
                      <c:pt idx="3870">
                        <c:v>15.5087229538114</c:v>
                      </c:pt>
                      <c:pt idx="3871">
                        <c:v>15.485041130215301</c:v>
                      </c:pt>
                      <c:pt idx="3872">
                        <c:v>15.4901830123592</c:v>
                      </c:pt>
                      <c:pt idx="3873">
                        <c:v>15.506698374508799</c:v>
                      </c:pt>
                      <c:pt idx="3874">
                        <c:v>15.4817426763539</c:v>
                      </c:pt>
                      <c:pt idx="3875">
                        <c:v>15.476637748270401</c:v>
                      </c:pt>
                      <c:pt idx="3876">
                        <c:v>15.4576163137111</c:v>
                      </c:pt>
                      <c:pt idx="3877">
                        <c:v>15.4871706717188</c:v>
                      </c:pt>
                      <c:pt idx="3878">
                        <c:v>15.502527924731501</c:v>
                      </c:pt>
                      <c:pt idx="3879">
                        <c:v>15.4737294862227</c:v>
                      </c:pt>
                      <c:pt idx="3880">
                        <c:v>15.4698598693764</c:v>
                      </c:pt>
                      <c:pt idx="3881">
                        <c:v>15.487153009478099</c:v>
                      </c:pt>
                      <c:pt idx="3882">
                        <c:v>15.473174745973299</c:v>
                      </c:pt>
                      <c:pt idx="3883">
                        <c:v>15.491813570146499</c:v>
                      </c:pt>
                      <c:pt idx="3884">
                        <c:v>15.4967266768302</c:v>
                      </c:pt>
                      <c:pt idx="3885">
                        <c:v>15.498246668920499</c:v>
                      </c:pt>
                      <c:pt idx="3886">
                        <c:v>15.4570770729988</c:v>
                      </c:pt>
                      <c:pt idx="3887">
                        <c:v>15.4908151476769</c:v>
                      </c:pt>
                      <c:pt idx="3888">
                        <c:v>15.467424317518701</c:v>
                      </c:pt>
                      <c:pt idx="3889">
                        <c:v>15.467705883117301</c:v>
                      </c:pt>
                      <c:pt idx="3890">
                        <c:v>15.484385884294401</c:v>
                      </c:pt>
                      <c:pt idx="3891">
                        <c:v>15.459957525534801</c:v>
                      </c:pt>
                      <c:pt idx="3892">
                        <c:v>15.4830662281811</c:v>
                      </c:pt>
                      <c:pt idx="3893">
                        <c:v>15.4517161547139</c:v>
                      </c:pt>
                      <c:pt idx="3894">
                        <c:v>15.501153644356799</c:v>
                      </c:pt>
                      <c:pt idx="3895">
                        <c:v>15.4790409852555</c:v>
                      </c:pt>
                      <c:pt idx="3896">
                        <c:v>15.4695486458345</c:v>
                      </c:pt>
                      <c:pt idx="3897">
                        <c:v>15.4548207627872</c:v>
                      </c:pt>
                      <c:pt idx="3898">
                        <c:v>15.515594686515</c:v>
                      </c:pt>
                      <c:pt idx="3899">
                        <c:v>15.4624224835185</c:v>
                      </c:pt>
                      <c:pt idx="3900">
                        <c:v>15.4886606265904</c:v>
                      </c:pt>
                      <c:pt idx="3901">
                        <c:v>15.491990177233101</c:v>
                      </c:pt>
                      <c:pt idx="3902">
                        <c:v>15.486244074198799</c:v>
                      </c:pt>
                      <c:pt idx="3903">
                        <c:v>15.511758065742001</c:v>
                      </c:pt>
                      <c:pt idx="3904">
                        <c:v>15.5106018607125</c:v>
                      </c:pt>
                      <c:pt idx="3905">
                        <c:v>15.4887987439265</c:v>
                      </c:pt>
                      <c:pt idx="3906">
                        <c:v>15.4643612007832</c:v>
                      </c:pt>
                      <c:pt idx="3907">
                        <c:v>15.4891515454682</c:v>
                      </c:pt>
                      <c:pt idx="3908">
                        <c:v>15.5031976141568</c:v>
                      </c:pt>
                      <c:pt idx="3909">
                        <c:v>15.4842982597009</c:v>
                      </c:pt>
                      <c:pt idx="3910">
                        <c:v>15.485552013997401</c:v>
                      </c:pt>
                      <c:pt idx="3911">
                        <c:v>15.4726852382428</c:v>
                      </c:pt>
                      <c:pt idx="3912">
                        <c:v>15.4858171344718</c:v>
                      </c:pt>
                      <c:pt idx="3913">
                        <c:v>15.489470058980601</c:v>
                      </c:pt>
                      <c:pt idx="3914">
                        <c:v>15.4682114414822</c:v>
                      </c:pt>
                      <c:pt idx="3915">
                        <c:v>15.496178988931799</c:v>
                      </c:pt>
                      <c:pt idx="3916">
                        <c:v>15.4920096575151</c:v>
                      </c:pt>
                      <c:pt idx="3917">
                        <c:v>15.4806220751284</c:v>
                      </c:pt>
                      <c:pt idx="3918">
                        <c:v>15.469771020442099</c:v>
                      </c:pt>
                      <c:pt idx="3919">
                        <c:v>15.510835446251701</c:v>
                      </c:pt>
                      <c:pt idx="3920">
                        <c:v>15.464935676890599</c:v>
                      </c:pt>
                      <c:pt idx="3921">
                        <c:v>15.4924593973003</c:v>
                      </c:pt>
                      <c:pt idx="3922">
                        <c:v>15.475640498181299</c:v>
                      </c:pt>
                      <c:pt idx="3923">
                        <c:v>15.4793071598127</c:v>
                      </c:pt>
                      <c:pt idx="3924">
                        <c:v>15.501552210537699</c:v>
                      </c:pt>
                      <c:pt idx="3925">
                        <c:v>15.486165389010999</c:v>
                      </c:pt>
                      <c:pt idx="3926">
                        <c:v>15.5047688772349</c:v>
                      </c:pt>
                      <c:pt idx="3927">
                        <c:v>15.4620193828772</c:v>
                      </c:pt>
                      <c:pt idx="3928">
                        <c:v>15.501979681801799</c:v>
                      </c:pt>
                      <c:pt idx="3929">
                        <c:v>15.516490774827</c:v>
                      </c:pt>
                      <c:pt idx="3930">
                        <c:v>15.506901939939</c:v>
                      </c:pt>
                      <c:pt idx="3931">
                        <c:v>15.492508801595701</c:v>
                      </c:pt>
                      <c:pt idx="3932">
                        <c:v>15.490563793421501</c:v>
                      </c:pt>
                      <c:pt idx="3933">
                        <c:v>15.4925677132146</c:v>
                      </c:pt>
                      <c:pt idx="3934">
                        <c:v>15.487683726943899</c:v>
                      </c:pt>
                      <c:pt idx="3935">
                        <c:v>15.510317269154701</c:v>
                      </c:pt>
                      <c:pt idx="3936">
                        <c:v>15.504110844578401</c:v>
                      </c:pt>
                      <c:pt idx="3937">
                        <c:v>15.5217864286239</c:v>
                      </c:pt>
                      <c:pt idx="3938">
                        <c:v>15.48674723685</c:v>
                      </c:pt>
                      <c:pt idx="3939">
                        <c:v>15.4814763036029</c:v>
                      </c:pt>
                      <c:pt idx="3940">
                        <c:v>15.500087487994801</c:v>
                      </c:pt>
                      <c:pt idx="3941">
                        <c:v>15.4787035051625</c:v>
                      </c:pt>
                      <c:pt idx="3942">
                        <c:v>15.473250364697201</c:v>
                      </c:pt>
                      <c:pt idx="3943">
                        <c:v>15.4661964464314</c:v>
                      </c:pt>
                      <c:pt idx="3944">
                        <c:v>15.4899398017888</c:v>
                      </c:pt>
                      <c:pt idx="3945">
                        <c:v>15.526351947792801</c:v>
                      </c:pt>
                      <c:pt idx="3946">
                        <c:v>15.463892119200301</c:v>
                      </c:pt>
                      <c:pt idx="3947">
                        <c:v>15.491398395751601</c:v>
                      </c:pt>
                      <c:pt idx="3948">
                        <c:v>15.520357532436099</c:v>
                      </c:pt>
                      <c:pt idx="3949">
                        <c:v>15.496466033353199</c:v>
                      </c:pt>
                      <c:pt idx="3950">
                        <c:v>15.514389075656799</c:v>
                      </c:pt>
                      <c:pt idx="3951">
                        <c:v>15.508136678017999</c:v>
                      </c:pt>
                      <c:pt idx="3952">
                        <c:v>15.4937151175587</c:v>
                      </c:pt>
                      <c:pt idx="3953">
                        <c:v>15.478250383565801</c:v>
                      </c:pt>
                      <c:pt idx="3954">
                        <c:v>15.4666351599425</c:v>
                      </c:pt>
                      <c:pt idx="3955">
                        <c:v>15.487400819981</c:v>
                      </c:pt>
                      <c:pt idx="3956">
                        <c:v>15.5086189715489</c:v>
                      </c:pt>
                      <c:pt idx="3957">
                        <c:v>15.4783667836377</c:v>
                      </c:pt>
                      <c:pt idx="3958">
                        <c:v>15.506534724664499</c:v>
                      </c:pt>
                      <c:pt idx="3959">
                        <c:v>15.4840225570467</c:v>
                      </c:pt>
                      <c:pt idx="3960">
                        <c:v>15.4835419229588</c:v>
                      </c:pt>
                      <c:pt idx="3961">
                        <c:v>15.524619847179199</c:v>
                      </c:pt>
                      <c:pt idx="3962">
                        <c:v>15.4924422087891</c:v>
                      </c:pt>
                      <c:pt idx="3963">
                        <c:v>15.4840443618151</c:v>
                      </c:pt>
                      <c:pt idx="3964">
                        <c:v>15.490551112434799</c:v>
                      </c:pt>
                      <c:pt idx="3965">
                        <c:v>15.4858196271444</c:v>
                      </c:pt>
                      <c:pt idx="3966">
                        <c:v>15.5053826305336</c:v>
                      </c:pt>
                      <c:pt idx="3967">
                        <c:v>15.4965079285322</c:v>
                      </c:pt>
                      <c:pt idx="3968">
                        <c:v>15.5145178237912</c:v>
                      </c:pt>
                      <c:pt idx="3969">
                        <c:v>15.489910886786801</c:v>
                      </c:pt>
                      <c:pt idx="3970">
                        <c:v>15.489781983270101</c:v>
                      </c:pt>
                      <c:pt idx="3971">
                        <c:v>15.504139039031401</c:v>
                      </c:pt>
                      <c:pt idx="3972">
                        <c:v>15.531014911872701</c:v>
                      </c:pt>
                      <c:pt idx="3973">
                        <c:v>15.534475760441101</c:v>
                      </c:pt>
                      <c:pt idx="3974">
                        <c:v>15.5600594035814</c:v>
                      </c:pt>
                      <c:pt idx="3975">
                        <c:v>15.5720840255903</c:v>
                      </c:pt>
                      <c:pt idx="3976">
                        <c:v>15.531779262869</c:v>
                      </c:pt>
                      <c:pt idx="3977">
                        <c:v>15.555719685503201</c:v>
                      </c:pt>
                      <c:pt idx="3978">
                        <c:v>15.555895052940301</c:v>
                      </c:pt>
                      <c:pt idx="3979">
                        <c:v>15.525574332343</c:v>
                      </c:pt>
                      <c:pt idx="3980">
                        <c:v>15.523079006924499</c:v>
                      </c:pt>
                      <c:pt idx="3981">
                        <c:v>15.5364149620794</c:v>
                      </c:pt>
                      <c:pt idx="3982">
                        <c:v>15.5714651337875</c:v>
                      </c:pt>
                      <c:pt idx="3983">
                        <c:v>15.5729959756141</c:v>
                      </c:pt>
                      <c:pt idx="3984">
                        <c:v>15.512758003393801</c:v>
                      </c:pt>
                      <c:pt idx="3985">
                        <c:v>15.5419926189091</c:v>
                      </c:pt>
                      <c:pt idx="3986">
                        <c:v>15.5806763859031</c:v>
                      </c:pt>
                      <c:pt idx="3987">
                        <c:v>15.5689447886983</c:v>
                      </c:pt>
                      <c:pt idx="3988">
                        <c:v>15.5544344390423</c:v>
                      </c:pt>
                      <c:pt idx="3989">
                        <c:v>15.5244808080278</c:v>
                      </c:pt>
                      <c:pt idx="3990">
                        <c:v>15.548831195053401</c:v>
                      </c:pt>
                      <c:pt idx="3991">
                        <c:v>15.5740983762227</c:v>
                      </c:pt>
                      <c:pt idx="3992">
                        <c:v>15.5699943107715</c:v>
                      </c:pt>
                      <c:pt idx="3993">
                        <c:v>15.575154311566701</c:v>
                      </c:pt>
                      <c:pt idx="3994">
                        <c:v>15.532090504154199</c:v>
                      </c:pt>
                      <c:pt idx="3995">
                        <c:v>15.561198531440599</c:v>
                      </c:pt>
                      <c:pt idx="3996">
                        <c:v>15.564347754956801</c:v>
                      </c:pt>
                      <c:pt idx="3997">
                        <c:v>15.5856521768872</c:v>
                      </c:pt>
                      <c:pt idx="3998">
                        <c:v>15.570044059854499</c:v>
                      </c:pt>
                      <c:pt idx="3999">
                        <c:v>15.563665536076201</c:v>
                      </c:pt>
                      <c:pt idx="4000">
                        <c:v>15.5458950799745</c:v>
                      </c:pt>
                      <c:pt idx="4001">
                        <c:v>15.5240765386954</c:v>
                      </c:pt>
                      <c:pt idx="4002">
                        <c:v>15.5419075441436</c:v>
                      </c:pt>
                      <c:pt idx="4003">
                        <c:v>15.5562513138561</c:v>
                      </c:pt>
                      <c:pt idx="4004">
                        <c:v>15.5282455515105</c:v>
                      </c:pt>
                      <c:pt idx="4005">
                        <c:v>15.5298574786332</c:v>
                      </c:pt>
                      <c:pt idx="4006">
                        <c:v>15.576382009005901</c:v>
                      </c:pt>
                      <c:pt idx="4007">
                        <c:v>15.546250559095499</c:v>
                      </c:pt>
                      <c:pt idx="4008">
                        <c:v>15.5457523449834</c:v>
                      </c:pt>
                      <c:pt idx="4009">
                        <c:v>15.5686967647617</c:v>
                      </c:pt>
                      <c:pt idx="4010">
                        <c:v>15.5402477159427</c:v>
                      </c:pt>
                      <c:pt idx="4011">
                        <c:v>15.562251729457699</c:v>
                      </c:pt>
                      <c:pt idx="4012">
                        <c:v>15.556611749783899</c:v>
                      </c:pt>
                      <c:pt idx="4013">
                        <c:v>15.5780887238568</c:v>
                      </c:pt>
                      <c:pt idx="4014">
                        <c:v>15.5679999070456</c:v>
                      </c:pt>
                      <c:pt idx="4015">
                        <c:v>15.577377986365301</c:v>
                      </c:pt>
                      <c:pt idx="4016">
                        <c:v>15.541280642375</c:v>
                      </c:pt>
                      <c:pt idx="4017">
                        <c:v>15.5709536267819</c:v>
                      </c:pt>
                      <c:pt idx="4018">
                        <c:v>15.5795227543964</c:v>
                      </c:pt>
                      <c:pt idx="4019">
                        <c:v>15.609727341672301</c:v>
                      </c:pt>
                      <c:pt idx="4020">
                        <c:v>15.6036404939343</c:v>
                      </c:pt>
                      <c:pt idx="4021">
                        <c:v>15.6058059360907</c:v>
                      </c:pt>
                      <c:pt idx="4022">
                        <c:v>15.614690479895099</c:v>
                      </c:pt>
                      <c:pt idx="4023">
                        <c:v>15.615244027025099</c:v>
                      </c:pt>
                      <c:pt idx="4024">
                        <c:v>15.6246508364324</c:v>
                      </c:pt>
                      <c:pt idx="4025">
                        <c:v>15.657458286055601</c:v>
                      </c:pt>
                      <c:pt idx="4026">
                        <c:v>15.585390385265301</c:v>
                      </c:pt>
                      <c:pt idx="4027">
                        <c:v>15.6194089499387</c:v>
                      </c:pt>
                      <c:pt idx="4028">
                        <c:v>14.579691727682199</c:v>
                      </c:pt>
                      <c:pt idx="4029">
                        <c:v>14.5666850007525</c:v>
                      </c:pt>
                      <c:pt idx="4030">
                        <c:v>14.5876558012488</c:v>
                      </c:pt>
                      <c:pt idx="4031">
                        <c:v>14.558255486859</c:v>
                      </c:pt>
                      <c:pt idx="4032">
                        <c:v>14.560354039644199</c:v>
                      </c:pt>
                      <c:pt idx="4033">
                        <c:v>14.6036671971533</c:v>
                      </c:pt>
                      <c:pt idx="4034">
                        <c:v>14.566883025189099</c:v>
                      </c:pt>
                      <c:pt idx="4035">
                        <c:v>14.6055128836559</c:v>
                      </c:pt>
                      <c:pt idx="4036">
                        <c:v>14.581985429364201</c:v>
                      </c:pt>
                      <c:pt idx="4037">
                        <c:v>14.5769865859821</c:v>
                      </c:pt>
                      <c:pt idx="4038">
                        <c:v>14.5635801208846</c:v>
                      </c:pt>
                      <c:pt idx="4039">
                        <c:v>14.5575777733847</c:v>
                      </c:pt>
                      <c:pt idx="4040">
                        <c:v>14.5443418032237</c:v>
                      </c:pt>
                      <c:pt idx="4041">
                        <c:v>14.600813228582499</c:v>
                      </c:pt>
                      <c:pt idx="4042">
                        <c:v>14.5682302554508</c:v>
                      </c:pt>
                      <c:pt idx="4043">
                        <c:v>14.6115039556328</c:v>
                      </c:pt>
                      <c:pt idx="4044">
                        <c:v>14.5978864735673</c:v>
                      </c:pt>
                      <c:pt idx="4045">
                        <c:v>14.641266559200799</c:v>
                      </c:pt>
                      <c:pt idx="4046">
                        <c:v>14.5960401511563</c:v>
                      </c:pt>
                      <c:pt idx="4047">
                        <c:v>14.6165247084685</c:v>
                      </c:pt>
                      <c:pt idx="4048">
                        <c:v>14.5673724688349</c:v>
                      </c:pt>
                      <c:pt idx="4049">
                        <c:v>14.607257805850599</c:v>
                      </c:pt>
                      <c:pt idx="4050">
                        <c:v>14.5981876820584</c:v>
                      </c:pt>
                      <c:pt idx="4051">
                        <c:v>14.6021173785656</c:v>
                      </c:pt>
                      <c:pt idx="4052">
                        <c:v>14.546249676590699</c:v>
                      </c:pt>
                      <c:pt idx="4053">
                        <c:v>14.595485268274899</c:v>
                      </c:pt>
                      <c:pt idx="4054">
                        <c:v>14.6181679820575</c:v>
                      </c:pt>
                      <c:pt idx="4055">
                        <c:v>14.5988578003352</c:v>
                      </c:pt>
                      <c:pt idx="4056">
                        <c:v>14.579908728024799</c:v>
                      </c:pt>
                      <c:pt idx="4057">
                        <c:v>14.629256649127299</c:v>
                      </c:pt>
                      <c:pt idx="4058">
                        <c:v>14.6417161266469</c:v>
                      </c:pt>
                      <c:pt idx="4059">
                        <c:v>14.5561470278497</c:v>
                      </c:pt>
                      <c:pt idx="4060">
                        <c:v>14.5972243940454</c:v>
                      </c:pt>
                      <c:pt idx="4061">
                        <c:v>14.568600363151599</c:v>
                      </c:pt>
                      <c:pt idx="4062">
                        <c:v>14.5735331353658</c:v>
                      </c:pt>
                      <c:pt idx="4063">
                        <c:v>14.623320908575501</c:v>
                      </c:pt>
                      <c:pt idx="4064">
                        <c:v>14.622529943729999</c:v>
                      </c:pt>
                      <c:pt idx="4065">
                        <c:v>14.573430625529699</c:v>
                      </c:pt>
                      <c:pt idx="4066">
                        <c:v>14.6258987788572</c:v>
                      </c:pt>
                      <c:pt idx="4067">
                        <c:v>14.5830746502425</c:v>
                      </c:pt>
                      <c:pt idx="4068">
                        <c:v>14.638784551802001</c:v>
                      </c:pt>
                      <c:pt idx="4069">
                        <c:v>14.570544501584701</c:v>
                      </c:pt>
                      <c:pt idx="4070">
                        <c:v>14.6142638131883</c:v>
                      </c:pt>
                      <c:pt idx="4071">
                        <c:v>14.617047694954399</c:v>
                      </c:pt>
                      <c:pt idx="4072">
                        <c:v>14.612554364381801</c:v>
                      </c:pt>
                      <c:pt idx="4073">
                        <c:v>14.5959921664093</c:v>
                      </c:pt>
                      <c:pt idx="4074">
                        <c:v>14.642188371314701</c:v>
                      </c:pt>
                      <c:pt idx="4075">
                        <c:v>14.5715360681892</c:v>
                      </c:pt>
                      <c:pt idx="4076">
                        <c:v>14.636013552033999</c:v>
                      </c:pt>
                      <c:pt idx="4077">
                        <c:v>14.585557454048599</c:v>
                      </c:pt>
                      <c:pt idx="4078">
                        <c:v>14.549059770924501</c:v>
                      </c:pt>
                      <c:pt idx="4079">
                        <c:v>14.601810521562401</c:v>
                      </c:pt>
                      <c:pt idx="4080">
                        <c:v>14.5647978304021</c:v>
                      </c:pt>
                      <c:pt idx="4081">
                        <c:v>14.5879515190215</c:v>
                      </c:pt>
                      <c:pt idx="4082">
                        <c:v>14.5838027600881</c:v>
                      </c:pt>
                      <c:pt idx="4083">
                        <c:v>14.576193257526301</c:v>
                      </c:pt>
                      <c:pt idx="4084">
                        <c:v>14.531867693762599</c:v>
                      </c:pt>
                      <c:pt idx="4085">
                        <c:v>14.616565939845399</c:v>
                      </c:pt>
                      <c:pt idx="4086">
                        <c:v>14.585437664905299</c:v>
                      </c:pt>
                      <c:pt idx="4087">
                        <c:v>14.605436577138899</c:v>
                      </c:pt>
                      <c:pt idx="4088">
                        <c:v>14.5801721956603</c:v>
                      </c:pt>
                      <c:pt idx="4089">
                        <c:v>14.599457111545799</c:v>
                      </c:pt>
                      <c:pt idx="4090">
                        <c:v>14.5692091762759</c:v>
                      </c:pt>
                      <c:pt idx="4091">
                        <c:v>14.6176340330831</c:v>
                      </c:pt>
                      <c:pt idx="4092">
                        <c:v>14.6245000742313</c:v>
                      </c:pt>
                      <c:pt idx="4093">
                        <c:v>14.611727253054299</c:v>
                      </c:pt>
                      <c:pt idx="4094">
                        <c:v>14.580184452793301</c:v>
                      </c:pt>
                      <c:pt idx="4095">
                        <c:v>14.6113031045585</c:v>
                      </c:pt>
                      <c:pt idx="4096">
                        <c:v>14.582072194262601</c:v>
                      </c:pt>
                      <c:pt idx="4097">
                        <c:v>14.561053911382301</c:v>
                      </c:pt>
                      <c:pt idx="4098">
                        <c:v>14.573934641223699</c:v>
                      </c:pt>
                      <c:pt idx="4099">
                        <c:v>14.5382895474753</c:v>
                      </c:pt>
                      <c:pt idx="4100">
                        <c:v>14.5969458873157</c:v>
                      </c:pt>
                      <c:pt idx="4101">
                        <c:v>14.542216342437399</c:v>
                      </c:pt>
                      <c:pt idx="4102">
                        <c:v>14.588530689884101</c:v>
                      </c:pt>
                      <c:pt idx="4103">
                        <c:v>14.609445205129299</c:v>
                      </c:pt>
                      <c:pt idx="4104">
                        <c:v>14.5820454837865</c:v>
                      </c:pt>
                      <c:pt idx="4105">
                        <c:v>14.550549847214899</c:v>
                      </c:pt>
                      <c:pt idx="4106">
                        <c:v>14.6016017967449</c:v>
                      </c:pt>
                      <c:pt idx="4107">
                        <c:v>14.6248495985267</c:v>
                      </c:pt>
                      <c:pt idx="4108">
                        <c:v>14.6190145484676</c:v>
                      </c:pt>
                      <c:pt idx="4109">
                        <c:v>14.574743037607099</c:v>
                      </c:pt>
                      <c:pt idx="4110">
                        <c:v>14.5324469244611</c:v>
                      </c:pt>
                      <c:pt idx="4111">
                        <c:v>14.545305214387801</c:v>
                      </c:pt>
                      <c:pt idx="4112">
                        <c:v>14.5730939325724</c:v>
                      </c:pt>
                      <c:pt idx="4113">
                        <c:v>14.6106670980797</c:v>
                      </c:pt>
                      <c:pt idx="4114">
                        <c:v>14.6395677854846</c:v>
                      </c:pt>
                      <c:pt idx="4115">
                        <c:v>14.5596897660292</c:v>
                      </c:pt>
                      <c:pt idx="4116">
                        <c:v>14.617960035256701</c:v>
                      </c:pt>
                      <c:pt idx="4117">
                        <c:v>14.599456320338501</c:v>
                      </c:pt>
                      <c:pt idx="4118">
                        <c:v>14.606150527590099</c:v>
                      </c:pt>
                      <c:pt idx="4119">
                        <c:v>14.6120090967528</c:v>
                      </c:pt>
                      <c:pt idx="4120">
                        <c:v>14.5935048516943</c:v>
                      </c:pt>
                      <c:pt idx="4121">
                        <c:v>14.596336294651801</c:v>
                      </c:pt>
                      <c:pt idx="4122">
                        <c:v>14.6064224609585</c:v>
                      </c:pt>
                      <c:pt idx="4123">
                        <c:v>14.5577698436368</c:v>
                      </c:pt>
                      <c:pt idx="4124">
                        <c:v>14.630525219464801</c:v>
                      </c:pt>
                      <c:pt idx="4125">
                        <c:v>14.5483628521045</c:v>
                      </c:pt>
                      <c:pt idx="4126">
                        <c:v>14.5693199495415</c:v>
                      </c:pt>
                      <c:pt idx="4127">
                        <c:v>14.622861133682701</c:v>
                      </c:pt>
                      <c:pt idx="4128">
                        <c:v>14.5683951007274</c:v>
                      </c:pt>
                      <c:pt idx="4129">
                        <c:v>14.6281634680661</c:v>
                      </c:pt>
                      <c:pt idx="4130">
                        <c:v>14.6356801502968</c:v>
                      </c:pt>
                      <c:pt idx="4131">
                        <c:v>14.564787250519601</c:v>
                      </c:pt>
                      <c:pt idx="4132">
                        <c:v>14.5546446997818</c:v>
                      </c:pt>
                      <c:pt idx="4133">
                        <c:v>14.6061717108342</c:v>
                      </c:pt>
                      <c:pt idx="4134">
                        <c:v>14.537720102485499</c:v>
                      </c:pt>
                      <c:pt idx="4135">
                        <c:v>14.6004660279457</c:v>
                      </c:pt>
                      <c:pt idx="4136">
                        <c:v>14.5984599816488</c:v>
                      </c:pt>
                      <c:pt idx="4137">
                        <c:v>14.6060427194033</c:v>
                      </c:pt>
                      <c:pt idx="4138">
                        <c:v>14.5742262862824</c:v>
                      </c:pt>
                      <c:pt idx="4139">
                        <c:v>14.580669847426501</c:v>
                      </c:pt>
                      <c:pt idx="4140">
                        <c:v>15.0946756201452</c:v>
                      </c:pt>
                      <c:pt idx="4141">
                        <c:v>15.0838025846696</c:v>
                      </c:pt>
                      <c:pt idx="4142">
                        <c:v>15.0323102163795</c:v>
                      </c:pt>
                      <c:pt idx="4143">
                        <c:v>15.0284297719977</c:v>
                      </c:pt>
                      <c:pt idx="4144">
                        <c:v>15.0453934798219</c:v>
                      </c:pt>
                      <c:pt idx="4145">
                        <c:v>15.062629764574901</c:v>
                      </c:pt>
                      <c:pt idx="4146">
                        <c:v>15.063338668224899</c:v>
                      </c:pt>
                      <c:pt idx="4147">
                        <c:v>15.0243339820918</c:v>
                      </c:pt>
                      <c:pt idx="4148">
                        <c:v>15.0561636403707</c:v>
                      </c:pt>
                      <c:pt idx="4149">
                        <c:v>15.066765405664601</c:v>
                      </c:pt>
                      <c:pt idx="4150">
                        <c:v>15.023329186918501</c:v>
                      </c:pt>
                      <c:pt idx="4151">
                        <c:v>15.031471983206499</c:v>
                      </c:pt>
                      <c:pt idx="4152">
                        <c:v>15.058373270899599</c:v>
                      </c:pt>
                      <c:pt idx="4153">
                        <c:v>15.097973356723299</c:v>
                      </c:pt>
                      <c:pt idx="4154">
                        <c:v>13.679741794051999</c:v>
                      </c:pt>
                      <c:pt idx="4155">
                        <c:v>13.048435585258201</c:v>
                      </c:pt>
                      <c:pt idx="4156">
                        <c:v>12.6055393884207</c:v>
                      </c:pt>
                      <c:pt idx="4157">
                        <c:v>12.7738434797688</c:v>
                      </c:pt>
                      <c:pt idx="4158">
                        <c:v>12.5216937722577</c:v>
                      </c:pt>
                      <c:pt idx="4159">
                        <c:v>16.1256447683947</c:v>
                      </c:pt>
                      <c:pt idx="4160">
                        <c:v>15.863531384546899</c:v>
                      </c:pt>
                      <c:pt idx="4161">
                        <c:v>15.895304161695501</c:v>
                      </c:pt>
                      <c:pt idx="4162">
                        <c:v>16.177042814227899</c:v>
                      </c:pt>
                      <c:pt idx="4163">
                        <c:v>16.155508584288601</c:v>
                      </c:pt>
                      <c:pt idx="4164">
                        <c:v>15.851577073115299</c:v>
                      </c:pt>
                      <c:pt idx="4165">
                        <c:v>15.881106967686099</c:v>
                      </c:pt>
                      <c:pt idx="4166">
                        <c:v>16.2014708789022</c:v>
                      </c:pt>
                      <c:pt idx="4167">
                        <c:v>15.9486441640992</c:v>
                      </c:pt>
                      <c:pt idx="4168">
                        <c:v>16.199539519267901</c:v>
                      </c:pt>
                      <c:pt idx="4169">
                        <c:v>16.4140243752808</c:v>
                      </c:pt>
                      <c:pt idx="4170">
                        <c:v>16.2998466771556</c:v>
                      </c:pt>
                      <c:pt idx="4171">
                        <c:v>16.442075366647</c:v>
                      </c:pt>
                      <c:pt idx="4172">
                        <c:v>16.294209353185799</c:v>
                      </c:pt>
                      <c:pt idx="4173">
                        <c:v>16.321150656417</c:v>
                      </c:pt>
                      <c:pt idx="4174">
                        <c:v>16.4121380725737</c:v>
                      </c:pt>
                      <c:pt idx="4175">
                        <c:v>16.418839326333998</c:v>
                      </c:pt>
                      <c:pt idx="4176">
                        <c:v>16.352260189067799</c:v>
                      </c:pt>
                      <c:pt idx="4177">
                        <c:v>16.312543447329698</c:v>
                      </c:pt>
                      <c:pt idx="4178">
                        <c:v>16.449985190281001</c:v>
                      </c:pt>
                      <c:pt idx="4179">
                        <c:v>16.557270340735599</c:v>
                      </c:pt>
                      <c:pt idx="4180">
                        <c:v>16.5673262367118</c:v>
                      </c:pt>
                      <c:pt idx="4181">
                        <c:v>16.558274769747801</c:v>
                      </c:pt>
                      <c:pt idx="4182">
                        <c:v>16.560649770705801</c:v>
                      </c:pt>
                      <c:pt idx="4183">
                        <c:v>16.577681780767598</c:v>
                      </c:pt>
                      <c:pt idx="4184">
                        <c:v>17.2036707186715</c:v>
                      </c:pt>
                      <c:pt idx="4185">
                        <c:v>12.922991922861501</c:v>
                      </c:pt>
                      <c:pt idx="4186">
                        <c:v>12.6984045824634</c:v>
                      </c:pt>
                      <c:pt idx="4187">
                        <c:v>12.5008244242619</c:v>
                      </c:pt>
                      <c:pt idx="4188">
                        <c:v>12.566127912396601</c:v>
                      </c:pt>
                      <c:pt idx="4189">
                        <c:v>12.442999523022801</c:v>
                      </c:pt>
                      <c:pt idx="4190">
                        <c:v>15.068725335068301</c:v>
                      </c:pt>
                      <c:pt idx="4191">
                        <c:v>15.111958470505099</c:v>
                      </c:pt>
                      <c:pt idx="4192">
                        <c:v>15.132227643623001</c:v>
                      </c:pt>
                      <c:pt idx="4193">
                        <c:v>15.0873918230399</c:v>
                      </c:pt>
                      <c:pt idx="4194">
                        <c:v>15.1443029492325</c:v>
                      </c:pt>
                      <c:pt idx="4195">
                        <c:v>15.055214082864</c:v>
                      </c:pt>
                      <c:pt idx="4196">
                        <c:v>15.1080238323483</c:v>
                      </c:pt>
                      <c:pt idx="4197">
                        <c:v>15.1581129036382</c:v>
                      </c:pt>
                      <c:pt idx="4198">
                        <c:v>15.162893583639301</c:v>
                      </c:pt>
                      <c:pt idx="4199">
                        <c:v>15.0511908063324</c:v>
                      </c:pt>
                      <c:pt idx="4200">
                        <c:v>15.477110994046001</c:v>
                      </c:pt>
                      <c:pt idx="4201">
                        <c:v>15.4633561428184</c:v>
                      </c:pt>
                      <c:pt idx="4202">
                        <c:v>15.423963095759399</c:v>
                      </c:pt>
                      <c:pt idx="4203">
                        <c:v>15.3922236837025</c:v>
                      </c:pt>
                      <c:pt idx="4204">
                        <c:v>15.4388506965799</c:v>
                      </c:pt>
                      <c:pt idx="4205">
                        <c:v>15.4235769027351</c:v>
                      </c:pt>
                      <c:pt idx="4206">
                        <c:v>15.4782847984435</c:v>
                      </c:pt>
                      <c:pt idx="4207">
                        <c:v>15.4603112808418</c:v>
                      </c:pt>
                      <c:pt idx="4208">
                        <c:v>15.4534720483905</c:v>
                      </c:pt>
                      <c:pt idx="4209">
                        <c:v>15.397865046620201</c:v>
                      </c:pt>
                      <c:pt idx="4210">
                        <c:v>15.558306795779099</c:v>
                      </c:pt>
                      <c:pt idx="4211">
                        <c:v>15.582985020241001</c:v>
                      </c:pt>
                      <c:pt idx="4212">
                        <c:v>15.5410831407945</c:v>
                      </c:pt>
                      <c:pt idx="4213">
                        <c:v>15.569927528518599</c:v>
                      </c:pt>
                      <c:pt idx="4214">
                        <c:v>15.5844392999952</c:v>
                      </c:pt>
                      <c:pt idx="4215">
                        <c:v>15.628322220721699</c:v>
                      </c:pt>
                      <c:pt idx="4216">
                        <c:v>15.596673063617001</c:v>
                      </c:pt>
                      <c:pt idx="4217">
                        <c:v>15.844441494200399</c:v>
                      </c:pt>
                      <c:pt idx="4218">
                        <c:v>15.546738919273301</c:v>
                      </c:pt>
                      <c:pt idx="4219">
                        <c:v>15.7383106059319</c:v>
                      </c:pt>
                      <c:pt idx="4220">
                        <c:v>16.0438636804647</c:v>
                      </c:pt>
                      <c:pt idx="4221">
                        <c:v>15.6034324235426</c:v>
                      </c:pt>
                      <c:pt idx="4222">
                        <c:v>15.597396785944101</c:v>
                      </c:pt>
                      <c:pt idx="4223">
                        <c:v>15.854030182253601</c:v>
                      </c:pt>
                      <c:pt idx="4224">
                        <c:v>15.7924094388847</c:v>
                      </c:pt>
                      <c:pt idx="4225">
                        <c:v>15.6501421516226</c:v>
                      </c:pt>
                      <c:pt idx="4226">
                        <c:v>15.693624331252501</c:v>
                      </c:pt>
                      <c:pt idx="4227">
                        <c:v>15.7849654299657</c:v>
                      </c:pt>
                      <c:pt idx="4228">
                        <c:v>15.717849081536899</c:v>
                      </c:pt>
                      <c:pt idx="4229">
                        <c:v>16.056776694969798</c:v>
                      </c:pt>
                      <c:pt idx="4230">
                        <c:v>15.689385125741101</c:v>
                      </c:pt>
                      <c:pt idx="4231">
                        <c:v>15.7164062753299</c:v>
                      </c:pt>
                      <c:pt idx="4232">
                        <c:v>15.548195394109101</c:v>
                      </c:pt>
                      <c:pt idx="4233">
                        <c:v>15.6119182441472</c:v>
                      </c:pt>
                      <c:pt idx="4234">
                        <c:v>15.639378734587799</c:v>
                      </c:pt>
                      <c:pt idx="4235">
                        <c:v>15.7712401389311</c:v>
                      </c:pt>
                      <c:pt idx="4236">
                        <c:v>15.6439618826171</c:v>
                      </c:pt>
                      <c:pt idx="4237">
                        <c:v>15.721992711111699</c:v>
                      </c:pt>
                      <c:pt idx="4238">
                        <c:v>15.634769788539</c:v>
                      </c:pt>
                      <c:pt idx="4239">
                        <c:v>15.7381902124391</c:v>
                      </c:pt>
                      <c:pt idx="4240">
                        <c:v>15.658167091662699</c:v>
                      </c:pt>
                      <c:pt idx="4241">
                        <c:v>15.620214583838001</c:v>
                      </c:pt>
                      <c:pt idx="4242">
                        <c:v>15.794536115934299</c:v>
                      </c:pt>
                      <c:pt idx="4243">
                        <c:v>15.645971062511499</c:v>
                      </c:pt>
                      <c:pt idx="4244">
                        <c:v>15.621232897295799</c:v>
                      </c:pt>
                      <c:pt idx="4245">
                        <c:v>15.598095632958801</c:v>
                      </c:pt>
                      <c:pt idx="4246">
                        <c:v>15.7246075690831</c:v>
                      </c:pt>
                      <c:pt idx="4247">
                        <c:v>15.528544120529199</c:v>
                      </c:pt>
                      <c:pt idx="4248">
                        <c:v>15.6295282606198</c:v>
                      </c:pt>
                      <c:pt idx="4249">
                        <c:v>15.7193503980283</c:v>
                      </c:pt>
                      <c:pt idx="4250">
                        <c:v>15.735133759935501</c:v>
                      </c:pt>
                      <c:pt idx="4251">
                        <c:v>15.7163729392873</c:v>
                      </c:pt>
                      <c:pt idx="4252">
                        <c:v>15.5615531364676</c:v>
                      </c:pt>
                      <c:pt idx="4253">
                        <c:v>15.852473017322</c:v>
                      </c:pt>
                      <c:pt idx="4254">
                        <c:v>15.618080785315</c:v>
                      </c:pt>
                      <c:pt idx="4255">
                        <c:v>15.807873955805</c:v>
                      </c:pt>
                      <c:pt idx="4256">
                        <c:v>15.6375209727028</c:v>
                      </c:pt>
                      <c:pt idx="4257">
                        <c:v>15.646632330403101</c:v>
                      </c:pt>
                      <c:pt idx="4258">
                        <c:v>15.7876713865809</c:v>
                      </c:pt>
                      <c:pt idx="4259">
                        <c:v>15.6310200800625</c:v>
                      </c:pt>
                      <c:pt idx="4260">
                        <c:v>15.859739939494601</c:v>
                      </c:pt>
                      <c:pt idx="4261">
                        <c:v>15.6485052236208</c:v>
                      </c:pt>
                      <c:pt idx="4262">
                        <c:v>15.835934573185501</c:v>
                      </c:pt>
                      <c:pt idx="4263">
                        <c:v>15.622231840011301</c:v>
                      </c:pt>
                      <c:pt idx="4264">
                        <c:v>15.573063763558901</c:v>
                      </c:pt>
                      <c:pt idx="4265">
                        <c:v>15.71984442654</c:v>
                      </c:pt>
                      <c:pt idx="4266">
                        <c:v>15.8350573546806</c:v>
                      </c:pt>
                      <c:pt idx="4267">
                        <c:v>15.645203070780701</c:v>
                      </c:pt>
                      <c:pt idx="4268">
                        <c:v>15.6107563950321</c:v>
                      </c:pt>
                      <c:pt idx="4269">
                        <c:v>16.084979112739401</c:v>
                      </c:pt>
                      <c:pt idx="4270">
                        <c:v>15.5666035972387</c:v>
                      </c:pt>
                      <c:pt idx="4271">
                        <c:v>15.729182960569</c:v>
                      </c:pt>
                      <c:pt idx="4272">
                        <c:v>15.599329459896399</c:v>
                      </c:pt>
                      <c:pt idx="4273">
                        <c:v>15.554618475949701</c:v>
                      </c:pt>
                      <c:pt idx="4274">
                        <c:v>15.623219176162699</c:v>
                      </c:pt>
                      <c:pt idx="4275">
                        <c:v>15.8440437073497</c:v>
                      </c:pt>
                      <c:pt idx="4276">
                        <c:v>15.725605489920399</c:v>
                      </c:pt>
                      <c:pt idx="4277">
                        <c:v>15.6523501344947</c:v>
                      </c:pt>
                      <c:pt idx="4278">
                        <c:v>15.775067639874299</c:v>
                      </c:pt>
                      <c:pt idx="4279">
                        <c:v>15.714757246778399</c:v>
                      </c:pt>
                      <c:pt idx="4280">
                        <c:v>15.656159619372101</c:v>
                      </c:pt>
                      <c:pt idx="4281">
                        <c:v>15.7423626844769</c:v>
                      </c:pt>
                      <c:pt idx="4282">
                        <c:v>15.742847746149</c:v>
                      </c:pt>
                      <c:pt idx="4283">
                        <c:v>15.811214160106999</c:v>
                      </c:pt>
                      <c:pt idx="4284">
                        <c:v>15.734982224204099</c:v>
                      </c:pt>
                      <c:pt idx="4285">
                        <c:v>16.094024700326599</c:v>
                      </c:pt>
                      <c:pt idx="4286">
                        <c:v>16.068391742008199</c:v>
                      </c:pt>
                      <c:pt idx="4287">
                        <c:v>15.7155815685867</c:v>
                      </c:pt>
                      <c:pt idx="4288">
                        <c:v>15.753901258593</c:v>
                      </c:pt>
                      <c:pt idx="4289">
                        <c:v>15.830112676024299</c:v>
                      </c:pt>
                      <c:pt idx="4290">
                        <c:v>15.717656167176401</c:v>
                      </c:pt>
                      <c:pt idx="4291">
                        <c:v>15.7169280139685</c:v>
                      </c:pt>
                      <c:pt idx="4292">
                        <c:v>15.7999408543994</c:v>
                      </c:pt>
                      <c:pt idx="4293">
                        <c:v>15.6253770045863</c:v>
                      </c:pt>
                      <c:pt idx="4294">
                        <c:v>15.6150708788103</c:v>
                      </c:pt>
                      <c:pt idx="4295">
                        <c:v>15.548195878602501</c:v>
                      </c:pt>
                      <c:pt idx="4296">
                        <c:v>15.735967819728399</c:v>
                      </c:pt>
                      <c:pt idx="4297">
                        <c:v>15.8061722864103</c:v>
                      </c:pt>
                      <c:pt idx="4298">
                        <c:v>15.5937683167081</c:v>
                      </c:pt>
                      <c:pt idx="4299">
                        <c:v>15.836108386293599</c:v>
                      </c:pt>
                      <c:pt idx="4300">
                        <c:v>15.576835363248</c:v>
                      </c:pt>
                      <c:pt idx="4301">
                        <c:v>16.028873577769801</c:v>
                      </c:pt>
                      <c:pt idx="4302">
                        <c:v>15.577425029119199</c:v>
                      </c:pt>
                      <c:pt idx="4303">
                        <c:v>15.6153668986423</c:v>
                      </c:pt>
                      <c:pt idx="4304">
                        <c:v>15.7622463442839</c:v>
                      </c:pt>
                      <c:pt idx="4305">
                        <c:v>15.662103300875099</c:v>
                      </c:pt>
                      <c:pt idx="4306">
                        <c:v>15.7989330860458</c:v>
                      </c:pt>
                      <c:pt idx="4307">
                        <c:v>15.742586661791799</c:v>
                      </c:pt>
                      <c:pt idx="4308">
                        <c:v>15.702982224512199</c:v>
                      </c:pt>
                      <c:pt idx="4309">
                        <c:v>15.5946103593035</c:v>
                      </c:pt>
                      <c:pt idx="4310">
                        <c:v>15.608775295355599</c:v>
                      </c:pt>
                      <c:pt idx="4311">
                        <c:v>15.650035707027101</c:v>
                      </c:pt>
                      <c:pt idx="4312">
                        <c:v>15.6320631612809</c:v>
                      </c:pt>
                      <c:pt idx="4313">
                        <c:v>15.7170021589823</c:v>
                      </c:pt>
                      <c:pt idx="4314">
                        <c:v>15.6472610100805</c:v>
                      </c:pt>
                      <c:pt idx="4315">
                        <c:v>15.752052438173299</c:v>
                      </c:pt>
                      <c:pt idx="4316">
                        <c:v>15.609231094948299</c:v>
                      </c:pt>
                      <c:pt idx="4317">
                        <c:v>15.796828614257199</c:v>
                      </c:pt>
                      <c:pt idx="4318">
                        <c:v>15.6272939462261</c:v>
                      </c:pt>
                      <c:pt idx="4319">
                        <c:v>15.621240647325299</c:v>
                      </c:pt>
                      <c:pt idx="4320">
                        <c:v>15.7263429338545</c:v>
                      </c:pt>
                      <c:pt idx="4321">
                        <c:v>15.6533591685304</c:v>
                      </c:pt>
                      <c:pt idx="4322">
                        <c:v>15.742557031842701</c:v>
                      </c:pt>
                      <c:pt idx="4323">
                        <c:v>15.574492672595101</c:v>
                      </c:pt>
                      <c:pt idx="4324">
                        <c:v>15.8676735483394</c:v>
                      </c:pt>
                      <c:pt idx="4325">
                        <c:v>15.6157594129473</c:v>
                      </c:pt>
                      <c:pt idx="4326">
                        <c:v>15.6291800860348</c:v>
                      </c:pt>
                      <c:pt idx="4327">
                        <c:v>15.651860968673899</c:v>
                      </c:pt>
                      <c:pt idx="4328">
                        <c:v>15.7895244826279</c:v>
                      </c:pt>
                      <c:pt idx="4329">
                        <c:v>15.8865580687223</c:v>
                      </c:pt>
                      <c:pt idx="4330">
                        <c:v>15.654110404295601</c:v>
                      </c:pt>
                      <c:pt idx="4331">
                        <c:v>15.6054825698636</c:v>
                      </c:pt>
                      <c:pt idx="4332">
                        <c:v>15.8543443072709</c:v>
                      </c:pt>
                      <c:pt idx="4333">
                        <c:v>15.6248026507901</c:v>
                      </c:pt>
                      <c:pt idx="4334">
                        <c:v>15.619391976185</c:v>
                      </c:pt>
                      <c:pt idx="4335">
                        <c:v>15.5672262732575</c:v>
                      </c:pt>
                      <c:pt idx="4336">
                        <c:v>15.7636509812189</c:v>
                      </c:pt>
                      <c:pt idx="4337">
                        <c:v>15.557433788319001</c:v>
                      </c:pt>
                      <c:pt idx="4338">
                        <c:v>15.726819006142</c:v>
                      </c:pt>
                      <c:pt idx="4339">
                        <c:v>15.660044756865201</c:v>
                      </c:pt>
                      <c:pt idx="4340">
                        <c:v>15.725695743384099</c:v>
                      </c:pt>
                      <c:pt idx="4341">
                        <c:v>15.722128758811101</c:v>
                      </c:pt>
                      <c:pt idx="4342">
                        <c:v>16.091719502324398</c:v>
                      </c:pt>
                      <c:pt idx="4343">
                        <c:v>15.7195670099787</c:v>
                      </c:pt>
                      <c:pt idx="4344">
                        <c:v>15.699423326604499</c:v>
                      </c:pt>
                      <c:pt idx="4345">
                        <c:v>15.8728361109809</c:v>
                      </c:pt>
                      <c:pt idx="4346">
                        <c:v>15.7377924390007</c:v>
                      </c:pt>
                      <c:pt idx="4347">
                        <c:v>15.8144855506795</c:v>
                      </c:pt>
                      <c:pt idx="4348">
                        <c:v>15.6499990890237</c:v>
                      </c:pt>
                      <c:pt idx="4349">
                        <c:v>15.6412198921685</c:v>
                      </c:pt>
                      <c:pt idx="4350">
                        <c:v>15.5757269719824</c:v>
                      </c:pt>
                      <c:pt idx="4351">
                        <c:v>15.8213131737092</c:v>
                      </c:pt>
                      <c:pt idx="4352">
                        <c:v>15.590400411669799</c:v>
                      </c:pt>
                      <c:pt idx="4353">
                        <c:v>15.885046127692901</c:v>
                      </c:pt>
                      <c:pt idx="4354">
                        <c:v>16.0532474024454</c:v>
                      </c:pt>
                      <c:pt idx="4355">
                        <c:v>15.594939862602599</c:v>
                      </c:pt>
                      <c:pt idx="4356">
                        <c:v>15.788182564824099</c:v>
                      </c:pt>
                      <c:pt idx="4357">
                        <c:v>15.716903638885601</c:v>
                      </c:pt>
                      <c:pt idx="4358">
                        <c:v>15.7085748083404</c:v>
                      </c:pt>
                      <c:pt idx="4359">
                        <c:v>15.6042411028081</c:v>
                      </c:pt>
                      <c:pt idx="4360">
                        <c:v>15.643057913322201</c:v>
                      </c:pt>
                      <c:pt idx="4361">
                        <c:v>15.662158528326</c:v>
                      </c:pt>
                      <c:pt idx="4362">
                        <c:v>15.7196983395811</c:v>
                      </c:pt>
                      <c:pt idx="4363">
                        <c:v>15.6565562718447</c:v>
                      </c:pt>
                      <c:pt idx="4364">
                        <c:v>15.6354570667706</c:v>
                      </c:pt>
                      <c:pt idx="4365">
                        <c:v>15.8057957654205</c:v>
                      </c:pt>
                      <c:pt idx="4366">
                        <c:v>15.644463698304801</c:v>
                      </c:pt>
                      <c:pt idx="4367">
                        <c:v>15.729539574083701</c:v>
                      </c:pt>
                      <c:pt idx="4368">
                        <c:v>15.594915112902299</c:v>
                      </c:pt>
                      <c:pt idx="4369">
                        <c:v>15.8887807996758</c:v>
                      </c:pt>
                      <c:pt idx="4370">
                        <c:v>15.6230127470533</c:v>
                      </c:pt>
                      <c:pt idx="4371">
                        <c:v>15.655683388805</c:v>
                      </c:pt>
                      <c:pt idx="4372">
                        <c:v>15.9002432292978</c:v>
                      </c:pt>
                      <c:pt idx="4373">
                        <c:v>15.8389066893955</c:v>
                      </c:pt>
                      <c:pt idx="4374">
                        <c:v>15.620943556596</c:v>
                      </c:pt>
                      <c:pt idx="4375">
                        <c:v>15.5849889234283</c:v>
                      </c:pt>
                      <c:pt idx="4376">
                        <c:v>15.731857497100499</c:v>
                      </c:pt>
                      <c:pt idx="4377">
                        <c:v>16.076857756717601</c:v>
                      </c:pt>
                      <c:pt idx="4378">
                        <c:v>15.7566895013505</c:v>
                      </c:pt>
                      <c:pt idx="4379">
                        <c:v>15.7065063071287</c:v>
                      </c:pt>
                      <c:pt idx="4380">
                        <c:v>15.8822987484546</c:v>
                      </c:pt>
                      <c:pt idx="4381">
                        <c:v>15.8375919754425</c:v>
                      </c:pt>
                      <c:pt idx="4382">
                        <c:v>15.6482587372487</c:v>
                      </c:pt>
                      <c:pt idx="4383">
                        <c:v>15.6199741924683</c:v>
                      </c:pt>
                      <c:pt idx="4384">
                        <c:v>15.8105988565339</c:v>
                      </c:pt>
                      <c:pt idx="4385">
                        <c:v>15.630517498124</c:v>
                      </c:pt>
                      <c:pt idx="4386">
                        <c:v>16.074407930213699</c:v>
                      </c:pt>
                      <c:pt idx="4387">
                        <c:v>15.765856032428101</c:v>
                      </c:pt>
                      <c:pt idx="4388">
                        <c:v>15.722146050341999</c:v>
                      </c:pt>
                      <c:pt idx="4389">
                        <c:v>15.5925696452544</c:v>
                      </c:pt>
                      <c:pt idx="4390">
                        <c:v>15.6704399909207</c:v>
                      </c:pt>
                      <c:pt idx="4391">
                        <c:v>15.7426772792299</c:v>
                      </c:pt>
                      <c:pt idx="4392">
                        <c:v>15.6483152007534</c:v>
                      </c:pt>
                      <c:pt idx="4393">
                        <c:v>15.746850497221301</c:v>
                      </c:pt>
                      <c:pt idx="4394">
                        <c:v>15.578975521077499</c:v>
                      </c:pt>
                      <c:pt idx="4395">
                        <c:v>15.6466134425114</c:v>
                      </c:pt>
                      <c:pt idx="4396">
                        <c:v>15.863636151067899</c:v>
                      </c:pt>
                      <c:pt idx="4397">
                        <c:v>16.080686506074599</c:v>
                      </c:pt>
                      <c:pt idx="4398">
                        <c:v>15.757982485049901</c:v>
                      </c:pt>
                      <c:pt idx="4399">
                        <c:v>15.773886632128299</c:v>
                      </c:pt>
                      <c:pt idx="4400">
                        <c:v>15.800318216789201</c:v>
                      </c:pt>
                      <c:pt idx="4401">
                        <c:v>15.6816046797433</c:v>
                      </c:pt>
                      <c:pt idx="4402">
                        <c:v>15.8431334119576</c:v>
                      </c:pt>
                      <c:pt idx="4403">
                        <c:v>15.7799179484341</c:v>
                      </c:pt>
                      <c:pt idx="4404">
                        <c:v>15.746033334809001</c:v>
                      </c:pt>
                      <c:pt idx="4405">
                        <c:v>15.6555248620034</c:v>
                      </c:pt>
                      <c:pt idx="4406">
                        <c:v>15.7498885934196</c:v>
                      </c:pt>
                      <c:pt idx="4407">
                        <c:v>16.0759255916104</c:v>
                      </c:pt>
                      <c:pt idx="4408">
                        <c:v>15.7583159703485</c:v>
                      </c:pt>
                      <c:pt idx="4409">
                        <c:v>15.812758253483199</c:v>
                      </c:pt>
                      <c:pt idx="4410">
                        <c:v>15.7583310625104</c:v>
                      </c:pt>
                      <c:pt idx="4411">
                        <c:v>16.084784215295901</c:v>
                      </c:pt>
                      <c:pt idx="4412">
                        <c:v>16.200942673214801</c:v>
                      </c:pt>
                      <c:pt idx="4413">
                        <c:v>15.955106080720901</c:v>
                      </c:pt>
                      <c:pt idx="4414">
                        <c:v>15.920004724712401</c:v>
                      </c:pt>
                      <c:pt idx="4415">
                        <c:v>15.9230612535969</c:v>
                      </c:pt>
                      <c:pt idx="4416">
                        <c:v>15.9542356395709</c:v>
                      </c:pt>
                      <c:pt idx="4417">
                        <c:v>16.232607223669799</c:v>
                      </c:pt>
                      <c:pt idx="4418">
                        <c:v>15.969452332008601</c:v>
                      </c:pt>
                      <c:pt idx="4419">
                        <c:v>15.8097716573221</c:v>
                      </c:pt>
                      <c:pt idx="4420">
                        <c:v>15.7753224104663</c:v>
                      </c:pt>
                      <c:pt idx="4421">
                        <c:v>15.8892212369307</c:v>
                      </c:pt>
                      <c:pt idx="4422">
                        <c:v>15.950824297048801</c:v>
                      </c:pt>
                      <c:pt idx="4423">
                        <c:v>15.9573524387456</c:v>
                      </c:pt>
                      <c:pt idx="4424">
                        <c:v>15.8768448571038</c:v>
                      </c:pt>
                      <c:pt idx="4425">
                        <c:v>15.7943264276481</c:v>
                      </c:pt>
                      <c:pt idx="4426">
                        <c:v>-11.869737870539</c:v>
                      </c:pt>
                      <c:pt idx="4427">
                        <c:v>-13.4689891737187</c:v>
                      </c:pt>
                      <c:pt idx="4428">
                        <c:v>-12.160791484648501</c:v>
                      </c:pt>
                      <c:pt idx="4429">
                        <c:v>-12.4571282767574</c:v>
                      </c:pt>
                      <c:pt idx="4430">
                        <c:v>-12.845664315567801</c:v>
                      </c:pt>
                      <c:pt idx="4431">
                        <c:v>-13.0383455130732</c:v>
                      </c:pt>
                      <c:pt idx="4432">
                        <c:v>-22.553893089751998</c:v>
                      </c:pt>
                      <c:pt idx="4433">
                        <c:v>-20.4806934912997</c:v>
                      </c:pt>
                      <c:pt idx="4434">
                        <c:v>-18.449996290535601</c:v>
                      </c:pt>
                      <c:pt idx="4435">
                        <c:v>-20.474537100240699</c:v>
                      </c:pt>
                      <c:pt idx="4436">
                        <c:v>13.4969447630112</c:v>
                      </c:pt>
                      <c:pt idx="4437">
                        <c:v>13.329176325912499</c:v>
                      </c:pt>
                      <c:pt idx="4438">
                        <c:v>13.287855357679</c:v>
                      </c:pt>
                      <c:pt idx="4439">
                        <c:v>13.254139808366901</c:v>
                      </c:pt>
                      <c:pt idx="4440">
                        <c:v>13.384122373724299</c:v>
                      </c:pt>
                      <c:pt idx="4441">
                        <c:v>13.030398867400899</c:v>
                      </c:pt>
                      <c:pt idx="4442">
                        <c:v>13.0327913387548</c:v>
                      </c:pt>
                      <c:pt idx="4443">
                        <c:v>13.036601190477301</c:v>
                      </c:pt>
                      <c:pt idx="4444">
                        <c:v>13.1239452831365</c:v>
                      </c:pt>
                      <c:pt idx="4445">
                        <c:v>13.3477794555413</c:v>
                      </c:pt>
                      <c:pt idx="4446">
                        <c:v>13.2295910732738</c:v>
                      </c:pt>
                      <c:pt idx="4447">
                        <c:v>15.943736032814</c:v>
                      </c:pt>
                      <c:pt idx="4448">
                        <c:v>15.945661350939099</c:v>
                      </c:pt>
                      <c:pt idx="4449">
                        <c:v>15.789520663127799</c:v>
                      </c:pt>
                      <c:pt idx="4450">
                        <c:v>15.9542312375455</c:v>
                      </c:pt>
                      <c:pt idx="4451">
                        <c:v>15.9453062164529</c:v>
                      </c:pt>
                      <c:pt idx="4452">
                        <c:v>15.928426474205599</c:v>
                      </c:pt>
                      <c:pt idx="4453">
                        <c:v>16.227090799382999</c:v>
                      </c:pt>
                      <c:pt idx="4454">
                        <c:v>15.9575774793898</c:v>
                      </c:pt>
                      <c:pt idx="4455">
                        <c:v>15.920198011091401</c:v>
                      </c:pt>
                      <c:pt idx="4456">
                        <c:v>15.844790791710899</c:v>
                      </c:pt>
                      <c:pt idx="4457">
                        <c:v>15.901496928178</c:v>
                      </c:pt>
                      <c:pt idx="4458">
                        <c:v>15.966853664773501</c:v>
                      </c:pt>
                      <c:pt idx="4459">
                        <c:v>15.880430033267899</c:v>
                      </c:pt>
                      <c:pt idx="4460">
                        <c:v>15.873845592638</c:v>
                      </c:pt>
                      <c:pt idx="4461">
                        <c:v>15.857613205304499</c:v>
                      </c:pt>
                      <c:pt idx="4462">
                        <c:v>15.794953657566801</c:v>
                      </c:pt>
                      <c:pt idx="4463">
                        <c:v>15.903124785333601</c:v>
                      </c:pt>
                      <c:pt idx="4464">
                        <c:v>15.854392340210399</c:v>
                      </c:pt>
                      <c:pt idx="4465">
                        <c:v>15.797142104176199</c:v>
                      </c:pt>
                      <c:pt idx="4466">
                        <c:v>15.8626855736153</c:v>
                      </c:pt>
                      <c:pt idx="4467">
                        <c:v>15.8814245771741</c:v>
                      </c:pt>
                      <c:pt idx="4468">
                        <c:v>15.9172457996931</c:v>
                      </c:pt>
                      <c:pt idx="4469">
                        <c:v>15.9441969054231</c:v>
                      </c:pt>
                      <c:pt idx="4470">
                        <c:v>15.9252905280935</c:v>
                      </c:pt>
                      <c:pt idx="4471">
                        <c:v>15.930225393126699</c:v>
                      </c:pt>
                      <c:pt idx="4472">
                        <c:v>15.994215322384401</c:v>
                      </c:pt>
                      <c:pt idx="4473">
                        <c:v>15.9072050783641</c:v>
                      </c:pt>
                      <c:pt idx="4474">
                        <c:v>15.876597076352899</c:v>
                      </c:pt>
                      <c:pt idx="4475">
                        <c:v>15.871075900197001</c:v>
                      </c:pt>
                      <c:pt idx="4476">
                        <c:v>15.8852057657492</c:v>
                      </c:pt>
                      <c:pt idx="4477">
                        <c:v>15.8023002584018</c:v>
                      </c:pt>
                      <c:pt idx="4478">
                        <c:v>15.9420940888989</c:v>
                      </c:pt>
                      <c:pt idx="4479">
                        <c:v>15.9671103846226</c:v>
                      </c:pt>
                      <c:pt idx="4480">
                        <c:v>15.867963507025999</c:v>
                      </c:pt>
                      <c:pt idx="4481">
                        <c:v>15.9759170674893</c:v>
                      </c:pt>
                      <c:pt idx="4482">
                        <c:v>15.9240891490981</c:v>
                      </c:pt>
                      <c:pt idx="4483">
                        <c:v>15.8154487678663</c:v>
                      </c:pt>
                      <c:pt idx="4484">
                        <c:v>15.9464445526289</c:v>
                      </c:pt>
                      <c:pt idx="4485">
                        <c:v>15.9705002832952</c:v>
                      </c:pt>
                      <c:pt idx="4486">
                        <c:v>15.9696449187997</c:v>
                      </c:pt>
                      <c:pt idx="4487">
                        <c:v>15.922955255382499</c:v>
                      </c:pt>
                      <c:pt idx="4488">
                        <c:v>16.2377924132334</c:v>
                      </c:pt>
                      <c:pt idx="4489">
                        <c:v>15.9398243120527</c:v>
                      </c:pt>
                      <c:pt idx="4490">
                        <c:v>15.872249093285401</c:v>
                      </c:pt>
                      <c:pt idx="4491">
                        <c:v>15.787936737812201</c:v>
                      </c:pt>
                      <c:pt idx="4492">
                        <c:v>15.8103447846661</c:v>
                      </c:pt>
                      <c:pt idx="4493">
                        <c:v>15.969035851338599</c:v>
                      </c:pt>
                      <c:pt idx="4494">
                        <c:v>15.905538328141001</c:v>
                      </c:pt>
                      <c:pt idx="4495">
                        <c:v>15.8340612938836</c:v>
                      </c:pt>
                      <c:pt idx="4496">
                        <c:v>15.862083705501099</c:v>
                      </c:pt>
                      <c:pt idx="4497">
                        <c:v>15.9208359124501</c:v>
                      </c:pt>
                      <c:pt idx="4498">
                        <c:v>15.8798186561962</c:v>
                      </c:pt>
                      <c:pt idx="4499">
                        <c:v>15.857894845722701</c:v>
                      </c:pt>
                      <c:pt idx="4500">
                        <c:v>15.8669822202341</c:v>
                      </c:pt>
                      <c:pt idx="4501">
                        <c:v>15.873982374974901</c:v>
                      </c:pt>
                      <c:pt idx="4502">
                        <c:v>15.9134812899515</c:v>
                      </c:pt>
                      <c:pt idx="4503">
                        <c:v>15.9685134040212</c:v>
                      </c:pt>
                      <c:pt idx="4504">
                        <c:v>15.7779125986183</c:v>
                      </c:pt>
                      <c:pt idx="4505">
                        <c:v>15.855197781821399</c:v>
                      </c:pt>
                      <c:pt idx="4506">
                        <c:v>15.8969775418323</c:v>
                      </c:pt>
                      <c:pt idx="4507">
                        <c:v>15.876115783902399</c:v>
                      </c:pt>
                      <c:pt idx="4508">
                        <c:v>15.8538220270573</c:v>
                      </c:pt>
                      <c:pt idx="4509">
                        <c:v>16.235599951313102</c:v>
                      </c:pt>
                      <c:pt idx="4510">
                        <c:v>15.8884398091654</c:v>
                      </c:pt>
                      <c:pt idx="4511">
                        <c:v>15.890705295428599</c:v>
                      </c:pt>
                      <c:pt idx="4512">
                        <c:v>15.835060688975</c:v>
                      </c:pt>
                      <c:pt idx="4513">
                        <c:v>15.803844693085299</c:v>
                      </c:pt>
                      <c:pt idx="4514">
                        <c:v>15.8674185564463</c:v>
                      </c:pt>
                      <c:pt idx="4515">
                        <c:v>15.8798072248177</c:v>
                      </c:pt>
                      <c:pt idx="4516">
                        <c:v>15.8994672569084</c:v>
                      </c:pt>
                      <c:pt idx="4517">
                        <c:v>15.8531136003295</c:v>
                      </c:pt>
                      <c:pt idx="4518">
                        <c:v>15.8443451477614</c:v>
                      </c:pt>
                      <c:pt idx="4519">
                        <c:v>15.770147728111899</c:v>
                      </c:pt>
                      <c:pt idx="4520">
                        <c:v>15.781905749770401</c:v>
                      </c:pt>
                      <c:pt idx="4521">
                        <c:v>15.934779364212799</c:v>
                      </c:pt>
                      <c:pt idx="4522">
                        <c:v>15.886239570087101</c:v>
                      </c:pt>
                      <c:pt idx="4523">
                        <c:v>15.952225391193601</c:v>
                      </c:pt>
                      <c:pt idx="4524">
                        <c:v>15.924523106318601</c:v>
                      </c:pt>
                      <c:pt idx="4525">
                        <c:v>15.7653750609615</c:v>
                      </c:pt>
                      <c:pt idx="4526">
                        <c:v>15.8553813539611</c:v>
                      </c:pt>
                      <c:pt idx="4527">
                        <c:v>15.989802111511301</c:v>
                      </c:pt>
                      <c:pt idx="4528">
                        <c:v>15.8592817295985</c:v>
                      </c:pt>
                      <c:pt idx="4529">
                        <c:v>15.874918183423301</c:v>
                      </c:pt>
                      <c:pt idx="4530">
                        <c:v>15.895641896673</c:v>
                      </c:pt>
                      <c:pt idx="4531">
                        <c:v>15.8970086042207</c:v>
                      </c:pt>
                      <c:pt idx="4532">
                        <c:v>15.928777755138899</c:v>
                      </c:pt>
                      <c:pt idx="4533">
                        <c:v>15.942185879692399</c:v>
                      </c:pt>
                      <c:pt idx="4534">
                        <c:v>15.801452090318399</c:v>
                      </c:pt>
                      <c:pt idx="4535">
                        <c:v>15.8593876993011</c:v>
                      </c:pt>
                      <c:pt idx="4536">
                        <c:v>15.912336877541099</c:v>
                      </c:pt>
                      <c:pt idx="4537">
                        <c:v>15.852008882773699</c:v>
                      </c:pt>
                      <c:pt idx="4538">
                        <c:v>15.899571064604901</c:v>
                      </c:pt>
                      <c:pt idx="4539">
                        <c:v>15.8663103085337</c:v>
                      </c:pt>
                      <c:pt idx="4540">
                        <c:v>15.828951567198301</c:v>
                      </c:pt>
                      <c:pt idx="4541">
                        <c:v>15.8948115444761</c:v>
                      </c:pt>
                      <c:pt idx="4542">
                        <c:v>15.823012235512399</c:v>
                      </c:pt>
                      <c:pt idx="4543">
                        <c:v>15.9404275736262</c:v>
                      </c:pt>
                      <c:pt idx="4544">
                        <c:v>15.9411069799475</c:v>
                      </c:pt>
                      <c:pt idx="4545">
                        <c:v>15.7923997868466</c:v>
                      </c:pt>
                      <c:pt idx="4546">
                        <c:v>15.973038150531</c:v>
                      </c:pt>
                      <c:pt idx="4547">
                        <c:v>15.915400374496199</c:v>
                      </c:pt>
                      <c:pt idx="4548">
                        <c:v>15.8740072403266</c:v>
                      </c:pt>
                      <c:pt idx="4549">
                        <c:v>15.962262599621701</c:v>
                      </c:pt>
                      <c:pt idx="4550">
                        <c:v>15.877070362731001</c:v>
                      </c:pt>
                      <c:pt idx="4551">
                        <c:v>15.9576317424994</c:v>
                      </c:pt>
                      <c:pt idx="4552">
                        <c:v>15.8103785839288</c:v>
                      </c:pt>
                      <c:pt idx="4553">
                        <c:v>15.962115548851999</c:v>
                      </c:pt>
                      <c:pt idx="4554">
                        <c:v>15.9546105933077</c:v>
                      </c:pt>
                      <c:pt idx="4555">
                        <c:v>16.000771198744701</c:v>
                      </c:pt>
                      <c:pt idx="4556">
                        <c:v>16.003666830678799</c:v>
                      </c:pt>
                      <c:pt idx="4557">
                        <c:v>15.955122643050901</c:v>
                      </c:pt>
                      <c:pt idx="4558">
                        <c:v>16.240320055582</c:v>
                      </c:pt>
                      <c:pt idx="4559">
                        <c:v>16.204157336807501</c:v>
                      </c:pt>
                      <c:pt idx="4560">
                        <c:v>15.953479559240799</c:v>
                      </c:pt>
                      <c:pt idx="4561">
                        <c:v>15.9489851496149</c:v>
                      </c:pt>
                      <c:pt idx="4562">
                        <c:v>15.9540590955362</c:v>
                      </c:pt>
                      <c:pt idx="4563">
                        <c:v>15.9624829771707</c:v>
                      </c:pt>
                      <c:pt idx="4564">
                        <c:v>15.979888458075401</c:v>
                      </c:pt>
                      <c:pt idx="4565">
                        <c:v>15.7980488005875</c:v>
                      </c:pt>
                      <c:pt idx="4566">
                        <c:v>15.790749161768201</c:v>
                      </c:pt>
                      <c:pt idx="4567">
                        <c:v>15.9008052892795</c:v>
                      </c:pt>
                      <c:pt idx="4568">
                        <c:v>15.977058750191199</c:v>
                      </c:pt>
                      <c:pt idx="4569">
                        <c:v>15.875653869309099</c:v>
                      </c:pt>
                      <c:pt idx="4570">
                        <c:v>15.794805636580399</c:v>
                      </c:pt>
                      <c:pt idx="4571">
                        <c:v>15.943914888800601</c:v>
                      </c:pt>
                      <c:pt idx="4572">
                        <c:v>15.784248364095699</c:v>
                      </c:pt>
                      <c:pt idx="4573">
                        <c:v>15.955242910977899</c:v>
                      </c:pt>
                      <c:pt idx="4574">
                        <c:v>15.964017420194899</c:v>
                      </c:pt>
                      <c:pt idx="4575">
                        <c:v>15.941775942312001</c:v>
                      </c:pt>
                      <c:pt idx="4576">
                        <c:v>15.8663300615138</c:v>
                      </c:pt>
                      <c:pt idx="4577">
                        <c:v>15.940169698157799</c:v>
                      </c:pt>
                      <c:pt idx="4578">
                        <c:v>15.8360927316062</c:v>
                      </c:pt>
                      <c:pt idx="4579">
                        <c:v>15.853524232237801</c:v>
                      </c:pt>
                      <c:pt idx="4580">
                        <c:v>15.8646422990871</c:v>
                      </c:pt>
                      <c:pt idx="4581">
                        <c:v>15.8883851332583</c:v>
                      </c:pt>
                      <c:pt idx="4582">
                        <c:v>15.8328909397496</c:v>
                      </c:pt>
                      <c:pt idx="4583">
                        <c:v>15.919340756145001</c:v>
                      </c:pt>
                      <c:pt idx="4584">
                        <c:v>15.9724093474242</c:v>
                      </c:pt>
                      <c:pt idx="4585">
                        <c:v>15.925310880145201</c:v>
                      </c:pt>
                      <c:pt idx="4586">
                        <c:v>15.9060294894142</c:v>
                      </c:pt>
                      <c:pt idx="4587">
                        <c:v>15.900212254245</c:v>
                      </c:pt>
                      <c:pt idx="4588">
                        <c:v>15.8582913763949</c:v>
                      </c:pt>
                      <c:pt idx="4589">
                        <c:v>15.883306100288999</c:v>
                      </c:pt>
                      <c:pt idx="4590">
                        <c:v>15.9715876354151</c:v>
                      </c:pt>
                      <c:pt idx="4591">
                        <c:v>15.860804312238001</c:v>
                      </c:pt>
                      <c:pt idx="4592">
                        <c:v>15.9504129190345</c:v>
                      </c:pt>
                      <c:pt idx="4593">
                        <c:v>16.005993809583298</c:v>
                      </c:pt>
                      <c:pt idx="4594">
                        <c:v>15.942505432380299</c:v>
                      </c:pt>
                      <c:pt idx="4595">
                        <c:v>15.878564237182699</c:v>
                      </c:pt>
                      <c:pt idx="4596">
                        <c:v>15.7914689937279</c:v>
                      </c:pt>
                      <c:pt idx="4597">
                        <c:v>15.825272488389899</c:v>
                      </c:pt>
                      <c:pt idx="4598">
                        <c:v>15.914926587424199</c:v>
                      </c:pt>
                      <c:pt idx="4599">
                        <c:v>15.838824703416501</c:v>
                      </c:pt>
                      <c:pt idx="4600">
                        <c:v>15.860011499894901</c:v>
                      </c:pt>
                      <c:pt idx="4601">
                        <c:v>15.9114520426069</c:v>
                      </c:pt>
                      <c:pt idx="4602">
                        <c:v>15.8887080196544</c:v>
                      </c:pt>
                      <c:pt idx="4603">
                        <c:v>15.8507819239644</c:v>
                      </c:pt>
                      <c:pt idx="4604">
                        <c:v>15.8013028723124</c:v>
                      </c:pt>
                      <c:pt idx="4605">
                        <c:v>15.8503832493943</c:v>
                      </c:pt>
                      <c:pt idx="4606">
                        <c:v>15.8991946576402</c:v>
                      </c:pt>
                      <c:pt idx="4607">
                        <c:v>15.8534193287318</c:v>
                      </c:pt>
                      <c:pt idx="4608">
                        <c:v>16.2112591841734</c:v>
                      </c:pt>
                      <c:pt idx="4609">
                        <c:v>15.881746355999599</c:v>
                      </c:pt>
                      <c:pt idx="4610">
                        <c:v>15.913752589474299</c:v>
                      </c:pt>
                      <c:pt idx="4611">
                        <c:v>15.8898835011057</c:v>
                      </c:pt>
                      <c:pt idx="4612">
                        <c:v>15.906932285292401</c:v>
                      </c:pt>
                      <c:pt idx="4613">
                        <c:v>15.8458620560182</c:v>
                      </c:pt>
                      <c:pt idx="4614">
                        <c:v>15.9319465477242</c:v>
                      </c:pt>
                      <c:pt idx="4615">
                        <c:v>15.7878472459953</c:v>
                      </c:pt>
                      <c:pt idx="4616">
                        <c:v>15.880179220318899</c:v>
                      </c:pt>
                      <c:pt idx="4617">
                        <c:v>15.870938620840001</c:v>
                      </c:pt>
                      <c:pt idx="4618">
                        <c:v>15.880632734478301</c:v>
                      </c:pt>
                      <c:pt idx="4619">
                        <c:v>15.885570367618399</c:v>
                      </c:pt>
                      <c:pt idx="4620">
                        <c:v>15.795097678071301</c:v>
                      </c:pt>
                      <c:pt idx="4621">
                        <c:v>15.872916235558</c:v>
                      </c:pt>
                      <c:pt idx="4622">
                        <c:v>15.8663001179931</c:v>
                      </c:pt>
                      <c:pt idx="4623">
                        <c:v>15.8285909340711</c:v>
                      </c:pt>
                      <c:pt idx="4624">
                        <c:v>15.973379895010799</c:v>
                      </c:pt>
                      <c:pt idx="4625">
                        <c:v>15.8093362396021</c:v>
                      </c:pt>
                      <c:pt idx="4626">
                        <c:v>15.909237275368699</c:v>
                      </c:pt>
                      <c:pt idx="4627">
                        <c:v>15.915601626809201</c:v>
                      </c:pt>
                      <c:pt idx="4628">
                        <c:v>15.9983077965794</c:v>
                      </c:pt>
                      <c:pt idx="4629">
                        <c:v>16.235464268391599</c:v>
                      </c:pt>
                      <c:pt idx="4630">
                        <c:v>15.9562784800162</c:v>
                      </c:pt>
                      <c:pt idx="4631">
                        <c:v>15.989341763407101</c:v>
                      </c:pt>
                      <c:pt idx="4632">
                        <c:v>15.9719248004562</c:v>
                      </c:pt>
                      <c:pt idx="4633">
                        <c:v>15.993308528383899</c:v>
                      </c:pt>
                      <c:pt idx="4634">
                        <c:v>15.774200188312999</c:v>
                      </c:pt>
                      <c:pt idx="4635">
                        <c:v>15.8328023703273</c:v>
                      </c:pt>
                      <c:pt idx="4636">
                        <c:v>15.948993743000401</c:v>
                      </c:pt>
                      <c:pt idx="4637">
                        <c:v>15.877282567850401</c:v>
                      </c:pt>
                      <c:pt idx="4638">
                        <c:v>15.965141042421999</c:v>
                      </c:pt>
                      <c:pt idx="4639">
                        <c:v>15.971439218627401</c:v>
                      </c:pt>
                      <c:pt idx="4640">
                        <c:v>15.921727658316099</c:v>
                      </c:pt>
                      <c:pt idx="4641">
                        <c:v>15.8552431995556</c:v>
                      </c:pt>
                      <c:pt idx="4642">
                        <c:v>15.8701555411133</c:v>
                      </c:pt>
                      <c:pt idx="4643">
                        <c:v>15.8864913321851</c:v>
                      </c:pt>
                      <c:pt idx="4644">
                        <c:v>15.876426214386999</c:v>
                      </c:pt>
                      <c:pt idx="4645">
                        <c:v>15.990370008716001</c:v>
                      </c:pt>
                      <c:pt idx="4646">
                        <c:v>15.9459472773169</c:v>
                      </c:pt>
                      <c:pt idx="4647">
                        <c:v>15.955089176627901</c:v>
                      </c:pt>
                      <c:pt idx="4648">
                        <c:v>15.992943798084299</c:v>
                      </c:pt>
                      <c:pt idx="4649">
                        <c:v>15.949312299209801</c:v>
                      </c:pt>
                      <c:pt idx="4650">
                        <c:v>15.8802821709391</c:v>
                      </c:pt>
                      <c:pt idx="4651">
                        <c:v>15.774003288421699</c:v>
                      </c:pt>
                      <c:pt idx="4652">
                        <c:v>15.9098995311771</c:v>
                      </c:pt>
                      <c:pt idx="4653">
                        <c:v>15.8654719309667</c:v>
                      </c:pt>
                      <c:pt idx="4654">
                        <c:v>15.8859409207772</c:v>
                      </c:pt>
                      <c:pt idx="4655">
                        <c:v>15.780986066255799</c:v>
                      </c:pt>
                      <c:pt idx="4656">
                        <c:v>15.9013694826894</c:v>
                      </c:pt>
                      <c:pt idx="4657">
                        <c:v>13.3061972292288</c:v>
                      </c:pt>
                      <c:pt idx="4658">
                        <c:v>13.267408827715199</c:v>
                      </c:pt>
                      <c:pt idx="4659">
                        <c:v>12.991325737586401</c:v>
                      </c:pt>
                      <c:pt idx="4660">
                        <c:v>12.900298533540299</c:v>
                      </c:pt>
                      <c:pt idx="4661">
                        <c:v>12.9490967531677</c:v>
                      </c:pt>
                      <c:pt idx="4662">
                        <c:v>13.019341998733999</c:v>
                      </c:pt>
                      <c:pt idx="4663">
                        <c:v>13.556184657989199</c:v>
                      </c:pt>
                      <c:pt idx="4664">
                        <c:v>13.404984064848501</c:v>
                      </c:pt>
                      <c:pt idx="4665">
                        <c:v>13.2784270011228</c:v>
                      </c:pt>
                      <c:pt idx="4666">
                        <c:v>12.9624454648824</c:v>
                      </c:pt>
                      <c:pt idx="4667">
                        <c:v>13.1002553852163</c:v>
                      </c:pt>
                      <c:pt idx="4668">
                        <c:v>12.929840617276501</c:v>
                      </c:pt>
                      <c:pt idx="4669">
                        <c:v>12.916641154050399</c:v>
                      </c:pt>
                      <c:pt idx="4670">
                        <c:v>13.432194308542</c:v>
                      </c:pt>
                      <c:pt idx="4671">
                        <c:v>13.303203327725001</c:v>
                      </c:pt>
                      <c:pt idx="4672">
                        <c:v>12.9980518026999</c:v>
                      </c:pt>
                      <c:pt idx="4673">
                        <c:v>13.0529084434287</c:v>
                      </c:pt>
                      <c:pt idx="4674">
                        <c:v>12.921898955613401</c:v>
                      </c:pt>
                      <c:pt idx="4675">
                        <c:v>12.9828973524502</c:v>
                      </c:pt>
                      <c:pt idx="4676">
                        <c:v>13.3341872223628</c:v>
                      </c:pt>
                      <c:pt idx="4677">
                        <c:v>12.9829756189064</c:v>
                      </c:pt>
                      <c:pt idx="4678">
                        <c:v>15.9176513838113</c:v>
                      </c:pt>
                      <c:pt idx="4679">
                        <c:v>15.941786589954001</c:v>
                      </c:pt>
                      <c:pt idx="4680">
                        <c:v>15.9746699526311</c:v>
                      </c:pt>
                      <c:pt idx="4681">
                        <c:v>15.790945115733001</c:v>
                      </c:pt>
                      <c:pt idx="4682">
                        <c:v>15.8914649466595</c:v>
                      </c:pt>
                      <c:pt idx="4683">
                        <c:v>15.8038787397431</c:v>
                      </c:pt>
                      <c:pt idx="4684">
                        <c:v>15.959031268036799</c:v>
                      </c:pt>
                      <c:pt idx="4685">
                        <c:v>16.211660625638999</c:v>
                      </c:pt>
                      <c:pt idx="4686">
                        <c:v>15.943743339213199</c:v>
                      </c:pt>
                      <c:pt idx="4687">
                        <c:v>15.9538999979526</c:v>
                      </c:pt>
                      <c:pt idx="4688">
                        <c:v>15.9466107656043</c:v>
                      </c:pt>
                      <c:pt idx="4689">
                        <c:v>15.798902987919501</c:v>
                      </c:pt>
                      <c:pt idx="4690">
                        <c:v>15.9760508260326</c:v>
                      </c:pt>
                      <c:pt idx="4691">
                        <c:v>15.990564165549801</c:v>
                      </c:pt>
                      <c:pt idx="4692">
                        <c:v>15.9442163366705</c:v>
                      </c:pt>
                      <c:pt idx="4693">
                        <c:v>15.892968566804701</c:v>
                      </c:pt>
                      <c:pt idx="4694">
                        <c:v>16.021523828228698</c:v>
                      </c:pt>
                      <c:pt idx="4695">
                        <c:v>15.9503479455083</c:v>
                      </c:pt>
                      <c:pt idx="4696">
                        <c:v>15.9069169633269</c:v>
                      </c:pt>
                      <c:pt idx="4697">
                        <c:v>15.9519710276812</c:v>
                      </c:pt>
                      <c:pt idx="4698">
                        <c:v>15.838989281560901</c:v>
                      </c:pt>
                      <c:pt idx="4699">
                        <c:v>15.974496542140299</c:v>
                      </c:pt>
                      <c:pt idx="4700">
                        <c:v>16.2568250575411</c:v>
                      </c:pt>
                      <c:pt idx="4701">
                        <c:v>15.9892720229102</c:v>
                      </c:pt>
                      <c:pt idx="4702">
                        <c:v>16.0031180027812</c:v>
                      </c:pt>
                      <c:pt idx="4703">
                        <c:v>16.001852037769599</c:v>
                      </c:pt>
                      <c:pt idx="4704">
                        <c:v>15.946872974199501</c:v>
                      </c:pt>
                      <c:pt idx="4705">
                        <c:v>16.251000415501501</c:v>
                      </c:pt>
                      <c:pt idx="4706">
                        <c:v>16.328799397217999</c:v>
                      </c:pt>
                      <c:pt idx="4707">
                        <c:v>16.087650231552299</c:v>
                      </c:pt>
                      <c:pt idx="4708">
                        <c:v>16.138094765915501</c:v>
                      </c:pt>
                      <c:pt idx="4709">
                        <c:v>16.057461774706201</c:v>
                      </c:pt>
                      <c:pt idx="4710">
                        <c:v>16.338716954040301</c:v>
                      </c:pt>
                      <c:pt idx="4711">
                        <c:v>16.028777739037999</c:v>
                      </c:pt>
                      <c:pt idx="4712">
                        <c:v>15.9446586459723</c:v>
                      </c:pt>
                      <c:pt idx="4713">
                        <c:v>15.9903886714172</c:v>
                      </c:pt>
                      <c:pt idx="4714">
                        <c:v>16.044953770341198</c:v>
                      </c:pt>
                      <c:pt idx="4715">
                        <c:v>16.218274847277399</c:v>
                      </c:pt>
                      <c:pt idx="4716">
                        <c:v>15.943016025977199</c:v>
                      </c:pt>
                      <c:pt idx="4717">
                        <c:v>16.146602707402</c:v>
                      </c:pt>
                      <c:pt idx="4718">
                        <c:v>16.076400612882502</c:v>
                      </c:pt>
                      <c:pt idx="4719">
                        <c:v>16.0814478474149</c:v>
                      </c:pt>
                      <c:pt idx="4720">
                        <c:v>16.312124343092201</c:v>
                      </c:pt>
                      <c:pt idx="4721">
                        <c:v>16.119017327536302</c:v>
                      </c:pt>
                      <c:pt idx="4722">
                        <c:v>15.9765269309188</c:v>
                      </c:pt>
                      <c:pt idx="4723">
                        <c:v>16.035949427717402</c:v>
                      </c:pt>
                      <c:pt idx="4724">
                        <c:v>16.0882361121629</c:v>
                      </c:pt>
                      <c:pt idx="4725">
                        <c:v>16.037614659420601</c:v>
                      </c:pt>
                      <c:pt idx="4726">
                        <c:v>16.035350103649701</c:v>
                      </c:pt>
                      <c:pt idx="4727">
                        <c:v>15.931703926957301</c:v>
                      </c:pt>
                      <c:pt idx="4728">
                        <c:v>16.0413818802785</c:v>
                      </c:pt>
                      <c:pt idx="4729">
                        <c:v>16.026667881808201</c:v>
                      </c:pt>
                      <c:pt idx="4730">
                        <c:v>16.1010653238732</c:v>
                      </c:pt>
                      <c:pt idx="4731">
                        <c:v>16.3439684363846</c:v>
                      </c:pt>
                      <c:pt idx="4732">
                        <c:v>16.0561554874343</c:v>
                      </c:pt>
                      <c:pt idx="4733">
                        <c:v>16.217793315995198</c:v>
                      </c:pt>
                      <c:pt idx="4734">
                        <c:v>15.9564927413143</c:v>
                      </c:pt>
                      <c:pt idx="4735">
                        <c:v>15.940557554575699</c:v>
                      </c:pt>
                      <c:pt idx="4736">
                        <c:v>16.123131968078301</c:v>
                      </c:pt>
                      <c:pt idx="4737">
                        <c:v>16.093816282947198</c:v>
                      </c:pt>
                      <c:pt idx="4738">
                        <c:v>16.094684932254701</c:v>
                      </c:pt>
                      <c:pt idx="4739">
                        <c:v>16.090641769094901</c:v>
                      </c:pt>
                      <c:pt idx="4740">
                        <c:v>16.335462277866199</c:v>
                      </c:pt>
                      <c:pt idx="4741">
                        <c:v>16.0628982936597</c:v>
                      </c:pt>
                      <c:pt idx="4742">
                        <c:v>16.046122523080701</c:v>
                      </c:pt>
                      <c:pt idx="4743">
                        <c:v>15.980233677541101</c:v>
                      </c:pt>
                      <c:pt idx="4744">
                        <c:v>16.1226167202515</c:v>
                      </c:pt>
                      <c:pt idx="4745">
                        <c:v>16.06787540973</c:v>
                      </c:pt>
                      <c:pt idx="4746">
                        <c:v>16.125557888069899</c:v>
                      </c:pt>
                      <c:pt idx="4747">
                        <c:v>15.9970717307679</c:v>
                      </c:pt>
                      <c:pt idx="4748">
                        <c:v>16.0478561585482</c:v>
                      </c:pt>
                      <c:pt idx="4749">
                        <c:v>16.014298764790599</c:v>
                      </c:pt>
                      <c:pt idx="4750">
                        <c:v>16.090283217827999</c:v>
                      </c:pt>
                      <c:pt idx="4751">
                        <c:v>16.028846247463001</c:v>
                      </c:pt>
                      <c:pt idx="4752">
                        <c:v>16.2180742879668</c:v>
                      </c:pt>
                      <c:pt idx="4753">
                        <c:v>16.060017801778901</c:v>
                      </c:pt>
                      <c:pt idx="4754">
                        <c:v>16.132113290112901</c:v>
                      </c:pt>
                      <c:pt idx="4755">
                        <c:v>16.029306816264899</c:v>
                      </c:pt>
                      <c:pt idx="4756">
                        <c:v>15.962099094126</c:v>
                      </c:pt>
                      <c:pt idx="4757">
                        <c:v>15.9966984312588</c:v>
                      </c:pt>
                      <c:pt idx="4758">
                        <c:v>16.031845431675201</c:v>
                      </c:pt>
                      <c:pt idx="4759">
                        <c:v>16.0197484266827</c:v>
                      </c:pt>
                      <c:pt idx="4760">
                        <c:v>16.058763150685198</c:v>
                      </c:pt>
                      <c:pt idx="4761">
                        <c:v>16.228627816535798</c:v>
                      </c:pt>
                      <c:pt idx="4762">
                        <c:v>16.0418089933091</c:v>
                      </c:pt>
                      <c:pt idx="4763">
                        <c:v>16.325540844617301</c:v>
                      </c:pt>
                      <c:pt idx="4764">
                        <c:v>16.065872579634298</c:v>
                      </c:pt>
                      <c:pt idx="4765">
                        <c:v>16.0844247083791</c:v>
                      </c:pt>
                      <c:pt idx="4766">
                        <c:v>16.2396829323052</c:v>
                      </c:pt>
                      <c:pt idx="4767">
                        <c:v>16.0628690391686</c:v>
                      </c:pt>
                      <c:pt idx="4768">
                        <c:v>15.9997549140883</c:v>
                      </c:pt>
                      <c:pt idx="4769">
                        <c:v>15.935966111373</c:v>
                      </c:pt>
                      <c:pt idx="4770">
                        <c:v>16.126141992121301</c:v>
                      </c:pt>
                      <c:pt idx="4771">
                        <c:v>16.083937652202899</c:v>
                      </c:pt>
                      <c:pt idx="4772">
                        <c:v>16.1119936838532</c:v>
                      </c:pt>
                      <c:pt idx="4773">
                        <c:v>16.071040600323499</c:v>
                      </c:pt>
                      <c:pt idx="4774">
                        <c:v>16.107650844872399</c:v>
                      </c:pt>
                      <c:pt idx="4775">
                        <c:v>16.353234698149699</c:v>
                      </c:pt>
                      <c:pt idx="4776">
                        <c:v>16.065040362125998</c:v>
                      </c:pt>
                      <c:pt idx="4777">
                        <c:v>15.9787877371893</c:v>
                      </c:pt>
                      <c:pt idx="4778">
                        <c:v>15.9682977976478</c:v>
                      </c:pt>
                      <c:pt idx="4779">
                        <c:v>16.053654573220602</c:v>
                      </c:pt>
                      <c:pt idx="4780">
                        <c:v>16.0314679449808</c:v>
                      </c:pt>
                      <c:pt idx="4781">
                        <c:v>16.045262682120001</c:v>
                      </c:pt>
                      <c:pt idx="4782">
                        <c:v>16.031514031460301</c:v>
                      </c:pt>
                      <c:pt idx="4783">
                        <c:v>16.033753629997399</c:v>
                      </c:pt>
                      <c:pt idx="4784">
                        <c:v>16.025788690562099</c:v>
                      </c:pt>
                      <c:pt idx="4785">
                        <c:v>16.111644895168801</c:v>
                      </c:pt>
                      <c:pt idx="4786">
                        <c:v>15.979587276031801</c:v>
                      </c:pt>
                      <c:pt idx="4787">
                        <c:v>16.111724724703802</c:v>
                      </c:pt>
                      <c:pt idx="4788">
                        <c:v>16.0891076742286</c:v>
                      </c:pt>
                      <c:pt idx="4789">
                        <c:v>16.218552942432101</c:v>
                      </c:pt>
                      <c:pt idx="4790">
                        <c:v>16.131174045860199</c:v>
                      </c:pt>
                      <c:pt idx="4791">
                        <c:v>15.987144543496999</c:v>
                      </c:pt>
                      <c:pt idx="4792">
                        <c:v>16.050904197757198</c:v>
                      </c:pt>
                      <c:pt idx="4793">
                        <c:v>16.083742945011</c:v>
                      </c:pt>
                      <c:pt idx="4794">
                        <c:v>16.0342664577677</c:v>
                      </c:pt>
                      <c:pt idx="4795">
                        <c:v>16.0848751057292</c:v>
                      </c:pt>
                      <c:pt idx="4796">
                        <c:v>15.9252050882909</c:v>
                      </c:pt>
                      <c:pt idx="4797">
                        <c:v>16.031163117711699</c:v>
                      </c:pt>
                      <c:pt idx="4798">
                        <c:v>16.073282101517801</c:v>
                      </c:pt>
                      <c:pt idx="4799">
                        <c:v>16.1336075070693</c:v>
                      </c:pt>
                      <c:pt idx="4800">
                        <c:v>16.2129729984646</c:v>
                      </c:pt>
                      <c:pt idx="4801">
                        <c:v>16.077570362479801</c:v>
                      </c:pt>
                      <c:pt idx="4802">
                        <c:v>16.0438996243475</c:v>
                      </c:pt>
                      <c:pt idx="4803">
                        <c:v>16.1414823147507</c:v>
                      </c:pt>
                      <c:pt idx="4804">
                        <c:v>16.0452314930798</c:v>
                      </c:pt>
                      <c:pt idx="4805">
                        <c:v>15.9358448947425</c:v>
                      </c:pt>
                      <c:pt idx="4806">
                        <c:v>15.93182678933</c:v>
                      </c:pt>
                      <c:pt idx="4807">
                        <c:v>15.982442958041499</c:v>
                      </c:pt>
                      <c:pt idx="4808">
                        <c:v>16.049770163994499</c:v>
                      </c:pt>
                      <c:pt idx="4809">
                        <c:v>16.024636451877701</c:v>
                      </c:pt>
                      <c:pt idx="4810">
                        <c:v>16.072863210756601</c:v>
                      </c:pt>
                      <c:pt idx="4811">
                        <c:v>16.113708163778401</c:v>
                      </c:pt>
                      <c:pt idx="4812">
                        <c:v>15.934611356824099</c:v>
                      </c:pt>
                      <c:pt idx="4813">
                        <c:v>16.234964057978001</c:v>
                      </c:pt>
                      <c:pt idx="4814">
                        <c:v>15.978284247274001</c:v>
                      </c:pt>
                      <c:pt idx="4815">
                        <c:v>16.052608299705799</c:v>
                      </c:pt>
                      <c:pt idx="4816">
                        <c:v>16.342043528104199</c:v>
                      </c:pt>
                      <c:pt idx="4817">
                        <c:v>16.029878674256299</c:v>
                      </c:pt>
                      <c:pt idx="4818">
                        <c:v>16.080719930798502</c:v>
                      </c:pt>
                      <c:pt idx="4819">
                        <c:v>16.053767388593101</c:v>
                      </c:pt>
                      <c:pt idx="4820">
                        <c:v>16.216339521225802</c:v>
                      </c:pt>
                      <c:pt idx="4821">
                        <c:v>15.9833351729805</c:v>
                      </c:pt>
                      <c:pt idx="4822">
                        <c:v>16.052634934385399</c:v>
                      </c:pt>
                      <c:pt idx="4823">
                        <c:v>15.965902658961401</c:v>
                      </c:pt>
                      <c:pt idx="4824">
                        <c:v>15.968471005874401</c:v>
                      </c:pt>
                      <c:pt idx="4825">
                        <c:v>16.133361664840901</c:v>
                      </c:pt>
                      <c:pt idx="4826">
                        <c:v>16.097525552721301</c:v>
                      </c:pt>
                      <c:pt idx="4827">
                        <c:v>16.0707197980445</c:v>
                      </c:pt>
                      <c:pt idx="4828">
                        <c:v>16.122833095013299</c:v>
                      </c:pt>
                      <c:pt idx="4829">
                        <c:v>16.0710828612727</c:v>
                      </c:pt>
                      <c:pt idx="4830">
                        <c:v>16.106420901300499</c:v>
                      </c:pt>
                      <c:pt idx="4831">
                        <c:v>16.365100010204099</c:v>
                      </c:pt>
                      <c:pt idx="4832">
                        <c:v>16.328488435856499</c:v>
                      </c:pt>
                      <c:pt idx="4833">
                        <c:v>16.055330492444199</c:v>
                      </c:pt>
                      <c:pt idx="4834">
                        <c:v>16.143506597171701</c:v>
                      </c:pt>
                      <c:pt idx="4835">
                        <c:v>16.0644310274592</c:v>
                      </c:pt>
                      <c:pt idx="4836">
                        <c:v>16.0521085787761</c:v>
                      </c:pt>
                      <c:pt idx="4837">
                        <c:v>15.931496890736501</c:v>
                      </c:pt>
                      <c:pt idx="4838">
                        <c:v>15.989449001781001</c:v>
                      </c:pt>
                      <c:pt idx="4839">
                        <c:v>16.203952210766499</c:v>
                      </c:pt>
                      <c:pt idx="4840">
                        <c:v>15.9673298993886</c:v>
                      </c:pt>
                      <c:pt idx="4841">
                        <c:v>16.067516973661299</c:v>
                      </c:pt>
                      <c:pt idx="4842">
                        <c:v>16.126724225979601</c:v>
                      </c:pt>
                      <c:pt idx="4843">
                        <c:v>16.0338228185955</c:v>
                      </c:pt>
                      <c:pt idx="4844">
                        <c:v>16.035200912655899</c:v>
                      </c:pt>
                      <c:pt idx="4845">
                        <c:v>16.0643881525673</c:v>
                      </c:pt>
                      <c:pt idx="4846">
                        <c:v>16.039150980076499</c:v>
                      </c:pt>
                      <c:pt idx="4847">
                        <c:v>16.0501435303023</c:v>
                      </c:pt>
                      <c:pt idx="4848">
                        <c:v>16.342593621075601</c:v>
                      </c:pt>
                      <c:pt idx="4849">
                        <c:v>16.052476757481202</c:v>
                      </c:pt>
                      <c:pt idx="4850">
                        <c:v>16.004857397323299</c:v>
                      </c:pt>
                      <c:pt idx="4851">
                        <c:v>16.1346429045742</c:v>
                      </c:pt>
                      <c:pt idx="4852">
                        <c:v>16.0532797008008</c:v>
                      </c:pt>
                      <c:pt idx="4853">
                        <c:v>16.026040523469501</c:v>
                      </c:pt>
                      <c:pt idx="4854">
                        <c:v>15.984909454575799</c:v>
                      </c:pt>
                      <c:pt idx="4855">
                        <c:v>16.0745955004043</c:v>
                      </c:pt>
                      <c:pt idx="4856">
                        <c:v>16.1304689622078</c:v>
                      </c:pt>
                      <c:pt idx="4857">
                        <c:v>16.069628682791102</c:v>
                      </c:pt>
                      <c:pt idx="4858">
                        <c:v>16.033291541339199</c:v>
                      </c:pt>
                      <c:pt idx="4859">
                        <c:v>16.222648122744701</c:v>
                      </c:pt>
                      <c:pt idx="4860">
                        <c:v>16.1224619208113</c:v>
                      </c:pt>
                      <c:pt idx="4861">
                        <c:v>15.9847327086178</c:v>
                      </c:pt>
                      <c:pt idx="4862">
                        <c:v>16.233872874128199</c:v>
                      </c:pt>
                      <c:pt idx="4863">
                        <c:v>16.054434145796101</c:v>
                      </c:pt>
                      <c:pt idx="4864">
                        <c:v>16.105757245390201</c:v>
                      </c:pt>
                      <c:pt idx="4865">
                        <c:v>16.051420945451198</c:v>
                      </c:pt>
                      <c:pt idx="4866">
                        <c:v>16.0804982964322</c:v>
                      </c:pt>
                      <c:pt idx="4867">
                        <c:v>16.079152135047</c:v>
                      </c:pt>
                      <c:pt idx="4868">
                        <c:v>16.003184880700299</c:v>
                      </c:pt>
                      <c:pt idx="4869">
                        <c:v>15.938608444126899</c:v>
                      </c:pt>
                      <c:pt idx="4870">
                        <c:v>16.028392994108401</c:v>
                      </c:pt>
                      <c:pt idx="4871">
                        <c:v>16.033939355672299</c:v>
                      </c:pt>
                      <c:pt idx="4872">
                        <c:v>16.074538040986798</c:v>
                      </c:pt>
                      <c:pt idx="4873">
                        <c:v>15.9792215254895</c:v>
                      </c:pt>
                      <c:pt idx="4874">
                        <c:v>16.1415266778126</c:v>
                      </c:pt>
                      <c:pt idx="4875">
                        <c:v>16.213542872926201</c:v>
                      </c:pt>
                      <c:pt idx="4876">
                        <c:v>16.069757884273699</c:v>
                      </c:pt>
                      <c:pt idx="4877">
                        <c:v>15.9606701087089</c:v>
                      </c:pt>
                      <c:pt idx="4878">
                        <c:v>16.036060046109899</c:v>
                      </c:pt>
                      <c:pt idx="4879">
                        <c:v>16.156464680018999</c:v>
                      </c:pt>
                      <c:pt idx="4880">
                        <c:v>16.061460183445099</c:v>
                      </c:pt>
                      <c:pt idx="4881">
                        <c:v>15.9762521949838</c:v>
                      </c:pt>
                      <c:pt idx="4882">
                        <c:v>16.1275889417415</c:v>
                      </c:pt>
                      <c:pt idx="4883">
                        <c:v>15.962433745059</c:v>
                      </c:pt>
                      <c:pt idx="4884">
                        <c:v>16.0167300824485</c:v>
                      </c:pt>
                      <c:pt idx="4885">
                        <c:v>16.05955829761</c:v>
                      </c:pt>
                      <c:pt idx="4886">
                        <c:v>16.017227919492001</c:v>
                      </c:pt>
                      <c:pt idx="4887">
                        <c:v>16.083919413477801</c:v>
                      </c:pt>
                      <c:pt idx="4888">
                        <c:v>12.9739124063369</c:v>
                      </c:pt>
                      <c:pt idx="4889">
                        <c:v>12.8489982300355</c:v>
                      </c:pt>
                      <c:pt idx="4890">
                        <c:v>12.9985312758881</c:v>
                      </c:pt>
                      <c:pt idx="4891">
                        <c:v>12.977080020871499</c:v>
                      </c:pt>
                      <c:pt idx="4892">
                        <c:v>12.900074287427699</c:v>
                      </c:pt>
                      <c:pt idx="4893">
                        <c:v>13.012231134819601</c:v>
                      </c:pt>
                      <c:pt idx="4894">
                        <c:v>12.9970151172176</c:v>
                      </c:pt>
                      <c:pt idx="4895">
                        <c:v>12.626140603162</c:v>
                      </c:pt>
                      <c:pt idx="4896">
                        <c:v>12.5685914373295</c:v>
                      </c:pt>
                      <c:pt idx="4897">
                        <c:v>12.5805764934334</c:v>
                      </c:pt>
                      <c:pt idx="4898">
                        <c:v>12.6726761628332</c:v>
                      </c:pt>
                      <c:pt idx="4899">
                        <c:v>12.475160315262301</c:v>
                      </c:pt>
                      <c:pt idx="4900">
                        <c:v>12.384559677897901</c:v>
                      </c:pt>
                      <c:pt idx="4901">
                        <c:v>15.596932935343</c:v>
                      </c:pt>
                      <c:pt idx="4902">
                        <c:v>15.3339610049591</c:v>
                      </c:pt>
                      <c:pt idx="4903">
                        <c:v>15.368484737210499</c:v>
                      </c:pt>
                      <c:pt idx="4904">
                        <c:v>15.335047728506201</c:v>
                      </c:pt>
                      <c:pt idx="4905">
                        <c:v>15.325954072872699</c:v>
                      </c:pt>
                      <c:pt idx="4906">
                        <c:v>15.3623275172665</c:v>
                      </c:pt>
                      <c:pt idx="4907">
                        <c:v>15.3259102950582</c:v>
                      </c:pt>
                      <c:pt idx="4908">
                        <c:v>15.619092239356601</c:v>
                      </c:pt>
                      <c:pt idx="4909">
                        <c:v>16.330595416454099</c:v>
                      </c:pt>
                      <c:pt idx="4910">
                        <c:v>16.102819454318801</c:v>
                      </c:pt>
                      <c:pt idx="4911">
                        <c:v>16.127346609517001</c:v>
                      </c:pt>
                      <c:pt idx="4912">
                        <c:v>16.082640992278201</c:v>
                      </c:pt>
                      <c:pt idx="4913">
                        <c:v>15.9579802525441</c:v>
                      </c:pt>
                      <c:pt idx="4914">
                        <c:v>16.249510546577898</c:v>
                      </c:pt>
                      <c:pt idx="4915">
                        <c:v>16.1255092976761</c:v>
                      </c:pt>
                      <c:pt idx="4916">
                        <c:v>15.986239133509301</c:v>
                      </c:pt>
                      <c:pt idx="4917">
                        <c:v>16.056479615949002</c:v>
                      </c:pt>
                      <c:pt idx="4918">
                        <c:v>16.359477759807799</c:v>
                      </c:pt>
                      <c:pt idx="4919">
                        <c:v>16.0901090018064</c:v>
                      </c:pt>
                      <c:pt idx="4920">
                        <c:v>16.010778055377799</c:v>
                      </c:pt>
                      <c:pt idx="4921">
                        <c:v>16.087650227057701</c:v>
                      </c:pt>
                      <c:pt idx="4922">
                        <c:v>16.078260121626801</c:v>
                      </c:pt>
                      <c:pt idx="4923">
                        <c:v>16.227869951941599</c:v>
                      </c:pt>
                      <c:pt idx="4924">
                        <c:v>16.068958811629699</c:v>
                      </c:pt>
                      <c:pt idx="4925">
                        <c:v>16.022731762484501</c:v>
                      </c:pt>
                      <c:pt idx="4926">
                        <c:v>16.027870277686201</c:v>
                      </c:pt>
                      <c:pt idx="4927">
                        <c:v>16.024560819389201</c:v>
                      </c:pt>
                      <c:pt idx="4928">
                        <c:v>15.950226387399301</c:v>
                      </c:pt>
                      <c:pt idx="4929">
                        <c:v>16.139619208200202</c:v>
                      </c:pt>
                      <c:pt idx="4930">
                        <c:v>16.334361562864899</c:v>
                      </c:pt>
                      <c:pt idx="4931">
                        <c:v>16.100881894663001</c:v>
                      </c:pt>
                      <c:pt idx="4932">
                        <c:v>16.080131959015201</c:v>
                      </c:pt>
                      <c:pt idx="4933">
                        <c:v>16.123021020059699</c:v>
                      </c:pt>
                      <c:pt idx="4934">
                        <c:v>16.074902462984099</c:v>
                      </c:pt>
                      <c:pt idx="4935">
                        <c:v>16.088472771278202</c:v>
                      </c:pt>
                      <c:pt idx="4936">
                        <c:v>16.348963091825102</c:v>
                      </c:pt>
                      <c:pt idx="4937">
                        <c:v>16.402448218360401</c:v>
                      </c:pt>
                      <c:pt idx="4938">
                        <c:v>16.153648014471699</c:v>
                      </c:pt>
                      <c:pt idx="4939">
                        <c:v>16.1522630624149</c:v>
                      </c:pt>
                      <c:pt idx="4940">
                        <c:v>16.398240932214701</c:v>
                      </c:pt>
                      <c:pt idx="4941">
                        <c:v>16.105467677436</c:v>
                      </c:pt>
                      <c:pt idx="4942">
                        <c:v>16.054106668520902</c:v>
                      </c:pt>
                      <c:pt idx="4943">
                        <c:v>16.163860301724</c:v>
                      </c:pt>
                      <c:pt idx="4944">
                        <c:v>16.123118168258301</c:v>
                      </c:pt>
                      <c:pt idx="4945">
                        <c:v>16.150717866580901</c:v>
                      </c:pt>
                      <c:pt idx="4946">
                        <c:v>16.386787521785902</c:v>
                      </c:pt>
                      <c:pt idx="4947">
                        <c:v>16.163017623717401</c:v>
                      </c:pt>
                      <c:pt idx="4948">
                        <c:v>16.147588593283199</c:v>
                      </c:pt>
                      <c:pt idx="4949">
                        <c:v>16.122307178318501</c:v>
                      </c:pt>
                      <c:pt idx="4950">
                        <c:v>16.126281736815599</c:v>
                      </c:pt>
                      <c:pt idx="4951">
                        <c:v>16.080161075954599</c:v>
                      </c:pt>
                      <c:pt idx="4952">
                        <c:v>16.1558784295515</c:v>
                      </c:pt>
                      <c:pt idx="4953">
                        <c:v>16.161199294500499</c:v>
                      </c:pt>
                      <c:pt idx="4954">
                        <c:v>16.1139853790676</c:v>
                      </c:pt>
                      <c:pt idx="4955">
                        <c:v>16.165943118692201</c:v>
                      </c:pt>
                      <c:pt idx="4956">
                        <c:v>16.428867648528598</c:v>
                      </c:pt>
                      <c:pt idx="4957">
                        <c:v>16.1405751655392</c:v>
                      </c:pt>
                      <c:pt idx="4958">
                        <c:v>16.1804931890589</c:v>
                      </c:pt>
                      <c:pt idx="4959">
                        <c:v>16.146185030876602</c:v>
                      </c:pt>
                      <c:pt idx="4960">
                        <c:v>16.3384818213442</c:v>
                      </c:pt>
                      <c:pt idx="4961">
                        <c:v>16.143319669042199</c:v>
                      </c:pt>
                      <c:pt idx="4962">
                        <c:v>16.0887929781751</c:v>
                      </c:pt>
                      <c:pt idx="4963">
                        <c:v>16.207169244118301</c:v>
                      </c:pt>
                      <c:pt idx="4964">
                        <c:v>16.1467498846818</c:v>
                      </c:pt>
                      <c:pt idx="4965">
                        <c:v>16.068842512104101</c:v>
                      </c:pt>
                      <c:pt idx="4966">
                        <c:v>16.158971103862601</c:v>
                      </c:pt>
                      <c:pt idx="4967">
                        <c:v>16.148469955948901</c:v>
                      </c:pt>
                      <c:pt idx="4968">
                        <c:v>16.166963066064501</c:v>
                      </c:pt>
                      <c:pt idx="4969">
                        <c:v>16.108155057783001</c:v>
                      </c:pt>
                      <c:pt idx="4970">
                        <c:v>16.149036729140899</c:v>
                      </c:pt>
                      <c:pt idx="4971">
                        <c:v>16.404740617754101</c:v>
                      </c:pt>
                      <c:pt idx="4972">
                        <c:v>16.105970027898699</c:v>
                      </c:pt>
                      <c:pt idx="4973">
                        <c:v>16.132800581381101</c:v>
                      </c:pt>
                      <c:pt idx="4974">
                        <c:v>16.145654497379699</c:v>
                      </c:pt>
                      <c:pt idx="4975">
                        <c:v>16.332751856983599</c:v>
                      </c:pt>
                      <c:pt idx="4976">
                        <c:v>16.201121047769501</c:v>
                      </c:pt>
                      <c:pt idx="4977">
                        <c:v>16.177925149862599</c:v>
                      </c:pt>
                      <c:pt idx="4978">
                        <c:v>16.359523985098399</c:v>
                      </c:pt>
                      <c:pt idx="4979">
                        <c:v>16.320895578237899</c:v>
                      </c:pt>
                      <c:pt idx="4980">
                        <c:v>16.176786252059699</c:v>
                      </c:pt>
                      <c:pt idx="4981">
                        <c:v>16.113767259316599</c:v>
                      </c:pt>
                      <c:pt idx="4982">
                        <c:v>16.1268085292504</c:v>
                      </c:pt>
                      <c:pt idx="4983">
                        <c:v>16.195461256487</c:v>
                      </c:pt>
                      <c:pt idx="4984">
                        <c:v>16.1472176282101</c:v>
                      </c:pt>
                      <c:pt idx="4985">
                        <c:v>16.0680903638847</c:v>
                      </c:pt>
                      <c:pt idx="4986">
                        <c:v>16.1482228831863</c:v>
                      </c:pt>
                      <c:pt idx="4987">
                        <c:v>16.074784795754098</c:v>
                      </c:pt>
                      <c:pt idx="4988">
                        <c:v>16.1295998384794</c:v>
                      </c:pt>
                      <c:pt idx="4989">
                        <c:v>16.164724982731499</c:v>
                      </c:pt>
                      <c:pt idx="4990">
                        <c:v>16.122684735063899</c:v>
                      </c:pt>
                      <c:pt idx="4991">
                        <c:v>16.1616335560146</c:v>
                      </c:pt>
                      <c:pt idx="4992">
                        <c:v>16.419688623687399</c:v>
                      </c:pt>
                      <c:pt idx="4993">
                        <c:v>16.144021937717</c:v>
                      </c:pt>
                      <c:pt idx="4994">
                        <c:v>16.080612895223599</c:v>
                      </c:pt>
                      <c:pt idx="4995">
                        <c:v>16.103256578334701</c:v>
                      </c:pt>
                      <c:pt idx="4996">
                        <c:v>16.132665856761999</c:v>
                      </c:pt>
                      <c:pt idx="4997">
                        <c:v>16.152340894046102</c:v>
                      </c:pt>
                      <c:pt idx="4998">
                        <c:v>16.179473079593699</c:v>
                      </c:pt>
                      <c:pt idx="4999">
                        <c:v>16.243579042350898</c:v>
                      </c:pt>
                      <c:pt idx="5000">
                        <c:v>16.314318553180499</c:v>
                      </c:pt>
                      <c:pt idx="5001">
                        <c:v>16.2300713375801</c:v>
                      </c:pt>
                      <c:pt idx="5002">
                        <c:v>16.154057790381401</c:v>
                      </c:pt>
                      <c:pt idx="5003">
                        <c:v>16.145684351483201</c:v>
                      </c:pt>
                      <c:pt idx="5004">
                        <c:v>16.310661664152398</c:v>
                      </c:pt>
                      <c:pt idx="5005">
                        <c:v>16.336056014305001</c:v>
                      </c:pt>
                      <c:pt idx="5006">
                        <c:v>16.155014836196301</c:v>
                      </c:pt>
                      <c:pt idx="5007">
                        <c:v>16.116927560936201</c:v>
                      </c:pt>
                      <c:pt idx="5008">
                        <c:v>16.049293579184301</c:v>
                      </c:pt>
                      <c:pt idx="5009">
                        <c:v>16.139446531529</c:v>
                      </c:pt>
                      <c:pt idx="5010">
                        <c:v>16.233632199259301</c:v>
                      </c:pt>
                      <c:pt idx="5011">
                        <c:v>16.1423838025427</c:v>
                      </c:pt>
                      <c:pt idx="5012">
                        <c:v>16.096695983499</c:v>
                      </c:pt>
                      <c:pt idx="5013">
                        <c:v>16.162811611268499</c:v>
                      </c:pt>
                      <c:pt idx="5014">
                        <c:v>16.149113823249799</c:v>
                      </c:pt>
                      <c:pt idx="5015">
                        <c:v>16.0975603963096</c:v>
                      </c:pt>
                      <c:pt idx="5016">
                        <c:v>16.182312509388598</c:v>
                      </c:pt>
                      <c:pt idx="5017">
                        <c:v>16.1649349045204</c:v>
                      </c:pt>
                      <c:pt idx="5018">
                        <c:v>16.115486472700201</c:v>
                      </c:pt>
                      <c:pt idx="5019">
                        <c:v>16.165168579616399</c:v>
                      </c:pt>
                      <c:pt idx="5020">
                        <c:v>16.437906776734401</c:v>
                      </c:pt>
                      <c:pt idx="5021">
                        <c:v>16.3959164773363</c:v>
                      </c:pt>
                      <c:pt idx="5022">
                        <c:v>16.1513852997637</c:v>
                      </c:pt>
                      <c:pt idx="5023">
                        <c:v>16.1628863680215</c:v>
                      </c:pt>
                      <c:pt idx="5024">
                        <c:v>16.0907880033369</c:v>
                      </c:pt>
                      <c:pt idx="5025">
                        <c:v>16.039365921726102</c:v>
                      </c:pt>
                      <c:pt idx="5026">
                        <c:v>16.1012557504475</c:v>
                      </c:pt>
                      <c:pt idx="5027">
                        <c:v>16.150605870448601</c:v>
                      </c:pt>
                      <c:pt idx="5028">
                        <c:v>16.1241854497068</c:v>
                      </c:pt>
                      <c:pt idx="5029">
                        <c:v>16.127236265496801</c:v>
                      </c:pt>
                      <c:pt idx="5030">
                        <c:v>16.158649783792399</c:v>
                      </c:pt>
                      <c:pt idx="5031">
                        <c:v>16.1848516093531</c:v>
                      </c:pt>
                      <c:pt idx="5032">
                        <c:v>16.2048255063259</c:v>
                      </c:pt>
                      <c:pt idx="5033">
                        <c:v>16.313218190409401</c:v>
                      </c:pt>
                      <c:pt idx="5034">
                        <c:v>16.209571996996999</c:v>
                      </c:pt>
                      <c:pt idx="5035">
                        <c:v>16.1642935777313</c:v>
                      </c:pt>
                      <c:pt idx="5036">
                        <c:v>16.101135080771702</c:v>
                      </c:pt>
                      <c:pt idx="5037">
                        <c:v>16.1532955696958</c:v>
                      </c:pt>
                      <c:pt idx="5038">
                        <c:v>16.339015509340399</c:v>
                      </c:pt>
                      <c:pt idx="5039">
                        <c:v>16.338716658256999</c:v>
                      </c:pt>
                      <c:pt idx="5040">
                        <c:v>16.1633647780411</c:v>
                      </c:pt>
                      <c:pt idx="5041">
                        <c:v>16.125732161448301</c:v>
                      </c:pt>
                      <c:pt idx="5042">
                        <c:v>16.166067182183902</c:v>
                      </c:pt>
                      <c:pt idx="5043">
                        <c:v>16.096235524407501</c:v>
                      </c:pt>
                      <c:pt idx="5044">
                        <c:v>16.151565337771999</c:v>
                      </c:pt>
                      <c:pt idx="5045">
                        <c:v>16.217018017464301</c:v>
                      </c:pt>
                      <c:pt idx="5046">
                        <c:v>16.1509810875474</c:v>
                      </c:pt>
                      <c:pt idx="5047">
                        <c:v>16.086759096626299</c:v>
                      </c:pt>
                      <c:pt idx="5048">
                        <c:v>16.149475398804601</c:v>
                      </c:pt>
                      <c:pt idx="5049">
                        <c:v>16.414998972939099</c:v>
                      </c:pt>
                      <c:pt idx="5050">
                        <c:v>16.146249544617699</c:v>
                      </c:pt>
                      <c:pt idx="5051">
                        <c:v>16.120038992123899</c:v>
                      </c:pt>
                      <c:pt idx="5052">
                        <c:v>16.185633691457902</c:v>
                      </c:pt>
                      <c:pt idx="5053">
                        <c:v>16.143708821460098</c:v>
                      </c:pt>
                      <c:pt idx="5054">
                        <c:v>16.121458728900102</c:v>
                      </c:pt>
                      <c:pt idx="5055">
                        <c:v>16.1671831275759</c:v>
                      </c:pt>
                      <c:pt idx="5056">
                        <c:v>16.391818908302199</c:v>
                      </c:pt>
                      <c:pt idx="5057">
                        <c:v>16.4389158742446</c:v>
                      </c:pt>
                      <c:pt idx="5058">
                        <c:v>16.293445857641501</c:v>
                      </c:pt>
                      <c:pt idx="5059">
                        <c:v>16.461681294281799</c:v>
                      </c:pt>
                      <c:pt idx="5060">
                        <c:v>16.273975286172998</c:v>
                      </c:pt>
                      <c:pt idx="5061">
                        <c:v>16.2468045158395</c:v>
                      </c:pt>
                      <c:pt idx="5062">
                        <c:v>16.473620666838102</c:v>
                      </c:pt>
                      <c:pt idx="5063">
                        <c:v>16.370115424655701</c:v>
                      </c:pt>
                      <c:pt idx="5064">
                        <c:v>16.291872887638299</c:v>
                      </c:pt>
                      <c:pt idx="5065">
                        <c:v>16.240951785921698</c:v>
                      </c:pt>
                      <c:pt idx="5066">
                        <c:v>16.4517354391235</c:v>
                      </c:pt>
                      <c:pt idx="5067">
                        <c:v>16.444771583824998</c:v>
                      </c:pt>
                      <c:pt idx="5068">
                        <c:v>16.367854340868099</c:v>
                      </c:pt>
                      <c:pt idx="5069">
                        <c:v>16.294756275798498</c:v>
                      </c:pt>
                      <c:pt idx="5070">
                        <c:v>16.2588207466823</c:v>
                      </c:pt>
                      <c:pt idx="5071">
                        <c:v>16.489382612353602</c:v>
                      </c:pt>
                      <c:pt idx="5072">
                        <c:v>16.355429251419</c:v>
                      </c:pt>
                      <c:pt idx="5073">
                        <c:v>16.480960692245901</c:v>
                      </c:pt>
                      <c:pt idx="5074">
                        <c:v>16.389913950626202</c:v>
                      </c:pt>
                      <c:pt idx="5075">
                        <c:v>16.290377960630099</c:v>
                      </c:pt>
                      <c:pt idx="5076">
                        <c:v>16.2881786836484</c:v>
                      </c:pt>
                      <c:pt idx="5077">
                        <c:v>16.4573796322641</c:v>
                      </c:pt>
                      <c:pt idx="5078">
                        <c:v>16.276594331184999</c:v>
                      </c:pt>
                      <c:pt idx="5079">
                        <c:v>16.4030568043264</c:v>
                      </c:pt>
                      <c:pt idx="5080">
                        <c:v>16.440392272164399</c:v>
                      </c:pt>
                      <c:pt idx="5081">
                        <c:v>16.3785816360834</c:v>
                      </c:pt>
                      <c:pt idx="5082">
                        <c:v>16.261304664285198</c:v>
                      </c:pt>
                      <c:pt idx="5083">
                        <c:v>16.279993111681499</c:v>
                      </c:pt>
                      <c:pt idx="5084">
                        <c:v>16.465453378150801</c:v>
                      </c:pt>
                      <c:pt idx="5085">
                        <c:v>16.2469788268805</c:v>
                      </c:pt>
                      <c:pt idx="5086">
                        <c:v>16.278722344501201</c:v>
                      </c:pt>
                      <c:pt idx="5087">
                        <c:v>16.401498471492101</c:v>
                      </c:pt>
                      <c:pt idx="5088">
                        <c:v>16.4415740036697</c:v>
                      </c:pt>
                      <c:pt idx="5089">
                        <c:v>16.407029446386499</c:v>
                      </c:pt>
                      <c:pt idx="5090">
                        <c:v>16.3111534691073</c:v>
                      </c:pt>
                      <c:pt idx="5091">
                        <c:v>16.273381511178599</c:v>
                      </c:pt>
                      <c:pt idx="5092">
                        <c:v>16.459732636102299</c:v>
                      </c:pt>
                      <c:pt idx="5093">
                        <c:v>16.452936339529899</c:v>
                      </c:pt>
                      <c:pt idx="5094">
                        <c:v>16.286052785048899</c:v>
                      </c:pt>
                      <c:pt idx="5095">
                        <c:v>16.284173657383501</c:v>
                      </c:pt>
                      <c:pt idx="5096">
                        <c:v>16.389396315580498</c:v>
                      </c:pt>
                      <c:pt idx="5097">
                        <c:v>16.477135902358199</c:v>
                      </c:pt>
                      <c:pt idx="5098">
                        <c:v>16.407122048839099</c:v>
                      </c:pt>
                      <c:pt idx="5099">
                        <c:v>16.307603534807001</c:v>
                      </c:pt>
                      <c:pt idx="5100">
                        <c:v>16.2676861452445</c:v>
                      </c:pt>
                      <c:pt idx="5101">
                        <c:v>16.483340079709301</c:v>
                      </c:pt>
                      <c:pt idx="5102">
                        <c:v>16.476671616043799</c:v>
                      </c:pt>
                      <c:pt idx="5103">
                        <c:v>16.505608874415</c:v>
                      </c:pt>
                      <c:pt idx="5104">
                        <c:v>16.498292085634599</c:v>
                      </c:pt>
                      <c:pt idx="5105">
                        <c:v>16.496326609547801</c:v>
                      </c:pt>
                      <c:pt idx="5106">
                        <c:v>16.4819951578142</c:v>
                      </c:pt>
                      <c:pt idx="5107">
                        <c:v>16.497596292903001</c:v>
                      </c:pt>
                      <c:pt idx="5108">
                        <c:v>16.4897618939357</c:v>
                      </c:pt>
                      <c:pt idx="5109">
                        <c:v>16.501343266378001</c:v>
                      </c:pt>
                      <c:pt idx="5110">
                        <c:v>16.485100644933802</c:v>
                      </c:pt>
                      <c:pt idx="5111">
                        <c:v>16.5069977703711</c:v>
                      </c:pt>
                      <c:pt idx="5112">
                        <c:v>17.027970522107601</c:v>
                      </c:pt>
                      <c:pt idx="5113">
                        <c:v>15.3335587468281</c:v>
                      </c:pt>
                      <c:pt idx="5114">
                        <c:v>15.361465386767099</c:v>
                      </c:pt>
                      <c:pt idx="5115">
                        <c:v>15.196835655309901</c:v>
                      </c:pt>
                      <c:pt idx="5116">
                        <c:v>15.3181740036406</c:v>
                      </c:pt>
                      <c:pt idx="5117">
                        <c:v>15.218581874525601</c:v>
                      </c:pt>
                      <c:pt idx="5118">
                        <c:v>15.32813727654</c:v>
                      </c:pt>
                      <c:pt idx="5119">
                        <c:v>15.320209423988899</c:v>
                      </c:pt>
                      <c:pt idx="5120">
                        <c:v>15.352902976823501</c:v>
                      </c:pt>
                      <c:pt idx="5121">
                        <c:v>15.241803385167</c:v>
                      </c:pt>
                      <c:pt idx="5122">
                        <c:v>15.3277402524421</c:v>
                      </c:pt>
                      <c:pt idx="5123">
                        <c:v>15.321633943979</c:v>
                      </c:pt>
                      <c:pt idx="5124">
                        <c:v>15.1635907577518</c:v>
                      </c:pt>
                      <c:pt idx="5125">
                        <c:v>15.3769838869414</c:v>
                      </c:pt>
                      <c:pt idx="5126">
                        <c:v>15.3505699093286</c:v>
                      </c:pt>
                      <c:pt idx="5127">
                        <c:v>15.3311704019095</c:v>
                      </c:pt>
                      <c:pt idx="5128">
                        <c:v>15.3207006289575</c:v>
                      </c:pt>
                      <c:pt idx="5129">
                        <c:v>15.3201806676018</c:v>
                      </c:pt>
                      <c:pt idx="5130">
                        <c:v>15.3855547601497</c:v>
                      </c:pt>
                      <c:pt idx="5131">
                        <c:v>15.318661427815201</c:v>
                      </c:pt>
                      <c:pt idx="5132">
                        <c:v>15.2321390435217</c:v>
                      </c:pt>
                      <c:pt idx="5133">
                        <c:v>15.246487500333201</c:v>
                      </c:pt>
                      <c:pt idx="5134">
                        <c:v>15.3554126680718</c:v>
                      </c:pt>
                      <c:pt idx="5135">
                        <c:v>15.3267457737367</c:v>
                      </c:pt>
                      <c:pt idx="5136">
                        <c:v>15.322212055677699</c:v>
                      </c:pt>
                      <c:pt idx="5137">
                        <c:v>15.3271821410298</c:v>
                      </c:pt>
                      <c:pt idx="5138">
                        <c:v>15.3415552588789</c:v>
                      </c:pt>
                      <c:pt idx="5139">
                        <c:v>15.3334385743002</c:v>
                      </c:pt>
                      <c:pt idx="5140">
                        <c:v>15.5727927106125</c:v>
                      </c:pt>
                      <c:pt idx="5141">
                        <c:v>15.627111230943701</c:v>
                      </c:pt>
                      <c:pt idx="5142">
                        <c:v>15.346886757370299</c:v>
                      </c:pt>
                      <c:pt idx="5143">
                        <c:v>15.3502970411429</c:v>
                      </c:pt>
                      <c:pt idx="5144">
                        <c:v>15.339802041957</c:v>
                      </c:pt>
                      <c:pt idx="5145">
                        <c:v>15.295172326492199</c:v>
                      </c:pt>
                      <c:pt idx="5146">
                        <c:v>15.3762090788214</c:v>
                      </c:pt>
                      <c:pt idx="5147">
                        <c:v>15.322404913992299</c:v>
                      </c:pt>
                      <c:pt idx="5148">
                        <c:v>15.3264698826904</c:v>
                      </c:pt>
                      <c:pt idx="5149">
                        <c:v>15.3710971658689</c:v>
                      </c:pt>
                      <c:pt idx="5150">
                        <c:v>15.1716313703644</c:v>
                      </c:pt>
                      <c:pt idx="5151">
                        <c:v>15.357887435391101</c:v>
                      </c:pt>
                      <c:pt idx="5152">
                        <c:v>15.2176047535488</c:v>
                      </c:pt>
                      <c:pt idx="5153">
                        <c:v>15.3425777140371</c:v>
                      </c:pt>
                      <c:pt idx="5154">
                        <c:v>15.3884628245368</c:v>
                      </c:pt>
                      <c:pt idx="5155">
                        <c:v>15.213284664868601</c:v>
                      </c:pt>
                      <c:pt idx="5156">
                        <c:v>15.372252728593599</c:v>
                      </c:pt>
                      <c:pt idx="5157">
                        <c:v>15.3485505290431</c:v>
                      </c:pt>
                      <c:pt idx="5158">
                        <c:v>15.2168583734287</c:v>
                      </c:pt>
                      <c:pt idx="5159">
                        <c:v>15.3533322761962</c:v>
                      </c:pt>
                      <c:pt idx="5160">
                        <c:v>15.344165372794301</c:v>
                      </c:pt>
                      <c:pt idx="5161">
                        <c:v>15.3143886576716</c:v>
                      </c:pt>
                      <c:pt idx="5162">
                        <c:v>15.362832687647</c:v>
                      </c:pt>
                      <c:pt idx="5163">
                        <c:v>15.2994268663114</c:v>
                      </c:pt>
                      <c:pt idx="5164">
                        <c:v>15.190443348168801</c:v>
                      </c:pt>
                      <c:pt idx="5165">
                        <c:v>15.189166910805</c:v>
                      </c:pt>
                      <c:pt idx="5166">
                        <c:v>15.294623967757801</c:v>
                      </c:pt>
                      <c:pt idx="5167">
                        <c:v>15.3499191223613</c:v>
                      </c:pt>
                      <c:pt idx="5168">
                        <c:v>15.3127359112412</c:v>
                      </c:pt>
                      <c:pt idx="5169">
                        <c:v>15.6022143683503</c:v>
                      </c:pt>
                      <c:pt idx="5170">
                        <c:v>15.372090395156601</c:v>
                      </c:pt>
                      <c:pt idx="5171">
                        <c:v>15.3082032303105</c:v>
                      </c:pt>
                      <c:pt idx="5172">
                        <c:v>15.367036435284</c:v>
                      </c:pt>
                      <c:pt idx="5173">
                        <c:v>15.338761213411701</c:v>
                      </c:pt>
                      <c:pt idx="5174">
                        <c:v>15.3566343657529</c:v>
                      </c:pt>
                      <c:pt idx="5175">
                        <c:v>15.3880743920153</c:v>
                      </c:pt>
                      <c:pt idx="5176">
                        <c:v>15.339106341443999</c:v>
                      </c:pt>
                      <c:pt idx="5177">
                        <c:v>15.2275666530556</c:v>
                      </c:pt>
                      <c:pt idx="5178">
                        <c:v>15.350321074243499</c:v>
                      </c:pt>
                      <c:pt idx="5179">
                        <c:v>15.2256034948775</c:v>
                      </c:pt>
                      <c:pt idx="5180">
                        <c:v>15.3605860042074</c:v>
                      </c:pt>
                      <c:pt idx="5181">
                        <c:v>15.217684067157901</c:v>
                      </c:pt>
                      <c:pt idx="5182">
                        <c:v>15.356697182546601</c:v>
                      </c:pt>
                      <c:pt idx="5183">
                        <c:v>15.353254816775999</c:v>
                      </c:pt>
                      <c:pt idx="5184">
                        <c:v>15.313967581193999</c:v>
                      </c:pt>
                      <c:pt idx="5185">
                        <c:v>15.3359158349929</c:v>
                      </c:pt>
                      <c:pt idx="5186">
                        <c:v>15.3007079289654</c:v>
                      </c:pt>
                      <c:pt idx="5187">
                        <c:v>15.2677022439858</c:v>
                      </c:pt>
                      <c:pt idx="5188">
                        <c:v>15.238790735761</c:v>
                      </c:pt>
                      <c:pt idx="5189">
                        <c:v>15.289405747520901</c:v>
                      </c:pt>
                      <c:pt idx="5190">
                        <c:v>15.6374111119377</c:v>
                      </c:pt>
                      <c:pt idx="5191">
                        <c:v>15.365572716816599</c:v>
                      </c:pt>
                      <c:pt idx="5192">
                        <c:v>15.3264914182987</c:v>
                      </c:pt>
                      <c:pt idx="5193">
                        <c:v>15.3952349869316</c:v>
                      </c:pt>
                      <c:pt idx="5194">
                        <c:v>15.3505799858124</c:v>
                      </c:pt>
                      <c:pt idx="5195">
                        <c:v>15.362236179746199</c:v>
                      </c:pt>
                      <c:pt idx="5196">
                        <c:v>15.356557515732799</c:v>
                      </c:pt>
                      <c:pt idx="5197">
                        <c:v>15.2382658640007</c:v>
                      </c:pt>
                      <c:pt idx="5198">
                        <c:v>15.3693431985552</c:v>
                      </c:pt>
                      <c:pt idx="5199">
                        <c:v>15.309953244028501</c:v>
                      </c:pt>
                      <c:pt idx="5200">
                        <c:v>15.185660827353001</c:v>
                      </c:pt>
                      <c:pt idx="5201">
                        <c:v>15.328665020102999</c:v>
                      </c:pt>
                      <c:pt idx="5202">
                        <c:v>15.3264740866768</c:v>
                      </c:pt>
                      <c:pt idx="5203">
                        <c:v>15.326021202118699</c:v>
                      </c:pt>
                      <c:pt idx="5204">
                        <c:v>15.2897386456938</c:v>
                      </c:pt>
                      <c:pt idx="5205">
                        <c:v>15.6176698393456</c:v>
                      </c:pt>
                      <c:pt idx="5206">
                        <c:v>15.3721794091775</c:v>
                      </c:pt>
                      <c:pt idx="5207">
                        <c:v>15.369620282098101</c:v>
                      </c:pt>
                      <c:pt idx="5208">
                        <c:v>15.3231702410834</c:v>
                      </c:pt>
                      <c:pt idx="5209">
                        <c:v>15.374962655705</c:v>
                      </c:pt>
                      <c:pt idx="5210">
                        <c:v>15.2960548944829</c:v>
                      </c:pt>
                      <c:pt idx="5211">
                        <c:v>15.2018224923488</c:v>
                      </c:pt>
                      <c:pt idx="5212">
                        <c:v>15.3366164520976</c:v>
                      </c:pt>
                      <c:pt idx="5213">
                        <c:v>15.1854736462851</c:v>
                      </c:pt>
                      <c:pt idx="5214">
                        <c:v>15.3226167207823</c:v>
                      </c:pt>
                      <c:pt idx="5215">
                        <c:v>15.5899868181214</c:v>
                      </c:pt>
                      <c:pt idx="5216">
                        <c:v>15.3109485932446</c:v>
                      </c:pt>
                      <c:pt idx="5217">
                        <c:v>15.3301272664556</c:v>
                      </c:pt>
                      <c:pt idx="5218">
                        <c:v>15.345586767510699</c:v>
                      </c:pt>
                      <c:pt idx="5219">
                        <c:v>15.3281818435559</c:v>
                      </c:pt>
                      <c:pt idx="5220">
                        <c:v>15.29056677684</c:v>
                      </c:pt>
                      <c:pt idx="5221">
                        <c:v>15.580961150780199</c:v>
                      </c:pt>
                      <c:pt idx="5222">
                        <c:v>15.3157783294824</c:v>
                      </c:pt>
                      <c:pt idx="5223">
                        <c:v>15.319502491670599</c:v>
                      </c:pt>
                      <c:pt idx="5224">
                        <c:v>15.6088875676942</c:v>
                      </c:pt>
                      <c:pt idx="5225">
                        <c:v>16.0524972207015</c:v>
                      </c:pt>
                      <c:pt idx="5226">
                        <c:v>15.6938886717207</c:v>
                      </c:pt>
                      <c:pt idx="5227">
                        <c:v>15.742013535638399</c:v>
                      </c:pt>
                      <c:pt idx="5228">
                        <c:v>15.8121071843398</c:v>
                      </c:pt>
                      <c:pt idx="5229">
                        <c:v>15.6967636060579</c:v>
                      </c:pt>
                      <c:pt idx="5230">
                        <c:v>15.7121382012888</c:v>
                      </c:pt>
                      <c:pt idx="5231">
                        <c:v>16.064466751566201</c:v>
                      </c:pt>
                      <c:pt idx="5232">
                        <c:v>15.791520682517</c:v>
                      </c:pt>
                      <c:pt idx="5233">
                        <c:v>15.626950644560001</c:v>
                      </c:pt>
                      <c:pt idx="5234">
                        <c:v>15.595201105868499</c:v>
                      </c:pt>
                      <c:pt idx="5235">
                        <c:v>15.5365342883194</c:v>
                      </c:pt>
                      <c:pt idx="5236">
                        <c:v>15.6873038183533</c:v>
                      </c:pt>
                      <c:pt idx="5237">
                        <c:v>15.755698244512899</c:v>
                      </c:pt>
                      <c:pt idx="5238">
                        <c:v>15.7894153482957</c:v>
                      </c:pt>
                      <c:pt idx="5239">
                        <c:v>15.0974116887598</c:v>
                      </c:pt>
                      <c:pt idx="5240">
                        <c:v>15.123335963148</c:v>
                      </c:pt>
                      <c:pt idx="5241">
                        <c:v>15.0560982487468</c:v>
                      </c:pt>
                      <c:pt idx="5242">
                        <c:v>15.0566182117437</c:v>
                      </c:pt>
                      <c:pt idx="5243">
                        <c:v>15.0826697208858</c:v>
                      </c:pt>
                      <c:pt idx="5244">
                        <c:v>15.0574272553027</c:v>
                      </c:pt>
                      <c:pt idx="5245">
                        <c:v>15.1031547601934</c:v>
                      </c:pt>
                      <c:pt idx="5246">
                        <c:v>15.0937566169266</c:v>
                      </c:pt>
                      <c:pt idx="5247">
                        <c:v>15.042328394418499</c:v>
                      </c:pt>
                      <c:pt idx="5248">
                        <c:v>15.0840128316633</c:v>
                      </c:pt>
                      <c:pt idx="5249">
                        <c:v>15.1041348726274</c:v>
                      </c:pt>
                      <c:pt idx="5250">
                        <c:v>15.1133419523093</c:v>
                      </c:pt>
                      <c:pt idx="5251">
                        <c:v>15.0804344344926</c:v>
                      </c:pt>
                      <c:pt idx="5252">
                        <c:v>15.1248518584117</c:v>
                      </c:pt>
                      <c:pt idx="5253">
                        <c:v>15.141205444197899</c:v>
                      </c:pt>
                      <c:pt idx="5254">
                        <c:v>15.0701188608901</c:v>
                      </c:pt>
                      <c:pt idx="5255">
                        <c:v>15.081405426628301</c:v>
                      </c:pt>
                      <c:pt idx="5256">
                        <c:v>15.101646353137101</c:v>
                      </c:pt>
                      <c:pt idx="5257">
                        <c:v>15.0284351525296</c:v>
                      </c:pt>
                      <c:pt idx="5258">
                        <c:v>15.0567860082222</c:v>
                      </c:pt>
                      <c:pt idx="5259">
                        <c:v>15.077508055074601</c:v>
                      </c:pt>
                      <c:pt idx="5260">
                        <c:v>15.1043626531476</c:v>
                      </c:pt>
                      <c:pt idx="5261">
                        <c:v>15.1031482502892</c:v>
                      </c:pt>
                      <c:pt idx="5262">
                        <c:v>15.071584262066301</c:v>
                      </c:pt>
                      <c:pt idx="5263">
                        <c:v>15.0817731696711</c:v>
                      </c:pt>
                      <c:pt idx="5264">
                        <c:v>15.096463810013301</c:v>
                      </c:pt>
                      <c:pt idx="5265">
                        <c:v>15.0347681171442</c:v>
                      </c:pt>
                      <c:pt idx="5266">
                        <c:v>15.111752078158901</c:v>
                      </c:pt>
                      <c:pt idx="5267">
                        <c:v>15.075432107977001</c:v>
                      </c:pt>
                      <c:pt idx="5268">
                        <c:v>15.020921177991999</c:v>
                      </c:pt>
                      <c:pt idx="5269">
                        <c:v>15.0650041275834</c:v>
                      </c:pt>
                      <c:pt idx="5270">
                        <c:v>15.0889926289955</c:v>
                      </c:pt>
                      <c:pt idx="5271">
                        <c:v>15.0999556855222</c:v>
                      </c:pt>
                      <c:pt idx="5272">
                        <c:v>15.0823898487454</c:v>
                      </c:pt>
                      <c:pt idx="5273">
                        <c:v>15.131805653777599</c:v>
                      </c:pt>
                      <c:pt idx="5274">
                        <c:v>15.1221032160125</c:v>
                      </c:pt>
                      <c:pt idx="5275">
                        <c:v>15.0706997027619</c:v>
                      </c:pt>
                      <c:pt idx="5276">
                        <c:v>15.075349386637001</c:v>
                      </c:pt>
                      <c:pt idx="5277">
                        <c:v>15.054561044055401</c:v>
                      </c:pt>
                      <c:pt idx="5278">
                        <c:v>15.076539454667</c:v>
                      </c:pt>
                      <c:pt idx="5279">
                        <c:v>15.081991788002499</c:v>
                      </c:pt>
                      <c:pt idx="5280">
                        <c:v>15.0436993391247</c:v>
                      </c:pt>
                      <c:pt idx="5281">
                        <c:v>15.1110460782022</c:v>
                      </c:pt>
                      <c:pt idx="5282">
                        <c:v>15.099707309387</c:v>
                      </c:pt>
                      <c:pt idx="5283">
                        <c:v>15.06826843224</c:v>
                      </c:pt>
                      <c:pt idx="5284">
                        <c:v>15.110035728702799</c:v>
                      </c:pt>
                      <c:pt idx="5285">
                        <c:v>15.0919401331017</c:v>
                      </c:pt>
                      <c:pt idx="5286">
                        <c:v>15.1083503358724</c:v>
                      </c:pt>
                      <c:pt idx="5287">
                        <c:v>15.0797182400248</c:v>
                      </c:pt>
                      <c:pt idx="5288">
                        <c:v>15.116041665965501</c:v>
                      </c:pt>
                      <c:pt idx="5289">
                        <c:v>15.045412894648599</c:v>
                      </c:pt>
                      <c:pt idx="5290">
                        <c:v>15.114344884191899</c:v>
                      </c:pt>
                      <c:pt idx="5291">
                        <c:v>15.1096642324292</c:v>
                      </c:pt>
                      <c:pt idx="5292">
                        <c:v>15.1052945090868</c:v>
                      </c:pt>
                      <c:pt idx="5293">
                        <c:v>15.0701259756977</c:v>
                      </c:pt>
                      <c:pt idx="5294">
                        <c:v>15.126983852826401</c:v>
                      </c:pt>
                      <c:pt idx="5295">
                        <c:v>15.0910994281793</c:v>
                      </c:pt>
                      <c:pt idx="5296">
                        <c:v>15.1024533037639</c:v>
                      </c:pt>
                      <c:pt idx="5297">
                        <c:v>15.0738069362682</c:v>
                      </c:pt>
                      <c:pt idx="5298">
                        <c:v>15.0689712255153</c:v>
                      </c:pt>
                      <c:pt idx="5299">
                        <c:v>15.120435599042899</c:v>
                      </c:pt>
                      <c:pt idx="5300">
                        <c:v>15.1319711716041</c:v>
                      </c:pt>
                      <c:pt idx="5301">
                        <c:v>15.100331257921001</c:v>
                      </c:pt>
                      <c:pt idx="5302">
                        <c:v>15.0904059908595</c:v>
                      </c:pt>
                      <c:pt idx="5303">
                        <c:v>15.0826407260338</c:v>
                      </c:pt>
                      <c:pt idx="5304">
                        <c:v>15.1032462538464</c:v>
                      </c:pt>
                      <c:pt idx="5305">
                        <c:v>15.0652199470813</c:v>
                      </c:pt>
                      <c:pt idx="5306">
                        <c:v>15.0949449545259</c:v>
                      </c:pt>
                      <c:pt idx="5307">
                        <c:v>15.082778131250899</c:v>
                      </c:pt>
                      <c:pt idx="5308">
                        <c:v>15.105952175196499</c:v>
                      </c:pt>
                      <c:pt idx="5309">
                        <c:v>15.058179273202599</c:v>
                      </c:pt>
                      <c:pt idx="5310">
                        <c:v>15.0857381672863</c:v>
                      </c:pt>
                      <c:pt idx="5311">
                        <c:v>15.053895789299199</c:v>
                      </c:pt>
                      <c:pt idx="5312">
                        <c:v>15.0904599606651</c:v>
                      </c:pt>
                      <c:pt idx="5313">
                        <c:v>15.0958930091385</c:v>
                      </c:pt>
                      <c:pt idx="5314">
                        <c:v>15.071758469246801</c:v>
                      </c:pt>
                      <c:pt idx="5315">
                        <c:v>15.087620396889401</c:v>
                      </c:pt>
                      <c:pt idx="5316">
                        <c:v>15.027977578069301</c:v>
                      </c:pt>
                      <c:pt idx="5317">
                        <c:v>15.107662969092299</c:v>
                      </c:pt>
                      <c:pt idx="5318">
                        <c:v>15.081594709279999</c:v>
                      </c:pt>
                      <c:pt idx="5319">
                        <c:v>15.085545372837499</c:v>
                      </c:pt>
                      <c:pt idx="5320">
                        <c:v>15.112259316444099</c:v>
                      </c:pt>
                      <c:pt idx="5321">
                        <c:v>15.099366297520399</c:v>
                      </c:pt>
                      <c:pt idx="5322">
                        <c:v>15.0363561878643</c:v>
                      </c:pt>
                      <c:pt idx="5323">
                        <c:v>15.095242333889001</c:v>
                      </c:pt>
                      <c:pt idx="5324">
                        <c:v>15.0715168097069</c:v>
                      </c:pt>
                      <c:pt idx="5325">
                        <c:v>15.0249570629344</c:v>
                      </c:pt>
                      <c:pt idx="5326">
                        <c:v>15.1003187975691</c:v>
                      </c:pt>
                      <c:pt idx="5327">
                        <c:v>15.1172779910871</c:v>
                      </c:pt>
                      <c:pt idx="5328">
                        <c:v>15.0665965962838</c:v>
                      </c:pt>
                      <c:pt idx="5329">
                        <c:v>15.074250595192099</c:v>
                      </c:pt>
                      <c:pt idx="5330">
                        <c:v>15.044161109199001</c:v>
                      </c:pt>
                      <c:pt idx="5331">
                        <c:v>15.062772824931701</c:v>
                      </c:pt>
                      <c:pt idx="5332">
                        <c:v>15.049257526787599</c:v>
                      </c:pt>
                      <c:pt idx="5333">
                        <c:v>15.0854161491079</c:v>
                      </c:pt>
                      <c:pt idx="5334">
                        <c:v>15.097727849098</c:v>
                      </c:pt>
                      <c:pt idx="5335">
                        <c:v>15.0392488216364</c:v>
                      </c:pt>
                      <c:pt idx="5336">
                        <c:v>15.0821494955019</c:v>
                      </c:pt>
                      <c:pt idx="5337">
                        <c:v>15.0688215615996</c:v>
                      </c:pt>
                      <c:pt idx="5338">
                        <c:v>15.0549291548841</c:v>
                      </c:pt>
                      <c:pt idx="5339">
                        <c:v>15.076455704217601</c:v>
                      </c:pt>
                      <c:pt idx="5340">
                        <c:v>15.080728234098601</c:v>
                      </c:pt>
                      <c:pt idx="5341">
                        <c:v>15.0451222056625</c:v>
                      </c:pt>
                      <c:pt idx="5342">
                        <c:v>15.067353290371299</c:v>
                      </c:pt>
                      <c:pt idx="5343">
                        <c:v>15.0529551762375</c:v>
                      </c:pt>
                      <c:pt idx="5344">
                        <c:v>15.075356805079201</c:v>
                      </c:pt>
                      <c:pt idx="5345">
                        <c:v>15.08467465685</c:v>
                      </c:pt>
                      <c:pt idx="5346">
                        <c:v>15.0669026168797</c:v>
                      </c:pt>
                      <c:pt idx="5347">
                        <c:v>15.0605729384739</c:v>
                      </c:pt>
                      <c:pt idx="5348">
                        <c:v>15.064496287197199</c:v>
                      </c:pt>
                      <c:pt idx="5349">
                        <c:v>15.0767685735053</c:v>
                      </c:pt>
                      <c:pt idx="5350">
                        <c:v>15.080607548883499</c:v>
                      </c:pt>
                      <c:pt idx="5351">
                        <c:v>15.0792256868596</c:v>
                      </c:pt>
                      <c:pt idx="5352">
                        <c:v>15.100070530790701</c:v>
                      </c:pt>
                      <c:pt idx="5353">
                        <c:v>15.0750944237081</c:v>
                      </c:pt>
                      <c:pt idx="5354">
                        <c:v>15.100845223771699</c:v>
                      </c:pt>
                      <c:pt idx="5355">
                        <c:v>15.1127240829823</c:v>
                      </c:pt>
                      <c:pt idx="5356">
                        <c:v>15.0920402284983</c:v>
                      </c:pt>
                      <c:pt idx="5357">
                        <c:v>15.0996481981116</c:v>
                      </c:pt>
                      <c:pt idx="5358">
                        <c:v>15.124345982425099</c:v>
                      </c:pt>
                      <c:pt idx="5359">
                        <c:v>15.102691237250699</c:v>
                      </c:pt>
                      <c:pt idx="5360">
                        <c:v>15.111619093169599</c:v>
                      </c:pt>
                      <c:pt idx="5361">
                        <c:v>15.081183929827899</c:v>
                      </c:pt>
                      <c:pt idx="5362">
                        <c:v>15.052556574277</c:v>
                      </c:pt>
                      <c:pt idx="5363">
                        <c:v>15.058006628961801</c:v>
                      </c:pt>
                      <c:pt idx="5364">
                        <c:v>15.073567516110399</c:v>
                      </c:pt>
                      <c:pt idx="5365">
                        <c:v>15.0634182035327</c:v>
                      </c:pt>
                      <c:pt idx="5366">
                        <c:v>15.0805626045958</c:v>
                      </c:pt>
                      <c:pt idx="5367">
                        <c:v>15.0277864935143</c:v>
                      </c:pt>
                      <c:pt idx="5368">
                        <c:v>15.090433624747901</c:v>
                      </c:pt>
                      <c:pt idx="5369">
                        <c:v>15.0674199165312</c:v>
                      </c:pt>
                      <c:pt idx="5370">
                        <c:v>15.0549582023362</c:v>
                      </c:pt>
                      <c:pt idx="5371">
                        <c:v>15.073491879244701</c:v>
                      </c:pt>
                      <c:pt idx="5372">
                        <c:v>15.1276341988443</c:v>
                      </c:pt>
                      <c:pt idx="5373">
                        <c:v>15.0467249761657</c:v>
                      </c:pt>
                      <c:pt idx="5374">
                        <c:v>15.052152465010099</c:v>
                      </c:pt>
                      <c:pt idx="5375">
                        <c:v>15.063781001302599</c:v>
                      </c:pt>
                      <c:pt idx="5376">
                        <c:v>15.103559621632501</c:v>
                      </c:pt>
                      <c:pt idx="5377">
                        <c:v>15.0616092172426</c:v>
                      </c:pt>
                      <c:pt idx="5378">
                        <c:v>15.1053813765015</c:v>
                      </c:pt>
                      <c:pt idx="5379">
                        <c:v>15.093669125759099</c:v>
                      </c:pt>
                      <c:pt idx="5380">
                        <c:v>15.0740260330192</c:v>
                      </c:pt>
                      <c:pt idx="5381">
                        <c:v>15.092539173214799</c:v>
                      </c:pt>
                      <c:pt idx="5382">
                        <c:v>15.1015704819538</c:v>
                      </c:pt>
                      <c:pt idx="5383">
                        <c:v>15.031930412331</c:v>
                      </c:pt>
                      <c:pt idx="5384">
                        <c:v>15.0910479005322</c:v>
                      </c:pt>
                      <c:pt idx="5385">
                        <c:v>15.061694010961</c:v>
                      </c:pt>
                      <c:pt idx="5386">
                        <c:v>15.098562752420801</c:v>
                      </c:pt>
                      <c:pt idx="5387">
                        <c:v>15.0823347057537</c:v>
                      </c:pt>
                      <c:pt idx="5388">
                        <c:v>15.067538451942401</c:v>
                      </c:pt>
                      <c:pt idx="5389">
                        <c:v>15.105096549316301</c:v>
                      </c:pt>
                      <c:pt idx="5390">
                        <c:v>15.096462812399</c:v>
                      </c:pt>
                      <c:pt idx="5391">
                        <c:v>15.070132268971699</c:v>
                      </c:pt>
                      <c:pt idx="5392">
                        <c:v>15.0997503778094</c:v>
                      </c:pt>
                      <c:pt idx="5393">
                        <c:v>15.092143962632599</c:v>
                      </c:pt>
                      <c:pt idx="5394">
                        <c:v>15.077534651969501</c:v>
                      </c:pt>
                      <c:pt idx="5395">
                        <c:v>15.0364157726722</c:v>
                      </c:pt>
                      <c:pt idx="5396">
                        <c:v>15.0874060671918</c:v>
                      </c:pt>
                      <c:pt idx="5397">
                        <c:v>15.117604670654901</c:v>
                      </c:pt>
                      <c:pt idx="5398">
                        <c:v>15.087948556006999</c:v>
                      </c:pt>
                      <c:pt idx="5399">
                        <c:v>15.111251664870499</c:v>
                      </c:pt>
                      <c:pt idx="5400">
                        <c:v>15.0618136484429</c:v>
                      </c:pt>
                      <c:pt idx="5401">
                        <c:v>15.059865061206899</c:v>
                      </c:pt>
                      <c:pt idx="5402">
                        <c:v>15.100009367587299</c:v>
                      </c:pt>
                      <c:pt idx="5403">
                        <c:v>15.0735662643939</c:v>
                      </c:pt>
                      <c:pt idx="5404">
                        <c:v>15.112176782645699</c:v>
                      </c:pt>
                      <c:pt idx="5405">
                        <c:v>15.0950753201023</c:v>
                      </c:pt>
                      <c:pt idx="5406">
                        <c:v>15.0376918216813</c:v>
                      </c:pt>
                      <c:pt idx="5407">
                        <c:v>15.101540424929601</c:v>
                      </c:pt>
                      <c:pt idx="5408">
                        <c:v>15.0411224382319</c:v>
                      </c:pt>
                      <c:pt idx="5409">
                        <c:v>15.073830168010799</c:v>
                      </c:pt>
                      <c:pt idx="5410">
                        <c:v>15.0561081501759</c:v>
                      </c:pt>
                      <c:pt idx="5411">
                        <c:v>15.0695433995008</c:v>
                      </c:pt>
                      <c:pt idx="5412">
                        <c:v>15.072375902797599</c:v>
                      </c:pt>
                      <c:pt idx="5413">
                        <c:v>15.072765658684601</c:v>
                      </c:pt>
                      <c:pt idx="5414">
                        <c:v>15.079675979218599</c:v>
                      </c:pt>
                      <c:pt idx="5415">
                        <c:v>15.0786158888433</c:v>
                      </c:pt>
                      <c:pt idx="5416">
                        <c:v>15.0930096347419</c:v>
                      </c:pt>
                      <c:pt idx="5417">
                        <c:v>15.123786975535101</c:v>
                      </c:pt>
                      <c:pt idx="5418">
                        <c:v>15.0746073130344</c:v>
                      </c:pt>
                      <c:pt idx="5419">
                        <c:v>15.1123865915383</c:v>
                      </c:pt>
                      <c:pt idx="5420">
                        <c:v>15.131359020419101</c:v>
                      </c:pt>
                      <c:pt idx="5421">
                        <c:v>15.1224200287941</c:v>
                      </c:pt>
                      <c:pt idx="5422">
                        <c:v>15.1134773746217</c:v>
                      </c:pt>
                      <c:pt idx="5423">
                        <c:v>15.0771116166502</c:v>
                      </c:pt>
                      <c:pt idx="5424">
                        <c:v>15.1013110289124</c:v>
                      </c:pt>
                      <c:pt idx="5425">
                        <c:v>15.0814251300741</c:v>
                      </c:pt>
                      <c:pt idx="5426">
                        <c:v>15.115168961441601</c:v>
                      </c:pt>
                      <c:pt idx="5427">
                        <c:v>15.0749824650277</c:v>
                      </c:pt>
                      <c:pt idx="5428">
                        <c:v>15.1059177750882</c:v>
                      </c:pt>
                      <c:pt idx="5429">
                        <c:v>15.130120996558899</c:v>
                      </c:pt>
                      <c:pt idx="5430">
                        <c:v>15.0978502754411</c:v>
                      </c:pt>
                      <c:pt idx="5431">
                        <c:v>15.084716680510301</c:v>
                      </c:pt>
                      <c:pt idx="5432">
                        <c:v>15.0945769952042</c:v>
                      </c:pt>
                      <c:pt idx="5433">
                        <c:v>15.1228225582142</c:v>
                      </c:pt>
                      <c:pt idx="5434">
                        <c:v>15.119863245246499</c:v>
                      </c:pt>
                      <c:pt idx="5435">
                        <c:v>15.249179818497</c:v>
                      </c:pt>
                      <c:pt idx="5436">
                        <c:v>15.2568308429371</c:v>
                      </c:pt>
                      <c:pt idx="5437">
                        <c:v>15.262443675357</c:v>
                      </c:pt>
                      <c:pt idx="5438">
                        <c:v>15.239097595338199</c:v>
                      </c:pt>
                      <c:pt idx="5439">
                        <c:v>15.222469776959</c:v>
                      </c:pt>
                      <c:pt idx="5440">
                        <c:v>15.2737630516141</c:v>
                      </c:pt>
                      <c:pt idx="5441">
                        <c:v>15.2752222032542</c:v>
                      </c:pt>
                      <c:pt idx="5442">
                        <c:v>15.282239132480999</c:v>
                      </c:pt>
                      <c:pt idx="5443">
                        <c:v>15.283992307669299</c:v>
                      </c:pt>
                      <c:pt idx="5444">
                        <c:v>15.3084118315453</c:v>
                      </c:pt>
                      <c:pt idx="5445">
                        <c:v>15.2737275585391</c:v>
                      </c:pt>
                      <c:pt idx="5446">
                        <c:v>15.2696556170342</c:v>
                      </c:pt>
                      <c:pt idx="5447">
                        <c:v>15.2945103808448</c:v>
                      </c:pt>
                      <c:pt idx="5448">
                        <c:v>15.2790989359858</c:v>
                      </c:pt>
                      <c:pt idx="5449">
                        <c:v>4.0589808387742696</c:v>
                      </c:pt>
                      <c:pt idx="5450">
                        <c:v>3.6288538997236599</c:v>
                      </c:pt>
                      <c:pt idx="5451">
                        <c:v>3.6750260128200498</c:v>
                      </c:pt>
                      <c:pt idx="5452">
                        <c:v>4.2659134136813597</c:v>
                      </c:pt>
                      <c:pt idx="5453">
                        <c:v>3.6089411872683499</c:v>
                      </c:pt>
                      <c:pt idx="5454">
                        <c:v>2.58425603802021</c:v>
                      </c:pt>
                      <c:pt idx="5455">
                        <c:v>1.7372455702318901</c:v>
                      </c:pt>
                      <c:pt idx="5456">
                        <c:v>1.7066748892680901</c:v>
                      </c:pt>
                      <c:pt idx="5457">
                        <c:v>2.1946227006406298</c:v>
                      </c:pt>
                      <c:pt idx="5458">
                        <c:v>1.4369926510503499</c:v>
                      </c:pt>
                      <c:pt idx="5459">
                        <c:v>12.858138950168399</c:v>
                      </c:pt>
                      <c:pt idx="5460">
                        <c:v>12.802532750134301</c:v>
                      </c:pt>
                      <c:pt idx="5461">
                        <c:v>12.821171469304099</c:v>
                      </c:pt>
                      <c:pt idx="5462">
                        <c:v>12.9001009057106</c:v>
                      </c:pt>
                      <c:pt idx="5463">
                        <c:v>12.8132710150597</c:v>
                      </c:pt>
                      <c:pt idx="5464">
                        <c:v>12.6694625213251</c:v>
                      </c:pt>
                      <c:pt idx="5465">
                        <c:v>12.610500388699201</c:v>
                      </c:pt>
                      <c:pt idx="5466">
                        <c:v>12.661543235546301</c:v>
                      </c:pt>
                      <c:pt idx="5467">
                        <c:v>12.680359287019099</c:v>
                      </c:pt>
                      <c:pt idx="5468">
                        <c:v>12.7658822691357</c:v>
                      </c:pt>
                      <c:pt idx="5469">
                        <c:v>12.774653145043199</c:v>
                      </c:pt>
                      <c:pt idx="5470">
                        <c:v>15.298721106751</c:v>
                      </c:pt>
                      <c:pt idx="5471">
                        <c:v>15.2627928194193</c:v>
                      </c:pt>
                      <c:pt idx="5472">
                        <c:v>15.288019784127799</c:v>
                      </c:pt>
                      <c:pt idx="5473">
                        <c:v>15.271426048086299</c:v>
                      </c:pt>
                      <c:pt idx="5474">
                        <c:v>15.281342819704401</c:v>
                      </c:pt>
                      <c:pt idx="5475">
                        <c:v>15.2555136796016</c:v>
                      </c:pt>
                      <c:pt idx="5476">
                        <c:v>15.256551230796701</c:v>
                      </c:pt>
                      <c:pt idx="5477">
                        <c:v>15.2775331749035</c:v>
                      </c:pt>
                      <c:pt idx="5478">
                        <c:v>15.241868351233499</c:v>
                      </c:pt>
                      <c:pt idx="5479">
                        <c:v>15.2619056565169</c:v>
                      </c:pt>
                      <c:pt idx="5480">
                        <c:v>15.267228845452699</c:v>
                      </c:pt>
                      <c:pt idx="5481">
                        <c:v>15.224659878918599</c:v>
                      </c:pt>
                      <c:pt idx="5482">
                        <c:v>15.2969625262745</c:v>
                      </c:pt>
                      <c:pt idx="5483">
                        <c:v>15.2715441798381</c:v>
                      </c:pt>
                      <c:pt idx="5484">
                        <c:v>15.3061299409302</c:v>
                      </c:pt>
                      <c:pt idx="5485">
                        <c:v>15.300247115168</c:v>
                      </c:pt>
                      <c:pt idx="5486">
                        <c:v>15.303762067003399</c:v>
                      </c:pt>
                      <c:pt idx="5487">
                        <c:v>15.243929281851599</c:v>
                      </c:pt>
                      <c:pt idx="5488">
                        <c:v>15.2733440983089</c:v>
                      </c:pt>
                      <c:pt idx="5489">
                        <c:v>15.2733740190879</c:v>
                      </c:pt>
                      <c:pt idx="5490">
                        <c:v>15.282746407213599</c:v>
                      </c:pt>
                      <c:pt idx="5491">
                        <c:v>15.295551445146501</c:v>
                      </c:pt>
                      <c:pt idx="5492">
                        <c:v>15.2801273539717</c:v>
                      </c:pt>
                      <c:pt idx="5493">
                        <c:v>15.3032325316655</c:v>
                      </c:pt>
                      <c:pt idx="5494">
                        <c:v>15.273463236315299</c:v>
                      </c:pt>
                      <c:pt idx="5495">
                        <c:v>15.2527526532146</c:v>
                      </c:pt>
                      <c:pt idx="5496">
                        <c:v>15.2658726294628</c:v>
                      </c:pt>
                      <c:pt idx="5497">
                        <c:v>15.293839645292699</c:v>
                      </c:pt>
                      <c:pt idx="5498">
                        <c:v>15.2651985457428</c:v>
                      </c:pt>
                      <c:pt idx="5499">
                        <c:v>15.2493366179706</c:v>
                      </c:pt>
                      <c:pt idx="5500">
                        <c:v>15.2795404409004</c:v>
                      </c:pt>
                      <c:pt idx="5501">
                        <c:v>15.3095964961884</c:v>
                      </c:pt>
                      <c:pt idx="5502">
                        <c:v>15.2854689625582</c:v>
                      </c:pt>
                      <c:pt idx="5503">
                        <c:v>15.271597215748301</c:v>
                      </c:pt>
                      <c:pt idx="5504">
                        <c:v>15.276720721994799</c:v>
                      </c:pt>
                      <c:pt idx="5505">
                        <c:v>15.274798151214799</c:v>
                      </c:pt>
                      <c:pt idx="5506">
                        <c:v>15.299169394946</c:v>
                      </c:pt>
                      <c:pt idx="5507">
                        <c:v>15.298184364326801</c:v>
                      </c:pt>
                      <c:pt idx="5508">
                        <c:v>15.271871070949601</c:v>
                      </c:pt>
                      <c:pt idx="5509">
                        <c:v>15.2814338248608</c:v>
                      </c:pt>
                      <c:pt idx="5510">
                        <c:v>15.3194480920173</c:v>
                      </c:pt>
                      <c:pt idx="5511">
                        <c:v>15.275229280328601</c:v>
                      </c:pt>
                      <c:pt idx="5512">
                        <c:v>15.2811825287567</c:v>
                      </c:pt>
                      <c:pt idx="5513">
                        <c:v>15.2617331465005</c:v>
                      </c:pt>
                      <c:pt idx="5514">
                        <c:v>15.262719163340901</c:v>
                      </c:pt>
                      <c:pt idx="5515">
                        <c:v>15.272747275993501</c:v>
                      </c:pt>
                      <c:pt idx="5516">
                        <c:v>15.284266395971899</c:v>
                      </c:pt>
                      <c:pt idx="5517">
                        <c:v>15.2442630847567</c:v>
                      </c:pt>
                      <c:pt idx="5518">
                        <c:v>15.2673412347603</c:v>
                      </c:pt>
                      <c:pt idx="5519">
                        <c:v>15.270035714286299</c:v>
                      </c:pt>
                      <c:pt idx="5520">
                        <c:v>15.254351481532799</c:v>
                      </c:pt>
                      <c:pt idx="5521">
                        <c:v>15.278772358486099</c:v>
                      </c:pt>
                      <c:pt idx="5522">
                        <c:v>15.290859380256</c:v>
                      </c:pt>
                      <c:pt idx="5523">
                        <c:v>15.2541958007396</c:v>
                      </c:pt>
                      <c:pt idx="5524">
                        <c:v>15.2789716591841</c:v>
                      </c:pt>
                      <c:pt idx="5525">
                        <c:v>15.287513158009199</c:v>
                      </c:pt>
                      <c:pt idx="5526">
                        <c:v>15.2875200187561</c:v>
                      </c:pt>
                      <c:pt idx="5527">
                        <c:v>15.258667761256</c:v>
                      </c:pt>
                      <c:pt idx="5528">
                        <c:v>15.300112907534899</c:v>
                      </c:pt>
                      <c:pt idx="5529">
                        <c:v>15.2942886800413</c:v>
                      </c:pt>
                      <c:pt idx="5530">
                        <c:v>15.2646419448093</c:v>
                      </c:pt>
                      <c:pt idx="5531">
                        <c:v>15.307266035981</c:v>
                      </c:pt>
                      <c:pt idx="5532">
                        <c:v>15.288347157487101</c:v>
                      </c:pt>
                      <c:pt idx="5533">
                        <c:v>15.2831728513064</c:v>
                      </c:pt>
                      <c:pt idx="5534">
                        <c:v>15.264841081548701</c:v>
                      </c:pt>
                      <c:pt idx="5535">
                        <c:v>15.277939284212801</c:v>
                      </c:pt>
                      <c:pt idx="5536">
                        <c:v>15.288151747406699</c:v>
                      </c:pt>
                      <c:pt idx="5537">
                        <c:v>15.2773356027198</c:v>
                      </c:pt>
                      <c:pt idx="5538">
                        <c:v>15.314863574246999</c:v>
                      </c:pt>
                      <c:pt idx="5539">
                        <c:v>15.2862867953645</c:v>
                      </c:pt>
                      <c:pt idx="5540">
                        <c:v>15.2946136333812</c:v>
                      </c:pt>
                      <c:pt idx="5541">
                        <c:v>15.296947143395901</c:v>
                      </c:pt>
                      <c:pt idx="5542">
                        <c:v>15.2626486292674</c:v>
                      </c:pt>
                      <c:pt idx="5543">
                        <c:v>15.314993758214399</c:v>
                      </c:pt>
                      <c:pt idx="5544">
                        <c:v>15.285034590191801</c:v>
                      </c:pt>
                      <c:pt idx="5545">
                        <c:v>15.2658398983721</c:v>
                      </c:pt>
                      <c:pt idx="5546">
                        <c:v>15.310421767804799</c:v>
                      </c:pt>
                      <c:pt idx="5547">
                        <c:v>15.2428722696317</c:v>
                      </c:pt>
                      <c:pt idx="5548">
                        <c:v>15.2934937026508</c:v>
                      </c:pt>
                      <c:pt idx="5549">
                        <c:v>15.2877445799194</c:v>
                      </c:pt>
                      <c:pt idx="5550">
                        <c:v>15.2854136861142</c:v>
                      </c:pt>
                      <c:pt idx="5551">
                        <c:v>15.2518958187722</c:v>
                      </c:pt>
                      <c:pt idx="5552">
                        <c:v>15.309371916620799</c:v>
                      </c:pt>
                      <c:pt idx="5553">
                        <c:v>15.278234927716101</c:v>
                      </c:pt>
                      <c:pt idx="5554">
                        <c:v>15.289830384837201</c:v>
                      </c:pt>
                      <c:pt idx="5555">
                        <c:v>15.281758857264199</c:v>
                      </c:pt>
                      <c:pt idx="5556">
                        <c:v>15.2778301700068</c:v>
                      </c:pt>
                      <c:pt idx="5557">
                        <c:v>15.2326652684928</c:v>
                      </c:pt>
                      <c:pt idx="5558">
                        <c:v>15.2877269918586</c:v>
                      </c:pt>
                      <c:pt idx="5559">
                        <c:v>15.2946748446297</c:v>
                      </c:pt>
                      <c:pt idx="5560">
                        <c:v>15.2536369131975</c:v>
                      </c:pt>
                      <c:pt idx="5561">
                        <c:v>15.297298033814499</c:v>
                      </c:pt>
                      <c:pt idx="5562">
                        <c:v>15.295084047106499</c:v>
                      </c:pt>
                      <c:pt idx="5563">
                        <c:v>15.275704800541201</c:v>
                      </c:pt>
                      <c:pt idx="5564">
                        <c:v>15.2485498451806</c:v>
                      </c:pt>
                      <c:pt idx="5565">
                        <c:v>15.2870217121752</c:v>
                      </c:pt>
                      <c:pt idx="5566">
                        <c:v>15.3340296081931</c:v>
                      </c:pt>
                      <c:pt idx="5567">
                        <c:v>15.280050548300499</c:v>
                      </c:pt>
                      <c:pt idx="5568">
                        <c:v>15.313343035764399</c:v>
                      </c:pt>
                      <c:pt idx="5569">
                        <c:v>15.2668223605965</c:v>
                      </c:pt>
                      <c:pt idx="5570">
                        <c:v>15.269154697054701</c:v>
                      </c:pt>
                      <c:pt idx="5571">
                        <c:v>15.297806533690601</c:v>
                      </c:pt>
                      <c:pt idx="5572">
                        <c:v>15.2658797983862</c:v>
                      </c:pt>
                      <c:pt idx="5573">
                        <c:v>15.253560139125</c:v>
                      </c:pt>
                      <c:pt idx="5574">
                        <c:v>15.2945768651173</c:v>
                      </c:pt>
                      <c:pt idx="5575">
                        <c:v>15.3071606368036</c:v>
                      </c:pt>
                      <c:pt idx="5576">
                        <c:v>15.2675066928768</c:v>
                      </c:pt>
                      <c:pt idx="5577">
                        <c:v>15.284598922829099</c:v>
                      </c:pt>
                      <c:pt idx="5578">
                        <c:v>15.273409895260899</c:v>
                      </c:pt>
                      <c:pt idx="5579">
                        <c:v>15.2984158589688</c:v>
                      </c:pt>
                      <c:pt idx="5580">
                        <c:v>15.304920382227699</c:v>
                      </c:pt>
                      <c:pt idx="5581">
                        <c:v>15.336742995559</c:v>
                      </c:pt>
                      <c:pt idx="5582">
                        <c:v>15.2777261891795</c:v>
                      </c:pt>
                      <c:pt idx="5583">
                        <c:v>15.266628396449301</c:v>
                      </c:pt>
                      <c:pt idx="5584">
                        <c:v>15.2854135858045</c:v>
                      </c:pt>
                      <c:pt idx="5585">
                        <c:v>15.2737951559337</c:v>
                      </c:pt>
                      <c:pt idx="5586">
                        <c:v>15.257796108125801</c:v>
                      </c:pt>
                      <c:pt idx="5587">
                        <c:v>15.285044524525601</c:v>
                      </c:pt>
                      <c:pt idx="5588">
                        <c:v>15.2518727248708</c:v>
                      </c:pt>
                      <c:pt idx="5589">
                        <c:v>15.2649770948852</c:v>
                      </c:pt>
                      <c:pt idx="5590">
                        <c:v>15.266269516872001</c:v>
                      </c:pt>
                      <c:pt idx="5591">
                        <c:v>15.2502633277663</c:v>
                      </c:pt>
                      <c:pt idx="5592">
                        <c:v>15.272148595240401</c:v>
                      </c:pt>
                      <c:pt idx="5593">
                        <c:v>15.2401471543469</c:v>
                      </c:pt>
                      <c:pt idx="5594">
                        <c:v>15.280155768568299</c:v>
                      </c:pt>
                      <c:pt idx="5595">
                        <c:v>15.2930693928341</c:v>
                      </c:pt>
                      <c:pt idx="5596">
                        <c:v>15.2981349691429</c:v>
                      </c:pt>
                      <c:pt idx="5597">
                        <c:v>15.277241155241599</c:v>
                      </c:pt>
                      <c:pt idx="5598">
                        <c:v>15.272526663170799</c:v>
                      </c:pt>
                      <c:pt idx="5599">
                        <c:v>15.2630700506278</c:v>
                      </c:pt>
                      <c:pt idx="5600">
                        <c:v>15.2308327092498</c:v>
                      </c:pt>
                      <c:pt idx="5601">
                        <c:v>15.2791815863315</c:v>
                      </c:pt>
                      <c:pt idx="5602">
                        <c:v>15.2821731416212</c:v>
                      </c:pt>
                      <c:pt idx="5603">
                        <c:v>15.297013102113</c:v>
                      </c:pt>
                      <c:pt idx="5604">
                        <c:v>15.2476437751915</c:v>
                      </c:pt>
                      <c:pt idx="5605">
                        <c:v>15.2816666925786</c:v>
                      </c:pt>
                      <c:pt idx="5606">
                        <c:v>15.297194523150401</c:v>
                      </c:pt>
                      <c:pt idx="5607">
                        <c:v>15.273978510894599</c:v>
                      </c:pt>
                      <c:pt idx="5608">
                        <c:v>15.2653048989106</c:v>
                      </c:pt>
                      <c:pt idx="5609">
                        <c:v>15.2934223891535</c:v>
                      </c:pt>
                      <c:pt idx="5610">
                        <c:v>15.274714006370299</c:v>
                      </c:pt>
                      <c:pt idx="5611">
                        <c:v>15.288312000588499</c:v>
                      </c:pt>
                      <c:pt idx="5612">
                        <c:v>15.2906694111346</c:v>
                      </c:pt>
                      <c:pt idx="5613">
                        <c:v>15.294463775324299</c:v>
                      </c:pt>
                      <c:pt idx="5614">
                        <c:v>15.2990325206974</c:v>
                      </c:pt>
                      <c:pt idx="5615">
                        <c:v>15.302354994358099</c:v>
                      </c:pt>
                      <c:pt idx="5616">
                        <c:v>15.2709739309051</c:v>
                      </c:pt>
                      <c:pt idx="5617">
                        <c:v>15.2725831701453</c:v>
                      </c:pt>
                      <c:pt idx="5618">
                        <c:v>15.2950085635749</c:v>
                      </c:pt>
                      <c:pt idx="5619">
                        <c:v>15.258935127722401</c:v>
                      </c:pt>
                      <c:pt idx="5620">
                        <c:v>15.2552725742816</c:v>
                      </c:pt>
                      <c:pt idx="5621">
                        <c:v>15.2952870792856</c:v>
                      </c:pt>
                      <c:pt idx="5622">
                        <c:v>15.281603678771299</c:v>
                      </c:pt>
                      <c:pt idx="5623">
                        <c:v>15.283584877086</c:v>
                      </c:pt>
                      <c:pt idx="5624">
                        <c:v>15.275113978189999</c:v>
                      </c:pt>
                      <c:pt idx="5625">
                        <c:v>15.2800704276712</c:v>
                      </c:pt>
                      <c:pt idx="5626">
                        <c:v>15.2768781591137</c:v>
                      </c:pt>
                      <c:pt idx="5627">
                        <c:v>15.294482251251001</c:v>
                      </c:pt>
                      <c:pt idx="5628">
                        <c:v>15.317669377616401</c:v>
                      </c:pt>
                      <c:pt idx="5629">
                        <c:v>15.2676256007669</c:v>
                      </c:pt>
                      <c:pt idx="5630">
                        <c:v>15.3029144751919</c:v>
                      </c:pt>
                      <c:pt idx="5631">
                        <c:v>15.2981109091055</c:v>
                      </c:pt>
                      <c:pt idx="5632">
                        <c:v>15.2929224344175</c:v>
                      </c:pt>
                      <c:pt idx="5633">
                        <c:v>15.300485106918501</c:v>
                      </c:pt>
                      <c:pt idx="5634">
                        <c:v>15.321122226981799</c:v>
                      </c:pt>
                      <c:pt idx="5635">
                        <c:v>15.2288842164463</c:v>
                      </c:pt>
                      <c:pt idx="5636">
                        <c:v>15.2639139193854</c:v>
                      </c:pt>
                      <c:pt idx="5637">
                        <c:v>15.289033749110599</c:v>
                      </c:pt>
                      <c:pt idx="5638">
                        <c:v>15.2701514991381</c:v>
                      </c:pt>
                      <c:pt idx="5639">
                        <c:v>15.290040436275</c:v>
                      </c:pt>
                      <c:pt idx="5640">
                        <c:v>15.281560175627099</c:v>
                      </c:pt>
                      <c:pt idx="5641">
                        <c:v>15.250624213976099</c:v>
                      </c:pt>
                      <c:pt idx="5642">
                        <c:v>15.280329682127601</c:v>
                      </c:pt>
                      <c:pt idx="5643">
                        <c:v>15.2952910889599</c:v>
                      </c:pt>
                      <c:pt idx="5644">
                        <c:v>15.288877118230699</c:v>
                      </c:pt>
                      <c:pt idx="5645">
                        <c:v>15.337261168839101</c:v>
                      </c:pt>
                      <c:pt idx="5646">
                        <c:v>15.2883514330645</c:v>
                      </c:pt>
                      <c:pt idx="5647">
                        <c:v>15.2981640951903</c:v>
                      </c:pt>
                      <c:pt idx="5648">
                        <c:v>15.2933645287414</c:v>
                      </c:pt>
                      <c:pt idx="5649">
                        <c:v>15.309651370889901</c:v>
                      </c:pt>
                      <c:pt idx="5650">
                        <c:v>15.3055905610469</c:v>
                      </c:pt>
                      <c:pt idx="5651">
                        <c:v>15.3095777655753</c:v>
                      </c:pt>
                      <c:pt idx="5652">
                        <c:v>15.272222297690799</c:v>
                      </c:pt>
                      <c:pt idx="5653">
                        <c:v>15.2566617036561</c:v>
                      </c:pt>
                      <c:pt idx="5654">
                        <c:v>15.2541160988567</c:v>
                      </c:pt>
                      <c:pt idx="5655">
                        <c:v>15.2524679824941</c:v>
                      </c:pt>
                      <c:pt idx="5656">
                        <c:v>15.310509012808801</c:v>
                      </c:pt>
                      <c:pt idx="5657">
                        <c:v>15.2790742236943</c:v>
                      </c:pt>
                      <c:pt idx="5658">
                        <c:v>15.2971695751555</c:v>
                      </c:pt>
                      <c:pt idx="5659">
                        <c:v>15.282986366960101</c:v>
                      </c:pt>
                      <c:pt idx="5660">
                        <c:v>15.2787047930249</c:v>
                      </c:pt>
                      <c:pt idx="5661">
                        <c:v>15.2461118174213</c:v>
                      </c:pt>
                      <c:pt idx="5662">
                        <c:v>15.2746296053439</c:v>
                      </c:pt>
                      <c:pt idx="5663">
                        <c:v>15.294018612909101</c:v>
                      </c:pt>
                      <c:pt idx="5664">
                        <c:v>15.308529075876899</c:v>
                      </c:pt>
                      <c:pt idx="5665">
                        <c:v>15.2588791496642</c:v>
                      </c:pt>
                      <c:pt idx="5666">
                        <c:v>15.2895393391676</c:v>
                      </c:pt>
                      <c:pt idx="5667">
                        <c:v>15.2863597218462</c:v>
                      </c:pt>
                      <c:pt idx="5668">
                        <c:v>15.279478863462</c:v>
                      </c:pt>
                      <c:pt idx="5669">
                        <c:v>15.2842472864454</c:v>
                      </c:pt>
                      <c:pt idx="5670">
                        <c:v>15.2608258024071</c:v>
                      </c:pt>
                      <c:pt idx="5671">
                        <c:v>15.2839786496213</c:v>
                      </c:pt>
                      <c:pt idx="5672">
                        <c:v>15.2853370925299</c:v>
                      </c:pt>
                      <c:pt idx="5673">
                        <c:v>15.290459419123801</c:v>
                      </c:pt>
                      <c:pt idx="5674">
                        <c:v>15.2541932275709</c:v>
                      </c:pt>
                      <c:pt idx="5675">
                        <c:v>15.263589238823799</c:v>
                      </c:pt>
                      <c:pt idx="5676">
                        <c:v>15.272991322299101</c:v>
                      </c:pt>
                      <c:pt idx="5677">
                        <c:v>15.258527604812301</c:v>
                      </c:pt>
                      <c:pt idx="5678">
                        <c:v>15.2598721274219</c:v>
                      </c:pt>
                      <c:pt idx="5679">
                        <c:v>15.3061577759406</c:v>
                      </c:pt>
                      <c:pt idx="5680">
                        <c:v>12.8498085378382</c:v>
                      </c:pt>
                      <c:pt idx="5681">
                        <c:v>12.7789277008184</c:v>
                      </c:pt>
                      <c:pt idx="5682">
                        <c:v>12.6698629994884</c:v>
                      </c:pt>
                      <c:pt idx="5683">
                        <c:v>12.6532047603437</c:v>
                      </c:pt>
                      <c:pt idx="5684">
                        <c:v>12.646167674828201</c:v>
                      </c:pt>
                      <c:pt idx="5685">
                        <c:v>12.6094253478347</c:v>
                      </c:pt>
                      <c:pt idx="5686">
                        <c:v>12.7777215006278</c:v>
                      </c:pt>
                      <c:pt idx="5687">
                        <c:v>12.8768032318045</c:v>
                      </c:pt>
                      <c:pt idx="5688">
                        <c:v>12.839805448313401</c:v>
                      </c:pt>
                      <c:pt idx="5689">
                        <c:v>12.675850782604799</c:v>
                      </c:pt>
                      <c:pt idx="5690">
                        <c:v>12.684953376306799</c:v>
                      </c:pt>
                      <c:pt idx="5691">
                        <c:v>12.6126646093464</c:v>
                      </c:pt>
                      <c:pt idx="5692">
                        <c:v>12.6596025456394</c:v>
                      </c:pt>
                      <c:pt idx="5693">
                        <c:v>12.846761598385401</c:v>
                      </c:pt>
                      <c:pt idx="5694">
                        <c:v>12.848959970913199</c:v>
                      </c:pt>
                      <c:pt idx="5695">
                        <c:v>12.652943329635301</c:v>
                      </c:pt>
                      <c:pt idx="5696">
                        <c:v>12.6402453794115</c:v>
                      </c:pt>
                      <c:pt idx="5697">
                        <c:v>12.697797270605101</c:v>
                      </c:pt>
                      <c:pt idx="5698">
                        <c:v>12.682182695885899</c:v>
                      </c:pt>
                      <c:pt idx="5699">
                        <c:v>12.820734466932199</c:v>
                      </c:pt>
                      <c:pt idx="5700">
                        <c:v>12.669845287602399</c:v>
                      </c:pt>
                      <c:pt idx="5701">
                        <c:v>15.281336553440401</c:v>
                      </c:pt>
                      <c:pt idx="5702">
                        <c:v>15.2645001846344</c:v>
                      </c:pt>
                      <c:pt idx="5703">
                        <c:v>15.262066760218399</c:v>
                      </c:pt>
                      <c:pt idx="5704">
                        <c:v>15.2736852121224</c:v>
                      </c:pt>
                      <c:pt idx="5705">
                        <c:v>15.298739413662799</c:v>
                      </c:pt>
                      <c:pt idx="5706">
                        <c:v>15.3006986916907</c:v>
                      </c:pt>
                      <c:pt idx="5707">
                        <c:v>15.314129096920601</c:v>
                      </c:pt>
                      <c:pt idx="5708">
                        <c:v>15.263187643460901</c:v>
                      </c:pt>
                      <c:pt idx="5709">
                        <c:v>15.281412033933499</c:v>
                      </c:pt>
                      <c:pt idx="5710">
                        <c:v>15.2485202773489</c:v>
                      </c:pt>
                      <c:pt idx="5711">
                        <c:v>15.2797697451829</c:v>
                      </c:pt>
                      <c:pt idx="5712">
                        <c:v>15.295316001529001</c:v>
                      </c:pt>
                      <c:pt idx="5713">
                        <c:v>15.2967171304222</c:v>
                      </c:pt>
                      <c:pt idx="5714">
                        <c:v>15.3317726392675</c:v>
                      </c:pt>
                      <c:pt idx="5715">
                        <c:v>15.2959400040081</c:v>
                      </c:pt>
                      <c:pt idx="5716">
                        <c:v>15.257116065486001</c:v>
                      </c:pt>
                      <c:pt idx="5717">
                        <c:v>15.290839323286701</c:v>
                      </c:pt>
                      <c:pt idx="5718">
                        <c:v>15.292139748450699</c:v>
                      </c:pt>
                      <c:pt idx="5719">
                        <c:v>15.268982914593099</c:v>
                      </c:pt>
                      <c:pt idx="5720">
                        <c:v>15.2766353767294</c:v>
                      </c:pt>
                      <c:pt idx="5721">
                        <c:v>15.302076510500299</c:v>
                      </c:pt>
                      <c:pt idx="5722">
                        <c:v>15.290072549991001</c:v>
                      </c:pt>
                      <c:pt idx="5723">
                        <c:v>15.2957997197451</c:v>
                      </c:pt>
                      <c:pt idx="5724">
                        <c:v>15.283386446642799</c:v>
                      </c:pt>
                      <c:pt idx="5725">
                        <c:v>15.2789411578922</c:v>
                      </c:pt>
                      <c:pt idx="5726">
                        <c:v>15.2605439044414</c:v>
                      </c:pt>
                      <c:pt idx="5727">
                        <c:v>15.325835439184999</c:v>
                      </c:pt>
                      <c:pt idx="5728">
                        <c:v>15.289558279225201</c:v>
                      </c:pt>
                      <c:pt idx="5729">
                        <c:v>15.396302987771</c:v>
                      </c:pt>
                      <c:pt idx="5730">
                        <c:v>15.354662982013901</c:v>
                      </c:pt>
                      <c:pt idx="5731">
                        <c:v>15.408657600036999</c:v>
                      </c:pt>
                      <c:pt idx="5732">
                        <c:v>15.404085382962799</c:v>
                      </c:pt>
                      <c:pt idx="5733">
                        <c:v>15.4054183628825</c:v>
                      </c:pt>
                      <c:pt idx="5734">
                        <c:v>15.391130330632199</c:v>
                      </c:pt>
                      <c:pt idx="5735">
                        <c:v>15.3721523732292</c:v>
                      </c:pt>
                      <c:pt idx="5736">
                        <c:v>15.3904857170452</c:v>
                      </c:pt>
                      <c:pt idx="5737">
                        <c:v>15.3477019464499</c:v>
                      </c:pt>
                      <c:pt idx="5738">
                        <c:v>15.376753499853899</c:v>
                      </c:pt>
                      <c:pt idx="5739">
                        <c:v>15.376917961361199</c:v>
                      </c:pt>
                      <c:pt idx="5740">
                        <c:v>15.3878961879846</c:v>
                      </c:pt>
                      <c:pt idx="5741">
                        <c:v>15.3718440698074</c:v>
                      </c:pt>
                      <c:pt idx="5742">
                        <c:v>15.3945818688243</c:v>
                      </c:pt>
                      <c:pt idx="5743">
                        <c:v>15.419413541897001</c:v>
                      </c:pt>
                      <c:pt idx="5744">
                        <c:v>15.407350384109</c:v>
                      </c:pt>
                      <c:pt idx="5745">
                        <c:v>15.3932170735208</c:v>
                      </c:pt>
                      <c:pt idx="5746">
                        <c:v>15.4033422461576</c:v>
                      </c:pt>
                      <c:pt idx="5747">
                        <c:v>15.408691281095299</c:v>
                      </c:pt>
                      <c:pt idx="5748">
                        <c:v>15.402822704875099</c:v>
                      </c:pt>
                      <c:pt idx="5749">
                        <c:v>15.407397759434801</c:v>
                      </c:pt>
                      <c:pt idx="5750">
                        <c:v>15.3536882408822</c:v>
                      </c:pt>
                      <c:pt idx="5751">
                        <c:v>15.3976168461577</c:v>
                      </c:pt>
                      <c:pt idx="5752">
                        <c:v>15.399594706552501</c:v>
                      </c:pt>
                      <c:pt idx="5753">
                        <c:v>15.370114172807501</c:v>
                      </c:pt>
                      <c:pt idx="5754">
                        <c:v>15.411430545008001</c:v>
                      </c:pt>
                      <c:pt idx="5755">
                        <c:v>15.3947370337631</c:v>
                      </c:pt>
                      <c:pt idx="5756">
                        <c:v>15.3899529831025</c:v>
                      </c:pt>
                      <c:pt idx="5757">
                        <c:v>15.4018911253093</c:v>
                      </c:pt>
                      <c:pt idx="5758">
                        <c:v>15.3638262532199</c:v>
                      </c:pt>
                      <c:pt idx="5759">
                        <c:v>15.427500118684</c:v>
                      </c:pt>
                      <c:pt idx="5760">
                        <c:v>15.3793965860472</c:v>
                      </c:pt>
                      <c:pt idx="5761">
                        <c:v>15.3909341787896</c:v>
                      </c:pt>
                      <c:pt idx="5762">
                        <c:v>15.3950270181197</c:v>
                      </c:pt>
                      <c:pt idx="5763">
                        <c:v>15.4136234578935</c:v>
                      </c:pt>
                      <c:pt idx="5764">
                        <c:v>15.406377712354301</c:v>
                      </c:pt>
                      <c:pt idx="5765">
                        <c:v>15.3572485291202</c:v>
                      </c:pt>
                      <c:pt idx="5766">
                        <c:v>15.4094724127036</c:v>
                      </c:pt>
                      <c:pt idx="5767">
                        <c:v>15.3961193207634</c:v>
                      </c:pt>
                      <c:pt idx="5768">
                        <c:v>15.394801196035401</c:v>
                      </c:pt>
                      <c:pt idx="5769">
                        <c:v>15.3955276543661</c:v>
                      </c:pt>
                      <c:pt idx="5770">
                        <c:v>15.4001729289752</c:v>
                      </c:pt>
                      <c:pt idx="5771">
                        <c:v>15.3770162791942</c:v>
                      </c:pt>
                      <c:pt idx="5772">
                        <c:v>15.419913109182501</c:v>
                      </c:pt>
                      <c:pt idx="5773">
                        <c:v>15.409791688394099</c:v>
                      </c:pt>
                      <c:pt idx="5774">
                        <c:v>15.365892703364899</c:v>
                      </c:pt>
                      <c:pt idx="5775">
                        <c:v>15.3878650112507</c:v>
                      </c:pt>
                      <c:pt idx="5776">
                        <c:v>15.372213586665699</c:v>
                      </c:pt>
                      <c:pt idx="5777">
                        <c:v>15.390888999764501</c:v>
                      </c:pt>
                      <c:pt idx="5778">
                        <c:v>15.4078727109389</c:v>
                      </c:pt>
                      <c:pt idx="5779">
                        <c:v>15.422130974903901</c:v>
                      </c:pt>
                      <c:pt idx="5780">
                        <c:v>15.4151415037788</c:v>
                      </c:pt>
                      <c:pt idx="5781">
                        <c:v>15.380632011596299</c:v>
                      </c:pt>
                      <c:pt idx="5782">
                        <c:v>15.3874440549495</c:v>
                      </c:pt>
                      <c:pt idx="5783">
                        <c:v>15.397782211467799</c:v>
                      </c:pt>
                      <c:pt idx="5784">
                        <c:v>15.413652007450599</c:v>
                      </c:pt>
                      <c:pt idx="5785">
                        <c:v>15.4208987107291</c:v>
                      </c:pt>
                      <c:pt idx="5786">
                        <c:v>15.386924307091601</c:v>
                      </c:pt>
                      <c:pt idx="5787">
                        <c:v>15.4360221675445</c:v>
                      </c:pt>
                      <c:pt idx="5788">
                        <c:v>15.4111713254294</c:v>
                      </c:pt>
                      <c:pt idx="5789">
                        <c:v>15.4124244826351</c:v>
                      </c:pt>
                      <c:pt idx="5790">
                        <c:v>15.425974120395599</c:v>
                      </c:pt>
                      <c:pt idx="5791">
                        <c:v>15.399704288098</c:v>
                      </c:pt>
                      <c:pt idx="5792">
                        <c:v>15.41201311407</c:v>
                      </c:pt>
                      <c:pt idx="5793">
                        <c:v>15.397502532309099</c:v>
                      </c:pt>
                      <c:pt idx="5794">
                        <c:v>15.3635075935541</c:v>
                      </c:pt>
                      <c:pt idx="5795">
                        <c:v>15.423971921159101</c:v>
                      </c:pt>
                      <c:pt idx="5796">
                        <c:v>15.376763951225801</c:v>
                      </c:pt>
                      <c:pt idx="5797">
                        <c:v>15.3820100202927</c:v>
                      </c:pt>
                      <c:pt idx="5798">
                        <c:v>15.4023770357012</c:v>
                      </c:pt>
                      <c:pt idx="5799">
                        <c:v>15.4183144053265</c:v>
                      </c:pt>
                      <c:pt idx="5800">
                        <c:v>15.384655908706</c:v>
                      </c:pt>
                      <c:pt idx="5801">
                        <c:v>15.386078582709599</c:v>
                      </c:pt>
                      <c:pt idx="5802">
                        <c:v>15.4082270074856</c:v>
                      </c:pt>
                      <c:pt idx="5803">
                        <c:v>15.3916753289854</c:v>
                      </c:pt>
                      <c:pt idx="5804">
                        <c:v>15.392168416357499</c:v>
                      </c:pt>
                      <c:pt idx="5805">
                        <c:v>15.4024077323289</c:v>
                      </c:pt>
                      <c:pt idx="5806">
                        <c:v>15.428426293809499</c:v>
                      </c:pt>
                      <c:pt idx="5807">
                        <c:v>15.3652931529122</c:v>
                      </c:pt>
                      <c:pt idx="5808">
                        <c:v>15.4269622970806</c:v>
                      </c:pt>
                      <c:pt idx="5809">
                        <c:v>15.3911174396888</c:v>
                      </c:pt>
                      <c:pt idx="5810">
                        <c:v>15.438927367596699</c:v>
                      </c:pt>
                      <c:pt idx="5811">
                        <c:v>15.412524612493501</c:v>
                      </c:pt>
                      <c:pt idx="5812">
                        <c:v>15.3912980676708</c:v>
                      </c:pt>
                      <c:pt idx="5813">
                        <c:v>15.3987314859015</c:v>
                      </c:pt>
                      <c:pt idx="5814">
                        <c:v>15.408092644195699</c:v>
                      </c:pt>
                      <c:pt idx="5815">
                        <c:v>15.4006097543297</c:v>
                      </c:pt>
                      <c:pt idx="5816">
                        <c:v>15.381447321674401</c:v>
                      </c:pt>
                      <c:pt idx="5817">
                        <c:v>15.404774306299901</c:v>
                      </c:pt>
                      <c:pt idx="5818">
                        <c:v>15.3882680222882</c:v>
                      </c:pt>
                      <c:pt idx="5819">
                        <c:v>15.4178326652353</c:v>
                      </c:pt>
                      <c:pt idx="5820">
                        <c:v>15.3944304723501</c:v>
                      </c:pt>
                      <c:pt idx="5821">
                        <c:v>15.387458653123501</c:v>
                      </c:pt>
                      <c:pt idx="5822">
                        <c:v>15.3927730033353</c:v>
                      </c:pt>
                      <c:pt idx="5823">
                        <c:v>15.421499859075601</c:v>
                      </c:pt>
                      <c:pt idx="5824">
                        <c:v>15.382298412116301</c:v>
                      </c:pt>
                      <c:pt idx="5825">
                        <c:v>15.4102472290457</c:v>
                      </c:pt>
                      <c:pt idx="5826">
                        <c:v>15.4304688085185</c:v>
                      </c:pt>
                      <c:pt idx="5827">
                        <c:v>15.4142973854698</c:v>
                      </c:pt>
                      <c:pt idx="5828">
                        <c:v>15.433798725139299</c:v>
                      </c:pt>
                      <c:pt idx="5829">
                        <c:v>15.398605466121101</c:v>
                      </c:pt>
                      <c:pt idx="5830">
                        <c:v>15.394364011822701</c:v>
                      </c:pt>
                      <c:pt idx="5831">
                        <c:v>15.4180675034708</c:v>
                      </c:pt>
                      <c:pt idx="5832">
                        <c:v>15.400901416272299</c:v>
                      </c:pt>
                      <c:pt idx="5833">
                        <c:v>15.3893764371541</c:v>
                      </c:pt>
                      <c:pt idx="5834">
                        <c:v>15.418159998126599</c:v>
                      </c:pt>
                      <c:pt idx="5835">
                        <c:v>15.430248527020099</c:v>
                      </c:pt>
                      <c:pt idx="5836">
                        <c:v>15.386705227767701</c:v>
                      </c:pt>
                      <c:pt idx="5837">
                        <c:v>15.4166739214473</c:v>
                      </c:pt>
                      <c:pt idx="5838">
                        <c:v>15.417934819279299</c:v>
                      </c:pt>
                      <c:pt idx="5839">
                        <c:v>15.3664256364089</c:v>
                      </c:pt>
                      <c:pt idx="5840">
                        <c:v>15.443441192838</c:v>
                      </c:pt>
                      <c:pt idx="5841">
                        <c:v>15.412837489288901</c:v>
                      </c:pt>
                      <c:pt idx="5842">
                        <c:v>15.402314299938601</c:v>
                      </c:pt>
                      <c:pt idx="5843">
                        <c:v>15.4113913734384</c:v>
                      </c:pt>
                      <c:pt idx="5844">
                        <c:v>15.403495799770401</c:v>
                      </c:pt>
                      <c:pt idx="5845">
                        <c:v>15.4310906485783</c:v>
                      </c:pt>
                      <c:pt idx="5846">
                        <c:v>15.4140472539331</c:v>
                      </c:pt>
                      <c:pt idx="5847">
                        <c:v>15.408839172432</c:v>
                      </c:pt>
                      <c:pt idx="5848">
                        <c:v>15.433591289426801</c:v>
                      </c:pt>
                      <c:pt idx="5849">
                        <c:v>15.4038356148404</c:v>
                      </c:pt>
                      <c:pt idx="5850">
                        <c:v>15.4205162457306</c:v>
                      </c:pt>
                      <c:pt idx="5851">
                        <c:v>15.4096360833753</c:v>
                      </c:pt>
                      <c:pt idx="5852">
                        <c:v>15.433263241874601</c:v>
                      </c:pt>
                      <c:pt idx="5853">
                        <c:v>15.4224022018191</c:v>
                      </c:pt>
                      <c:pt idx="5854">
                        <c:v>15.3912494748668</c:v>
                      </c:pt>
                      <c:pt idx="5855">
                        <c:v>15.3892079073002</c:v>
                      </c:pt>
                      <c:pt idx="5856">
                        <c:v>15.392449364897599</c:v>
                      </c:pt>
                      <c:pt idx="5857">
                        <c:v>15.4156704146656</c:v>
                      </c:pt>
                      <c:pt idx="5858">
                        <c:v>15.3613355422782</c:v>
                      </c:pt>
                      <c:pt idx="5859">
                        <c:v>15.3849798307009</c:v>
                      </c:pt>
                      <c:pt idx="5860">
                        <c:v>15.387598298619</c:v>
                      </c:pt>
                      <c:pt idx="5861">
                        <c:v>15.3974747701146</c:v>
                      </c:pt>
                      <c:pt idx="5862">
                        <c:v>15.434986693430099</c:v>
                      </c:pt>
                      <c:pt idx="5863">
                        <c:v>15.4033729361427</c:v>
                      </c:pt>
                      <c:pt idx="5864">
                        <c:v>15.410398226478</c:v>
                      </c:pt>
                      <c:pt idx="5865">
                        <c:v>15.3950277897075</c:v>
                      </c:pt>
                      <c:pt idx="5866">
                        <c:v>15.4045889331294</c:v>
                      </c:pt>
                      <c:pt idx="5867">
                        <c:v>15.3979286644542</c:v>
                      </c:pt>
                      <c:pt idx="5868">
                        <c:v>15.3800180836822</c:v>
                      </c:pt>
                      <c:pt idx="5869">
                        <c:v>15.4076664254198</c:v>
                      </c:pt>
                      <c:pt idx="5870">
                        <c:v>15.413574700885899</c:v>
                      </c:pt>
                      <c:pt idx="5871">
                        <c:v>15.396606149199901</c:v>
                      </c:pt>
                      <c:pt idx="5872">
                        <c:v>15.4269737863305</c:v>
                      </c:pt>
                      <c:pt idx="5873">
                        <c:v>15.397988542398901</c:v>
                      </c:pt>
                      <c:pt idx="5874">
                        <c:v>15.4337354897152</c:v>
                      </c:pt>
                      <c:pt idx="5875">
                        <c:v>15.399366558797499</c:v>
                      </c:pt>
                      <c:pt idx="5876">
                        <c:v>15.391060031184701</c:v>
                      </c:pt>
                      <c:pt idx="5877">
                        <c:v>15.3752009087516</c:v>
                      </c:pt>
                      <c:pt idx="5878">
                        <c:v>15.400782044661799</c:v>
                      </c:pt>
                      <c:pt idx="5879">
                        <c:v>15.378086680870799</c:v>
                      </c:pt>
                      <c:pt idx="5880">
                        <c:v>15.4075658598962</c:v>
                      </c:pt>
                      <c:pt idx="5881">
                        <c:v>15.399026487345299</c:v>
                      </c:pt>
                      <c:pt idx="5882">
                        <c:v>15.4203466024566</c:v>
                      </c:pt>
                      <c:pt idx="5883">
                        <c:v>15.4137212918952</c:v>
                      </c:pt>
                      <c:pt idx="5884">
                        <c:v>15.417627064298999</c:v>
                      </c:pt>
                      <c:pt idx="5885">
                        <c:v>15.4040678159778</c:v>
                      </c:pt>
                      <c:pt idx="5886">
                        <c:v>15.403150098253199</c:v>
                      </c:pt>
                      <c:pt idx="5887">
                        <c:v>15.4108272800667</c:v>
                      </c:pt>
                      <c:pt idx="5888">
                        <c:v>15.4013405539402</c:v>
                      </c:pt>
                      <c:pt idx="5889">
                        <c:v>15.4335004255831</c:v>
                      </c:pt>
                      <c:pt idx="5890">
                        <c:v>15.433567065709701</c:v>
                      </c:pt>
                      <c:pt idx="5891">
                        <c:v>15.373323980179199</c:v>
                      </c:pt>
                      <c:pt idx="5892">
                        <c:v>15.4378186318974</c:v>
                      </c:pt>
                      <c:pt idx="5893">
                        <c:v>15.4009831991292</c:v>
                      </c:pt>
                      <c:pt idx="5894">
                        <c:v>15.422234174978399</c:v>
                      </c:pt>
                      <c:pt idx="5895">
                        <c:v>15.3753789840422</c:v>
                      </c:pt>
                      <c:pt idx="5896">
                        <c:v>15.405119634706301</c:v>
                      </c:pt>
                      <c:pt idx="5897">
                        <c:v>15.430152106847499</c:v>
                      </c:pt>
                      <c:pt idx="5898">
                        <c:v>15.4271148103385</c:v>
                      </c:pt>
                      <c:pt idx="5899">
                        <c:v>15.3989017572429</c:v>
                      </c:pt>
                      <c:pt idx="5900">
                        <c:v>15.431115957048201</c:v>
                      </c:pt>
                      <c:pt idx="5901">
                        <c:v>15.4087187572316</c:v>
                      </c:pt>
                      <c:pt idx="5902">
                        <c:v>15.390324107651301</c:v>
                      </c:pt>
                      <c:pt idx="5903">
                        <c:v>15.4120177510906</c:v>
                      </c:pt>
                      <c:pt idx="5904">
                        <c:v>15.434957075844</c:v>
                      </c:pt>
                      <c:pt idx="5905">
                        <c:v>15.3880420931002</c:v>
                      </c:pt>
                      <c:pt idx="5906">
                        <c:v>15.425478753389999</c:v>
                      </c:pt>
                      <c:pt idx="5907">
                        <c:v>15.356533074356101</c:v>
                      </c:pt>
                      <c:pt idx="5908">
                        <c:v>15.4032099595514</c:v>
                      </c:pt>
                      <c:pt idx="5909">
                        <c:v>15.440283430748501</c:v>
                      </c:pt>
                      <c:pt idx="5910">
                        <c:v>15.456566988818</c:v>
                      </c:pt>
                      <c:pt idx="5911">
                        <c:v>12.605392390076499</c:v>
                      </c:pt>
                      <c:pt idx="5912">
                        <c:v>12.6187208378932</c:v>
                      </c:pt>
                      <c:pt idx="5913">
                        <c:v>12.656705021172501</c:v>
                      </c:pt>
                      <c:pt idx="5914">
                        <c:v>12.6684286528674</c:v>
                      </c:pt>
                      <c:pt idx="5915">
                        <c:v>12.6872398606177</c:v>
                      </c:pt>
                      <c:pt idx="5916">
                        <c:v>12.6538564459524</c:v>
                      </c:pt>
                      <c:pt idx="5917">
                        <c:v>12.583976987232999</c:v>
                      </c:pt>
                      <c:pt idx="5918">
                        <c:v>12.499013782314901</c:v>
                      </c:pt>
                      <c:pt idx="5919">
                        <c:v>12.427051923681599</c:v>
                      </c:pt>
                      <c:pt idx="5920">
                        <c:v>12.4315458430977</c:v>
                      </c:pt>
                      <c:pt idx="5921">
                        <c:v>12.472586100002999</c:v>
                      </c:pt>
                      <c:pt idx="5922">
                        <c:v>12.513870371173599</c:v>
                      </c:pt>
                      <c:pt idx="5923">
                        <c:v>12.4606766785581</c:v>
                      </c:pt>
                      <c:pt idx="5924">
                        <c:v>14.5668573954474</c:v>
                      </c:pt>
                      <c:pt idx="5925">
                        <c:v>14.5382074454429</c:v>
                      </c:pt>
                      <c:pt idx="5926">
                        <c:v>14.6762681378876</c:v>
                      </c:pt>
                      <c:pt idx="5927">
                        <c:v>14.605831314577401</c:v>
                      </c:pt>
                      <c:pt idx="5928">
                        <c:v>14.624731997861799</c:v>
                      </c:pt>
                      <c:pt idx="5929">
                        <c:v>14.6052892499376</c:v>
                      </c:pt>
                      <c:pt idx="5930">
                        <c:v>14.5942260924419</c:v>
                      </c:pt>
                      <c:pt idx="5931">
                        <c:v>14.6005211421209</c:v>
                      </c:pt>
                      <c:pt idx="5932">
                        <c:v>15.4519784280815</c:v>
                      </c:pt>
                      <c:pt idx="5933">
                        <c:v>15.3384189067781</c:v>
                      </c:pt>
                      <c:pt idx="5934">
                        <c:v>15.4548934421646</c:v>
                      </c:pt>
                      <c:pt idx="5935">
                        <c:v>15.402356676660499</c:v>
                      </c:pt>
                      <c:pt idx="5936">
                        <c:v>15.406012873694101</c:v>
                      </c:pt>
                      <c:pt idx="5937">
                        <c:v>15.408919446900001</c:v>
                      </c:pt>
                      <c:pt idx="5938">
                        <c:v>15.399697710622499</c:v>
                      </c:pt>
                      <c:pt idx="5939">
                        <c:v>15.4125502129121</c:v>
                      </c:pt>
                      <c:pt idx="5940">
                        <c:v>15.4324548737537</c:v>
                      </c:pt>
                      <c:pt idx="5941">
                        <c:v>15.373626653468801</c:v>
                      </c:pt>
                      <c:pt idx="5942">
                        <c:v>15.4058836699304</c:v>
                      </c:pt>
                      <c:pt idx="5943">
                        <c:v>15.3821061475929</c:v>
                      </c:pt>
                      <c:pt idx="5944">
                        <c:v>15.399785315255899</c:v>
                      </c:pt>
                      <c:pt idx="5945">
                        <c:v>15.389953459378701</c:v>
                      </c:pt>
                      <c:pt idx="5946">
                        <c:v>15.426211460887901</c:v>
                      </c:pt>
                      <c:pt idx="5947">
                        <c:v>15.389040203835799</c:v>
                      </c:pt>
                      <c:pt idx="5948">
                        <c:v>15.420397241265499</c:v>
                      </c:pt>
                      <c:pt idx="5949">
                        <c:v>15.3702415144499</c:v>
                      </c:pt>
                      <c:pt idx="5950">
                        <c:v>15.3861498652323</c:v>
                      </c:pt>
                      <c:pt idx="5951">
                        <c:v>15.4294522353341</c:v>
                      </c:pt>
                      <c:pt idx="5952">
                        <c:v>15.446633424346</c:v>
                      </c:pt>
                      <c:pt idx="5953">
                        <c:v>15.403702097815399</c:v>
                      </c:pt>
                      <c:pt idx="5954">
                        <c:v>15.460932703840299</c:v>
                      </c:pt>
                      <c:pt idx="5955">
                        <c:v>15.368525354182101</c:v>
                      </c:pt>
                      <c:pt idx="5956">
                        <c:v>15.3963563723834</c:v>
                      </c:pt>
                      <c:pt idx="5957">
                        <c:v>15.446474765816101</c:v>
                      </c:pt>
                      <c:pt idx="5958">
                        <c:v>15.403132066061399</c:v>
                      </c:pt>
                      <c:pt idx="5959">
                        <c:v>15.3865800338653</c:v>
                      </c:pt>
                      <c:pt idx="5960">
                        <c:v>15.491496618577299</c:v>
                      </c:pt>
                      <c:pt idx="5961">
                        <c:v>15.458629602519199</c:v>
                      </c:pt>
                      <c:pt idx="5962">
                        <c:v>15.4732921957025</c:v>
                      </c:pt>
                      <c:pt idx="5963">
                        <c:v>15.4647565186515</c:v>
                      </c:pt>
                      <c:pt idx="5964">
                        <c:v>15.483082225786699</c:v>
                      </c:pt>
                      <c:pt idx="5965">
                        <c:v>15.4646570135797</c:v>
                      </c:pt>
                      <c:pt idx="5966">
                        <c:v>15.4772876748015</c:v>
                      </c:pt>
                      <c:pt idx="5967">
                        <c:v>15.4927762972568</c:v>
                      </c:pt>
                      <c:pt idx="5968">
                        <c:v>15.454657799977699</c:v>
                      </c:pt>
                      <c:pt idx="5969">
                        <c:v>15.491188578659299</c:v>
                      </c:pt>
                      <c:pt idx="5970">
                        <c:v>15.4890469209092</c:v>
                      </c:pt>
                      <c:pt idx="5971">
                        <c:v>15.4766071791644</c:v>
                      </c:pt>
                      <c:pt idx="5972">
                        <c:v>15.4661088016151</c:v>
                      </c:pt>
                      <c:pt idx="5973">
                        <c:v>15.482948604873799</c:v>
                      </c:pt>
                      <c:pt idx="5974">
                        <c:v>15.511856169177699</c:v>
                      </c:pt>
                      <c:pt idx="5975">
                        <c:v>15.4730999407172</c:v>
                      </c:pt>
                      <c:pt idx="5976">
                        <c:v>15.473838804721099</c:v>
                      </c:pt>
                      <c:pt idx="5977">
                        <c:v>15.488592399259</c:v>
                      </c:pt>
                      <c:pt idx="5978">
                        <c:v>15.465987570649901</c:v>
                      </c:pt>
                      <c:pt idx="5979">
                        <c:v>15.4640177670529</c:v>
                      </c:pt>
                      <c:pt idx="5980">
                        <c:v>15.5072790272825</c:v>
                      </c:pt>
                      <c:pt idx="5981">
                        <c:v>15.5189862749056</c:v>
                      </c:pt>
                      <c:pt idx="5982">
                        <c:v>15.481052032641401</c:v>
                      </c:pt>
                      <c:pt idx="5983">
                        <c:v>15.4999761419334</c:v>
                      </c:pt>
                      <c:pt idx="5984">
                        <c:v>15.4882417059401</c:v>
                      </c:pt>
                      <c:pt idx="5985">
                        <c:v>15.474272081662001</c:v>
                      </c:pt>
                      <c:pt idx="5986">
                        <c:v>15.4919852353924</c:v>
                      </c:pt>
                      <c:pt idx="5987">
                        <c:v>15.472610475533401</c:v>
                      </c:pt>
                      <c:pt idx="5988">
                        <c:v>15.495825605410401</c:v>
                      </c:pt>
                      <c:pt idx="5989">
                        <c:v>15.476708518663401</c:v>
                      </c:pt>
                      <c:pt idx="5990">
                        <c:v>15.487324135983201</c:v>
                      </c:pt>
                      <c:pt idx="5991">
                        <c:v>15.497367358062601</c:v>
                      </c:pt>
                      <c:pt idx="5992">
                        <c:v>15.483502801426599</c:v>
                      </c:pt>
                      <c:pt idx="5993">
                        <c:v>15.4975975380059</c:v>
                      </c:pt>
                      <c:pt idx="5994">
                        <c:v>15.501146400793299</c:v>
                      </c:pt>
                      <c:pt idx="5995">
                        <c:v>15.509982314338499</c:v>
                      </c:pt>
                      <c:pt idx="5996">
                        <c:v>15.4787985806131</c:v>
                      </c:pt>
                      <c:pt idx="5997">
                        <c:v>15.483085635765701</c:v>
                      </c:pt>
                      <c:pt idx="5998">
                        <c:v>15.49618311972</c:v>
                      </c:pt>
                      <c:pt idx="5999">
                        <c:v>15.471113294577499</c:v>
                      </c:pt>
                      <c:pt idx="6000">
                        <c:v>15.4904075431274</c:v>
                      </c:pt>
                      <c:pt idx="6001">
                        <c:v>15.5048630597268</c:v>
                      </c:pt>
                      <c:pt idx="6002">
                        <c:v>15.4892121103739</c:v>
                      </c:pt>
                      <c:pt idx="6003">
                        <c:v>15.4827907318546</c:v>
                      </c:pt>
                      <c:pt idx="6004">
                        <c:v>15.445334854110101</c:v>
                      </c:pt>
                      <c:pt idx="6005">
                        <c:v>15.501117032505</c:v>
                      </c:pt>
                      <c:pt idx="6006">
                        <c:v>15.4886880066122</c:v>
                      </c:pt>
                      <c:pt idx="6007">
                        <c:v>15.4590112575841</c:v>
                      </c:pt>
                      <c:pt idx="6008">
                        <c:v>15.4648626846667</c:v>
                      </c:pt>
                      <c:pt idx="6009">
                        <c:v>15.5104528993838</c:v>
                      </c:pt>
                      <c:pt idx="6010">
                        <c:v>15.485140237454599</c:v>
                      </c:pt>
                      <c:pt idx="6011">
                        <c:v>15.522257168775599</c:v>
                      </c:pt>
                      <c:pt idx="6012">
                        <c:v>15.492507498479601</c:v>
                      </c:pt>
                      <c:pt idx="6013">
                        <c:v>15.473871829002301</c:v>
                      </c:pt>
                      <c:pt idx="6014">
                        <c:v>15.489083803150899</c:v>
                      </c:pt>
                      <c:pt idx="6015">
                        <c:v>15.489898804045501</c:v>
                      </c:pt>
                      <c:pt idx="6016">
                        <c:v>15.4993828829995</c:v>
                      </c:pt>
                      <c:pt idx="6017">
                        <c:v>15.4903804862361</c:v>
                      </c:pt>
                      <c:pt idx="6018">
                        <c:v>15.4736685250375</c:v>
                      </c:pt>
                      <c:pt idx="6019">
                        <c:v>15.480785748466801</c:v>
                      </c:pt>
                      <c:pt idx="6020">
                        <c:v>15.480601120850499</c:v>
                      </c:pt>
                      <c:pt idx="6021">
                        <c:v>15.4800303284342</c:v>
                      </c:pt>
                      <c:pt idx="6022">
                        <c:v>15.5215646034248</c:v>
                      </c:pt>
                      <c:pt idx="6023">
                        <c:v>15.505121783026899</c:v>
                      </c:pt>
                      <c:pt idx="6024">
                        <c:v>15.502168111311001</c:v>
                      </c:pt>
                      <c:pt idx="6025">
                        <c:v>15.4582144423079</c:v>
                      </c:pt>
                      <c:pt idx="6026">
                        <c:v>15.499982764433399</c:v>
                      </c:pt>
                      <c:pt idx="6027">
                        <c:v>15.4822336141553</c:v>
                      </c:pt>
                      <c:pt idx="6028">
                        <c:v>15.468701500411999</c:v>
                      </c:pt>
                      <c:pt idx="6029">
                        <c:v>15.4844776971392</c:v>
                      </c:pt>
                      <c:pt idx="6030">
                        <c:v>15.5085975843296</c:v>
                      </c:pt>
                      <c:pt idx="6031">
                        <c:v>15.4972330412463</c:v>
                      </c:pt>
                      <c:pt idx="6032">
                        <c:v>15.5101559261172</c:v>
                      </c:pt>
                      <c:pt idx="6033">
                        <c:v>15.4912131118139</c:v>
                      </c:pt>
                      <c:pt idx="6034">
                        <c:v>15.4941894800046</c:v>
                      </c:pt>
                      <c:pt idx="6035">
                        <c:v>15.4816213543274</c:v>
                      </c:pt>
                      <c:pt idx="6036">
                        <c:v>15.502992302260999</c:v>
                      </c:pt>
                      <c:pt idx="6037">
                        <c:v>15.496604640015301</c:v>
                      </c:pt>
                      <c:pt idx="6038">
                        <c:v>15.501760977591699</c:v>
                      </c:pt>
                      <c:pt idx="6039">
                        <c:v>15.4862242905174</c:v>
                      </c:pt>
                      <c:pt idx="6040">
                        <c:v>15.4980695939166</c:v>
                      </c:pt>
                      <c:pt idx="6041">
                        <c:v>15.5078072199695</c:v>
                      </c:pt>
                      <c:pt idx="6042">
                        <c:v>15.4750956188869</c:v>
                      </c:pt>
                      <c:pt idx="6043">
                        <c:v>15.5446823732323</c:v>
                      </c:pt>
                      <c:pt idx="6044">
                        <c:v>15.478483671809499</c:v>
                      </c:pt>
                      <c:pt idx="6045">
                        <c:v>15.484031124669</c:v>
                      </c:pt>
                      <c:pt idx="6046">
                        <c:v>15.4610813321233</c:v>
                      </c:pt>
                      <c:pt idx="6047">
                        <c:v>15.4617725434578</c:v>
                      </c:pt>
                      <c:pt idx="6048">
                        <c:v>15.497917810981001</c:v>
                      </c:pt>
                      <c:pt idx="6049">
                        <c:v>15.465572079036299</c:v>
                      </c:pt>
                      <c:pt idx="6050">
                        <c:v>15.4523830317007</c:v>
                      </c:pt>
                      <c:pt idx="6051">
                        <c:v>15.4638379819264</c:v>
                      </c:pt>
                      <c:pt idx="6052">
                        <c:v>15.5215913837717</c:v>
                      </c:pt>
                      <c:pt idx="6053">
                        <c:v>15.5153739138731</c:v>
                      </c:pt>
                      <c:pt idx="6054">
                        <c:v>15.5101592828923</c:v>
                      </c:pt>
                      <c:pt idx="6055">
                        <c:v>15.472446710846199</c:v>
                      </c:pt>
                      <c:pt idx="6056">
                        <c:v>15.4843594176808</c:v>
                      </c:pt>
                      <c:pt idx="6057">
                        <c:v>15.479792457653399</c:v>
                      </c:pt>
                      <c:pt idx="6058">
                        <c:v>15.5410150765117</c:v>
                      </c:pt>
                      <c:pt idx="6059">
                        <c:v>15.4672448845145</c:v>
                      </c:pt>
                      <c:pt idx="6060">
                        <c:v>15.4779534665374</c:v>
                      </c:pt>
                      <c:pt idx="6061">
                        <c:v>15.4877628047521</c:v>
                      </c:pt>
                      <c:pt idx="6062">
                        <c:v>15.457763147289</c:v>
                      </c:pt>
                      <c:pt idx="6063">
                        <c:v>15.4747714043959</c:v>
                      </c:pt>
                      <c:pt idx="6064">
                        <c:v>15.503136681467</c:v>
                      </c:pt>
                      <c:pt idx="6065">
                        <c:v>15.5012816467873</c:v>
                      </c:pt>
                      <c:pt idx="6066">
                        <c:v>15.494782092771899</c:v>
                      </c:pt>
                      <c:pt idx="6067">
                        <c:v>15.503278377897599</c:v>
                      </c:pt>
                      <c:pt idx="6068">
                        <c:v>15.5001570565748</c:v>
                      </c:pt>
                      <c:pt idx="6069">
                        <c:v>15.495550617736701</c:v>
                      </c:pt>
                      <c:pt idx="6070">
                        <c:v>15.477389760953301</c:v>
                      </c:pt>
                      <c:pt idx="6071">
                        <c:v>15.4868690804716</c:v>
                      </c:pt>
                      <c:pt idx="6072">
                        <c:v>15.484333666479399</c:v>
                      </c:pt>
                      <c:pt idx="6073">
                        <c:v>15.4643925807119</c:v>
                      </c:pt>
                      <c:pt idx="6074">
                        <c:v>15.5241650949483</c:v>
                      </c:pt>
                      <c:pt idx="6075">
                        <c:v>15.478422601182199</c:v>
                      </c:pt>
                      <c:pt idx="6076">
                        <c:v>15.490056864996401</c:v>
                      </c:pt>
                      <c:pt idx="6077">
                        <c:v>15.496295243253</c:v>
                      </c:pt>
                      <c:pt idx="6078">
                        <c:v>15.4699539120303</c:v>
                      </c:pt>
                      <c:pt idx="6079">
                        <c:v>15.5270198177588</c:v>
                      </c:pt>
                      <c:pt idx="6080">
                        <c:v>15.558784477639501</c:v>
                      </c:pt>
                      <c:pt idx="6081">
                        <c:v>15.5318889723951</c:v>
                      </c:pt>
                      <c:pt idx="6082">
                        <c:v>15.533296930878601</c:v>
                      </c:pt>
                      <c:pt idx="6083">
                        <c:v>15.5666784370194</c:v>
                      </c:pt>
                      <c:pt idx="6084">
                        <c:v>15.512975677999</c:v>
                      </c:pt>
                      <c:pt idx="6085">
                        <c:v>15.53834841041</c:v>
                      </c:pt>
                      <c:pt idx="6086">
                        <c:v>15.542448729008401</c:v>
                      </c:pt>
                      <c:pt idx="6087">
                        <c:v>15.5117282826973</c:v>
                      </c:pt>
                      <c:pt idx="6088">
                        <c:v>15.5288301538922</c:v>
                      </c:pt>
                      <c:pt idx="6089">
                        <c:v>15.5202496149612</c:v>
                      </c:pt>
                      <c:pt idx="6090">
                        <c:v>15.566837518542</c:v>
                      </c:pt>
                      <c:pt idx="6091">
                        <c:v>15.577066592433001</c:v>
                      </c:pt>
                      <c:pt idx="6092">
                        <c:v>15.5621435539512</c:v>
                      </c:pt>
                      <c:pt idx="6093">
                        <c:v>15.543034520923699</c:v>
                      </c:pt>
                      <c:pt idx="6094">
                        <c:v>15.5530429895854</c:v>
                      </c:pt>
                      <c:pt idx="6095">
                        <c:v>15.585760822531</c:v>
                      </c:pt>
                      <c:pt idx="6096">
                        <c:v>15.5605392742492</c:v>
                      </c:pt>
                      <c:pt idx="6097">
                        <c:v>15.5177273292409</c:v>
                      </c:pt>
                      <c:pt idx="6098">
                        <c:v>15.5707015427691</c:v>
                      </c:pt>
                      <c:pt idx="6099">
                        <c:v>15.5832215427777</c:v>
                      </c:pt>
                      <c:pt idx="6100">
                        <c:v>15.568548554409899</c:v>
                      </c:pt>
                      <c:pt idx="6101">
                        <c:v>15.537014873590699</c:v>
                      </c:pt>
                      <c:pt idx="6102">
                        <c:v>15.5502476244126</c:v>
                      </c:pt>
                      <c:pt idx="6103">
                        <c:v>15.541139994295801</c:v>
                      </c:pt>
                      <c:pt idx="6104">
                        <c:v>15.5436314953592</c:v>
                      </c:pt>
                      <c:pt idx="6105">
                        <c:v>15.546738725345801</c:v>
                      </c:pt>
                      <c:pt idx="6106">
                        <c:v>15.5635295654141</c:v>
                      </c:pt>
                      <c:pt idx="6107">
                        <c:v>15.5357714780489</c:v>
                      </c:pt>
                      <c:pt idx="6108">
                        <c:v>15.5340348312579</c:v>
                      </c:pt>
                      <c:pt idx="6109">
                        <c:v>15.529096600827501</c:v>
                      </c:pt>
                      <c:pt idx="6110">
                        <c:v>15.5449342759381</c:v>
                      </c:pt>
                      <c:pt idx="6111">
                        <c:v>15.5704717338373</c:v>
                      </c:pt>
                      <c:pt idx="6112">
                        <c:v>15.5706096583544</c:v>
                      </c:pt>
                      <c:pt idx="6113">
                        <c:v>15.569077146888599</c:v>
                      </c:pt>
                      <c:pt idx="6114">
                        <c:v>15.54974463296</c:v>
                      </c:pt>
                      <c:pt idx="6115">
                        <c:v>15.560579114925201</c:v>
                      </c:pt>
                      <c:pt idx="6116">
                        <c:v>15.5661349889318</c:v>
                      </c:pt>
                      <c:pt idx="6117">
                        <c:v>15.5496864158455</c:v>
                      </c:pt>
                      <c:pt idx="6118">
                        <c:v>15.5333540679338</c:v>
                      </c:pt>
                      <c:pt idx="6119">
                        <c:v>15.5785558522845</c:v>
                      </c:pt>
                      <c:pt idx="6120">
                        <c:v>15.5312530957997</c:v>
                      </c:pt>
                      <c:pt idx="6121">
                        <c:v>15.5618698127311</c:v>
                      </c:pt>
                      <c:pt idx="6122">
                        <c:v>15.565422589220701</c:v>
                      </c:pt>
                      <c:pt idx="6123">
                        <c:v>15.5687508455529</c:v>
                      </c:pt>
                      <c:pt idx="6124">
                        <c:v>15.5383848524264</c:v>
                      </c:pt>
                      <c:pt idx="6125">
                        <c:v>15.590152544281599</c:v>
                      </c:pt>
                      <c:pt idx="6126">
                        <c:v>15.580968274952401</c:v>
                      </c:pt>
                      <c:pt idx="6127">
                        <c:v>15.608849656665001</c:v>
                      </c:pt>
                      <c:pt idx="6128">
                        <c:v>15.599474437548499</c:v>
                      </c:pt>
                      <c:pt idx="6129">
                        <c:v>15.5899277142038</c:v>
                      </c:pt>
                      <c:pt idx="6130">
                        <c:v>15.6045559189852</c:v>
                      </c:pt>
                      <c:pt idx="6131">
                        <c:v>15.5860395388772</c:v>
                      </c:pt>
                      <c:pt idx="6132">
                        <c:v>15.619429676152</c:v>
                      </c:pt>
                      <c:pt idx="6133">
                        <c:v>15.6182431119838</c:v>
                      </c:pt>
                      <c:pt idx="6134">
                        <c:v>15.6080804791806</c:v>
                      </c:pt>
                      <c:pt idx="6135">
                        <c:v>15.6193461607335</c:v>
                      </c:pt>
                      <c:pt idx="6136">
                        <c:v>14.553124038221201</c:v>
                      </c:pt>
                      <c:pt idx="6137">
                        <c:v>14.610010483366301</c:v>
                      </c:pt>
                      <c:pt idx="6138">
                        <c:v>14.5920965594485</c:v>
                      </c:pt>
                      <c:pt idx="6139">
                        <c:v>14.569949044884501</c:v>
                      </c:pt>
                      <c:pt idx="6140">
                        <c:v>14.6121468932137</c:v>
                      </c:pt>
                      <c:pt idx="6141">
                        <c:v>14.5899171868511</c:v>
                      </c:pt>
                      <c:pt idx="6142">
                        <c:v>14.5601332788966</c:v>
                      </c:pt>
                      <c:pt idx="6143">
                        <c:v>14.5602403286496</c:v>
                      </c:pt>
                      <c:pt idx="6144">
                        <c:v>14.616800535128</c:v>
                      </c:pt>
                      <c:pt idx="6145">
                        <c:v>14.56529897351</c:v>
                      </c:pt>
                      <c:pt idx="6146">
                        <c:v>14.5321564856403</c:v>
                      </c:pt>
                      <c:pt idx="6147">
                        <c:v>14.544695040217</c:v>
                      </c:pt>
                      <c:pt idx="6148">
                        <c:v>14.5726459902331</c:v>
                      </c:pt>
                      <c:pt idx="6149">
                        <c:v>14.590006475101699</c:v>
                      </c:pt>
                      <c:pt idx="6150">
                        <c:v>14.606645468397801</c:v>
                      </c:pt>
                      <c:pt idx="6151">
                        <c:v>14.6048988276439</c:v>
                      </c:pt>
                      <c:pt idx="6152">
                        <c:v>14.582465899077899</c:v>
                      </c:pt>
                      <c:pt idx="6153">
                        <c:v>14.6761741010276</c:v>
                      </c:pt>
                      <c:pt idx="6154">
                        <c:v>14.578248832542601</c:v>
                      </c:pt>
                      <c:pt idx="6155">
                        <c:v>14.592180773433</c:v>
                      </c:pt>
                      <c:pt idx="6156">
                        <c:v>14.614037179217901</c:v>
                      </c:pt>
                      <c:pt idx="6157">
                        <c:v>14.6084875312619</c:v>
                      </c:pt>
                      <c:pt idx="6158">
                        <c:v>14.5862892469634</c:v>
                      </c:pt>
                      <c:pt idx="6159">
                        <c:v>14.611897055903301</c:v>
                      </c:pt>
                      <c:pt idx="6160">
                        <c:v>14.565190015945801</c:v>
                      </c:pt>
                      <c:pt idx="6161">
                        <c:v>14.612288590452399</c:v>
                      </c:pt>
                      <c:pt idx="6162">
                        <c:v>14.583933669581199</c:v>
                      </c:pt>
                      <c:pt idx="6163">
                        <c:v>14.611137234145501</c:v>
                      </c:pt>
                      <c:pt idx="6164">
                        <c:v>14.5742148858772</c:v>
                      </c:pt>
                      <c:pt idx="6165">
                        <c:v>14.6253213086532</c:v>
                      </c:pt>
                      <c:pt idx="6166">
                        <c:v>14.6063644539844</c:v>
                      </c:pt>
                      <c:pt idx="6167">
                        <c:v>14.568414314146199</c:v>
                      </c:pt>
                      <c:pt idx="6168">
                        <c:v>14.536680031159401</c:v>
                      </c:pt>
                      <c:pt idx="6169">
                        <c:v>14.544795947921999</c:v>
                      </c:pt>
                      <c:pt idx="6170">
                        <c:v>14.586361390085701</c:v>
                      </c:pt>
                      <c:pt idx="6171">
                        <c:v>14.5952606951529</c:v>
                      </c:pt>
                      <c:pt idx="6172">
                        <c:v>14.5929198790854</c:v>
                      </c:pt>
                      <c:pt idx="6173">
                        <c:v>14.545069545824401</c:v>
                      </c:pt>
                      <c:pt idx="6174">
                        <c:v>14.6314086767283</c:v>
                      </c:pt>
                      <c:pt idx="6175">
                        <c:v>14.5878689788385</c:v>
                      </c:pt>
                      <c:pt idx="6176">
                        <c:v>14.578054782318601</c:v>
                      </c:pt>
                      <c:pt idx="6177">
                        <c:v>14.6312035579839</c:v>
                      </c:pt>
                      <c:pt idx="6178">
                        <c:v>14.595799371997099</c:v>
                      </c:pt>
                      <c:pt idx="6179">
                        <c:v>14.5905147533392</c:v>
                      </c:pt>
                      <c:pt idx="6180">
                        <c:v>14.6205500805874</c:v>
                      </c:pt>
                      <c:pt idx="6181">
                        <c:v>14.614799322576699</c:v>
                      </c:pt>
                      <c:pt idx="6182">
                        <c:v>14.5784224729833</c:v>
                      </c:pt>
                      <c:pt idx="6183">
                        <c:v>14.5655661517763</c:v>
                      </c:pt>
                      <c:pt idx="6184">
                        <c:v>14.6018700720187</c:v>
                      </c:pt>
                      <c:pt idx="6185">
                        <c:v>14.6379767357534</c:v>
                      </c:pt>
                      <c:pt idx="6186">
                        <c:v>14.5679257960063</c:v>
                      </c:pt>
                      <c:pt idx="6187">
                        <c:v>14.5775153441333</c:v>
                      </c:pt>
                      <c:pt idx="6188">
                        <c:v>14.549070336394699</c:v>
                      </c:pt>
                      <c:pt idx="6189">
                        <c:v>14.5873303184229</c:v>
                      </c:pt>
                      <c:pt idx="6190">
                        <c:v>14.5253601607916</c:v>
                      </c:pt>
                      <c:pt idx="6191">
                        <c:v>14.595864715468499</c:v>
                      </c:pt>
                      <c:pt idx="6192">
                        <c:v>14.5809573527007</c:v>
                      </c:pt>
                      <c:pt idx="6193">
                        <c:v>14.568397887730899</c:v>
                      </c:pt>
                      <c:pt idx="6194">
                        <c:v>14.618529108295199</c:v>
                      </c:pt>
                      <c:pt idx="6195">
                        <c:v>14.571281966332</c:v>
                      </c:pt>
                      <c:pt idx="6196">
                        <c:v>14.5818629338054</c:v>
                      </c:pt>
                      <c:pt idx="6197">
                        <c:v>14.5739716100252</c:v>
                      </c:pt>
                      <c:pt idx="6198">
                        <c:v>14.6407727312347</c:v>
                      </c:pt>
                      <c:pt idx="6199">
                        <c:v>14.6105426898622</c:v>
                      </c:pt>
                      <c:pt idx="6200">
                        <c:v>14.6048189353117</c:v>
                      </c:pt>
                      <c:pt idx="6201">
                        <c:v>14.6053028263114</c:v>
                      </c:pt>
                      <c:pt idx="6202">
                        <c:v>14.603767501311101</c:v>
                      </c:pt>
                      <c:pt idx="6203">
                        <c:v>14.550773401559701</c:v>
                      </c:pt>
                      <c:pt idx="6204">
                        <c:v>14.580741885564899</c:v>
                      </c:pt>
                      <c:pt idx="6205">
                        <c:v>14.638766292838699</c:v>
                      </c:pt>
                      <c:pt idx="6206">
                        <c:v>14.605765254408199</c:v>
                      </c:pt>
                      <c:pt idx="6207">
                        <c:v>14.578615009071299</c:v>
                      </c:pt>
                      <c:pt idx="6208">
                        <c:v>14.592489641896099</c:v>
                      </c:pt>
                      <c:pt idx="6209">
                        <c:v>14.569205620772401</c:v>
                      </c:pt>
                      <c:pt idx="6210">
                        <c:v>14.580032178967199</c:v>
                      </c:pt>
                      <c:pt idx="6211">
                        <c:v>14.5533637445051</c:v>
                      </c:pt>
                      <c:pt idx="6212">
                        <c:v>14.585861149992899</c:v>
                      </c:pt>
                      <c:pt idx="6213">
                        <c:v>14.5837142995581</c:v>
                      </c:pt>
                      <c:pt idx="6214">
                        <c:v>14.640299312764199</c:v>
                      </c:pt>
                      <c:pt idx="6215">
                        <c:v>14.5838804405295</c:v>
                      </c:pt>
                      <c:pt idx="6216">
                        <c:v>14.6068961297483</c:v>
                      </c:pt>
                      <c:pt idx="6217">
                        <c:v>14.5575105675478</c:v>
                      </c:pt>
                      <c:pt idx="6218">
                        <c:v>14.5408196770282</c:v>
                      </c:pt>
                      <c:pt idx="6219">
                        <c:v>14.567139974129599</c:v>
                      </c:pt>
                      <c:pt idx="6220">
                        <c:v>14.581192383049901</c:v>
                      </c:pt>
                      <c:pt idx="6221">
                        <c:v>14.5810475942615</c:v>
                      </c:pt>
                      <c:pt idx="6222">
                        <c:v>14.5773928364498</c:v>
                      </c:pt>
                      <c:pt idx="6223">
                        <c:v>14.6049081056298</c:v>
                      </c:pt>
                      <c:pt idx="6224">
                        <c:v>14.636110383152699</c:v>
                      </c:pt>
                      <c:pt idx="6225">
                        <c:v>14.572283258430501</c:v>
                      </c:pt>
                      <c:pt idx="6226">
                        <c:v>14.5984398373002</c:v>
                      </c:pt>
                      <c:pt idx="6227">
                        <c:v>14.5927460755233</c:v>
                      </c:pt>
                      <c:pt idx="6228">
                        <c:v>14.499660382795</c:v>
                      </c:pt>
                      <c:pt idx="6229">
                        <c:v>14.57835262707</c:v>
                      </c:pt>
                      <c:pt idx="6230">
                        <c:v>14.601005339975201</c:v>
                      </c:pt>
                      <c:pt idx="6231">
                        <c:v>14.5995098117182</c:v>
                      </c:pt>
                      <c:pt idx="6232">
                        <c:v>14.5816154872425</c:v>
                      </c:pt>
                      <c:pt idx="6233">
                        <c:v>14.5764369465727</c:v>
                      </c:pt>
                      <c:pt idx="6234">
                        <c:v>14.5727678214731</c:v>
                      </c:pt>
                      <c:pt idx="6235">
                        <c:v>14.6303376941602</c:v>
                      </c:pt>
                      <c:pt idx="6236">
                        <c:v>14.553080651466001</c:v>
                      </c:pt>
                      <c:pt idx="6237">
                        <c:v>14.583997132547999</c:v>
                      </c:pt>
                      <c:pt idx="6238">
                        <c:v>14.5981419570558</c:v>
                      </c:pt>
                      <c:pt idx="6239">
                        <c:v>14.540608031232701</c:v>
                      </c:pt>
                      <c:pt idx="6240">
                        <c:v>14.5889266470785</c:v>
                      </c:pt>
                      <c:pt idx="6241">
                        <c:v>14.588151686015101</c:v>
                      </c:pt>
                      <c:pt idx="6242">
                        <c:v>14.5457150052207</c:v>
                      </c:pt>
                      <c:pt idx="6243">
                        <c:v>14.5664837684057</c:v>
                      </c:pt>
                      <c:pt idx="6244">
                        <c:v>14.5966883682086</c:v>
                      </c:pt>
                      <c:pt idx="6245">
                        <c:v>14.5874520002991</c:v>
                      </c:pt>
                      <c:pt idx="6246">
                        <c:v>14.521146190096699</c:v>
                      </c:pt>
                      <c:pt idx="6247">
                        <c:v>14.5732044824189</c:v>
                      </c:pt>
                      <c:pt idx="6248">
                        <c:v>15.0424354393047</c:v>
                      </c:pt>
                      <c:pt idx="6249">
                        <c:v>15.060456735332799</c:v>
                      </c:pt>
                      <c:pt idx="6250">
                        <c:v>15.093020621970499</c:v>
                      </c:pt>
                      <c:pt idx="6251">
                        <c:v>15.0402980890896</c:v>
                      </c:pt>
                      <c:pt idx="6252">
                        <c:v>15.066314475169801</c:v>
                      </c:pt>
                      <c:pt idx="6253">
                        <c:v>15.102098069345599</c:v>
                      </c:pt>
                      <c:pt idx="6254">
                        <c:v>15.0541913234677</c:v>
                      </c:pt>
                      <c:pt idx="6255">
                        <c:v>15.038122785235901</c:v>
                      </c:pt>
                      <c:pt idx="6256">
                        <c:v>15.0279335749611</c:v>
                      </c:pt>
                      <c:pt idx="6257">
                        <c:v>15.0389500959014</c:v>
                      </c:pt>
                      <c:pt idx="6258">
                        <c:v>15.0830454065207</c:v>
                      </c:pt>
                      <c:pt idx="6259">
                        <c:v>15.0815335676769</c:v>
                      </c:pt>
                      <c:pt idx="6260">
                        <c:v>15.069678412685199</c:v>
                      </c:pt>
                      <c:pt idx="6261">
                        <c:v>15.048093159435499</c:v>
                      </c:pt>
                      <c:pt idx="6262">
                        <c:v>13.6375388777178</c:v>
                      </c:pt>
                      <c:pt idx="6263">
                        <c:v>12.978024629687701</c:v>
                      </c:pt>
                      <c:pt idx="6264">
                        <c:v>12.750070533340899</c:v>
                      </c:pt>
                      <c:pt idx="6265">
                        <c:v>12.6026401923011</c:v>
                      </c:pt>
                      <c:pt idx="6266">
                        <c:v>12.592859153816001</c:v>
                      </c:pt>
                      <c:pt idx="6267">
                        <c:v>16.053836575618298</c:v>
                      </c:pt>
                      <c:pt idx="6268">
                        <c:v>15.772916251627001</c:v>
                      </c:pt>
                      <c:pt idx="6269">
                        <c:v>15.7904829945261</c:v>
                      </c:pt>
                      <c:pt idx="6270">
                        <c:v>16.094841018362299</c:v>
                      </c:pt>
                      <c:pt idx="6271">
                        <c:v>16.039787355254401</c:v>
                      </c:pt>
                      <c:pt idx="6272">
                        <c:v>15.794692889831101</c:v>
                      </c:pt>
                      <c:pt idx="6273">
                        <c:v>15.8189971010177</c:v>
                      </c:pt>
                      <c:pt idx="6274">
                        <c:v>16.1235607240809</c:v>
                      </c:pt>
                      <c:pt idx="6275">
                        <c:v>15.8417684144706</c:v>
                      </c:pt>
                      <c:pt idx="6276">
                        <c:v>16.121793170486399</c:v>
                      </c:pt>
                      <c:pt idx="6277">
                        <c:v>16.3276692135295</c:v>
                      </c:pt>
                      <c:pt idx="6278">
                        <c:v>16.264491598660499</c:v>
                      </c:pt>
                      <c:pt idx="6279">
                        <c:v>16.3572871874998</c:v>
                      </c:pt>
                      <c:pt idx="6280">
                        <c:v>16.210589690580601</c:v>
                      </c:pt>
                      <c:pt idx="6281">
                        <c:v>16.209700488490501</c:v>
                      </c:pt>
                      <c:pt idx="6282">
                        <c:v>16.328160052825599</c:v>
                      </c:pt>
                      <c:pt idx="6283">
                        <c:v>16.357929887845501</c:v>
                      </c:pt>
                      <c:pt idx="6284">
                        <c:v>16.260791869359998</c:v>
                      </c:pt>
                      <c:pt idx="6285">
                        <c:v>16.268547185267099</c:v>
                      </c:pt>
                      <c:pt idx="6286">
                        <c:v>16.3820135014873</c:v>
                      </c:pt>
                      <c:pt idx="6287">
                        <c:v>16.472713111606001</c:v>
                      </c:pt>
                      <c:pt idx="6288">
                        <c:v>16.499757399226901</c:v>
                      </c:pt>
                      <c:pt idx="6289">
                        <c:v>16.484496335380701</c:v>
                      </c:pt>
                      <c:pt idx="6290">
                        <c:v>16.485709234234999</c:v>
                      </c:pt>
                      <c:pt idx="6291">
                        <c:v>16.481042850465698</c:v>
                      </c:pt>
                      <c:pt idx="6292">
                        <c:v>17.051652094627801</c:v>
                      </c:pt>
                      <c:pt idx="6293">
                        <c:v>12.909395154331399</c:v>
                      </c:pt>
                      <c:pt idx="6294">
                        <c:v>12.713979093219301</c:v>
                      </c:pt>
                      <c:pt idx="6295">
                        <c:v>12.494037601579199</c:v>
                      </c:pt>
                      <c:pt idx="6296">
                        <c:v>12.568347972160099</c:v>
                      </c:pt>
                      <c:pt idx="6297">
                        <c:v>12.432522645451</c:v>
                      </c:pt>
                      <c:pt idx="6298">
                        <c:v>15.0469727311872</c:v>
                      </c:pt>
                      <c:pt idx="6299">
                        <c:v>15.110945309342799</c:v>
                      </c:pt>
                      <c:pt idx="6300">
                        <c:v>15.092359829688901</c:v>
                      </c:pt>
                      <c:pt idx="6301">
                        <c:v>15.0886957241455</c:v>
                      </c:pt>
                      <c:pt idx="6302">
                        <c:v>15.1303418669685</c:v>
                      </c:pt>
                      <c:pt idx="6303">
                        <c:v>15.142763685130101</c:v>
                      </c:pt>
                      <c:pt idx="6304">
                        <c:v>15.142957738930299</c:v>
                      </c:pt>
                      <c:pt idx="6305">
                        <c:v>15.171193777532</c:v>
                      </c:pt>
                      <c:pt idx="6306">
                        <c:v>15.0873645945265</c:v>
                      </c:pt>
                      <c:pt idx="6307">
                        <c:v>15.100252220419801</c:v>
                      </c:pt>
                      <c:pt idx="6308">
                        <c:v>15.446034841540101</c:v>
                      </c:pt>
                      <c:pt idx="6309">
                        <c:v>15.443251267090799</c:v>
                      </c:pt>
                      <c:pt idx="6310">
                        <c:v>15.425979223397301</c:v>
                      </c:pt>
                      <c:pt idx="6311">
                        <c:v>15.4354131127372</c:v>
                      </c:pt>
                      <c:pt idx="6312">
                        <c:v>15.453581183311901</c:v>
                      </c:pt>
                      <c:pt idx="6313">
                        <c:v>15.423478559551601</c:v>
                      </c:pt>
                      <c:pt idx="6314">
                        <c:v>15.4615065387451</c:v>
                      </c:pt>
                      <c:pt idx="6315">
                        <c:v>15.455768005337401</c:v>
                      </c:pt>
                      <c:pt idx="6316">
                        <c:v>15.4138351181732</c:v>
                      </c:pt>
                      <c:pt idx="6317">
                        <c:v>15.423555076300101</c:v>
                      </c:pt>
                      <c:pt idx="6318">
                        <c:v>15.5522706687506</c:v>
                      </c:pt>
                      <c:pt idx="6319">
                        <c:v>15.584319518284699</c:v>
                      </c:pt>
                      <c:pt idx="6320">
                        <c:v>15.5743827723121</c:v>
                      </c:pt>
                      <c:pt idx="6321">
                        <c:v>15.5781001362958</c:v>
                      </c:pt>
                      <c:pt idx="6322">
                        <c:v>15.6009150737911</c:v>
                      </c:pt>
                      <c:pt idx="6323">
                        <c:v>15.6790110772811</c:v>
                      </c:pt>
                      <c:pt idx="6324">
                        <c:v>16.196842958411398</c:v>
                      </c:pt>
                      <c:pt idx="6325">
                        <c:v>16.376860189281999</c:v>
                      </c:pt>
                      <c:pt idx="6326">
                        <c:v>16.148030380658</c:v>
                      </c:pt>
                      <c:pt idx="6327">
                        <c:v>16.3036905618521</c:v>
                      </c:pt>
                      <c:pt idx="6328">
                        <c:v>16.579884001286999</c:v>
                      </c:pt>
                      <c:pt idx="6329">
                        <c:v>16.190237614362999</c:v>
                      </c:pt>
                      <c:pt idx="6330">
                        <c:v>16.1919685878187</c:v>
                      </c:pt>
                      <c:pt idx="6331">
                        <c:v>16.412206249603098</c:v>
                      </c:pt>
                      <c:pt idx="6332">
                        <c:v>16.346345155958598</c:v>
                      </c:pt>
                      <c:pt idx="6333">
                        <c:v>16.245299362346898</c:v>
                      </c:pt>
                      <c:pt idx="6334">
                        <c:v>16.282799416813301</c:v>
                      </c:pt>
                      <c:pt idx="6335">
                        <c:v>16.357831844631399</c:v>
                      </c:pt>
                      <c:pt idx="6336">
                        <c:v>16.3046787201557</c:v>
                      </c:pt>
                      <c:pt idx="6337">
                        <c:v>16.591738322301499</c:v>
                      </c:pt>
                      <c:pt idx="6338">
                        <c:v>16.266433336325299</c:v>
                      </c:pt>
                      <c:pt idx="6339">
                        <c:v>16.280273214495601</c:v>
                      </c:pt>
                      <c:pt idx="6340">
                        <c:v>16.1682857882851</c:v>
                      </c:pt>
                      <c:pt idx="6341">
                        <c:v>16.175484388700902</c:v>
                      </c:pt>
                      <c:pt idx="6342">
                        <c:v>16.200517039629101</c:v>
                      </c:pt>
                      <c:pt idx="6343">
                        <c:v>16.341014235598401</c:v>
                      </c:pt>
                      <c:pt idx="6344">
                        <c:v>16.2114371471522</c:v>
                      </c:pt>
                      <c:pt idx="6345">
                        <c:v>16.301080589719099</c:v>
                      </c:pt>
                      <c:pt idx="6346">
                        <c:v>16.204355286663901</c:v>
                      </c:pt>
                      <c:pt idx="6347">
                        <c:v>16.307418515982299</c:v>
                      </c:pt>
                      <c:pt idx="6348">
                        <c:v>16.228593292047499</c:v>
                      </c:pt>
                      <c:pt idx="6349">
                        <c:v>16.2024962116962</c:v>
                      </c:pt>
                      <c:pt idx="6350">
                        <c:v>16.354096804710601</c:v>
                      </c:pt>
                      <c:pt idx="6351">
                        <c:v>16.244876900817999</c:v>
                      </c:pt>
                      <c:pt idx="6352">
                        <c:v>16.201453069432699</c:v>
                      </c:pt>
                      <c:pt idx="6353">
                        <c:v>16.191038525168</c:v>
                      </c:pt>
                      <c:pt idx="6354">
                        <c:v>16.306755003467899</c:v>
                      </c:pt>
                      <c:pt idx="6355">
                        <c:v>16.150184161098501</c:v>
                      </c:pt>
                      <c:pt idx="6356">
                        <c:v>16.2218430288316</c:v>
                      </c:pt>
                      <c:pt idx="6357">
                        <c:v>16.301254553122298</c:v>
                      </c:pt>
                      <c:pt idx="6358">
                        <c:v>16.308754509251798</c:v>
                      </c:pt>
                      <c:pt idx="6359">
                        <c:v>16.284320128628998</c:v>
                      </c:pt>
                      <c:pt idx="6360">
                        <c:v>16.152347937803899</c:v>
                      </c:pt>
                      <c:pt idx="6361">
                        <c:v>16.435653520836102</c:v>
                      </c:pt>
                      <c:pt idx="6362">
                        <c:v>16.193472761952901</c:v>
                      </c:pt>
                      <c:pt idx="6363">
                        <c:v>16.3340266881786</c:v>
                      </c:pt>
                      <c:pt idx="6364">
                        <c:v>16.224834778555302</c:v>
                      </c:pt>
                      <c:pt idx="6365">
                        <c:v>16.2233594069376</c:v>
                      </c:pt>
                      <c:pt idx="6366">
                        <c:v>16.351539193692499</c:v>
                      </c:pt>
                      <c:pt idx="6367">
                        <c:v>16.199516833839802</c:v>
                      </c:pt>
                      <c:pt idx="6368">
                        <c:v>16.435875612131198</c:v>
                      </c:pt>
                      <c:pt idx="6369">
                        <c:v>16.231066243841099</c:v>
                      </c:pt>
                      <c:pt idx="6370">
                        <c:v>16.4360706559481</c:v>
                      </c:pt>
                      <c:pt idx="6371">
                        <c:v>16.195253545376001</c:v>
                      </c:pt>
                      <c:pt idx="6372">
                        <c:v>16.187777044091899</c:v>
                      </c:pt>
                      <c:pt idx="6373">
                        <c:v>16.318830948409499</c:v>
                      </c:pt>
                      <c:pt idx="6374">
                        <c:v>16.393523169202101</c:v>
                      </c:pt>
                      <c:pt idx="6375">
                        <c:v>16.221438989380999</c:v>
                      </c:pt>
                      <c:pt idx="6376">
                        <c:v>16.1643945698209</c:v>
                      </c:pt>
                      <c:pt idx="6377">
                        <c:v>16.588338194938899</c:v>
                      </c:pt>
                      <c:pt idx="6378">
                        <c:v>16.135177873955602</c:v>
                      </c:pt>
                      <c:pt idx="6379">
                        <c:v>16.286628688291199</c:v>
                      </c:pt>
                      <c:pt idx="6380">
                        <c:v>16.199578846164801</c:v>
                      </c:pt>
                      <c:pt idx="6381">
                        <c:v>16.160048763426701</c:v>
                      </c:pt>
                      <c:pt idx="6382">
                        <c:v>16.227530884009401</c:v>
                      </c:pt>
                      <c:pt idx="6383">
                        <c:v>16.395111590382399</c:v>
                      </c:pt>
                      <c:pt idx="6384">
                        <c:v>16.294024914595401</c:v>
                      </c:pt>
                      <c:pt idx="6385">
                        <c:v>16.2448216259716</c:v>
                      </c:pt>
                      <c:pt idx="6386">
                        <c:v>16.367990410707499</c:v>
                      </c:pt>
                      <c:pt idx="6387">
                        <c:v>16.289042493699899</c:v>
                      </c:pt>
                      <c:pt idx="6388">
                        <c:v>16.246412774251201</c:v>
                      </c:pt>
                      <c:pt idx="6389">
                        <c:v>16.316796275540302</c:v>
                      </c:pt>
                      <c:pt idx="6390">
                        <c:v>16.322428017230099</c:v>
                      </c:pt>
                      <c:pt idx="6391">
                        <c:v>16.374577926875201</c:v>
                      </c:pt>
                      <c:pt idx="6392">
                        <c:v>16.307421707788201</c:v>
                      </c:pt>
                      <c:pt idx="6393">
                        <c:v>16.623238669345</c:v>
                      </c:pt>
                      <c:pt idx="6394">
                        <c:v>16.563334139753099</c:v>
                      </c:pt>
                      <c:pt idx="6395">
                        <c:v>16.259150800808001</c:v>
                      </c:pt>
                      <c:pt idx="6396">
                        <c:v>16.294227912597499</c:v>
                      </c:pt>
                      <c:pt idx="6397">
                        <c:v>16.367066220714001</c:v>
                      </c:pt>
                      <c:pt idx="6398">
                        <c:v>16.286550238629498</c:v>
                      </c:pt>
                      <c:pt idx="6399">
                        <c:v>16.295229593260601</c:v>
                      </c:pt>
                      <c:pt idx="6400">
                        <c:v>16.369326054597099</c:v>
                      </c:pt>
                      <c:pt idx="6401">
                        <c:v>16.212960514527701</c:v>
                      </c:pt>
                      <c:pt idx="6402">
                        <c:v>16.182905118998399</c:v>
                      </c:pt>
                      <c:pt idx="6403">
                        <c:v>16.1623769144575</c:v>
                      </c:pt>
                      <c:pt idx="6404">
                        <c:v>16.304350425010501</c:v>
                      </c:pt>
                      <c:pt idx="6405">
                        <c:v>16.3502775091569</c:v>
                      </c:pt>
                      <c:pt idx="6406">
                        <c:v>16.200906592323701</c:v>
                      </c:pt>
                      <c:pt idx="6407">
                        <c:v>16.405095676976199</c:v>
                      </c:pt>
                      <c:pt idx="6408">
                        <c:v>16.165925474461201</c:v>
                      </c:pt>
                      <c:pt idx="6409">
                        <c:v>16.5451943597458</c:v>
                      </c:pt>
                      <c:pt idx="6410">
                        <c:v>16.210343592494301</c:v>
                      </c:pt>
                      <c:pt idx="6411">
                        <c:v>16.212797990457201</c:v>
                      </c:pt>
                      <c:pt idx="6412">
                        <c:v>16.359124415115701</c:v>
                      </c:pt>
                      <c:pt idx="6413">
                        <c:v>16.243551537759402</c:v>
                      </c:pt>
                      <c:pt idx="6414">
                        <c:v>16.364489808450902</c:v>
                      </c:pt>
                      <c:pt idx="6415">
                        <c:v>16.294481035639901</c:v>
                      </c:pt>
                      <c:pt idx="6416">
                        <c:v>16.273011705983699</c:v>
                      </c:pt>
                      <c:pt idx="6417">
                        <c:v>16.168170427614101</c:v>
                      </c:pt>
                      <c:pt idx="6418">
                        <c:v>16.1785263663403</c:v>
                      </c:pt>
                      <c:pt idx="6419">
                        <c:v>16.234125930117902</c:v>
                      </c:pt>
                      <c:pt idx="6420">
                        <c:v>16.215890845867499</c:v>
                      </c:pt>
                      <c:pt idx="6421">
                        <c:v>16.299765940108902</c:v>
                      </c:pt>
                      <c:pt idx="6422">
                        <c:v>16.242685633522001</c:v>
                      </c:pt>
                      <c:pt idx="6423">
                        <c:v>16.316888660296499</c:v>
                      </c:pt>
                      <c:pt idx="6424">
                        <c:v>16.2185252281628</c:v>
                      </c:pt>
                      <c:pt idx="6425">
                        <c:v>16.3528296914353</c:v>
                      </c:pt>
                      <c:pt idx="6426">
                        <c:v>16.219929562412698</c:v>
                      </c:pt>
                      <c:pt idx="6427">
                        <c:v>16.228995954562901</c:v>
                      </c:pt>
                      <c:pt idx="6428">
                        <c:v>16.298426137049599</c:v>
                      </c:pt>
                      <c:pt idx="6429">
                        <c:v>16.257951617647599</c:v>
                      </c:pt>
                      <c:pt idx="6430">
                        <c:v>16.2895099485735</c:v>
                      </c:pt>
                      <c:pt idx="6431">
                        <c:v>16.180097269036501</c:v>
                      </c:pt>
                      <c:pt idx="6432">
                        <c:v>16.440482851692799</c:v>
                      </c:pt>
                      <c:pt idx="6433">
                        <c:v>16.206412513893</c:v>
                      </c:pt>
                      <c:pt idx="6434">
                        <c:v>16.2099654444458</c:v>
                      </c:pt>
                      <c:pt idx="6435">
                        <c:v>16.266118323985999</c:v>
                      </c:pt>
                      <c:pt idx="6436">
                        <c:v>16.387960383567801</c:v>
                      </c:pt>
                      <c:pt idx="6437">
                        <c:v>16.440802262740998</c:v>
                      </c:pt>
                      <c:pt idx="6438">
                        <c:v>16.246938973811002</c:v>
                      </c:pt>
                      <c:pt idx="6439">
                        <c:v>16.224947669079501</c:v>
                      </c:pt>
                      <c:pt idx="6440">
                        <c:v>16.410879036150899</c:v>
                      </c:pt>
                      <c:pt idx="6441">
                        <c:v>16.2214820383345</c:v>
                      </c:pt>
                      <c:pt idx="6442">
                        <c:v>16.228134241304801</c:v>
                      </c:pt>
                      <c:pt idx="6443">
                        <c:v>16.176541496801502</c:v>
                      </c:pt>
                      <c:pt idx="6444">
                        <c:v>16.319832453967301</c:v>
                      </c:pt>
                      <c:pt idx="6445">
                        <c:v>16.1945633685798</c:v>
                      </c:pt>
                      <c:pt idx="6446">
                        <c:v>16.297874939704801</c:v>
                      </c:pt>
                      <c:pt idx="6447">
                        <c:v>16.2297358001798</c:v>
                      </c:pt>
                      <c:pt idx="6448">
                        <c:v>16.332357709703999</c:v>
                      </c:pt>
                      <c:pt idx="6449">
                        <c:v>16.325025266687</c:v>
                      </c:pt>
                      <c:pt idx="6450">
                        <c:v>16.566041682619801</c:v>
                      </c:pt>
                      <c:pt idx="6451">
                        <c:v>16.268382958911701</c:v>
                      </c:pt>
                      <c:pt idx="6452">
                        <c:v>16.305858125734598</c:v>
                      </c:pt>
                      <c:pt idx="6453">
                        <c:v>16.4277963379295</c:v>
                      </c:pt>
                      <c:pt idx="6454">
                        <c:v>16.310376948542299</c:v>
                      </c:pt>
                      <c:pt idx="6455">
                        <c:v>16.359092673224399</c:v>
                      </c:pt>
                      <c:pt idx="6456">
                        <c:v>16.246981072926701</c:v>
                      </c:pt>
                      <c:pt idx="6457">
                        <c:v>16.215039747120901</c:v>
                      </c:pt>
                      <c:pt idx="6458">
                        <c:v>16.1772236006966</c:v>
                      </c:pt>
                      <c:pt idx="6459">
                        <c:v>16.356601344794001</c:v>
                      </c:pt>
                      <c:pt idx="6460">
                        <c:v>16.1847793138203</c:v>
                      </c:pt>
                      <c:pt idx="6461">
                        <c:v>16.4350157292983</c:v>
                      </c:pt>
                      <c:pt idx="6462">
                        <c:v>16.576859902334899</c:v>
                      </c:pt>
                      <c:pt idx="6463">
                        <c:v>16.215529013394502</c:v>
                      </c:pt>
                      <c:pt idx="6464">
                        <c:v>16.3618354863947</c:v>
                      </c:pt>
                      <c:pt idx="6465">
                        <c:v>16.295886762441601</c:v>
                      </c:pt>
                      <c:pt idx="6466">
                        <c:v>16.315476259041301</c:v>
                      </c:pt>
                      <c:pt idx="6467">
                        <c:v>16.181584010958801</c:v>
                      </c:pt>
                      <c:pt idx="6468">
                        <c:v>16.1956947209463</c:v>
                      </c:pt>
                      <c:pt idx="6469">
                        <c:v>16.2569516448334</c:v>
                      </c:pt>
                      <c:pt idx="6470">
                        <c:v>16.303206082113899</c:v>
                      </c:pt>
                      <c:pt idx="6471">
                        <c:v>16.248827762827901</c:v>
                      </c:pt>
                      <c:pt idx="6472">
                        <c:v>16.2123749684967</c:v>
                      </c:pt>
                      <c:pt idx="6473">
                        <c:v>16.390856952558401</c:v>
                      </c:pt>
                      <c:pt idx="6474">
                        <c:v>16.217914831031401</c:v>
                      </c:pt>
                      <c:pt idx="6475">
                        <c:v>16.314420613262101</c:v>
                      </c:pt>
                      <c:pt idx="6476">
                        <c:v>16.189805142356398</c:v>
                      </c:pt>
                      <c:pt idx="6477">
                        <c:v>16.4820459293753</c:v>
                      </c:pt>
                      <c:pt idx="6478">
                        <c:v>16.225538714687001</c:v>
                      </c:pt>
                      <c:pt idx="6479">
                        <c:v>16.249063279962002</c:v>
                      </c:pt>
                      <c:pt idx="6480">
                        <c:v>16.466311394096302</c:v>
                      </c:pt>
                      <c:pt idx="6481">
                        <c:v>16.416189121791501</c:v>
                      </c:pt>
                      <c:pt idx="6482">
                        <c:v>16.2345493515997</c:v>
                      </c:pt>
                      <c:pt idx="6483">
                        <c:v>16.165028974985798</c:v>
                      </c:pt>
                      <c:pt idx="6484">
                        <c:v>16.3298103712761</c:v>
                      </c:pt>
                      <c:pt idx="6485">
                        <c:v>16.595479492224602</c:v>
                      </c:pt>
                      <c:pt idx="6486">
                        <c:v>16.311708006981799</c:v>
                      </c:pt>
                      <c:pt idx="6487">
                        <c:v>16.3439337669721</c:v>
                      </c:pt>
                      <c:pt idx="6488">
                        <c:v>16.415296305624299</c:v>
                      </c:pt>
                      <c:pt idx="6489">
                        <c:v>16.382074399180201</c:v>
                      </c:pt>
                      <c:pt idx="6490">
                        <c:v>16.2539543795151</c:v>
                      </c:pt>
                      <c:pt idx="6491">
                        <c:v>16.2243399219231</c:v>
                      </c:pt>
                      <c:pt idx="6492">
                        <c:v>16.384215823196602</c:v>
                      </c:pt>
                      <c:pt idx="6493">
                        <c:v>16.190494691244201</c:v>
                      </c:pt>
                      <c:pt idx="6494">
                        <c:v>16.600168917198602</c:v>
                      </c:pt>
                      <c:pt idx="6495">
                        <c:v>16.341168261020101</c:v>
                      </c:pt>
                      <c:pt idx="6496">
                        <c:v>16.317591482846399</c:v>
                      </c:pt>
                      <c:pt idx="6497">
                        <c:v>16.188908001720201</c:v>
                      </c:pt>
                      <c:pt idx="6498">
                        <c:v>16.2643378474516</c:v>
                      </c:pt>
                      <c:pt idx="6499">
                        <c:v>16.3260716079938</c:v>
                      </c:pt>
                      <c:pt idx="6500">
                        <c:v>16.239286380031501</c:v>
                      </c:pt>
                      <c:pt idx="6501">
                        <c:v>16.338530111291</c:v>
                      </c:pt>
                      <c:pt idx="6502">
                        <c:v>16.159695384202401</c:v>
                      </c:pt>
                      <c:pt idx="6503">
                        <c:v>16.246329870946301</c:v>
                      </c:pt>
                      <c:pt idx="6504">
                        <c:v>16.429184144671598</c:v>
                      </c:pt>
                      <c:pt idx="6505">
                        <c:v>16.623252176255701</c:v>
                      </c:pt>
                      <c:pt idx="6506">
                        <c:v>16.351567510999001</c:v>
                      </c:pt>
                      <c:pt idx="6507">
                        <c:v>16.329443708892398</c:v>
                      </c:pt>
                      <c:pt idx="6508">
                        <c:v>16.410847049481699</c:v>
                      </c:pt>
                      <c:pt idx="6509">
                        <c:v>16.261827738333</c:v>
                      </c:pt>
                      <c:pt idx="6510">
                        <c:v>16.400194671190199</c:v>
                      </c:pt>
                      <c:pt idx="6511">
                        <c:v>16.3523129787059</c:v>
                      </c:pt>
                      <c:pt idx="6512">
                        <c:v>16.334580511949099</c:v>
                      </c:pt>
                      <c:pt idx="6513">
                        <c:v>16.2637197482014</c:v>
                      </c:pt>
                      <c:pt idx="6514">
                        <c:v>16.3317059208409</c:v>
                      </c:pt>
                      <c:pt idx="6515">
                        <c:v>16.616072370781499</c:v>
                      </c:pt>
                      <c:pt idx="6516">
                        <c:v>16.3528920745999</c:v>
                      </c:pt>
                      <c:pt idx="6517">
                        <c:v>16.414347832050499</c:v>
                      </c:pt>
                      <c:pt idx="6518">
                        <c:v>16.337843188601301</c:v>
                      </c:pt>
                      <c:pt idx="6519">
                        <c:v>16.635963442288901</c:v>
                      </c:pt>
                      <c:pt idx="6520">
                        <c:v>16.5841499425878</c:v>
                      </c:pt>
                      <c:pt idx="6521">
                        <c:v>16.3085845313032</c:v>
                      </c:pt>
                      <c:pt idx="6522">
                        <c:v>16.327520672058</c:v>
                      </c:pt>
                      <c:pt idx="6523">
                        <c:v>16.3315464221958</c:v>
                      </c:pt>
                      <c:pt idx="6524">
                        <c:v>16.341401172739801</c:v>
                      </c:pt>
                      <c:pt idx="6525">
                        <c:v>16.591131051122201</c:v>
                      </c:pt>
                      <c:pt idx="6526">
                        <c:v>16.369099646910499</c:v>
                      </c:pt>
                      <c:pt idx="6527">
                        <c:v>16.206831840429999</c:v>
                      </c:pt>
                      <c:pt idx="6528">
                        <c:v>16.192516056687602</c:v>
                      </c:pt>
                      <c:pt idx="6529">
                        <c:v>16.303422788317601</c:v>
                      </c:pt>
                      <c:pt idx="6530">
                        <c:v>16.3337948939689</c:v>
                      </c:pt>
                      <c:pt idx="6531">
                        <c:v>16.359236683982999</c:v>
                      </c:pt>
                      <c:pt idx="6532">
                        <c:v>16.270415009772801</c:v>
                      </c:pt>
                      <c:pt idx="6533">
                        <c:v>16.218875111684099</c:v>
                      </c:pt>
                      <c:pt idx="6534">
                        <c:v>15.5981012978915</c:v>
                      </c:pt>
                      <c:pt idx="6535">
                        <c:v>15.5276306113653</c:v>
                      </c:pt>
                      <c:pt idx="6536">
                        <c:v>15.5888547838</c:v>
                      </c:pt>
                      <c:pt idx="6537">
                        <c:v>15.5935120741335</c:v>
                      </c:pt>
                      <c:pt idx="6538">
                        <c:v>15.7192601976567</c:v>
                      </c:pt>
                      <c:pt idx="6539">
                        <c:v>15.730709236152499</c:v>
                      </c:pt>
                      <c:pt idx="6540">
                        <c:v>15.6208256710573</c:v>
                      </c:pt>
                      <c:pt idx="6541">
                        <c:v>15.664640320876799</c:v>
                      </c:pt>
                      <c:pt idx="6542">
                        <c:v>15.6016975496126</c:v>
                      </c:pt>
                      <c:pt idx="6543">
                        <c:v>15.6707607862235</c:v>
                      </c:pt>
                      <c:pt idx="6544">
                        <c:v>16.262622668447101</c:v>
                      </c:pt>
                      <c:pt idx="6545">
                        <c:v>16.076085950366402</c:v>
                      </c:pt>
                      <c:pt idx="6546">
                        <c:v>16.0875755945255</c:v>
                      </c:pt>
                      <c:pt idx="6547">
                        <c:v>16.086061273168301</c:v>
                      </c:pt>
                      <c:pt idx="6548">
                        <c:v>16.305190331013801</c:v>
                      </c:pt>
                      <c:pt idx="6549">
                        <c:v>16.123139805149801</c:v>
                      </c:pt>
                      <c:pt idx="6550">
                        <c:v>16.105825578476999</c:v>
                      </c:pt>
                      <c:pt idx="6551">
                        <c:v>16.1357156871459</c:v>
                      </c:pt>
                      <c:pt idx="6552">
                        <c:v>16.300804207223798</c:v>
                      </c:pt>
                      <c:pt idx="6553">
                        <c:v>16.278966390813</c:v>
                      </c:pt>
                      <c:pt idx="6554">
                        <c:v>16.038444149979199</c:v>
                      </c:pt>
                      <c:pt idx="6555">
                        <c:v>16.337597075568599</c:v>
                      </c:pt>
                      <c:pt idx="6556">
                        <c:v>16.3474254102908</c:v>
                      </c:pt>
                      <c:pt idx="6557">
                        <c:v>16.197976761491699</c:v>
                      </c:pt>
                      <c:pt idx="6558">
                        <c:v>16.3531981223625</c:v>
                      </c:pt>
                      <c:pt idx="6559">
                        <c:v>16.3940986306715</c:v>
                      </c:pt>
                      <c:pt idx="6560">
                        <c:v>16.3294161055613</c:v>
                      </c:pt>
                      <c:pt idx="6561">
                        <c:v>16.5939040935972</c:v>
                      </c:pt>
                      <c:pt idx="6562">
                        <c:v>16.343740819336102</c:v>
                      </c:pt>
                      <c:pt idx="6563">
                        <c:v>16.3048053851176</c:v>
                      </c:pt>
                      <c:pt idx="6564">
                        <c:v>16.2616673102109</c:v>
                      </c:pt>
                      <c:pt idx="6565">
                        <c:v>16.309983126266399</c:v>
                      </c:pt>
                      <c:pt idx="6566">
                        <c:v>16.365981675462798</c:v>
                      </c:pt>
                      <c:pt idx="6567">
                        <c:v>16.287922781268001</c:v>
                      </c:pt>
                      <c:pt idx="6568">
                        <c:v>16.270333543331802</c:v>
                      </c:pt>
                      <c:pt idx="6569">
                        <c:v>16.2583899976953</c:v>
                      </c:pt>
                      <c:pt idx="6570">
                        <c:v>16.193960501571599</c:v>
                      </c:pt>
                      <c:pt idx="6571">
                        <c:v>16.306182362235699</c:v>
                      </c:pt>
                      <c:pt idx="6572">
                        <c:v>16.2440947104763</c:v>
                      </c:pt>
                      <c:pt idx="6573">
                        <c:v>16.199187839244299</c:v>
                      </c:pt>
                      <c:pt idx="6574">
                        <c:v>16.320761550275201</c:v>
                      </c:pt>
                      <c:pt idx="6575">
                        <c:v>16.306603856743699</c:v>
                      </c:pt>
                      <c:pt idx="6576">
                        <c:v>16.3362656870591</c:v>
                      </c:pt>
                      <c:pt idx="6577">
                        <c:v>16.360069533771199</c:v>
                      </c:pt>
                      <c:pt idx="6578">
                        <c:v>16.302460798925001</c:v>
                      </c:pt>
                      <c:pt idx="6579">
                        <c:v>16.312760865686599</c:v>
                      </c:pt>
                      <c:pt idx="6580">
                        <c:v>16.381441132404898</c:v>
                      </c:pt>
                      <c:pt idx="6581">
                        <c:v>16.3156766768473</c:v>
                      </c:pt>
                      <c:pt idx="6582">
                        <c:v>16.2623784094088</c:v>
                      </c:pt>
                      <c:pt idx="6583">
                        <c:v>16.2755685061503</c:v>
                      </c:pt>
                      <c:pt idx="6584">
                        <c:v>16.278859812011799</c:v>
                      </c:pt>
                      <c:pt idx="6585">
                        <c:v>16.205641565924399</c:v>
                      </c:pt>
                      <c:pt idx="6586">
                        <c:v>16.341347390216701</c:v>
                      </c:pt>
                      <c:pt idx="6587">
                        <c:v>16.351594658145</c:v>
                      </c:pt>
                      <c:pt idx="6588">
                        <c:v>16.2961726349969</c:v>
                      </c:pt>
                      <c:pt idx="6589">
                        <c:v>16.357541494707899</c:v>
                      </c:pt>
                      <c:pt idx="6590">
                        <c:v>16.333640451330702</c:v>
                      </c:pt>
                      <c:pt idx="6591">
                        <c:v>16.2127482950211</c:v>
                      </c:pt>
                      <c:pt idx="6592">
                        <c:v>16.357609900002601</c:v>
                      </c:pt>
                      <c:pt idx="6593">
                        <c:v>16.357532867249901</c:v>
                      </c:pt>
                      <c:pt idx="6594">
                        <c:v>16.376344508806302</c:v>
                      </c:pt>
                      <c:pt idx="6595">
                        <c:v>16.355150264734998</c:v>
                      </c:pt>
                      <c:pt idx="6596">
                        <c:v>16.632134320399601</c:v>
                      </c:pt>
                      <c:pt idx="6597">
                        <c:v>16.325676933532101</c:v>
                      </c:pt>
                      <c:pt idx="6598">
                        <c:v>16.2778304890121</c:v>
                      </c:pt>
                      <c:pt idx="6599">
                        <c:v>16.204662520500101</c:v>
                      </c:pt>
                      <c:pt idx="6600">
                        <c:v>16.232798492330399</c:v>
                      </c:pt>
                      <c:pt idx="6601">
                        <c:v>16.385927221144598</c:v>
                      </c:pt>
                      <c:pt idx="6602">
                        <c:v>16.3074819767244</c:v>
                      </c:pt>
                      <c:pt idx="6603">
                        <c:v>16.2576685904003</c:v>
                      </c:pt>
                      <c:pt idx="6604">
                        <c:v>16.264179128714598</c:v>
                      </c:pt>
                      <c:pt idx="6605">
                        <c:v>16.315860007029698</c:v>
                      </c:pt>
                      <c:pt idx="6606">
                        <c:v>16.287213183804901</c:v>
                      </c:pt>
                      <c:pt idx="6607">
                        <c:v>16.275843305047399</c:v>
                      </c:pt>
                      <c:pt idx="6608">
                        <c:v>16.261947143965301</c:v>
                      </c:pt>
                      <c:pt idx="6609">
                        <c:v>16.2819541172695</c:v>
                      </c:pt>
                      <c:pt idx="6610">
                        <c:v>16.305030555970198</c:v>
                      </c:pt>
                      <c:pt idx="6611">
                        <c:v>16.371025719475401</c:v>
                      </c:pt>
                      <c:pt idx="6612">
                        <c:v>16.2009921061325</c:v>
                      </c:pt>
                      <c:pt idx="6613">
                        <c:v>16.259320856368699</c:v>
                      </c:pt>
                      <c:pt idx="6614">
                        <c:v>16.281915474008201</c:v>
                      </c:pt>
                      <c:pt idx="6615">
                        <c:v>16.276218655640001</c:v>
                      </c:pt>
                      <c:pt idx="6616">
                        <c:v>16.3140628146569</c:v>
                      </c:pt>
                      <c:pt idx="6617">
                        <c:v>16.6242149057313</c:v>
                      </c:pt>
                      <c:pt idx="6618">
                        <c:v>16.292742581033799</c:v>
                      </c:pt>
                      <c:pt idx="6619">
                        <c:v>16.310039631736199</c:v>
                      </c:pt>
                      <c:pt idx="6620">
                        <c:v>16.256423627735401</c:v>
                      </c:pt>
                      <c:pt idx="6621">
                        <c:v>16.2269650428847</c:v>
                      </c:pt>
                      <c:pt idx="6622">
                        <c:v>16.299651024328298</c:v>
                      </c:pt>
                      <c:pt idx="6623">
                        <c:v>16.276017671148001</c:v>
                      </c:pt>
                      <c:pt idx="6624">
                        <c:v>16.3173605886366</c:v>
                      </c:pt>
                      <c:pt idx="6625">
                        <c:v>16.265984120416199</c:v>
                      </c:pt>
                      <c:pt idx="6626">
                        <c:v>16.248430508817499</c:v>
                      </c:pt>
                      <c:pt idx="6627">
                        <c:v>16.2002906641873</c:v>
                      </c:pt>
                      <c:pt idx="6628">
                        <c:v>16.2182187370029</c:v>
                      </c:pt>
                      <c:pt idx="6629">
                        <c:v>16.336570393346701</c:v>
                      </c:pt>
                      <c:pt idx="6630">
                        <c:v>16.314294889831299</c:v>
                      </c:pt>
                      <c:pt idx="6631">
                        <c:v>16.375556303824901</c:v>
                      </c:pt>
                      <c:pt idx="6632">
                        <c:v>16.3310533155149</c:v>
                      </c:pt>
                      <c:pt idx="6633">
                        <c:v>16.194926931436701</c:v>
                      </c:pt>
                      <c:pt idx="6634">
                        <c:v>16.279773436552102</c:v>
                      </c:pt>
                      <c:pt idx="6635">
                        <c:v>16.3650578313956</c:v>
                      </c:pt>
                      <c:pt idx="6636">
                        <c:v>16.266333626387599</c:v>
                      </c:pt>
                      <c:pt idx="6637">
                        <c:v>16.292088704211</c:v>
                      </c:pt>
                      <c:pt idx="6638">
                        <c:v>16.310427735234001</c:v>
                      </c:pt>
                      <c:pt idx="6639">
                        <c:v>16.331994935281301</c:v>
                      </c:pt>
                      <c:pt idx="6640">
                        <c:v>16.331145389910599</c:v>
                      </c:pt>
                      <c:pt idx="6641">
                        <c:v>16.360064332302301</c:v>
                      </c:pt>
                      <c:pt idx="6642">
                        <c:v>16.2321984135938</c:v>
                      </c:pt>
                      <c:pt idx="6643">
                        <c:v>16.3044879212515</c:v>
                      </c:pt>
                      <c:pt idx="6644">
                        <c:v>16.312585267212398</c:v>
                      </c:pt>
                      <c:pt idx="6645">
                        <c:v>16.259214119534601</c:v>
                      </c:pt>
                      <c:pt idx="6646">
                        <c:v>16.309570005578099</c:v>
                      </c:pt>
                      <c:pt idx="6647">
                        <c:v>16.267022636541299</c:v>
                      </c:pt>
                      <c:pt idx="6648">
                        <c:v>16.2399169758238</c:v>
                      </c:pt>
                      <c:pt idx="6649">
                        <c:v>16.320081676526101</c:v>
                      </c:pt>
                      <c:pt idx="6650">
                        <c:v>16.249823203295701</c:v>
                      </c:pt>
                      <c:pt idx="6651">
                        <c:v>16.361821628103399</c:v>
                      </c:pt>
                      <c:pt idx="6652">
                        <c:v>16.332784261097999</c:v>
                      </c:pt>
                      <c:pt idx="6653">
                        <c:v>16.206962425646399</c:v>
                      </c:pt>
                      <c:pt idx="6654">
                        <c:v>16.369239063415002</c:v>
                      </c:pt>
                      <c:pt idx="6655">
                        <c:v>16.304973565970201</c:v>
                      </c:pt>
                      <c:pt idx="6656">
                        <c:v>16.279449469434802</c:v>
                      </c:pt>
                      <c:pt idx="6657">
                        <c:v>16.3648228815381</c:v>
                      </c:pt>
                      <c:pt idx="6658">
                        <c:v>16.309580807356401</c:v>
                      </c:pt>
                      <c:pt idx="6659">
                        <c:v>16.353027708605101</c:v>
                      </c:pt>
                      <c:pt idx="6660">
                        <c:v>16.2439615926275</c:v>
                      </c:pt>
                      <c:pt idx="6661">
                        <c:v>16.367261178867</c:v>
                      </c:pt>
                      <c:pt idx="6662">
                        <c:v>16.369418717624502</c:v>
                      </c:pt>
                      <c:pt idx="6663">
                        <c:v>16.4064622645359</c:v>
                      </c:pt>
                      <c:pt idx="6664">
                        <c:v>16.4069132123972</c:v>
                      </c:pt>
                      <c:pt idx="6665">
                        <c:v>16.372145887508498</c:v>
                      </c:pt>
                      <c:pt idx="6666">
                        <c:v>16.618347824582401</c:v>
                      </c:pt>
                      <c:pt idx="6667">
                        <c:v>16.578959655229301</c:v>
                      </c:pt>
                      <c:pt idx="6668">
                        <c:v>16.350953302872401</c:v>
                      </c:pt>
                      <c:pt idx="6669">
                        <c:v>16.332460097336199</c:v>
                      </c:pt>
                      <c:pt idx="6670">
                        <c:v>16.340532433107001</c:v>
                      </c:pt>
                      <c:pt idx="6671">
                        <c:v>16.365699252737802</c:v>
                      </c:pt>
                      <c:pt idx="6672">
                        <c:v>16.3550520871968</c:v>
                      </c:pt>
                      <c:pt idx="6673">
                        <c:v>16.2403558662091</c:v>
                      </c:pt>
                      <c:pt idx="6674">
                        <c:v>16.216452782377299</c:v>
                      </c:pt>
                      <c:pt idx="6675">
                        <c:v>16.2968926196905</c:v>
                      </c:pt>
                      <c:pt idx="6676">
                        <c:v>16.372154909698299</c:v>
                      </c:pt>
                      <c:pt idx="6677">
                        <c:v>16.2835213155346</c:v>
                      </c:pt>
                      <c:pt idx="6678">
                        <c:v>16.223998468102501</c:v>
                      </c:pt>
                      <c:pt idx="6679">
                        <c:v>16.366119623068201</c:v>
                      </c:pt>
                      <c:pt idx="6680">
                        <c:v>16.2001785008163</c:v>
                      </c:pt>
                      <c:pt idx="6681">
                        <c:v>16.365839836045598</c:v>
                      </c:pt>
                      <c:pt idx="6682">
                        <c:v>16.386251707303298</c:v>
                      </c:pt>
                      <c:pt idx="6683">
                        <c:v>16.322747719446301</c:v>
                      </c:pt>
                      <c:pt idx="6684">
                        <c:v>16.278640011718</c:v>
                      </c:pt>
                      <c:pt idx="6685">
                        <c:v>16.346507568352902</c:v>
                      </c:pt>
                      <c:pt idx="6686">
                        <c:v>16.259167152584499</c:v>
                      </c:pt>
                      <c:pt idx="6687">
                        <c:v>16.289799871131802</c:v>
                      </c:pt>
                      <c:pt idx="6688">
                        <c:v>16.2845277779589</c:v>
                      </c:pt>
                      <c:pt idx="6689">
                        <c:v>16.304975506113401</c:v>
                      </c:pt>
                      <c:pt idx="6690">
                        <c:v>16.2724729847546</c:v>
                      </c:pt>
                      <c:pt idx="6691">
                        <c:v>16.3316295787067</c:v>
                      </c:pt>
                      <c:pt idx="6692">
                        <c:v>16.3589584558976</c:v>
                      </c:pt>
                      <c:pt idx="6693">
                        <c:v>16.330997455544399</c:v>
                      </c:pt>
                      <c:pt idx="6694">
                        <c:v>16.305061220654</c:v>
                      </c:pt>
                      <c:pt idx="6695">
                        <c:v>16.344899687321199</c:v>
                      </c:pt>
                      <c:pt idx="6696">
                        <c:v>16.281165536955701</c:v>
                      </c:pt>
                      <c:pt idx="6697">
                        <c:v>16.294366125583601</c:v>
                      </c:pt>
                      <c:pt idx="6698">
                        <c:v>16.378191555175199</c:v>
                      </c:pt>
                      <c:pt idx="6699">
                        <c:v>16.2683377936002</c:v>
                      </c:pt>
                      <c:pt idx="6700">
                        <c:v>16.343230327139199</c:v>
                      </c:pt>
                      <c:pt idx="6701">
                        <c:v>16.4006168638996</c:v>
                      </c:pt>
                      <c:pt idx="6702">
                        <c:v>16.3346024739466</c:v>
                      </c:pt>
                      <c:pt idx="6703">
                        <c:v>16.293791399718799</c:v>
                      </c:pt>
                      <c:pt idx="6704">
                        <c:v>16.220041191091699</c:v>
                      </c:pt>
                      <c:pt idx="6705">
                        <c:v>16.242429188866002</c:v>
                      </c:pt>
                      <c:pt idx="6706">
                        <c:v>16.338843473065499</c:v>
                      </c:pt>
                      <c:pt idx="6707">
                        <c:v>16.257672381290899</c:v>
                      </c:pt>
                      <c:pt idx="6708">
                        <c:v>16.2693582365</c:v>
                      </c:pt>
                      <c:pt idx="6709">
                        <c:v>16.325147059633998</c:v>
                      </c:pt>
                      <c:pt idx="6710">
                        <c:v>16.2921098247601</c:v>
                      </c:pt>
                      <c:pt idx="6711">
                        <c:v>16.2798750746969</c:v>
                      </c:pt>
                      <c:pt idx="6712">
                        <c:v>16.213735809504001</c:v>
                      </c:pt>
                      <c:pt idx="6713">
                        <c:v>16.2739733748022</c:v>
                      </c:pt>
                      <c:pt idx="6714">
                        <c:v>16.3026293296261</c:v>
                      </c:pt>
                      <c:pt idx="6715">
                        <c:v>16.290039041742201</c:v>
                      </c:pt>
                      <c:pt idx="6716">
                        <c:v>16.627940906541699</c:v>
                      </c:pt>
                      <c:pt idx="6717">
                        <c:v>16.2959053642277</c:v>
                      </c:pt>
                      <c:pt idx="6718">
                        <c:v>16.322724596185299</c:v>
                      </c:pt>
                      <c:pt idx="6719">
                        <c:v>16.317651530285801</c:v>
                      </c:pt>
                      <c:pt idx="6720">
                        <c:v>16.322842167365</c:v>
                      </c:pt>
                      <c:pt idx="6721">
                        <c:v>16.2436692908128</c:v>
                      </c:pt>
                      <c:pt idx="6722">
                        <c:v>16.3315826722332</c:v>
                      </c:pt>
                      <c:pt idx="6723">
                        <c:v>16.202571484198401</c:v>
                      </c:pt>
                      <c:pt idx="6724">
                        <c:v>16.302327850104099</c:v>
                      </c:pt>
                      <c:pt idx="6725">
                        <c:v>16.290098829534202</c:v>
                      </c:pt>
                      <c:pt idx="6726">
                        <c:v>16.296993981762402</c:v>
                      </c:pt>
                      <c:pt idx="6727">
                        <c:v>16.3255341590583</c:v>
                      </c:pt>
                      <c:pt idx="6728">
                        <c:v>16.239544650388201</c:v>
                      </c:pt>
                      <c:pt idx="6729">
                        <c:v>16.294860029161701</c:v>
                      </c:pt>
                      <c:pt idx="6730">
                        <c:v>16.281244742660899</c:v>
                      </c:pt>
                      <c:pt idx="6731">
                        <c:v>16.252127732319401</c:v>
                      </c:pt>
                      <c:pt idx="6732">
                        <c:v>16.388982833273101</c:v>
                      </c:pt>
                      <c:pt idx="6733">
                        <c:v>16.2481398781918</c:v>
                      </c:pt>
                      <c:pt idx="6734">
                        <c:v>16.345488195817101</c:v>
                      </c:pt>
                      <c:pt idx="6735">
                        <c:v>16.322482377421998</c:v>
                      </c:pt>
                      <c:pt idx="6736">
                        <c:v>16.417522553201</c:v>
                      </c:pt>
                      <c:pt idx="6737">
                        <c:v>16.605836219271801</c:v>
                      </c:pt>
                      <c:pt idx="6738">
                        <c:v>16.350858705143299</c:v>
                      </c:pt>
                      <c:pt idx="6739">
                        <c:v>16.388529555289502</c:v>
                      </c:pt>
                      <c:pt idx="6740">
                        <c:v>16.3568620213196</c:v>
                      </c:pt>
                      <c:pt idx="6741">
                        <c:v>16.351377874234</c:v>
                      </c:pt>
                      <c:pt idx="6742">
                        <c:v>16.2223439059314</c:v>
                      </c:pt>
                      <c:pt idx="6743">
                        <c:v>16.237384923459899</c:v>
                      </c:pt>
                      <c:pt idx="6744">
                        <c:v>16.363683611787899</c:v>
                      </c:pt>
                      <c:pt idx="6745">
                        <c:v>16.311188163005198</c:v>
                      </c:pt>
                      <c:pt idx="6746">
                        <c:v>16.3673270214138</c:v>
                      </c:pt>
                      <c:pt idx="6747">
                        <c:v>16.378285305300501</c:v>
                      </c:pt>
                      <c:pt idx="6748">
                        <c:v>16.350324557043699</c:v>
                      </c:pt>
                      <c:pt idx="6749">
                        <c:v>16.272828969164198</c:v>
                      </c:pt>
                      <c:pt idx="6750">
                        <c:v>16.280405091739802</c:v>
                      </c:pt>
                      <c:pt idx="6751">
                        <c:v>16.310626060316899</c:v>
                      </c:pt>
                      <c:pt idx="6752">
                        <c:v>16.295521092369999</c:v>
                      </c:pt>
                      <c:pt idx="6753">
                        <c:v>16.402771890740699</c:v>
                      </c:pt>
                      <c:pt idx="6754">
                        <c:v>16.365891711722899</c:v>
                      </c:pt>
                      <c:pt idx="6755">
                        <c:v>16.345552025618399</c:v>
                      </c:pt>
                      <c:pt idx="6756">
                        <c:v>16.405391144490199</c:v>
                      </c:pt>
                      <c:pt idx="6757">
                        <c:v>16.331706590964401</c:v>
                      </c:pt>
                      <c:pt idx="6758">
                        <c:v>16.304683149836201</c:v>
                      </c:pt>
                      <c:pt idx="6759">
                        <c:v>16.211286930447201</c:v>
                      </c:pt>
                      <c:pt idx="6760">
                        <c:v>16.3338411134262</c:v>
                      </c:pt>
                      <c:pt idx="6761">
                        <c:v>16.2546238350659</c:v>
                      </c:pt>
                      <c:pt idx="6762">
                        <c:v>16.299690529869199</c:v>
                      </c:pt>
                      <c:pt idx="6763">
                        <c:v>16.2443598672508</c:v>
                      </c:pt>
                      <c:pt idx="6764">
                        <c:v>16.3057995769651</c:v>
                      </c:pt>
                      <c:pt idx="6765">
                        <c:v>16.149642095926598</c:v>
                      </c:pt>
                      <c:pt idx="6766">
                        <c:v>16.094994292670499</c:v>
                      </c:pt>
                      <c:pt idx="6767">
                        <c:v>16.313249612063899</c:v>
                      </c:pt>
                      <c:pt idx="6768">
                        <c:v>16.115693200500399</c:v>
                      </c:pt>
                      <c:pt idx="6769">
                        <c:v>16.1099376997905</c:v>
                      </c:pt>
                      <c:pt idx="6770">
                        <c:v>16.067979900921401</c:v>
                      </c:pt>
                      <c:pt idx="6771">
                        <c:v>16.322850270713801</c:v>
                      </c:pt>
                      <c:pt idx="6772">
                        <c:v>16.1270418804352</c:v>
                      </c:pt>
                      <c:pt idx="6773">
                        <c:v>16.109058174169501</c:v>
                      </c:pt>
                      <c:pt idx="6774">
                        <c:v>16.129008566557999</c:v>
                      </c:pt>
                      <c:pt idx="6775">
                        <c:v>16.2846488902813</c:v>
                      </c:pt>
                      <c:pt idx="6776">
                        <c:v>16.112341982642501</c:v>
                      </c:pt>
                      <c:pt idx="6777">
                        <c:v>16.105209205646801</c:v>
                      </c:pt>
                      <c:pt idx="6778">
                        <c:v>16.354154539881399</c:v>
                      </c:pt>
                      <c:pt idx="6779">
                        <c:v>16.131412467575501</c:v>
                      </c:pt>
                      <c:pt idx="6780">
                        <c:v>16.099106691463501</c:v>
                      </c:pt>
                      <c:pt idx="6781">
                        <c:v>16.135222438615699</c:v>
                      </c:pt>
                      <c:pt idx="6782">
                        <c:v>16.3411206916055</c:v>
                      </c:pt>
                      <c:pt idx="6783">
                        <c:v>16.196534543497201</c:v>
                      </c:pt>
                      <c:pt idx="6784">
                        <c:v>16.4067203532923</c:v>
                      </c:pt>
                      <c:pt idx="6785">
                        <c:v>16.137907581360501</c:v>
                      </c:pt>
                      <c:pt idx="6786">
                        <c:v>16.334167450446198</c:v>
                      </c:pt>
                      <c:pt idx="6787">
                        <c:v>16.341506168844401</c:v>
                      </c:pt>
                      <c:pt idx="6788">
                        <c:v>16.3834121327546</c:v>
                      </c:pt>
                      <c:pt idx="6789">
                        <c:v>16.219428964261098</c:v>
                      </c:pt>
                      <c:pt idx="6790">
                        <c:v>16.3250091161154</c:v>
                      </c:pt>
                      <c:pt idx="6791">
                        <c:v>16.2442723969206</c:v>
                      </c:pt>
                      <c:pt idx="6792">
                        <c:v>16.370276641334701</c:v>
                      </c:pt>
                      <c:pt idx="6793">
                        <c:v>16.592235631980099</c:v>
                      </c:pt>
                      <c:pt idx="6794">
                        <c:v>16.353944089882599</c:v>
                      </c:pt>
                      <c:pt idx="6795">
                        <c:v>16.327913532709399</c:v>
                      </c:pt>
                      <c:pt idx="6796">
                        <c:v>16.354554704179002</c:v>
                      </c:pt>
                      <c:pt idx="6797">
                        <c:v>16.2329001761169</c:v>
                      </c:pt>
                      <c:pt idx="6798">
                        <c:v>16.346550753671899</c:v>
                      </c:pt>
                      <c:pt idx="6799">
                        <c:v>16.401270225089199</c:v>
                      </c:pt>
                      <c:pt idx="6800">
                        <c:v>16.357029212253199</c:v>
                      </c:pt>
                      <c:pt idx="6801">
                        <c:v>16.295818416370501</c:v>
                      </c:pt>
                      <c:pt idx="6802">
                        <c:v>16.396807334086699</c:v>
                      </c:pt>
                      <c:pt idx="6803">
                        <c:v>16.350415267077601</c:v>
                      </c:pt>
                      <c:pt idx="6804">
                        <c:v>16.3305265455142</c:v>
                      </c:pt>
                      <c:pt idx="6805">
                        <c:v>16.351886901332499</c:v>
                      </c:pt>
                      <c:pt idx="6806">
                        <c:v>16.237832243507199</c:v>
                      </c:pt>
                      <c:pt idx="6807">
                        <c:v>16.3967709473959</c:v>
                      </c:pt>
                      <c:pt idx="6808">
                        <c:v>16.660837994549102</c:v>
                      </c:pt>
                      <c:pt idx="6809">
                        <c:v>16.3904147542119</c:v>
                      </c:pt>
                      <c:pt idx="6810">
                        <c:v>16.4004143697282</c:v>
                      </c:pt>
                      <c:pt idx="6811">
                        <c:v>16.405445501988901</c:v>
                      </c:pt>
                      <c:pt idx="6812">
                        <c:v>16.377693989951499</c:v>
                      </c:pt>
                      <c:pt idx="6813">
                        <c:v>16.654357729485898</c:v>
                      </c:pt>
                      <c:pt idx="6814">
                        <c:v>16.606980607403202</c:v>
                      </c:pt>
                      <c:pt idx="6815">
                        <c:v>16.360091430062301</c:v>
                      </c:pt>
                      <c:pt idx="6816">
                        <c:v>16.4414426790783</c:v>
                      </c:pt>
                      <c:pt idx="6817">
                        <c:v>16.376422334115802</c:v>
                      </c:pt>
                      <c:pt idx="6818">
                        <c:v>16.6280189286108</c:v>
                      </c:pt>
                      <c:pt idx="6819">
                        <c:v>16.328363822600501</c:v>
                      </c:pt>
                      <c:pt idx="6820">
                        <c:v>16.2710990946584</c:v>
                      </c:pt>
                      <c:pt idx="6821">
                        <c:v>16.299521114639401</c:v>
                      </c:pt>
                      <c:pt idx="6822">
                        <c:v>16.374878861860498</c:v>
                      </c:pt>
                      <c:pt idx="6823">
                        <c:v>16.520820801834699</c:v>
                      </c:pt>
                      <c:pt idx="6824">
                        <c:v>16.262034317844801</c:v>
                      </c:pt>
                      <c:pt idx="6825">
                        <c:v>16.440989606185301</c:v>
                      </c:pt>
                      <c:pt idx="6826">
                        <c:v>16.373835079436599</c:v>
                      </c:pt>
                      <c:pt idx="6827">
                        <c:v>16.367629391852802</c:v>
                      </c:pt>
                      <c:pt idx="6828">
                        <c:v>16.6402110001465</c:v>
                      </c:pt>
                      <c:pt idx="6829">
                        <c:v>16.412471171871001</c:v>
                      </c:pt>
                      <c:pt idx="6830">
                        <c:v>16.279933434901199</c:v>
                      </c:pt>
                      <c:pt idx="6831">
                        <c:v>16.349797481725101</c:v>
                      </c:pt>
                      <c:pt idx="6832">
                        <c:v>16.3807098607565</c:v>
                      </c:pt>
                      <c:pt idx="6833">
                        <c:v>16.347378045205701</c:v>
                      </c:pt>
                      <c:pt idx="6834">
                        <c:v>16.3546601954381</c:v>
                      </c:pt>
                      <c:pt idx="6835">
                        <c:v>16.2854876576422</c:v>
                      </c:pt>
                      <c:pt idx="6836">
                        <c:v>16.3399645049657</c:v>
                      </c:pt>
                      <c:pt idx="6837">
                        <c:v>16.3164671915174</c:v>
                      </c:pt>
                      <c:pt idx="6838">
                        <c:v>16.3687318129051</c:v>
                      </c:pt>
                      <c:pt idx="6839">
                        <c:v>16.631276788840498</c:v>
                      </c:pt>
                      <c:pt idx="6840">
                        <c:v>16.367280047560602</c:v>
                      </c:pt>
                      <c:pt idx="6841">
                        <c:v>16.539542853284701</c:v>
                      </c:pt>
                      <c:pt idx="6842">
                        <c:v>16.2960779273265</c:v>
                      </c:pt>
                      <c:pt idx="6843">
                        <c:v>16.2733962382542</c:v>
                      </c:pt>
                      <c:pt idx="6844">
                        <c:v>16.441476768472398</c:v>
                      </c:pt>
                      <c:pt idx="6845">
                        <c:v>16.429729381801199</c:v>
                      </c:pt>
                      <c:pt idx="6846">
                        <c:v>16.394556051854</c:v>
                      </c:pt>
                      <c:pt idx="6847">
                        <c:v>16.408265941285801</c:v>
                      </c:pt>
                      <c:pt idx="6848">
                        <c:v>16.667873547817901</c:v>
                      </c:pt>
                      <c:pt idx="6849">
                        <c:v>16.362785187042402</c:v>
                      </c:pt>
                      <c:pt idx="6850">
                        <c:v>16.35131474144</c:v>
                      </c:pt>
                      <c:pt idx="6851">
                        <c:v>16.302457526531601</c:v>
                      </c:pt>
                      <c:pt idx="6852">
                        <c:v>16.416857659041099</c:v>
                      </c:pt>
                      <c:pt idx="6853">
                        <c:v>16.3790041166489</c:v>
                      </c:pt>
                      <c:pt idx="6854">
                        <c:v>16.452657176364799</c:v>
                      </c:pt>
                      <c:pt idx="6855">
                        <c:v>16.317250904019399</c:v>
                      </c:pt>
                      <c:pt idx="6856">
                        <c:v>16.364119884633901</c:v>
                      </c:pt>
                      <c:pt idx="6857">
                        <c:v>16.325463338765601</c:v>
                      </c:pt>
                      <c:pt idx="6858">
                        <c:v>16.378233485510801</c:v>
                      </c:pt>
                      <c:pt idx="6859">
                        <c:v>16.369577121727499</c:v>
                      </c:pt>
                      <c:pt idx="6860">
                        <c:v>16.527585165316498</c:v>
                      </c:pt>
                      <c:pt idx="6861">
                        <c:v>16.371151481621599</c:v>
                      </c:pt>
                      <c:pt idx="6862">
                        <c:v>16.4622685784787</c:v>
                      </c:pt>
                      <c:pt idx="6863">
                        <c:v>16.338236152099601</c:v>
                      </c:pt>
                      <c:pt idx="6864">
                        <c:v>16.2810344181548</c:v>
                      </c:pt>
                      <c:pt idx="6865">
                        <c:v>16.294864750958499</c:v>
                      </c:pt>
                      <c:pt idx="6866">
                        <c:v>16.355370444557501</c:v>
                      </c:pt>
                      <c:pt idx="6867">
                        <c:v>16.328344823041299</c:v>
                      </c:pt>
                      <c:pt idx="6868">
                        <c:v>16.387088278843901</c:v>
                      </c:pt>
                      <c:pt idx="6869">
                        <c:v>16.531387152632199</c:v>
                      </c:pt>
                      <c:pt idx="6870">
                        <c:v>16.373531414595799</c:v>
                      </c:pt>
                      <c:pt idx="6871">
                        <c:v>16.652621499928902</c:v>
                      </c:pt>
                      <c:pt idx="6872">
                        <c:v>16.371078284984598</c:v>
                      </c:pt>
                      <c:pt idx="6873">
                        <c:v>16.368222293933702</c:v>
                      </c:pt>
                      <c:pt idx="6874">
                        <c:v>16.532554053675302</c:v>
                      </c:pt>
                      <c:pt idx="6875">
                        <c:v>16.368703950363599</c:v>
                      </c:pt>
                      <c:pt idx="6876">
                        <c:v>16.3297706307591</c:v>
                      </c:pt>
                      <c:pt idx="6877">
                        <c:v>16.264110327505399</c:v>
                      </c:pt>
                      <c:pt idx="6878">
                        <c:v>16.422526489391799</c:v>
                      </c:pt>
                      <c:pt idx="6879">
                        <c:v>16.378538041071302</c:v>
                      </c:pt>
                      <c:pt idx="6880">
                        <c:v>16.421976766630099</c:v>
                      </c:pt>
                      <c:pt idx="6881">
                        <c:v>16.380444940535899</c:v>
                      </c:pt>
                      <c:pt idx="6882">
                        <c:v>16.409242583770101</c:v>
                      </c:pt>
                      <c:pt idx="6883">
                        <c:v>16.6628276198375</c:v>
                      </c:pt>
                      <c:pt idx="6884">
                        <c:v>16.373775728745098</c:v>
                      </c:pt>
                      <c:pt idx="6885">
                        <c:v>16.307858778122</c:v>
                      </c:pt>
                      <c:pt idx="6886">
                        <c:v>16.277722383523301</c:v>
                      </c:pt>
                      <c:pt idx="6887">
                        <c:v>16.377120639787599</c:v>
                      </c:pt>
                      <c:pt idx="6888">
                        <c:v>16.348298804781301</c:v>
                      </c:pt>
                      <c:pt idx="6889">
                        <c:v>16.350015748907499</c:v>
                      </c:pt>
                      <c:pt idx="6890">
                        <c:v>16.341162374395601</c:v>
                      </c:pt>
                      <c:pt idx="6891">
                        <c:v>16.349601728049901</c:v>
                      </c:pt>
                      <c:pt idx="6892">
                        <c:v>16.295685618980499</c:v>
                      </c:pt>
                      <c:pt idx="6893">
                        <c:v>16.424436645237499</c:v>
                      </c:pt>
                      <c:pt idx="6894">
                        <c:v>16.298174502630498</c:v>
                      </c:pt>
                      <c:pt idx="6895">
                        <c:v>16.447916571220901</c:v>
                      </c:pt>
                      <c:pt idx="6896">
                        <c:v>16.3923993731281</c:v>
                      </c:pt>
                      <c:pt idx="6897">
                        <c:v>16.531528635365198</c:v>
                      </c:pt>
                      <c:pt idx="6898">
                        <c:v>16.460966406246801</c:v>
                      </c:pt>
                      <c:pt idx="6899">
                        <c:v>16.304049865942499</c:v>
                      </c:pt>
                      <c:pt idx="6900">
                        <c:v>16.3927004129417</c:v>
                      </c:pt>
                      <c:pt idx="6901">
                        <c:v>16.382997537703101</c:v>
                      </c:pt>
                      <c:pt idx="6902">
                        <c:v>16.354387211688</c:v>
                      </c:pt>
                      <c:pt idx="6903">
                        <c:v>16.4001919817794</c:v>
                      </c:pt>
                      <c:pt idx="6904">
                        <c:v>16.2830252755872</c:v>
                      </c:pt>
                      <c:pt idx="6905">
                        <c:v>16.352006995945501</c:v>
                      </c:pt>
                      <c:pt idx="6906">
                        <c:v>16.374794503109801</c:v>
                      </c:pt>
                      <c:pt idx="6907">
                        <c:v>16.466598488867501</c:v>
                      </c:pt>
                      <c:pt idx="6908">
                        <c:v>16.525853083731398</c:v>
                      </c:pt>
                      <c:pt idx="6909">
                        <c:v>16.364160332718001</c:v>
                      </c:pt>
                      <c:pt idx="6910">
                        <c:v>16.370265730567599</c:v>
                      </c:pt>
                      <c:pt idx="6911">
                        <c:v>16.474077837900701</c:v>
                      </c:pt>
                      <c:pt idx="6912">
                        <c:v>16.3496365363292</c:v>
                      </c:pt>
                      <c:pt idx="6913">
                        <c:v>16.273039927688</c:v>
                      </c:pt>
                      <c:pt idx="6914">
                        <c:v>16.270969622979401</c:v>
                      </c:pt>
                      <c:pt idx="6915">
                        <c:v>16.317768832326301</c:v>
                      </c:pt>
                      <c:pt idx="6916">
                        <c:v>16.367960879000499</c:v>
                      </c:pt>
                      <c:pt idx="6917">
                        <c:v>16.334089170379301</c:v>
                      </c:pt>
                      <c:pt idx="6918">
                        <c:v>16.3962432535955</c:v>
                      </c:pt>
                      <c:pt idx="6919">
                        <c:v>16.420740981101101</c:v>
                      </c:pt>
                      <c:pt idx="6920">
                        <c:v>16.253239433482499</c:v>
                      </c:pt>
                      <c:pt idx="6921">
                        <c:v>16.546832374490901</c:v>
                      </c:pt>
                      <c:pt idx="6922">
                        <c:v>16.2998349129692</c:v>
                      </c:pt>
                      <c:pt idx="6923">
                        <c:v>16.387410376334302</c:v>
                      </c:pt>
                      <c:pt idx="6924">
                        <c:v>16.649341875191901</c:v>
                      </c:pt>
                      <c:pt idx="6925">
                        <c:v>16.3644821798968</c:v>
                      </c:pt>
                      <c:pt idx="6926">
                        <c:v>16.4040961823899</c:v>
                      </c:pt>
                      <c:pt idx="6927">
                        <c:v>16.3639836454727</c:v>
                      </c:pt>
                      <c:pt idx="6928">
                        <c:v>16.551520348322398</c:v>
                      </c:pt>
                      <c:pt idx="6929">
                        <c:v>16.319911271008898</c:v>
                      </c:pt>
                      <c:pt idx="6930">
                        <c:v>16.362079739981599</c:v>
                      </c:pt>
                      <c:pt idx="6931">
                        <c:v>16.3223043627147</c:v>
                      </c:pt>
                      <c:pt idx="6932">
                        <c:v>16.301804293870301</c:v>
                      </c:pt>
                      <c:pt idx="6933">
                        <c:v>16.458894783251999</c:v>
                      </c:pt>
                      <c:pt idx="6934">
                        <c:v>16.391874459509499</c:v>
                      </c:pt>
                      <c:pt idx="6935">
                        <c:v>16.381769431093499</c:v>
                      </c:pt>
                      <c:pt idx="6936">
                        <c:v>16.42872510678</c:v>
                      </c:pt>
                      <c:pt idx="6937">
                        <c:v>16.398500192882199</c:v>
                      </c:pt>
                      <c:pt idx="6938">
                        <c:v>16.430012026351601</c:v>
                      </c:pt>
                      <c:pt idx="6939">
                        <c:v>16.669759125232702</c:v>
                      </c:pt>
                      <c:pt idx="6940">
                        <c:v>16.609264871988799</c:v>
                      </c:pt>
                      <c:pt idx="6941">
                        <c:v>16.3591301660718</c:v>
                      </c:pt>
                      <c:pt idx="6942">
                        <c:v>16.443089073508201</c:v>
                      </c:pt>
                      <c:pt idx="6943">
                        <c:v>16.386634766125599</c:v>
                      </c:pt>
                      <c:pt idx="6944">
                        <c:v>16.3543728512496</c:v>
                      </c:pt>
                      <c:pt idx="6945">
                        <c:v>16.2821581194038</c:v>
                      </c:pt>
                      <c:pt idx="6946">
                        <c:v>16.324271430318198</c:v>
                      </c:pt>
                      <c:pt idx="6947">
                        <c:v>16.538636975724899</c:v>
                      </c:pt>
                      <c:pt idx="6948">
                        <c:v>16.291632993985601</c:v>
                      </c:pt>
                      <c:pt idx="6949">
                        <c:v>16.396230958053899</c:v>
                      </c:pt>
                      <c:pt idx="6950">
                        <c:v>16.443934340138401</c:v>
                      </c:pt>
                      <c:pt idx="6951">
                        <c:v>16.3246542027291</c:v>
                      </c:pt>
                      <c:pt idx="6952">
                        <c:v>16.3522313433098</c:v>
                      </c:pt>
                      <c:pt idx="6953">
                        <c:v>16.376443676839799</c:v>
                      </c:pt>
                      <c:pt idx="6954">
                        <c:v>16.329354895245</c:v>
                      </c:pt>
                      <c:pt idx="6955">
                        <c:v>16.3549734783962</c:v>
                      </c:pt>
                      <c:pt idx="6956">
                        <c:v>16.640900595077401</c:v>
                      </c:pt>
                      <c:pt idx="6957">
                        <c:v>16.367289268730801</c:v>
                      </c:pt>
                      <c:pt idx="6958">
                        <c:v>16.325728734515199</c:v>
                      </c:pt>
                      <c:pt idx="6959">
                        <c:v>16.435424076572598</c:v>
                      </c:pt>
                      <c:pt idx="6960">
                        <c:v>16.386683311391401</c:v>
                      </c:pt>
                      <c:pt idx="6961">
                        <c:v>16.3422716314974</c:v>
                      </c:pt>
                      <c:pt idx="6962">
                        <c:v>16.2896946876598</c:v>
                      </c:pt>
                      <c:pt idx="6963">
                        <c:v>16.3981551735023</c:v>
                      </c:pt>
                      <c:pt idx="6964">
                        <c:v>16.437003716003399</c:v>
                      </c:pt>
                      <c:pt idx="6965">
                        <c:v>16.391976231600399</c:v>
                      </c:pt>
                      <c:pt idx="6966">
                        <c:v>16.371669453850199</c:v>
                      </c:pt>
                      <c:pt idx="6967">
                        <c:v>16.552670775426101</c:v>
                      </c:pt>
                      <c:pt idx="6968">
                        <c:v>16.457932130877801</c:v>
                      </c:pt>
                      <c:pt idx="6969">
                        <c:v>16.327015862687698</c:v>
                      </c:pt>
                      <c:pt idx="6970">
                        <c:v>16.538595916153401</c:v>
                      </c:pt>
                      <c:pt idx="6971">
                        <c:v>16.387211227291601</c:v>
                      </c:pt>
                      <c:pt idx="6972">
                        <c:v>16.389341161203099</c:v>
                      </c:pt>
                      <c:pt idx="6973">
                        <c:v>16.3721373039462</c:v>
                      </c:pt>
                      <c:pt idx="6974">
                        <c:v>16.400720166993199</c:v>
                      </c:pt>
                      <c:pt idx="6975">
                        <c:v>16.367398008377599</c:v>
                      </c:pt>
                      <c:pt idx="6976">
                        <c:v>16.2902970483803</c:v>
                      </c:pt>
                      <c:pt idx="6977">
                        <c:v>16.262041995726602</c:v>
                      </c:pt>
                      <c:pt idx="6978">
                        <c:v>16.342511024587498</c:v>
                      </c:pt>
                      <c:pt idx="6979">
                        <c:v>16.3629478435214</c:v>
                      </c:pt>
                      <c:pt idx="6980">
                        <c:v>16.390325960941201</c:v>
                      </c:pt>
                      <c:pt idx="6981">
                        <c:v>16.297818904305</c:v>
                      </c:pt>
                      <c:pt idx="6982">
                        <c:v>16.440389414486798</c:v>
                      </c:pt>
                      <c:pt idx="6983">
                        <c:v>16.542872682217201</c:v>
                      </c:pt>
                      <c:pt idx="6984">
                        <c:v>16.4068286729274</c:v>
                      </c:pt>
                      <c:pt idx="6985">
                        <c:v>16.2749210000581</c:v>
                      </c:pt>
                      <c:pt idx="6986">
                        <c:v>16.3501096060576</c:v>
                      </c:pt>
                      <c:pt idx="6987">
                        <c:v>16.4707395295585</c:v>
                      </c:pt>
                      <c:pt idx="6988">
                        <c:v>16.383365008428399</c:v>
                      </c:pt>
                      <c:pt idx="6989">
                        <c:v>16.2929203150373</c:v>
                      </c:pt>
                      <c:pt idx="6990">
                        <c:v>16.441637510152901</c:v>
                      </c:pt>
                      <c:pt idx="6991">
                        <c:v>16.318844896979702</c:v>
                      </c:pt>
                      <c:pt idx="6992">
                        <c:v>16.334376071147801</c:v>
                      </c:pt>
                      <c:pt idx="6993">
                        <c:v>16.368970457107999</c:v>
                      </c:pt>
                      <c:pt idx="6994">
                        <c:v>16.330392349676199</c:v>
                      </c:pt>
                      <c:pt idx="6995">
                        <c:v>16.4066036558722</c:v>
                      </c:pt>
                      <c:pt idx="6996">
                        <c:v>16.187626353875299</c:v>
                      </c:pt>
                      <c:pt idx="6997">
                        <c:v>16.125262475268201</c:v>
                      </c:pt>
                      <c:pt idx="6998">
                        <c:v>16.3803019352892</c:v>
                      </c:pt>
                      <c:pt idx="6999">
                        <c:v>16.4064655784703</c:v>
                      </c:pt>
                      <c:pt idx="7000">
                        <c:v>16.141534578565501</c:v>
                      </c:pt>
                      <c:pt idx="7001">
                        <c:v>16.1067815509235</c:v>
                      </c:pt>
                      <c:pt idx="7002">
                        <c:v>16.192874967861801</c:v>
                      </c:pt>
                      <c:pt idx="7003">
                        <c:v>16.4070915120286</c:v>
                      </c:pt>
                      <c:pt idx="7004">
                        <c:v>16.154257765505001</c:v>
                      </c:pt>
                      <c:pt idx="7005">
                        <c:v>16.168165046050099</c:v>
                      </c:pt>
                      <c:pt idx="7006">
                        <c:v>16.352572721644499</c:v>
                      </c:pt>
                      <c:pt idx="7007">
                        <c:v>16.152304972365499</c:v>
                      </c:pt>
                      <c:pt idx="7008">
                        <c:v>16.335255391217999</c:v>
                      </c:pt>
                      <c:pt idx="7009">
                        <c:v>16.436196289338099</c:v>
                      </c:pt>
                      <c:pt idx="7010">
                        <c:v>16.1670002823152</c:v>
                      </c:pt>
                      <c:pt idx="7011">
                        <c:v>16.216950069321999</c:v>
                      </c:pt>
                      <c:pt idx="7012">
                        <c:v>16.2180723563262</c:v>
                      </c:pt>
                      <c:pt idx="7013">
                        <c:v>16.235860328947702</c:v>
                      </c:pt>
                      <c:pt idx="7014">
                        <c:v>16.222998998258898</c:v>
                      </c:pt>
                      <c:pt idx="7015">
                        <c:v>16.217640864620201</c:v>
                      </c:pt>
                      <c:pt idx="7016">
                        <c:v>16.466513744692701</c:v>
                      </c:pt>
                      <c:pt idx="7017">
                        <c:v>16.622568344270601</c:v>
                      </c:pt>
                      <c:pt idx="7018">
                        <c:v>16.405955022476402</c:v>
                      </c:pt>
                      <c:pt idx="7019">
                        <c:v>16.441644338835498</c:v>
                      </c:pt>
                      <c:pt idx="7020">
                        <c:v>16.376960813622802</c:v>
                      </c:pt>
                      <c:pt idx="7021">
                        <c:v>16.2750622007282</c:v>
                      </c:pt>
                      <c:pt idx="7022">
                        <c:v>16.555607198842001</c:v>
                      </c:pt>
                      <c:pt idx="7023">
                        <c:v>16.4285939453335</c:v>
                      </c:pt>
                      <c:pt idx="7024">
                        <c:v>16.310882219607802</c:v>
                      </c:pt>
                      <c:pt idx="7025">
                        <c:v>16.370579043809499</c:v>
                      </c:pt>
                      <c:pt idx="7026">
                        <c:v>16.6656089648944</c:v>
                      </c:pt>
                      <c:pt idx="7027">
                        <c:v>16.396880851711799</c:v>
                      </c:pt>
                      <c:pt idx="7028">
                        <c:v>16.3581921905363</c:v>
                      </c:pt>
                      <c:pt idx="7029">
                        <c:v>16.401636131415099</c:v>
                      </c:pt>
                      <c:pt idx="7030">
                        <c:v>16.404581176661601</c:v>
                      </c:pt>
                      <c:pt idx="7031">
                        <c:v>16.566547920615101</c:v>
                      </c:pt>
                      <c:pt idx="7032">
                        <c:v>16.401059078089698</c:v>
                      </c:pt>
                      <c:pt idx="7033">
                        <c:v>16.3545369912441</c:v>
                      </c:pt>
                      <c:pt idx="7034">
                        <c:v>16.364343375405699</c:v>
                      </c:pt>
                      <c:pt idx="7035">
                        <c:v>16.3483915647267</c:v>
                      </c:pt>
                      <c:pt idx="7036">
                        <c:v>16.300835923225399</c:v>
                      </c:pt>
                      <c:pt idx="7037">
                        <c:v>16.4498658321397</c:v>
                      </c:pt>
                      <c:pt idx="7038">
                        <c:v>16.637378708374602</c:v>
                      </c:pt>
                      <c:pt idx="7039">
                        <c:v>16.420556856855999</c:v>
                      </c:pt>
                      <c:pt idx="7040">
                        <c:v>16.402187165986799</c:v>
                      </c:pt>
                      <c:pt idx="7041">
                        <c:v>16.442677216900002</c:v>
                      </c:pt>
                      <c:pt idx="7042">
                        <c:v>16.3994334657617</c:v>
                      </c:pt>
                      <c:pt idx="7043">
                        <c:v>16.417135228692398</c:v>
                      </c:pt>
                      <c:pt idx="7044">
                        <c:v>16.655119049994699</c:v>
                      </c:pt>
                      <c:pt idx="7045">
                        <c:v>16.626350409583399</c:v>
                      </c:pt>
                      <c:pt idx="7046">
                        <c:v>16.384275794925699</c:v>
                      </c:pt>
                      <c:pt idx="7047">
                        <c:v>16.421621978813899</c:v>
                      </c:pt>
                      <c:pt idx="7048">
                        <c:v>16.6372830401111</c:v>
                      </c:pt>
                      <c:pt idx="7049">
                        <c:v>16.3404997571878</c:v>
                      </c:pt>
                      <c:pt idx="7050">
                        <c:v>16.325039388824901</c:v>
                      </c:pt>
                      <c:pt idx="7051">
                        <c:v>16.408572724388598</c:v>
                      </c:pt>
                      <c:pt idx="7052">
                        <c:v>16.359635617973399</c:v>
                      </c:pt>
                      <c:pt idx="7053">
                        <c:v>16.408836407166</c:v>
                      </c:pt>
                      <c:pt idx="7054">
                        <c:v>16.652770735347001</c:v>
                      </c:pt>
                      <c:pt idx="7055">
                        <c:v>16.410596549674398</c:v>
                      </c:pt>
                      <c:pt idx="7056">
                        <c:v>16.401434445607901</c:v>
                      </c:pt>
                      <c:pt idx="7057">
                        <c:v>16.3560493239527</c:v>
                      </c:pt>
                      <c:pt idx="7058">
                        <c:v>16.4061190383411</c:v>
                      </c:pt>
                      <c:pt idx="7059">
                        <c:v>16.307649168034899</c:v>
                      </c:pt>
                      <c:pt idx="7060">
                        <c:v>16.4068378256347</c:v>
                      </c:pt>
                      <c:pt idx="7061">
                        <c:v>16.416119995474698</c:v>
                      </c:pt>
                      <c:pt idx="7062">
                        <c:v>16.3899277273911</c:v>
                      </c:pt>
                      <c:pt idx="7063">
                        <c:v>16.4237941017827</c:v>
                      </c:pt>
                      <c:pt idx="7064">
                        <c:v>16.643316456010702</c:v>
                      </c:pt>
                      <c:pt idx="7065">
                        <c:v>16.4028077704906</c:v>
                      </c:pt>
                      <c:pt idx="7066">
                        <c:v>16.461193734523999</c:v>
                      </c:pt>
                      <c:pt idx="7067">
                        <c:v>16.397851895655698</c:v>
                      </c:pt>
                      <c:pt idx="7068">
                        <c:v>16.591842130217099</c:v>
                      </c:pt>
                      <c:pt idx="7069">
                        <c:v>16.4128309816358</c:v>
                      </c:pt>
                      <c:pt idx="7070">
                        <c:v>16.3664361781595</c:v>
                      </c:pt>
                      <c:pt idx="7071">
                        <c:v>16.493393259242101</c:v>
                      </c:pt>
                      <c:pt idx="7072">
                        <c:v>16.393630362921201</c:v>
                      </c:pt>
                      <c:pt idx="7073">
                        <c:v>16.338751546337001</c:v>
                      </c:pt>
                      <c:pt idx="7074">
                        <c:v>16.420263853997898</c:v>
                      </c:pt>
                      <c:pt idx="7075">
                        <c:v>16.420493433847501</c:v>
                      </c:pt>
                      <c:pt idx="7076">
                        <c:v>16.4364246219486</c:v>
                      </c:pt>
                      <c:pt idx="7077">
                        <c:v>16.373908196959999</c:v>
                      </c:pt>
                      <c:pt idx="7078">
                        <c:v>16.407589220387798</c:v>
                      </c:pt>
                      <c:pt idx="7079">
                        <c:v>16.664355604441099</c:v>
                      </c:pt>
                      <c:pt idx="7080">
                        <c:v>16.3416588170662</c:v>
                      </c:pt>
                      <c:pt idx="7081">
                        <c:v>16.4023330754688</c:v>
                      </c:pt>
                      <c:pt idx="7082">
                        <c:v>16.410501569169401</c:v>
                      </c:pt>
                      <c:pt idx="7083">
                        <c:v>16.6077145585054</c:v>
                      </c:pt>
                      <c:pt idx="7084">
                        <c:v>16.491006352369698</c:v>
                      </c:pt>
                      <c:pt idx="7085">
                        <c:v>16.422089075129399</c:v>
                      </c:pt>
                      <c:pt idx="7086">
                        <c:v>16.5941758893768</c:v>
                      </c:pt>
                      <c:pt idx="7087">
                        <c:v>16.597962384913298</c:v>
                      </c:pt>
                      <c:pt idx="7088">
                        <c:v>16.393938782416502</c:v>
                      </c:pt>
                      <c:pt idx="7089">
                        <c:v>16.3672984782227</c:v>
                      </c:pt>
                      <c:pt idx="7090">
                        <c:v>16.388634891788399</c:v>
                      </c:pt>
                      <c:pt idx="7091">
                        <c:v>16.485201247226101</c:v>
                      </c:pt>
                      <c:pt idx="7092">
                        <c:v>16.408978490290501</c:v>
                      </c:pt>
                      <c:pt idx="7093">
                        <c:v>16.339520019411101</c:v>
                      </c:pt>
                      <c:pt idx="7094">
                        <c:v>16.3878193426719</c:v>
                      </c:pt>
                      <c:pt idx="7095">
                        <c:v>16.3363589691016</c:v>
                      </c:pt>
                      <c:pt idx="7096">
                        <c:v>16.400017299728301</c:v>
                      </c:pt>
                      <c:pt idx="7097">
                        <c:v>16.4352535478411</c:v>
                      </c:pt>
                      <c:pt idx="7098">
                        <c:v>16.3682248962619</c:v>
                      </c:pt>
                      <c:pt idx="7099">
                        <c:v>16.401290957725099</c:v>
                      </c:pt>
                      <c:pt idx="7100">
                        <c:v>16.6762468148831</c:v>
                      </c:pt>
                      <c:pt idx="7101">
                        <c:v>16.399754398656899</c:v>
                      </c:pt>
                      <c:pt idx="7102">
                        <c:v>16.309966050815401</c:v>
                      </c:pt>
                      <c:pt idx="7103">
                        <c:v>16.367160130574899</c:v>
                      </c:pt>
                      <c:pt idx="7104">
                        <c:v>16.418747000893401</c:v>
                      </c:pt>
                      <c:pt idx="7105">
                        <c:v>16.414357579236999</c:v>
                      </c:pt>
                      <c:pt idx="7106">
                        <c:v>16.428573403229201</c:v>
                      </c:pt>
                      <c:pt idx="7107">
                        <c:v>16.4810574719389</c:v>
                      </c:pt>
                      <c:pt idx="7108">
                        <c:v>16.587549322383399</c:v>
                      </c:pt>
                      <c:pt idx="7109">
                        <c:v>16.473164633377198</c:v>
                      </c:pt>
                      <c:pt idx="7110">
                        <c:v>16.438479008516499</c:v>
                      </c:pt>
                      <c:pt idx="7111">
                        <c:v>16.411642682091301</c:v>
                      </c:pt>
                      <c:pt idx="7112">
                        <c:v>16.6052094494584</c:v>
                      </c:pt>
                      <c:pt idx="7113">
                        <c:v>16.590377698297601</c:v>
                      </c:pt>
                      <c:pt idx="7114">
                        <c:v>16.4033304082018</c:v>
                      </c:pt>
                      <c:pt idx="7115">
                        <c:v>16.355725698775299</c:v>
                      </c:pt>
                      <c:pt idx="7116">
                        <c:v>16.323834168171</c:v>
                      </c:pt>
                      <c:pt idx="7117">
                        <c:v>16.405274312501</c:v>
                      </c:pt>
                      <c:pt idx="7118">
                        <c:v>16.478678175125999</c:v>
                      </c:pt>
                      <c:pt idx="7119">
                        <c:v>16.379275576262199</c:v>
                      </c:pt>
                      <c:pt idx="7120">
                        <c:v>16.341196525606801</c:v>
                      </c:pt>
                      <c:pt idx="7121">
                        <c:v>16.4136604276433</c:v>
                      </c:pt>
                      <c:pt idx="7122">
                        <c:v>16.407146033330399</c:v>
                      </c:pt>
                      <c:pt idx="7123">
                        <c:v>16.377154677907601</c:v>
                      </c:pt>
                      <c:pt idx="7124">
                        <c:v>16.4201036337411</c:v>
                      </c:pt>
                      <c:pt idx="7125">
                        <c:v>16.442370355000602</c:v>
                      </c:pt>
                      <c:pt idx="7126">
                        <c:v>16.3835445425104</c:v>
                      </c:pt>
                      <c:pt idx="7127">
                        <c:v>16.411642759257202</c:v>
                      </c:pt>
                      <c:pt idx="7128">
                        <c:v>16.6666324223084</c:v>
                      </c:pt>
                      <c:pt idx="7129">
                        <c:v>16.644726697754699</c:v>
                      </c:pt>
                      <c:pt idx="7130">
                        <c:v>16.403972861598501</c:v>
                      </c:pt>
                      <c:pt idx="7131">
                        <c:v>16.431146764468401</c:v>
                      </c:pt>
                      <c:pt idx="7132">
                        <c:v>16.357178750608199</c:v>
                      </c:pt>
                      <c:pt idx="7133">
                        <c:v>16.321239589319902</c:v>
                      </c:pt>
                      <c:pt idx="7134">
                        <c:v>16.393594784105598</c:v>
                      </c:pt>
                      <c:pt idx="7135">
                        <c:v>16.420025811350399</c:v>
                      </c:pt>
                      <c:pt idx="7136">
                        <c:v>16.375041147253398</c:v>
                      </c:pt>
                      <c:pt idx="7137">
                        <c:v>16.388519950885001</c:v>
                      </c:pt>
                      <c:pt idx="7138">
                        <c:v>16.421381059643299</c:v>
                      </c:pt>
                      <c:pt idx="7139">
                        <c:v>16.437898348550601</c:v>
                      </c:pt>
                      <c:pt idx="7140">
                        <c:v>16.458300548521699</c:v>
                      </c:pt>
                      <c:pt idx="7141">
                        <c:v>16.5770327597434</c:v>
                      </c:pt>
                      <c:pt idx="7142">
                        <c:v>16.4943812839762</c:v>
                      </c:pt>
                      <c:pt idx="7143">
                        <c:v>16.417314133132301</c:v>
                      </c:pt>
                      <c:pt idx="7144">
                        <c:v>16.368677621389299</c:v>
                      </c:pt>
                      <c:pt idx="7145">
                        <c:v>16.413792129734599</c:v>
                      </c:pt>
                      <c:pt idx="7146">
                        <c:v>16.614930268667401</c:v>
                      </c:pt>
                      <c:pt idx="7147">
                        <c:v>16.6015225852885</c:v>
                      </c:pt>
                      <c:pt idx="7148">
                        <c:v>16.4205713331793</c:v>
                      </c:pt>
                      <c:pt idx="7149">
                        <c:v>16.385041142141201</c:v>
                      </c:pt>
                      <c:pt idx="7150">
                        <c:v>16.407209445135599</c:v>
                      </c:pt>
                      <c:pt idx="7151">
                        <c:v>16.339893973086301</c:v>
                      </c:pt>
                      <c:pt idx="7152">
                        <c:v>16.429086849068</c:v>
                      </c:pt>
                      <c:pt idx="7153">
                        <c:v>16.4694870171787</c:v>
                      </c:pt>
                      <c:pt idx="7154">
                        <c:v>16.424339208172899</c:v>
                      </c:pt>
                      <c:pt idx="7155">
                        <c:v>16.3604465113137</c:v>
                      </c:pt>
                      <c:pt idx="7156">
                        <c:v>16.404260814417999</c:v>
                      </c:pt>
                      <c:pt idx="7157">
                        <c:v>16.642852193251102</c:v>
                      </c:pt>
                      <c:pt idx="7158">
                        <c:v>16.408794874361199</c:v>
                      </c:pt>
                      <c:pt idx="7159">
                        <c:v>16.391885682674801</c:v>
                      </c:pt>
                      <c:pt idx="7160">
                        <c:v>16.453369409688399</c:v>
                      </c:pt>
                      <c:pt idx="7161">
                        <c:v>16.406214361556501</c:v>
                      </c:pt>
                      <c:pt idx="7162">
                        <c:v>16.394719956694601</c:v>
                      </c:pt>
                      <c:pt idx="7163">
                        <c:v>16.416308232203999</c:v>
                      </c:pt>
                      <c:pt idx="7164">
                        <c:v>16.6489112302677</c:v>
                      </c:pt>
                      <c:pt idx="7165">
                        <c:v>16.673421719060102</c:v>
                      </c:pt>
                      <c:pt idx="7166">
                        <c:v>16.5076200912474</c:v>
                      </c:pt>
                      <c:pt idx="7167">
                        <c:v>16.6576224121882</c:v>
                      </c:pt>
                      <c:pt idx="7168">
                        <c:v>16.486821862802302</c:v>
                      </c:pt>
                      <c:pt idx="7169">
                        <c:v>16.4633698032655</c:v>
                      </c:pt>
                      <c:pt idx="7170">
                        <c:v>16.677318490427201</c:v>
                      </c:pt>
                      <c:pt idx="7171">
                        <c:v>16.610616909073499</c:v>
                      </c:pt>
                      <c:pt idx="7172">
                        <c:v>16.5117617880395</c:v>
                      </c:pt>
                      <c:pt idx="7173">
                        <c:v>16.489039615325598</c:v>
                      </c:pt>
                      <c:pt idx="7174">
                        <c:v>16.6607280343921</c:v>
                      </c:pt>
                      <c:pt idx="7175">
                        <c:v>16.675633459662901</c:v>
                      </c:pt>
                      <c:pt idx="7176">
                        <c:v>16.584263020546899</c:v>
                      </c:pt>
                      <c:pt idx="7177">
                        <c:v>16.5186492650909</c:v>
                      </c:pt>
                      <c:pt idx="7178">
                        <c:v>16.4748959679265</c:v>
                      </c:pt>
                      <c:pt idx="7179">
                        <c:v>16.699839484928798</c:v>
                      </c:pt>
                      <c:pt idx="7180">
                        <c:v>16.593383440688299</c:v>
                      </c:pt>
                      <c:pt idx="7181">
                        <c:v>16.678373770453099</c:v>
                      </c:pt>
                      <c:pt idx="7182">
                        <c:v>16.614163149848501</c:v>
                      </c:pt>
                      <c:pt idx="7183">
                        <c:v>16.535521831868301</c:v>
                      </c:pt>
                      <c:pt idx="7184">
                        <c:v>16.489787480635801</c:v>
                      </c:pt>
                      <c:pt idx="7185">
                        <c:v>16.677871305044299</c:v>
                      </c:pt>
                      <c:pt idx="7186">
                        <c:v>16.5019297985131</c:v>
                      </c:pt>
                      <c:pt idx="7187">
                        <c:v>16.615040131491099</c:v>
                      </c:pt>
                      <c:pt idx="7188">
                        <c:v>16.681669624185901</c:v>
                      </c:pt>
                      <c:pt idx="7189">
                        <c:v>16.617576297389199</c:v>
                      </c:pt>
                      <c:pt idx="7190">
                        <c:v>16.482026874894999</c:v>
                      </c:pt>
                      <c:pt idx="7191">
                        <c:v>16.4869607842672</c:v>
                      </c:pt>
                      <c:pt idx="7192">
                        <c:v>16.681320799995699</c:v>
                      </c:pt>
                      <c:pt idx="7193">
                        <c:v>16.4836589613491</c:v>
                      </c:pt>
                      <c:pt idx="7194">
                        <c:v>16.497644700933598</c:v>
                      </c:pt>
                      <c:pt idx="7195">
                        <c:v>16.597138910002599</c:v>
                      </c:pt>
                      <c:pt idx="7196">
                        <c:v>16.6670598369423</c:v>
                      </c:pt>
                      <c:pt idx="7197">
                        <c:v>16.614182844334501</c:v>
                      </c:pt>
                      <c:pt idx="7198">
                        <c:v>16.514281155844198</c:v>
                      </c:pt>
                      <c:pt idx="7199">
                        <c:v>16.4556807390817</c:v>
                      </c:pt>
                      <c:pt idx="7200">
                        <c:v>16.693646650973101</c:v>
                      </c:pt>
                      <c:pt idx="7201">
                        <c:v>16.6485724337467</c:v>
                      </c:pt>
                      <c:pt idx="7202">
                        <c:v>16.5044885536017</c:v>
                      </c:pt>
                      <c:pt idx="7203">
                        <c:v>16.510776123565599</c:v>
                      </c:pt>
                      <c:pt idx="7204">
                        <c:v>16.620635024263699</c:v>
                      </c:pt>
                      <c:pt idx="7205">
                        <c:v>16.7079491458781</c:v>
                      </c:pt>
                      <c:pt idx="7206">
                        <c:v>16.636294264231999</c:v>
                      </c:pt>
                      <c:pt idx="7207">
                        <c:v>16.5219226101479</c:v>
                      </c:pt>
                      <c:pt idx="7208">
                        <c:v>16.477342042867999</c:v>
                      </c:pt>
                      <c:pt idx="7209">
                        <c:v>16.687274388136899</c:v>
                      </c:pt>
                      <c:pt idx="7210">
                        <c:v>16.653138686303102</c:v>
                      </c:pt>
                      <c:pt idx="7211">
                        <c:v>16.676318070256698</c:v>
                      </c:pt>
                      <c:pt idx="7212">
                        <c:v>16.681871962852799</c:v>
                      </c:pt>
                      <c:pt idx="7213">
                        <c:v>16.6772630248594</c:v>
                      </c:pt>
                      <c:pt idx="7214">
                        <c:v>16.671506326855202</c:v>
                      </c:pt>
                      <c:pt idx="7215">
                        <c:v>16.688847285136099</c:v>
                      </c:pt>
                      <c:pt idx="7216">
                        <c:v>16.667112228611799</c:v>
                      </c:pt>
                      <c:pt idx="7217">
                        <c:v>16.6722514699015</c:v>
                      </c:pt>
                      <c:pt idx="7218">
                        <c:v>16.6834267817312</c:v>
                      </c:pt>
                      <c:pt idx="7219">
                        <c:v>16.687490042418499</c:v>
                      </c:pt>
                      <c:pt idx="7220">
                        <c:v>17.158912142704501</c:v>
                      </c:pt>
                      <c:pt idx="7221">
                        <c:v>16.176458171242601</c:v>
                      </c:pt>
                      <c:pt idx="7222">
                        <c:v>16.1961531522754</c:v>
                      </c:pt>
                      <c:pt idx="7223">
                        <c:v>16.097570303081401</c:v>
                      </c:pt>
                      <c:pt idx="7224">
                        <c:v>16.1917730209464</c:v>
                      </c:pt>
                      <c:pt idx="7225">
                        <c:v>16.096149661726901</c:v>
                      </c:pt>
                      <c:pt idx="7226">
                        <c:v>16.225108227914902</c:v>
                      </c:pt>
                      <c:pt idx="7227">
                        <c:v>16.2210724268799</c:v>
                      </c:pt>
                      <c:pt idx="7228">
                        <c:v>16.214876639788301</c:v>
                      </c:pt>
                      <c:pt idx="7229">
                        <c:v>16.093368720535299</c:v>
                      </c:pt>
                      <c:pt idx="7230">
                        <c:v>16.194985837674398</c:v>
                      </c:pt>
                      <c:pt idx="7231">
                        <c:v>16.2299930206675</c:v>
                      </c:pt>
                      <c:pt idx="7232">
                        <c:v>16.091344032119402</c:v>
                      </c:pt>
                      <c:pt idx="7233">
                        <c:v>16.255341399634201</c:v>
                      </c:pt>
                      <c:pt idx="7234">
                        <c:v>16.223165753501799</c:v>
                      </c:pt>
                      <c:pt idx="7235">
                        <c:v>16.262710618975099</c:v>
                      </c:pt>
                      <c:pt idx="7236">
                        <c:v>16.190449833684799</c:v>
                      </c:pt>
                      <c:pt idx="7237">
                        <c:v>16.229989791755301</c:v>
                      </c:pt>
                      <c:pt idx="7238">
                        <c:v>16.2560817296994</c:v>
                      </c:pt>
                      <c:pt idx="7239">
                        <c:v>16.214676694710199</c:v>
                      </c:pt>
                      <c:pt idx="7240">
                        <c:v>16.0942993491037</c:v>
                      </c:pt>
                      <c:pt idx="7241">
                        <c:v>16.1350870706666</c:v>
                      </c:pt>
                      <c:pt idx="7242">
                        <c:v>16.226890613717298</c:v>
                      </c:pt>
                      <c:pt idx="7243">
                        <c:v>16.232255296291498</c:v>
                      </c:pt>
                      <c:pt idx="7244">
                        <c:v>16.248660646321099</c:v>
                      </c:pt>
                      <c:pt idx="7245">
                        <c:v>16.2382317264926</c:v>
                      </c:pt>
                      <c:pt idx="7246">
                        <c:v>16.243241783774799</c:v>
                      </c:pt>
                      <c:pt idx="7247">
                        <c:v>16.250437340595798</c:v>
                      </c:pt>
                      <c:pt idx="7248">
                        <c:v>16.504359167297999</c:v>
                      </c:pt>
                      <c:pt idx="7249">
                        <c:v>16.445159001954799</c:v>
                      </c:pt>
                      <c:pt idx="7250">
                        <c:v>16.202954678992501</c:v>
                      </c:pt>
                      <c:pt idx="7251">
                        <c:v>16.1884146687004</c:v>
                      </c:pt>
                      <c:pt idx="7252">
                        <c:v>16.223315119660199</c:v>
                      </c:pt>
                      <c:pt idx="7253">
                        <c:v>16.215690800796299</c:v>
                      </c:pt>
                      <c:pt idx="7254">
                        <c:v>16.261795264694101</c:v>
                      </c:pt>
                      <c:pt idx="7255">
                        <c:v>16.189510348754599</c:v>
                      </c:pt>
                      <c:pt idx="7256">
                        <c:v>16.234525984990999</c:v>
                      </c:pt>
                      <c:pt idx="7257">
                        <c:v>16.195680597687701</c:v>
                      </c:pt>
                      <c:pt idx="7258">
                        <c:v>16.085221723538801</c:v>
                      </c:pt>
                      <c:pt idx="7259">
                        <c:v>16.2329433427367</c:v>
                      </c:pt>
                      <c:pt idx="7260">
                        <c:v>16.087808814528401</c:v>
                      </c:pt>
                      <c:pt idx="7261">
                        <c:v>16.220990359915199</c:v>
                      </c:pt>
                      <c:pt idx="7262">
                        <c:v>16.260464718649398</c:v>
                      </c:pt>
                      <c:pt idx="7263">
                        <c:v>16.0741432036574</c:v>
                      </c:pt>
                      <c:pt idx="7264">
                        <c:v>16.223944239440701</c:v>
                      </c:pt>
                      <c:pt idx="7265">
                        <c:v>16.257389661824199</c:v>
                      </c:pt>
                      <c:pt idx="7266">
                        <c:v>16.106077152029201</c:v>
                      </c:pt>
                      <c:pt idx="7267">
                        <c:v>16.2328550605028</c:v>
                      </c:pt>
                      <c:pt idx="7268">
                        <c:v>16.245098792266901</c:v>
                      </c:pt>
                      <c:pt idx="7269">
                        <c:v>16.2369602449604</c:v>
                      </c:pt>
                      <c:pt idx="7270">
                        <c:v>16.253262683665</c:v>
                      </c:pt>
                      <c:pt idx="7271">
                        <c:v>16.215531352435701</c:v>
                      </c:pt>
                      <c:pt idx="7272">
                        <c:v>16.090548705479701</c:v>
                      </c:pt>
                      <c:pt idx="7273">
                        <c:v>16.123384159702599</c:v>
                      </c:pt>
                      <c:pt idx="7274">
                        <c:v>16.244021455574799</c:v>
                      </c:pt>
                      <c:pt idx="7275">
                        <c:v>16.272112997443099</c:v>
                      </c:pt>
                      <c:pt idx="7276">
                        <c:v>16.233684610509801</c:v>
                      </c:pt>
                      <c:pt idx="7277">
                        <c:v>16.503475238238</c:v>
                      </c:pt>
                      <c:pt idx="7278">
                        <c:v>16.213012506644901</c:v>
                      </c:pt>
                      <c:pt idx="7279">
                        <c:v>16.2140886473161</c:v>
                      </c:pt>
                      <c:pt idx="7280">
                        <c:v>16.247368719411899</c:v>
                      </c:pt>
                      <c:pt idx="7281">
                        <c:v>16.2329017185602</c:v>
                      </c:pt>
                      <c:pt idx="7282">
                        <c:v>16.244627561977602</c:v>
                      </c:pt>
                      <c:pt idx="7283">
                        <c:v>16.263936825910399</c:v>
                      </c:pt>
                      <c:pt idx="7284">
                        <c:v>16.191332292109401</c:v>
                      </c:pt>
                      <c:pt idx="7285">
                        <c:v>16.1029645818573</c:v>
                      </c:pt>
                      <c:pt idx="7286">
                        <c:v>16.251727194620301</c:v>
                      </c:pt>
                      <c:pt idx="7287">
                        <c:v>16.106957086743002</c:v>
                      </c:pt>
                      <c:pt idx="7288">
                        <c:v>16.244418726428101</c:v>
                      </c:pt>
                      <c:pt idx="7289">
                        <c:v>16.110370968021499</c:v>
                      </c:pt>
                      <c:pt idx="7290">
                        <c:v>16.253454623473601</c:v>
                      </c:pt>
                      <c:pt idx="7291">
                        <c:v>16.2671081034925</c:v>
                      </c:pt>
                      <c:pt idx="7292">
                        <c:v>16.239371811933999</c:v>
                      </c:pt>
                      <c:pt idx="7293">
                        <c:v>16.231344295434901</c:v>
                      </c:pt>
                      <c:pt idx="7294">
                        <c:v>16.2532172121028</c:v>
                      </c:pt>
                      <c:pt idx="7295">
                        <c:v>16.222026029565001</c:v>
                      </c:pt>
                      <c:pt idx="7296">
                        <c:v>16.157899951341999</c:v>
                      </c:pt>
                      <c:pt idx="7297">
                        <c:v>16.232225036274698</c:v>
                      </c:pt>
                      <c:pt idx="7298">
                        <c:v>16.537232116337599</c:v>
                      </c:pt>
                      <c:pt idx="7299">
                        <c:v>16.234422213621201</c:v>
                      </c:pt>
                      <c:pt idx="7300">
                        <c:v>16.240180127260501</c:v>
                      </c:pt>
                      <c:pt idx="7301">
                        <c:v>16.271554325681802</c:v>
                      </c:pt>
                      <c:pt idx="7302">
                        <c:v>16.248821294001502</c:v>
                      </c:pt>
                      <c:pt idx="7303">
                        <c:v>16.2494239410678</c:v>
                      </c:pt>
                      <c:pt idx="7304">
                        <c:v>16.283668382389099</c:v>
                      </c:pt>
                      <c:pt idx="7305">
                        <c:v>16.102500736667398</c:v>
                      </c:pt>
                      <c:pt idx="7306">
                        <c:v>16.248204150929599</c:v>
                      </c:pt>
                      <c:pt idx="7307">
                        <c:v>16.2589879180609</c:v>
                      </c:pt>
                      <c:pt idx="7308">
                        <c:v>16.107208317726599</c:v>
                      </c:pt>
                      <c:pt idx="7309">
                        <c:v>16.243290420332599</c:v>
                      </c:pt>
                      <c:pt idx="7310">
                        <c:v>16.251196557467701</c:v>
                      </c:pt>
                      <c:pt idx="7311">
                        <c:v>16.245720009656001</c:v>
                      </c:pt>
                      <c:pt idx="7312">
                        <c:v>16.220497337537299</c:v>
                      </c:pt>
                      <c:pt idx="7313">
                        <c:v>16.487044203341899</c:v>
                      </c:pt>
                      <c:pt idx="7314">
                        <c:v>16.236390127377302</c:v>
                      </c:pt>
                      <c:pt idx="7315">
                        <c:v>16.272095459743898</c:v>
                      </c:pt>
                      <c:pt idx="7316">
                        <c:v>16.274918608365201</c:v>
                      </c:pt>
                      <c:pt idx="7317">
                        <c:v>16.288094358322599</c:v>
                      </c:pt>
                      <c:pt idx="7318">
                        <c:v>16.233045473508199</c:v>
                      </c:pt>
                      <c:pt idx="7319">
                        <c:v>16.126724167890298</c:v>
                      </c:pt>
                      <c:pt idx="7320">
                        <c:v>16.222518269573399</c:v>
                      </c:pt>
                      <c:pt idx="7321">
                        <c:v>16.102099445116401</c:v>
                      </c:pt>
                      <c:pt idx="7322">
                        <c:v>16.245145783277898</c:v>
                      </c:pt>
                      <c:pt idx="7323">
                        <c:v>16.500937954120101</c:v>
                      </c:pt>
                      <c:pt idx="7324">
                        <c:v>16.2329027737151</c:v>
                      </c:pt>
                      <c:pt idx="7325">
                        <c:v>16.268846488492802</c:v>
                      </c:pt>
                      <c:pt idx="7326">
                        <c:v>16.217048369300102</c:v>
                      </c:pt>
                      <c:pt idx="7327">
                        <c:v>16.2166382099483</c:v>
                      </c:pt>
                      <c:pt idx="7328">
                        <c:v>16.233233940221901</c:v>
                      </c:pt>
                      <c:pt idx="7329">
                        <c:v>16.5133368078789</c:v>
                      </c:pt>
                      <c:pt idx="7330">
                        <c:v>16.286591914184299</c:v>
                      </c:pt>
                      <c:pt idx="7331">
                        <c:v>16.290163823554799</c:v>
                      </c:pt>
                      <c:pt idx="7332">
                        <c:v>16.529258126304601</c:v>
                      </c:pt>
                      <c:pt idx="7333">
                        <c:v>16.521312702884099</c:v>
                      </c:pt>
                      <c:pt idx="7334">
                        <c:v>16.257741955327699</c:v>
                      </c:pt>
                      <c:pt idx="7335">
                        <c:v>16.265553872502998</c:v>
                      </c:pt>
                      <c:pt idx="7336">
                        <c:v>16.384972952969299</c:v>
                      </c:pt>
                      <c:pt idx="7337">
                        <c:v>16.257034509627999</c:v>
                      </c:pt>
                      <c:pt idx="7338">
                        <c:v>16.254708302219001</c:v>
                      </c:pt>
                      <c:pt idx="7339">
                        <c:v>16.558950886069201</c:v>
                      </c:pt>
                      <c:pt idx="7340">
                        <c:v>16.323443115995701</c:v>
                      </c:pt>
                      <c:pt idx="7341">
                        <c:v>16.1918009602824</c:v>
                      </c:pt>
                      <c:pt idx="7342">
                        <c:v>16.197643678842599</c:v>
                      </c:pt>
                      <c:pt idx="7343">
                        <c:v>16.1378103270231</c:v>
                      </c:pt>
                      <c:pt idx="7344">
                        <c:v>16.2693054935446</c:v>
                      </c:pt>
                      <c:pt idx="7345">
                        <c:v>16.286943329210398</c:v>
                      </c:pt>
                      <c:pt idx="7346">
                        <c:v>16.350185319611899</c:v>
                      </c:pt>
                      <c:pt idx="7347">
                        <c:v>15.6600862199156</c:v>
                      </c:pt>
                      <c:pt idx="7348">
                        <c:v>15.648395151950201</c:v>
                      </c:pt>
                      <c:pt idx="7349">
                        <c:v>15.696578454557899</c:v>
                      </c:pt>
                      <c:pt idx="7350">
                        <c:v>15.6928313128842</c:v>
                      </c:pt>
                      <c:pt idx="7351">
                        <c:v>15.701928278915499</c:v>
                      </c:pt>
                      <c:pt idx="7352">
                        <c:v>15.624241938628201</c:v>
                      </c:pt>
                      <c:pt idx="7353">
                        <c:v>15.647741457147999</c:v>
                      </c:pt>
                      <c:pt idx="7354">
                        <c:v>15.6892664996994</c:v>
                      </c:pt>
                      <c:pt idx="7355">
                        <c:v>15.681688247313</c:v>
                      </c:pt>
                      <c:pt idx="7356">
                        <c:v>15.690588372810399</c:v>
                      </c:pt>
                      <c:pt idx="7357">
                        <c:v>15.7014415260746</c:v>
                      </c:pt>
                      <c:pt idx="7358">
                        <c:v>15.6971147649601</c:v>
                      </c:pt>
                      <c:pt idx="7359">
                        <c:v>15.688203036499401</c:v>
                      </c:pt>
                      <c:pt idx="7360">
                        <c:v>15.6863717178583</c:v>
                      </c:pt>
                      <c:pt idx="7361">
                        <c:v>15.6998526561419</c:v>
                      </c:pt>
                      <c:pt idx="7362">
                        <c:v>15.640829028917199</c:v>
                      </c:pt>
                      <c:pt idx="7363">
                        <c:v>15.6439723696119</c:v>
                      </c:pt>
                      <c:pt idx="7364">
                        <c:v>15.6981921093493</c:v>
                      </c:pt>
                      <c:pt idx="7365">
                        <c:v>15.668149699822701</c:v>
                      </c:pt>
                      <c:pt idx="7366">
                        <c:v>15.6563625970466</c:v>
                      </c:pt>
                      <c:pt idx="7367">
                        <c:v>15.6129592441951</c:v>
                      </c:pt>
                      <c:pt idx="7368">
                        <c:v>15.684268495346</c:v>
                      </c:pt>
                      <c:pt idx="7369">
                        <c:v>15.6742042483293</c:v>
                      </c:pt>
                      <c:pt idx="7370">
                        <c:v>15.700842273514001</c:v>
                      </c:pt>
                      <c:pt idx="7371">
                        <c:v>15.692185684832801</c:v>
                      </c:pt>
                      <c:pt idx="7372">
                        <c:v>15.724046649569599</c:v>
                      </c:pt>
                      <c:pt idx="7373">
                        <c:v>15.6416351253388</c:v>
                      </c:pt>
                      <c:pt idx="7374">
                        <c:v>15.680622576558701</c:v>
                      </c:pt>
                      <c:pt idx="7375">
                        <c:v>15.690359063584699</c:v>
                      </c:pt>
                      <c:pt idx="7376">
                        <c:v>15.6798970984084</c:v>
                      </c:pt>
                      <c:pt idx="7377">
                        <c:v>15.7040927252821</c:v>
                      </c:pt>
                      <c:pt idx="7378">
                        <c:v>15.6937474571997</c:v>
                      </c:pt>
                      <c:pt idx="7379">
                        <c:v>15.694829052886799</c:v>
                      </c:pt>
                      <c:pt idx="7380">
                        <c:v>15.6827131137062</c:v>
                      </c:pt>
                      <c:pt idx="7381">
                        <c:v>15.717303666843</c:v>
                      </c:pt>
                      <c:pt idx="7382">
                        <c:v>15.6879051500475</c:v>
                      </c:pt>
                      <c:pt idx="7383">
                        <c:v>15.6759488970156</c:v>
                      </c:pt>
                      <c:pt idx="7384">
                        <c:v>15.6907593647631</c:v>
                      </c:pt>
                      <c:pt idx="7385">
                        <c:v>15.656090974714999</c:v>
                      </c:pt>
                      <c:pt idx="7386">
                        <c:v>15.6865194708717</c:v>
                      </c:pt>
                      <c:pt idx="7387">
                        <c:v>15.655475202904199</c:v>
                      </c:pt>
                      <c:pt idx="7388">
                        <c:v>15.654419218362399</c:v>
                      </c:pt>
                      <c:pt idx="7389">
                        <c:v>15.709744902552499</c:v>
                      </c:pt>
                      <c:pt idx="7390">
                        <c:v>15.6798074237687</c:v>
                      </c:pt>
                      <c:pt idx="7391">
                        <c:v>15.688947690664</c:v>
                      </c:pt>
                      <c:pt idx="7392">
                        <c:v>15.736887529057199</c:v>
                      </c:pt>
                      <c:pt idx="7393">
                        <c:v>15.713363419772801</c:v>
                      </c:pt>
                      <c:pt idx="7394">
                        <c:v>15.711008973167999</c:v>
                      </c:pt>
                      <c:pt idx="7395">
                        <c:v>15.702908875979</c:v>
                      </c:pt>
                      <c:pt idx="7396">
                        <c:v>15.6885520930587</c:v>
                      </c:pt>
                      <c:pt idx="7397">
                        <c:v>15.7114762233441</c:v>
                      </c:pt>
                      <c:pt idx="7398">
                        <c:v>15.684481699812601</c:v>
                      </c:pt>
                      <c:pt idx="7399">
                        <c:v>15.678030422298001</c:v>
                      </c:pt>
                      <c:pt idx="7400">
                        <c:v>15.695340047196099</c:v>
                      </c:pt>
                      <c:pt idx="7401">
                        <c:v>15.6519844797854</c:v>
                      </c:pt>
                      <c:pt idx="7402">
                        <c:v>15.711018642141999</c:v>
                      </c:pt>
                      <c:pt idx="7403">
                        <c:v>15.6962527112331</c:v>
                      </c:pt>
                      <c:pt idx="7404">
                        <c:v>15.6976187667436</c:v>
                      </c:pt>
                      <c:pt idx="7405">
                        <c:v>15.702860140545001</c:v>
                      </c:pt>
                      <c:pt idx="7406">
                        <c:v>15.7215835413481</c:v>
                      </c:pt>
                      <c:pt idx="7407">
                        <c:v>15.7050353618315</c:v>
                      </c:pt>
                      <c:pt idx="7408">
                        <c:v>15.718060008130699</c:v>
                      </c:pt>
                      <c:pt idx="7409">
                        <c:v>15.7214601332514</c:v>
                      </c:pt>
                      <c:pt idx="7410">
                        <c:v>15.7327721992911</c:v>
                      </c:pt>
                      <c:pt idx="7411">
                        <c:v>15.7048387031519</c:v>
                      </c:pt>
                      <c:pt idx="7412">
                        <c:v>15.7187563738321</c:v>
                      </c:pt>
                      <c:pt idx="7413">
                        <c:v>15.676564463371401</c:v>
                      </c:pt>
                      <c:pt idx="7414">
                        <c:v>15.6934821946378</c:v>
                      </c:pt>
                      <c:pt idx="7415">
                        <c:v>15.7106325552176</c:v>
                      </c:pt>
                      <c:pt idx="7416">
                        <c:v>15.7351270432295</c:v>
                      </c:pt>
                      <c:pt idx="7417">
                        <c:v>15.6568254664097</c:v>
                      </c:pt>
                      <c:pt idx="7418">
                        <c:v>15.676920257987399</c:v>
                      </c:pt>
                      <c:pt idx="7419">
                        <c:v>15.655298191445601</c:v>
                      </c:pt>
                      <c:pt idx="7420">
                        <c:v>15.640158027536501</c:v>
                      </c:pt>
                      <c:pt idx="7421">
                        <c:v>15.7003216514372</c:v>
                      </c:pt>
                      <c:pt idx="7422">
                        <c:v>15.648542453275001</c:v>
                      </c:pt>
                      <c:pt idx="7423">
                        <c:v>15.696898056356501</c:v>
                      </c:pt>
                      <c:pt idx="7424">
                        <c:v>15.659750183268899</c:v>
                      </c:pt>
                      <c:pt idx="7425">
                        <c:v>15.6970585063891</c:v>
                      </c:pt>
                      <c:pt idx="7426">
                        <c:v>15.699841637859301</c:v>
                      </c:pt>
                      <c:pt idx="7427">
                        <c:v>15.6961393819478</c:v>
                      </c:pt>
                      <c:pt idx="7428">
                        <c:v>15.6684887900989</c:v>
                      </c:pt>
                      <c:pt idx="7429">
                        <c:v>15.692144647191199</c:v>
                      </c:pt>
                      <c:pt idx="7430">
                        <c:v>15.696380546676</c:v>
                      </c:pt>
                      <c:pt idx="7431">
                        <c:v>15.6851039160998</c:v>
                      </c:pt>
                      <c:pt idx="7432">
                        <c:v>15.699733766650199</c:v>
                      </c:pt>
                      <c:pt idx="7433">
                        <c:v>15.679548475879701</c:v>
                      </c:pt>
                      <c:pt idx="7434">
                        <c:v>15.703214974330701</c:v>
                      </c:pt>
                      <c:pt idx="7435">
                        <c:v>15.717661934821599</c:v>
                      </c:pt>
                      <c:pt idx="7436">
                        <c:v>15.7078273275669</c:v>
                      </c:pt>
                      <c:pt idx="7437">
                        <c:v>15.6630336384081</c:v>
                      </c:pt>
                      <c:pt idx="7438">
                        <c:v>15.650513206510301</c:v>
                      </c:pt>
                      <c:pt idx="7439">
                        <c:v>15.698408994189</c:v>
                      </c:pt>
                      <c:pt idx="7440">
                        <c:v>15.6820770642839</c:v>
                      </c:pt>
                      <c:pt idx="7441">
                        <c:v>15.682272210548</c:v>
                      </c:pt>
                      <c:pt idx="7442">
                        <c:v>15.6730445109899</c:v>
                      </c:pt>
                      <c:pt idx="7443">
                        <c:v>15.678895383812799</c:v>
                      </c:pt>
                      <c:pt idx="7444">
                        <c:v>15.6937446920608</c:v>
                      </c:pt>
                      <c:pt idx="7445">
                        <c:v>15.6863740452243</c:v>
                      </c:pt>
                      <c:pt idx="7446">
                        <c:v>15.7043999837701</c:v>
                      </c:pt>
                      <c:pt idx="7447">
                        <c:v>15.703444180886001</c:v>
                      </c:pt>
                      <c:pt idx="7448">
                        <c:v>15.6867096700138</c:v>
                      </c:pt>
                      <c:pt idx="7449">
                        <c:v>15.665298252170199</c:v>
                      </c:pt>
                      <c:pt idx="7450">
                        <c:v>15.668572364029201</c:v>
                      </c:pt>
                      <c:pt idx="7451">
                        <c:v>15.696392923630301</c:v>
                      </c:pt>
                      <c:pt idx="7452">
                        <c:v>15.7083984537476</c:v>
                      </c:pt>
                      <c:pt idx="7453">
                        <c:v>15.685409796393101</c:v>
                      </c:pt>
                      <c:pt idx="7454">
                        <c:v>15.688416936491</c:v>
                      </c:pt>
                      <c:pt idx="7455">
                        <c:v>15.729921946104801</c:v>
                      </c:pt>
                      <c:pt idx="7456">
                        <c:v>15.6750017350183</c:v>
                      </c:pt>
                      <c:pt idx="7457">
                        <c:v>15.6918699255126</c:v>
                      </c:pt>
                      <c:pt idx="7458">
                        <c:v>15.7122498531724</c:v>
                      </c:pt>
                      <c:pt idx="7459">
                        <c:v>15.689972030266199</c:v>
                      </c:pt>
                      <c:pt idx="7460">
                        <c:v>15.718616188859601</c:v>
                      </c:pt>
                      <c:pt idx="7461">
                        <c:v>15.6964735136374</c:v>
                      </c:pt>
                      <c:pt idx="7462">
                        <c:v>15.667691391513101</c:v>
                      </c:pt>
                      <c:pt idx="7463">
                        <c:v>15.7294475324715</c:v>
                      </c:pt>
                      <c:pt idx="7464">
                        <c:v>15.662809576703401</c:v>
                      </c:pt>
                      <c:pt idx="7465">
                        <c:v>15.706024188946801</c:v>
                      </c:pt>
                      <c:pt idx="7466">
                        <c:v>15.726254021841999</c:v>
                      </c:pt>
                      <c:pt idx="7467">
                        <c:v>15.7309165146716</c:v>
                      </c:pt>
                      <c:pt idx="7468">
                        <c:v>15.711169271306799</c:v>
                      </c:pt>
                      <c:pt idx="7469">
                        <c:v>15.7175869707542</c:v>
                      </c:pt>
                      <c:pt idx="7470">
                        <c:v>15.697377571287999</c:v>
                      </c:pt>
                      <c:pt idx="7471">
                        <c:v>15.7058094010477</c:v>
                      </c:pt>
                      <c:pt idx="7472">
                        <c:v>15.6909493730048</c:v>
                      </c:pt>
                      <c:pt idx="7473">
                        <c:v>15.6360938300265</c:v>
                      </c:pt>
                      <c:pt idx="7474">
                        <c:v>15.658339253391199</c:v>
                      </c:pt>
                      <c:pt idx="7475">
                        <c:v>15.680975420462</c:v>
                      </c:pt>
                      <c:pt idx="7476">
                        <c:v>15.679848121351901</c:v>
                      </c:pt>
                      <c:pt idx="7477">
                        <c:v>15.6338306281197</c:v>
                      </c:pt>
                      <c:pt idx="7478">
                        <c:v>15.6439503614206</c:v>
                      </c:pt>
                      <c:pt idx="7479">
                        <c:v>15.6846487882707</c:v>
                      </c:pt>
                      <c:pt idx="7480">
                        <c:v>15.655581996238499</c:v>
                      </c:pt>
                      <c:pt idx="7481">
                        <c:v>15.654581660997399</c:v>
                      </c:pt>
                      <c:pt idx="7482">
                        <c:v>15.6880496631796</c:v>
                      </c:pt>
                      <c:pt idx="7483">
                        <c:v>15.6750759791341</c:v>
                      </c:pt>
                      <c:pt idx="7484">
                        <c:v>15.702510214864301</c:v>
                      </c:pt>
                      <c:pt idx="7485">
                        <c:v>15.6407221640673</c:v>
                      </c:pt>
                      <c:pt idx="7486">
                        <c:v>15.705988913141701</c:v>
                      </c:pt>
                      <c:pt idx="7487">
                        <c:v>15.7065726228009</c:v>
                      </c:pt>
                      <c:pt idx="7488">
                        <c:v>15.6610701517302</c:v>
                      </c:pt>
                      <c:pt idx="7489">
                        <c:v>15.7029455131505</c:v>
                      </c:pt>
                      <c:pt idx="7490">
                        <c:v>15.6703145965784</c:v>
                      </c:pt>
                      <c:pt idx="7491">
                        <c:v>15.6346848566326</c:v>
                      </c:pt>
                      <c:pt idx="7492">
                        <c:v>15.6753341215419</c:v>
                      </c:pt>
                      <c:pt idx="7493">
                        <c:v>15.687899964799101</c:v>
                      </c:pt>
                      <c:pt idx="7494">
                        <c:v>15.7030936197296</c:v>
                      </c:pt>
                      <c:pt idx="7495">
                        <c:v>15.697799233611301</c:v>
                      </c:pt>
                      <c:pt idx="7496">
                        <c:v>15.7107060662207</c:v>
                      </c:pt>
                      <c:pt idx="7497">
                        <c:v>15.676561944658699</c:v>
                      </c:pt>
                      <c:pt idx="7498">
                        <c:v>15.713985073353401</c:v>
                      </c:pt>
                      <c:pt idx="7499">
                        <c:v>15.6794482044877</c:v>
                      </c:pt>
                      <c:pt idx="7500">
                        <c:v>15.6731721470848</c:v>
                      </c:pt>
                      <c:pt idx="7501">
                        <c:v>15.702928741257599</c:v>
                      </c:pt>
                      <c:pt idx="7502">
                        <c:v>15.6902456910846</c:v>
                      </c:pt>
                      <c:pt idx="7503">
                        <c:v>15.679778966616601</c:v>
                      </c:pt>
                      <c:pt idx="7504">
                        <c:v>15.711317980587101</c:v>
                      </c:pt>
                      <c:pt idx="7505">
                        <c:v>15.709670430163399</c:v>
                      </c:pt>
                      <c:pt idx="7506">
                        <c:v>15.7163868016401</c:v>
                      </c:pt>
                      <c:pt idx="7507">
                        <c:v>15.7184021122806</c:v>
                      </c:pt>
                      <c:pt idx="7508">
                        <c:v>15.6642085149747</c:v>
                      </c:pt>
                      <c:pt idx="7509">
                        <c:v>15.6850520814923</c:v>
                      </c:pt>
                      <c:pt idx="7510">
                        <c:v>15.6606849395761</c:v>
                      </c:pt>
                      <c:pt idx="7511">
                        <c:v>15.6551345280868</c:v>
                      </c:pt>
                      <c:pt idx="7512">
                        <c:v>15.731216225215199</c:v>
                      </c:pt>
                      <c:pt idx="7513">
                        <c:v>15.713561146243601</c:v>
                      </c:pt>
                      <c:pt idx="7514">
                        <c:v>15.6739959011654</c:v>
                      </c:pt>
                      <c:pt idx="7515">
                        <c:v>15.717208955484701</c:v>
                      </c:pt>
                      <c:pt idx="7516">
                        <c:v>15.6790517308338</c:v>
                      </c:pt>
                      <c:pt idx="7517">
                        <c:v>15.7146189838415</c:v>
                      </c:pt>
                      <c:pt idx="7518">
                        <c:v>15.6865710748996</c:v>
                      </c:pt>
                      <c:pt idx="7519">
                        <c:v>15.7098732536589</c:v>
                      </c:pt>
                      <c:pt idx="7520">
                        <c:v>15.6721629092493</c:v>
                      </c:pt>
                      <c:pt idx="7521">
                        <c:v>15.662467928458801</c:v>
                      </c:pt>
                      <c:pt idx="7522">
                        <c:v>15.6672233464068</c:v>
                      </c:pt>
                      <c:pt idx="7523">
                        <c:v>15.681795362985399</c:v>
                      </c:pt>
                      <c:pt idx="7524">
                        <c:v>15.755695155708599</c:v>
                      </c:pt>
                      <c:pt idx="7525">
                        <c:v>15.698211508694101</c:v>
                      </c:pt>
                      <c:pt idx="7526">
                        <c:v>15.700681619653899</c:v>
                      </c:pt>
                      <c:pt idx="7527">
                        <c:v>15.7209686919531</c:v>
                      </c:pt>
                      <c:pt idx="7528">
                        <c:v>15.7167679884781</c:v>
                      </c:pt>
                      <c:pt idx="7529">
                        <c:v>15.6909638629506</c:v>
                      </c:pt>
                      <c:pt idx="7530">
                        <c:v>15.705386022413499</c:v>
                      </c:pt>
                      <c:pt idx="7531">
                        <c:v>15.7293996836695</c:v>
                      </c:pt>
                      <c:pt idx="7532">
                        <c:v>15.6562197876205</c:v>
                      </c:pt>
                      <c:pt idx="7533">
                        <c:v>15.6759829745508</c:v>
                      </c:pt>
                      <c:pt idx="7534">
                        <c:v>15.7241626600988</c:v>
                      </c:pt>
                      <c:pt idx="7535">
                        <c:v>15.7139548709695</c:v>
                      </c:pt>
                      <c:pt idx="7536">
                        <c:v>15.713206339628201</c:v>
                      </c:pt>
                      <c:pt idx="7537">
                        <c:v>15.748609300016801</c:v>
                      </c:pt>
                      <c:pt idx="7538">
                        <c:v>15.714223102114101</c:v>
                      </c:pt>
                      <c:pt idx="7539">
                        <c:v>15.718767373324299</c:v>
                      </c:pt>
                      <c:pt idx="7540">
                        <c:v>15.718069992619901</c:v>
                      </c:pt>
                      <c:pt idx="7541">
                        <c:v>15.7404803518259</c:v>
                      </c:pt>
                      <c:pt idx="7542">
                        <c:v>15.755037200249101</c:v>
                      </c:pt>
                      <c:pt idx="7543">
                        <c:v>15.684206304850999</c:v>
                      </c:pt>
                      <c:pt idx="7544">
                        <c:v>15.665685342850599</c:v>
                      </c:pt>
                      <c:pt idx="7545">
                        <c:v>15.7028439598588</c:v>
                      </c:pt>
                      <c:pt idx="7546">
                        <c:v>15.6894298532708</c:v>
                      </c:pt>
                      <c:pt idx="7547">
                        <c:v>15.695556963707601</c:v>
                      </c:pt>
                      <c:pt idx="7548">
                        <c:v>15.6989937229398</c:v>
                      </c:pt>
                      <c:pt idx="7549">
                        <c:v>15.751140663763801</c:v>
                      </c:pt>
                      <c:pt idx="7550">
                        <c:v>15.7562498202541</c:v>
                      </c:pt>
                      <c:pt idx="7551">
                        <c:v>15.7453657774577</c:v>
                      </c:pt>
                      <c:pt idx="7552">
                        <c:v>15.7763498364617</c:v>
                      </c:pt>
                      <c:pt idx="7553">
                        <c:v>15.7479781962332</c:v>
                      </c:pt>
                      <c:pt idx="7554">
                        <c:v>15.7363676979082</c:v>
                      </c:pt>
                      <c:pt idx="7555">
                        <c:v>15.756724374499001</c:v>
                      </c:pt>
                      <c:pt idx="7556">
                        <c:v>15.7153170071487</c:v>
                      </c:pt>
                      <c:pt idx="7557">
                        <c:v>14.695174359527501</c:v>
                      </c:pt>
                      <c:pt idx="7558">
                        <c:v>14.646600331074101</c:v>
                      </c:pt>
                      <c:pt idx="7559">
                        <c:v>14.662614991220799</c:v>
                      </c:pt>
                      <c:pt idx="7560">
                        <c:v>14.6050814097648</c:v>
                      </c:pt>
                      <c:pt idx="7561">
                        <c:v>14.6595088819401</c:v>
                      </c:pt>
                      <c:pt idx="7562">
                        <c:v>14.710442703118201</c:v>
                      </c:pt>
                      <c:pt idx="7563">
                        <c:v>14.6717684525617</c:v>
                      </c:pt>
                      <c:pt idx="7564">
                        <c:v>14.524183654105</c:v>
                      </c:pt>
                      <c:pt idx="7565">
                        <c:v>14.647724544089</c:v>
                      </c:pt>
                      <c:pt idx="7566">
                        <c:v>14.677426812575</c:v>
                      </c:pt>
                      <c:pt idx="7567">
                        <c:v>15.4055233984986</c:v>
                      </c:pt>
                      <c:pt idx="7568">
                        <c:v>15.3446772688336</c:v>
                      </c:pt>
                      <c:pt idx="7569">
                        <c:v>15.364145747177201</c:v>
                      </c:pt>
                      <c:pt idx="7570">
                        <c:v>15.4488870684134</c:v>
                      </c:pt>
                      <c:pt idx="7571">
                        <c:v>15.4084793969292</c:v>
                      </c:pt>
                      <c:pt idx="7572">
                        <c:v>15.3975767275713</c:v>
                      </c:pt>
                      <c:pt idx="7573">
                        <c:v>15.4230998093228</c:v>
                      </c:pt>
                      <c:pt idx="7574">
                        <c:v>15.397539635762801</c:v>
                      </c:pt>
                      <c:pt idx="7575">
                        <c:v>15.392169161721799</c:v>
                      </c:pt>
                      <c:pt idx="7576">
                        <c:v>15.392674308706701</c:v>
                      </c:pt>
                      <c:pt idx="7577">
                        <c:v>15.3489984802102</c:v>
                      </c:pt>
                      <c:pt idx="7578">
                        <c:v>15.776319249720601</c:v>
                      </c:pt>
                      <c:pt idx="7579">
                        <c:v>15.7331636897959</c:v>
                      </c:pt>
                      <c:pt idx="7580">
                        <c:v>15.7371402283945</c:v>
                      </c:pt>
                      <c:pt idx="7581">
                        <c:v>15.7478583404724</c:v>
                      </c:pt>
                      <c:pt idx="7582">
                        <c:v>15.734793477295</c:v>
                      </c:pt>
                      <c:pt idx="7583">
                        <c:v>15.732690204391099</c:v>
                      </c:pt>
                      <c:pt idx="7584">
                        <c:v>15.697051571508799</c:v>
                      </c:pt>
                      <c:pt idx="7585">
                        <c:v>15.725879347823099</c:v>
                      </c:pt>
                      <c:pt idx="7586">
                        <c:v>15.705228302550401</c:v>
                      </c:pt>
                      <c:pt idx="7587">
                        <c:v>15.724469111379999</c:v>
                      </c:pt>
                      <c:pt idx="7588">
                        <c:v>15.7193028472909</c:v>
                      </c:pt>
                      <c:pt idx="7589">
                        <c:v>15.705142833098799</c:v>
                      </c:pt>
                      <c:pt idx="7590">
                        <c:v>15.730323834026899</c:v>
                      </c:pt>
                      <c:pt idx="7591">
                        <c:v>15.726084687553699</c:v>
                      </c:pt>
                      <c:pt idx="7592">
                        <c:v>15.733173189533099</c:v>
                      </c:pt>
                      <c:pt idx="7593">
                        <c:v>15.7552331516571</c:v>
                      </c:pt>
                      <c:pt idx="7594">
                        <c:v>15.7344916942182</c:v>
                      </c:pt>
                      <c:pt idx="7595">
                        <c:v>15.7378358449911</c:v>
                      </c:pt>
                      <c:pt idx="7596">
                        <c:v>15.756959041224199</c:v>
                      </c:pt>
                      <c:pt idx="7597">
                        <c:v>15.7285735112266</c:v>
                      </c:pt>
                      <c:pt idx="7598">
                        <c:v>15.7283334137488</c:v>
                      </c:pt>
                      <c:pt idx="7599">
                        <c:v>15.779562141194999</c:v>
                      </c:pt>
                      <c:pt idx="7600">
                        <c:v>15.739381477403001</c:v>
                      </c:pt>
                      <c:pt idx="7601">
                        <c:v>15.7189265879119</c:v>
                      </c:pt>
                      <c:pt idx="7602">
                        <c:v>15.749208866168599</c:v>
                      </c:pt>
                      <c:pt idx="7603">
                        <c:v>15.724029359768601</c:v>
                      </c:pt>
                      <c:pt idx="7604">
                        <c:v>15.7604041832665</c:v>
                      </c:pt>
                      <c:pt idx="7605">
                        <c:v>15.741276077520601</c:v>
                      </c:pt>
                      <c:pt idx="7606">
                        <c:v>15.7751507709528</c:v>
                      </c:pt>
                      <c:pt idx="7607">
                        <c:v>15.7366130513628</c:v>
                      </c:pt>
                      <c:pt idx="7608">
                        <c:v>15.769547419237099</c:v>
                      </c:pt>
                      <c:pt idx="7609">
                        <c:v>15.7420339023301</c:v>
                      </c:pt>
                      <c:pt idx="7610">
                        <c:v>15.7272240064587</c:v>
                      </c:pt>
                      <c:pt idx="7611">
                        <c:v>15.7680971087277</c:v>
                      </c:pt>
                      <c:pt idx="7612">
                        <c:v>15.752329789068099</c:v>
                      </c:pt>
                      <c:pt idx="7613">
                        <c:v>15.736560742940901</c:v>
                      </c:pt>
                      <c:pt idx="7614">
                        <c:v>15.7675402238852</c:v>
                      </c:pt>
                      <c:pt idx="7615">
                        <c:v>15.7468924437075</c:v>
                      </c:pt>
                      <c:pt idx="7616">
                        <c:v>15.7764391770028</c:v>
                      </c:pt>
                      <c:pt idx="7617">
                        <c:v>15.7619737675293</c:v>
                      </c:pt>
                      <c:pt idx="7618">
                        <c:v>15.7399946771824</c:v>
                      </c:pt>
                      <c:pt idx="7619">
                        <c:v>15.709581049961299</c:v>
                      </c:pt>
                      <c:pt idx="7620">
                        <c:v>15.743091369160901</c:v>
                      </c:pt>
                      <c:pt idx="7621">
                        <c:v>15.714315649468601</c:v>
                      </c:pt>
                      <c:pt idx="7622">
                        <c:v>15.6889180483458</c:v>
                      </c:pt>
                      <c:pt idx="7623">
                        <c:v>15.717379638074799</c:v>
                      </c:pt>
                      <c:pt idx="7624">
                        <c:v>15.750141499512001</c:v>
                      </c:pt>
                      <c:pt idx="7625">
                        <c:v>15.712211356006099</c:v>
                      </c:pt>
                      <c:pt idx="7626">
                        <c:v>15.729447069489501</c:v>
                      </c:pt>
                      <c:pt idx="7627">
                        <c:v>15.7530785609174</c:v>
                      </c:pt>
                      <c:pt idx="7628">
                        <c:v>15.7371128776029</c:v>
                      </c:pt>
                      <c:pt idx="7629">
                        <c:v>15.723243851520699</c:v>
                      </c:pt>
                      <c:pt idx="7630">
                        <c:v>15.719652619821099</c:v>
                      </c:pt>
                      <c:pt idx="7631">
                        <c:v>15.725646934015399</c:v>
                      </c:pt>
                      <c:pt idx="7632">
                        <c:v>15.725141964803001</c:v>
                      </c:pt>
                      <c:pt idx="7633">
                        <c:v>15.7512527977392</c:v>
                      </c:pt>
                      <c:pt idx="7634">
                        <c:v>15.765542950135099</c:v>
                      </c:pt>
                      <c:pt idx="7635">
                        <c:v>15.711848941846</c:v>
                      </c:pt>
                      <c:pt idx="7636">
                        <c:v>15.730839015457301</c:v>
                      </c:pt>
                      <c:pt idx="7637">
                        <c:v>15.748141881912099</c:v>
                      </c:pt>
                      <c:pt idx="7638">
                        <c:v>15.684392079710401</c:v>
                      </c:pt>
                      <c:pt idx="7639">
                        <c:v>15.741078247553601</c:v>
                      </c:pt>
                      <c:pt idx="7640">
                        <c:v>15.7721058424749</c:v>
                      </c:pt>
                      <c:pt idx="7641">
                        <c:v>15.758210246108501</c:v>
                      </c:pt>
                      <c:pt idx="7642">
                        <c:v>15.7291656742472</c:v>
                      </c:pt>
                      <c:pt idx="7643">
                        <c:v>15.7230069898318</c:v>
                      </c:pt>
                      <c:pt idx="7644">
                        <c:v>15.736517899045401</c:v>
                      </c:pt>
                      <c:pt idx="7645">
                        <c:v>15.713747602191299</c:v>
                      </c:pt>
                      <c:pt idx="7646">
                        <c:v>15.7592818375244</c:v>
                      </c:pt>
                      <c:pt idx="7647">
                        <c:v>15.7807382379356</c:v>
                      </c:pt>
                      <c:pt idx="7648">
                        <c:v>15.758394541759399</c:v>
                      </c:pt>
                      <c:pt idx="7649">
                        <c:v>15.7400575415388</c:v>
                      </c:pt>
                      <c:pt idx="7650">
                        <c:v>15.7768327560606</c:v>
                      </c:pt>
                      <c:pt idx="7651">
                        <c:v>15.709589115021901</c:v>
                      </c:pt>
                      <c:pt idx="7652">
                        <c:v>15.758899772789199</c:v>
                      </c:pt>
                      <c:pt idx="7653">
                        <c:v>15.730220822214401</c:v>
                      </c:pt>
                      <c:pt idx="7654">
                        <c:v>15.769338323140699</c:v>
                      </c:pt>
                      <c:pt idx="7655">
                        <c:v>15.6959116600584</c:v>
                      </c:pt>
                      <c:pt idx="7656">
                        <c:v>15.7513645667633</c:v>
                      </c:pt>
                      <c:pt idx="7657">
                        <c:v>15.714175565903099</c:v>
                      </c:pt>
                      <c:pt idx="7658">
                        <c:v>15.722982119247099</c:v>
                      </c:pt>
                      <c:pt idx="7659">
                        <c:v>15.743639835159501</c:v>
                      </c:pt>
                      <c:pt idx="7660">
                        <c:v>15.716606867704799</c:v>
                      </c:pt>
                      <c:pt idx="7661">
                        <c:v>15.7401698385668</c:v>
                      </c:pt>
                      <c:pt idx="7662">
                        <c:v>15.7875241179279</c:v>
                      </c:pt>
                      <c:pt idx="7663">
                        <c:v>15.765069107413</c:v>
                      </c:pt>
                      <c:pt idx="7664">
                        <c:v>15.728026124092001</c:v>
                      </c:pt>
                      <c:pt idx="7665">
                        <c:v>15.719413563895699</c:v>
                      </c:pt>
                      <c:pt idx="7666">
                        <c:v>15.7216983454306</c:v>
                      </c:pt>
                      <c:pt idx="7667">
                        <c:v>15.7488051966066</c:v>
                      </c:pt>
                      <c:pt idx="7668">
                        <c:v>15.7368696637536</c:v>
                      </c:pt>
                      <c:pt idx="7669">
                        <c:v>15.759757766167301</c:v>
                      </c:pt>
                      <c:pt idx="7670">
                        <c:v>15.7426943147444</c:v>
                      </c:pt>
                      <c:pt idx="7671">
                        <c:v>15.72464808937</c:v>
                      </c:pt>
                      <c:pt idx="7672">
                        <c:v>15.735343412231501</c:v>
                      </c:pt>
                      <c:pt idx="7673">
                        <c:v>15.772764997542399</c:v>
                      </c:pt>
                      <c:pt idx="7674">
                        <c:v>15.7220163845122</c:v>
                      </c:pt>
                      <c:pt idx="7675">
                        <c:v>15.735828079612199</c:v>
                      </c:pt>
                      <c:pt idx="7676">
                        <c:v>15.7778765579595</c:v>
                      </c:pt>
                      <c:pt idx="7677">
                        <c:v>15.764903297094101</c:v>
                      </c:pt>
                      <c:pt idx="7678">
                        <c:v>15.763469638786299</c:v>
                      </c:pt>
                      <c:pt idx="7679">
                        <c:v>15.7637986362371</c:v>
                      </c:pt>
                      <c:pt idx="7680">
                        <c:v>15.7328311568386</c:v>
                      </c:pt>
                      <c:pt idx="7681">
                        <c:v>15.7363722898387</c:v>
                      </c:pt>
                      <c:pt idx="7682">
                        <c:v>15.7700697646046</c:v>
                      </c:pt>
                      <c:pt idx="7683">
                        <c:v>15.748089420971001</c:v>
                      </c:pt>
                      <c:pt idx="7684">
                        <c:v>15.7356032889471</c:v>
                      </c:pt>
                      <c:pt idx="7685">
                        <c:v>15.7465861541188</c:v>
                      </c:pt>
                      <c:pt idx="7686">
                        <c:v>15.733286075690501</c:v>
                      </c:pt>
                      <c:pt idx="7687">
                        <c:v>15.786616613673599</c:v>
                      </c:pt>
                      <c:pt idx="7688">
                        <c:v>15.783053353118699</c:v>
                      </c:pt>
                      <c:pt idx="7689">
                        <c:v>15.794527277777499</c:v>
                      </c:pt>
                      <c:pt idx="7690">
                        <c:v>15.728257012077</c:v>
                      </c:pt>
                      <c:pt idx="7691">
                        <c:v>15.740566378379899</c:v>
                      </c:pt>
                      <c:pt idx="7692">
                        <c:v>15.7523772633234</c:v>
                      </c:pt>
                      <c:pt idx="7693">
                        <c:v>15.7016808341666</c:v>
                      </c:pt>
                      <c:pt idx="7694">
                        <c:v>15.686075679957399</c:v>
                      </c:pt>
                      <c:pt idx="7695">
                        <c:v>15.734407238819101</c:v>
                      </c:pt>
                      <c:pt idx="7696">
                        <c:v>15.727358812952399</c:v>
                      </c:pt>
                      <c:pt idx="7697">
                        <c:v>15.7295889291648</c:v>
                      </c:pt>
                      <c:pt idx="7698">
                        <c:v>15.7387284926823</c:v>
                      </c:pt>
                      <c:pt idx="7699">
                        <c:v>15.707402429714699</c:v>
                      </c:pt>
                      <c:pt idx="7700">
                        <c:v>15.7371820739644</c:v>
                      </c:pt>
                      <c:pt idx="7701">
                        <c:v>15.734100577467199</c:v>
                      </c:pt>
                      <c:pt idx="7702">
                        <c:v>15.7489393688553</c:v>
                      </c:pt>
                      <c:pt idx="7703">
                        <c:v>15.7570299189134</c:v>
                      </c:pt>
                      <c:pt idx="7704">
                        <c:v>15.7770131692553</c:v>
                      </c:pt>
                      <c:pt idx="7705">
                        <c:v>15.7402498112336</c:v>
                      </c:pt>
                      <c:pt idx="7706">
                        <c:v>15.7199054226791</c:v>
                      </c:pt>
                      <c:pt idx="7707">
                        <c:v>15.737908514133901</c:v>
                      </c:pt>
                      <c:pt idx="7708">
                        <c:v>15.7233071215558</c:v>
                      </c:pt>
                      <c:pt idx="7709">
                        <c:v>15.747330772358801</c:v>
                      </c:pt>
                      <c:pt idx="7710">
                        <c:v>15.7650268725072</c:v>
                      </c:pt>
                      <c:pt idx="7711">
                        <c:v>15.7625446016441</c:v>
                      </c:pt>
                      <c:pt idx="7712">
                        <c:v>15.7325678895641</c:v>
                      </c:pt>
                      <c:pt idx="7713">
                        <c:v>15.7256168406133</c:v>
                      </c:pt>
                      <c:pt idx="7714">
                        <c:v>15.7444235740168</c:v>
                      </c:pt>
                      <c:pt idx="7715">
                        <c:v>15.747106821006399</c:v>
                      </c:pt>
                      <c:pt idx="7716">
                        <c:v>15.764120855335401</c:v>
                      </c:pt>
                      <c:pt idx="7717">
                        <c:v>15.7554187561874</c:v>
                      </c:pt>
                      <c:pt idx="7718">
                        <c:v>15.7084668571761</c:v>
                      </c:pt>
                      <c:pt idx="7719">
                        <c:v>15.763490510765701</c:v>
                      </c:pt>
                      <c:pt idx="7720">
                        <c:v>15.769642379964599</c:v>
                      </c:pt>
                      <c:pt idx="7721">
                        <c:v>15.779599164627999</c:v>
                      </c:pt>
                      <c:pt idx="7722">
                        <c:v>15.7608142085179</c:v>
                      </c:pt>
                      <c:pt idx="7723">
                        <c:v>15.754382043325901</c:v>
                      </c:pt>
                      <c:pt idx="7724">
                        <c:v>15.7131515948738</c:v>
                      </c:pt>
                      <c:pt idx="7725">
                        <c:v>15.7533426207572</c:v>
                      </c:pt>
                      <c:pt idx="7726">
                        <c:v>15.7206174131813</c:v>
                      </c:pt>
                      <c:pt idx="7727">
                        <c:v>15.735208694952499</c:v>
                      </c:pt>
                      <c:pt idx="7728">
                        <c:v>15.739522324511</c:v>
                      </c:pt>
                      <c:pt idx="7729">
                        <c:v>15.7752267653615</c:v>
                      </c:pt>
                      <c:pt idx="7730">
                        <c:v>15.742614571754</c:v>
                      </c:pt>
                      <c:pt idx="7731">
                        <c:v>15.746359872293199</c:v>
                      </c:pt>
                      <c:pt idx="7732">
                        <c:v>15.7444364991714</c:v>
                      </c:pt>
                      <c:pt idx="7733">
                        <c:v>15.726728928665199</c:v>
                      </c:pt>
                      <c:pt idx="7734">
                        <c:v>15.744197583367001</c:v>
                      </c:pt>
                      <c:pt idx="7735">
                        <c:v>15.749999709061701</c:v>
                      </c:pt>
                      <c:pt idx="7736">
                        <c:v>15.7399102905381</c:v>
                      </c:pt>
                      <c:pt idx="7737">
                        <c:v>15.7665748818614</c:v>
                      </c:pt>
                      <c:pt idx="7738">
                        <c:v>15.7602018858208</c:v>
                      </c:pt>
                      <c:pt idx="7739">
                        <c:v>15.7095547250598</c:v>
                      </c:pt>
                      <c:pt idx="7740">
                        <c:v>15.7540429785164</c:v>
                      </c:pt>
                      <c:pt idx="7741">
                        <c:v>15.7727590260216</c:v>
                      </c:pt>
                      <c:pt idx="7742">
                        <c:v>15.7628932943836</c:v>
                      </c:pt>
                      <c:pt idx="7743">
                        <c:v>15.7517424177212</c:v>
                      </c:pt>
                      <c:pt idx="7744">
                        <c:v>15.755198620418399</c:v>
                      </c:pt>
                      <c:pt idx="7745">
                        <c:v>15.738134626701401</c:v>
                      </c:pt>
                      <c:pt idx="7746">
                        <c:v>15.7783818004909</c:v>
                      </c:pt>
                      <c:pt idx="7747">
                        <c:v>15.761798578618199</c:v>
                      </c:pt>
                      <c:pt idx="7748">
                        <c:v>15.746598031310199</c:v>
                      </c:pt>
                      <c:pt idx="7749">
                        <c:v>15.732059088941501</c:v>
                      </c:pt>
                      <c:pt idx="7750">
                        <c:v>15.7210847596237</c:v>
                      </c:pt>
                      <c:pt idx="7751">
                        <c:v>15.7847792837392</c:v>
                      </c:pt>
                      <c:pt idx="7752">
                        <c:v>15.788856641222599</c:v>
                      </c:pt>
                      <c:pt idx="7753">
                        <c:v>15.772383676754499</c:v>
                      </c:pt>
                      <c:pt idx="7754">
                        <c:v>15.749498307469899</c:v>
                      </c:pt>
                      <c:pt idx="7755">
                        <c:v>15.767724943871601</c:v>
                      </c:pt>
                      <c:pt idx="7756">
                        <c:v>15.7659076009496</c:v>
                      </c:pt>
                      <c:pt idx="7757">
                        <c:v>15.7828120977082</c:v>
                      </c:pt>
                      <c:pt idx="7758">
                        <c:v>15.781119645695201</c:v>
                      </c:pt>
                      <c:pt idx="7759">
                        <c:v>15.7657164662073</c:v>
                      </c:pt>
                      <c:pt idx="7760">
                        <c:v>15.712169038853901</c:v>
                      </c:pt>
                      <c:pt idx="7761">
                        <c:v>15.706778086062201</c:v>
                      </c:pt>
                      <c:pt idx="7762">
                        <c:v>15.713926714162399</c:v>
                      </c:pt>
                      <c:pt idx="7763">
                        <c:v>15.7268429225236</c:v>
                      </c:pt>
                      <c:pt idx="7764">
                        <c:v>15.7544782753329</c:v>
                      </c:pt>
                      <c:pt idx="7765">
                        <c:v>15.711397098315199</c:v>
                      </c:pt>
                      <c:pt idx="7766">
                        <c:v>15.7361219213014</c:v>
                      </c:pt>
                      <c:pt idx="7767">
                        <c:v>15.7663121845116</c:v>
                      </c:pt>
                      <c:pt idx="7768">
                        <c:v>15.7494694143553</c:v>
                      </c:pt>
                      <c:pt idx="7769">
                        <c:v>15.726574687884099</c:v>
                      </c:pt>
                      <c:pt idx="7770">
                        <c:v>15.737755385348599</c:v>
                      </c:pt>
                      <c:pt idx="7771">
                        <c:v>15.7157813648681</c:v>
                      </c:pt>
                      <c:pt idx="7772">
                        <c:v>15.7496275882687</c:v>
                      </c:pt>
                      <c:pt idx="7773">
                        <c:v>15.7424443654543</c:v>
                      </c:pt>
                      <c:pt idx="7774">
                        <c:v>15.7324689265374</c:v>
                      </c:pt>
                      <c:pt idx="7775">
                        <c:v>15.7490649615169</c:v>
                      </c:pt>
                      <c:pt idx="7776">
                        <c:v>15.738040125473299</c:v>
                      </c:pt>
                      <c:pt idx="7777">
                        <c:v>15.755707418059099</c:v>
                      </c:pt>
                      <c:pt idx="7778">
                        <c:v>15.740623255310499</c:v>
                      </c:pt>
                      <c:pt idx="7779">
                        <c:v>15.728025163307301</c:v>
                      </c:pt>
                      <c:pt idx="7780">
                        <c:v>15.7281314623008</c:v>
                      </c:pt>
                      <c:pt idx="7781">
                        <c:v>15.748188777907</c:v>
                      </c:pt>
                      <c:pt idx="7782">
                        <c:v>15.760418298632</c:v>
                      </c:pt>
                      <c:pt idx="7783">
                        <c:v>15.741294294353599</c:v>
                      </c:pt>
                      <c:pt idx="7784">
                        <c:v>15.771823770464</c:v>
                      </c:pt>
                      <c:pt idx="7785">
                        <c:v>15.727849186454501</c:v>
                      </c:pt>
                      <c:pt idx="7786">
                        <c:v>15.7445654570533</c:v>
                      </c:pt>
                      <c:pt idx="7787">
                        <c:v>15.7648345468877</c:v>
                      </c:pt>
                      <c:pt idx="7788">
                        <c:v>15.411310397340801</c:v>
                      </c:pt>
                      <c:pt idx="7789">
                        <c:v>15.420406963410199</c:v>
                      </c:pt>
                      <c:pt idx="7790">
                        <c:v>15.3995473290421</c:v>
                      </c:pt>
                      <c:pt idx="7791">
                        <c:v>15.4724233919718</c:v>
                      </c:pt>
                      <c:pt idx="7792">
                        <c:v>15.4416939770604</c:v>
                      </c:pt>
                      <c:pt idx="7793">
                        <c:v>15.448563060305499</c:v>
                      </c:pt>
                      <c:pt idx="7794">
                        <c:v>15.362056619116199</c:v>
                      </c:pt>
                      <c:pt idx="7795">
                        <c:v>15.360816859899799</c:v>
                      </c:pt>
                      <c:pt idx="7796">
                        <c:v>15.370759073959601</c:v>
                      </c:pt>
                      <c:pt idx="7797">
                        <c:v>15.419860390506299</c:v>
                      </c:pt>
                      <c:pt idx="7798">
                        <c:v>15.3960501457069</c:v>
                      </c:pt>
                      <c:pt idx="7799">
                        <c:v>15.4557842684414</c:v>
                      </c:pt>
                      <c:pt idx="7800">
                        <c:v>15.412529177104499</c:v>
                      </c:pt>
                      <c:pt idx="7801">
                        <c:v>15.3525280467</c:v>
                      </c:pt>
                      <c:pt idx="7802">
                        <c:v>15.4080850335833</c:v>
                      </c:pt>
                      <c:pt idx="7803">
                        <c:v>15.424408586626001</c:v>
                      </c:pt>
                      <c:pt idx="7804">
                        <c:v>15.428110113256199</c:v>
                      </c:pt>
                      <c:pt idx="7805">
                        <c:v>15.3755595766273</c:v>
                      </c:pt>
                      <c:pt idx="7806">
                        <c:v>15.447657687524901</c:v>
                      </c:pt>
                      <c:pt idx="7807">
                        <c:v>15.3473866821674</c:v>
                      </c:pt>
                      <c:pt idx="7808">
                        <c:v>15.374929194151299</c:v>
                      </c:pt>
                      <c:pt idx="7809">
                        <c:v>15.7520788389955</c:v>
                      </c:pt>
                      <c:pt idx="7810">
                        <c:v>15.7253671323866</c:v>
                      </c:pt>
                      <c:pt idx="7811">
                        <c:v>15.756761832247699</c:v>
                      </c:pt>
                      <c:pt idx="7812">
                        <c:v>15.725287551103801</c:v>
                      </c:pt>
                      <c:pt idx="7813">
                        <c:v>15.7571113620948</c:v>
                      </c:pt>
                      <c:pt idx="7814">
                        <c:v>15.7699895905582</c:v>
                      </c:pt>
                      <c:pt idx="7815">
                        <c:v>15.7993844875989</c:v>
                      </c:pt>
                      <c:pt idx="7816">
                        <c:v>15.7428184608669</c:v>
                      </c:pt>
                      <c:pt idx="7817">
                        <c:v>15.74728077542</c:v>
                      </c:pt>
                      <c:pt idx="7818">
                        <c:v>15.7316829529078</c:v>
                      </c:pt>
                      <c:pt idx="7819">
                        <c:v>15.7036379655675</c:v>
                      </c:pt>
                      <c:pt idx="7820">
                        <c:v>15.749511536408599</c:v>
                      </c:pt>
                      <c:pt idx="7821">
                        <c:v>15.726292222308601</c:v>
                      </c:pt>
                      <c:pt idx="7822">
                        <c:v>15.7840801052486</c:v>
                      </c:pt>
                      <c:pt idx="7823">
                        <c:v>15.788859307297299</c:v>
                      </c:pt>
                      <c:pt idx="7824">
                        <c:v>15.7612717018132</c:v>
                      </c:pt>
                      <c:pt idx="7825">
                        <c:v>15.7497480728043</c:v>
                      </c:pt>
                      <c:pt idx="7826">
                        <c:v>15.7632466374359</c:v>
                      </c:pt>
                      <c:pt idx="7827">
                        <c:v>15.7581703767425</c:v>
                      </c:pt>
                      <c:pt idx="7828">
                        <c:v>15.762241076334</c:v>
                      </c:pt>
                      <c:pt idx="7829">
                        <c:v>15.768614699847801</c:v>
                      </c:pt>
                      <c:pt idx="7830">
                        <c:v>15.7788070153874</c:v>
                      </c:pt>
                      <c:pt idx="7831">
                        <c:v>15.753062992090699</c:v>
                      </c:pt>
                      <c:pt idx="7832">
                        <c:v>15.7726031475921</c:v>
                      </c:pt>
                      <c:pt idx="7833">
                        <c:v>15.7623306332941</c:v>
                      </c:pt>
                      <c:pt idx="7834">
                        <c:v>15.742035123635</c:v>
                      </c:pt>
                      <c:pt idx="7835">
                        <c:v>15.799858376556401</c:v>
                      </c:pt>
                      <c:pt idx="7836">
                        <c:v>15.784522938578601</c:v>
                      </c:pt>
                      <c:pt idx="7837">
                        <c:v>15.7540784871467</c:v>
                      </c:pt>
                      <c:pt idx="7838">
                        <c:v>15.7219528976464</c:v>
                      </c:pt>
                      <c:pt idx="7839">
                        <c:v>15.772235447996399</c:v>
                      </c:pt>
                      <c:pt idx="7840">
                        <c:v>15.7402637881709</c:v>
                      </c:pt>
                      <c:pt idx="7841">
                        <c:v>15.7574104318015</c:v>
                      </c:pt>
                      <c:pt idx="7842">
                        <c:v>15.731215489593399</c:v>
                      </c:pt>
                      <c:pt idx="7843">
                        <c:v>15.7480632797278</c:v>
                      </c:pt>
                      <c:pt idx="7844">
                        <c:v>15.763189068826399</c:v>
                      </c:pt>
                      <c:pt idx="7845">
                        <c:v>15.713655937455499</c:v>
                      </c:pt>
                      <c:pt idx="7846">
                        <c:v>15.760564796356901</c:v>
                      </c:pt>
                      <c:pt idx="7847">
                        <c:v>15.761678377607399</c:v>
                      </c:pt>
                      <c:pt idx="7848">
                        <c:v>15.764101278542199</c:v>
                      </c:pt>
                      <c:pt idx="7849">
                        <c:v>15.747697328110601</c:v>
                      </c:pt>
                      <c:pt idx="7850">
                        <c:v>15.732363111474999</c:v>
                      </c:pt>
                      <c:pt idx="7851">
                        <c:v>15.7959847218074</c:v>
                      </c:pt>
                      <c:pt idx="7852">
                        <c:v>15.760924435148601</c:v>
                      </c:pt>
                      <c:pt idx="7853">
                        <c:v>15.7757309572017</c:v>
                      </c:pt>
                      <c:pt idx="7854">
                        <c:v>15.7795540227938</c:v>
                      </c:pt>
                      <c:pt idx="7855">
                        <c:v>15.7440294635939</c:v>
                      </c:pt>
                      <c:pt idx="7856">
                        <c:v>15.760013820573</c:v>
                      </c:pt>
                      <c:pt idx="7857">
                        <c:v>15.748259049864</c:v>
                      </c:pt>
                      <c:pt idx="7858">
                        <c:v>15.756418818736099</c:v>
                      </c:pt>
                      <c:pt idx="7859">
                        <c:v>15.707810945374399</c:v>
                      </c:pt>
                      <c:pt idx="7860">
                        <c:v>15.765736768868299</c:v>
                      </c:pt>
                      <c:pt idx="7861">
                        <c:v>15.757310923289101</c:v>
                      </c:pt>
                      <c:pt idx="7862">
                        <c:v>15.7831304468931</c:v>
                      </c:pt>
                      <c:pt idx="7863">
                        <c:v>15.7575154859802</c:v>
                      </c:pt>
                      <c:pt idx="7864">
                        <c:v>15.7357974338078</c:v>
                      </c:pt>
                      <c:pt idx="7865">
                        <c:v>15.7581844239894</c:v>
                      </c:pt>
                      <c:pt idx="7866">
                        <c:v>15.789459763749999</c:v>
                      </c:pt>
                      <c:pt idx="7867">
                        <c:v>15.7845600174228</c:v>
                      </c:pt>
                      <c:pt idx="7868">
                        <c:v>15.768040582250499</c:v>
                      </c:pt>
                      <c:pt idx="7869">
                        <c:v>15.805125615977801</c:v>
                      </c:pt>
                      <c:pt idx="7870">
                        <c:v>15.796701328271</c:v>
                      </c:pt>
                      <c:pt idx="7871">
                        <c:v>15.792147498309101</c:v>
                      </c:pt>
                      <c:pt idx="7872">
                        <c:v>15.7615078131141</c:v>
                      </c:pt>
                      <c:pt idx="7873">
                        <c:v>15.750713515986201</c:v>
                      </c:pt>
                      <c:pt idx="7874">
                        <c:v>15.768590146708201</c:v>
                      </c:pt>
                      <c:pt idx="7875">
                        <c:v>15.745275025932401</c:v>
                      </c:pt>
                      <c:pt idx="7876">
                        <c:v>15.7408304164749</c:v>
                      </c:pt>
                      <c:pt idx="7877">
                        <c:v>15.760337032654901</c:v>
                      </c:pt>
                      <c:pt idx="7878">
                        <c:v>15.7742564003622</c:v>
                      </c:pt>
                      <c:pt idx="7879">
                        <c:v>15.762506103268199</c:v>
                      </c:pt>
                      <c:pt idx="7880">
                        <c:v>15.7422745172434</c:v>
                      </c:pt>
                      <c:pt idx="7881">
                        <c:v>15.7594021328657</c:v>
                      </c:pt>
                      <c:pt idx="7882">
                        <c:v>15.759803091474501</c:v>
                      </c:pt>
                      <c:pt idx="7883">
                        <c:v>15.7646618940556</c:v>
                      </c:pt>
                      <c:pt idx="7884">
                        <c:v>15.7879127407172</c:v>
                      </c:pt>
                      <c:pt idx="7885">
                        <c:v>15.736900651247501</c:v>
                      </c:pt>
                      <c:pt idx="7886">
                        <c:v>15.7723344586708</c:v>
                      </c:pt>
                      <c:pt idx="7887">
                        <c:v>15.7622736773769</c:v>
                      </c:pt>
                      <c:pt idx="7888">
                        <c:v>15.7681606031088</c:v>
                      </c:pt>
                      <c:pt idx="7889">
                        <c:v>15.7605785522109</c:v>
                      </c:pt>
                      <c:pt idx="7890">
                        <c:v>15.7937455567609</c:v>
                      </c:pt>
                      <c:pt idx="7891">
                        <c:v>15.803055821536599</c:v>
                      </c:pt>
                      <c:pt idx="7892">
                        <c:v>15.7763766296402</c:v>
                      </c:pt>
                      <c:pt idx="7893">
                        <c:v>15.801299600838799</c:v>
                      </c:pt>
                      <c:pt idx="7894">
                        <c:v>15.7750788241698</c:v>
                      </c:pt>
                      <c:pt idx="7895">
                        <c:v>15.805693422405399</c:v>
                      </c:pt>
                      <c:pt idx="7896">
                        <c:v>15.750360197221999</c:v>
                      </c:pt>
                      <c:pt idx="7897">
                        <c:v>15.7870911220534</c:v>
                      </c:pt>
                      <c:pt idx="7898">
                        <c:v>15.798917134877099</c:v>
                      </c:pt>
                      <c:pt idx="7899">
                        <c:v>15.7596221510913</c:v>
                      </c:pt>
                      <c:pt idx="7900">
                        <c:v>15.793901986613101</c:v>
                      </c:pt>
                      <c:pt idx="7901">
                        <c:v>15.747224885363799</c:v>
                      </c:pt>
                      <c:pt idx="7902">
                        <c:v>15.7789978138086</c:v>
                      </c:pt>
                      <c:pt idx="7903">
                        <c:v>15.7836710969828</c:v>
                      </c:pt>
                      <c:pt idx="7904">
                        <c:v>15.778800926278601</c:v>
                      </c:pt>
                      <c:pt idx="7905">
                        <c:v>15.7705388524095</c:v>
                      </c:pt>
                      <c:pt idx="7906">
                        <c:v>15.754226784685899</c:v>
                      </c:pt>
                      <c:pt idx="7907">
                        <c:v>15.7807884564776</c:v>
                      </c:pt>
                      <c:pt idx="7908">
                        <c:v>15.739968269856799</c:v>
                      </c:pt>
                      <c:pt idx="7909">
                        <c:v>15.7860041063647</c:v>
                      </c:pt>
                      <c:pt idx="7910">
                        <c:v>15.7311499858556</c:v>
                      </c:pt>
                      <c:pt idx="7911">
                        <c:v>15.755933427816601</c:v>
                      </c:pt>
                      <c:pt idx="7912">
                        <c:v>15.767940295195199</c:v>
                      </c:pt>
                      <c:pt idx="7913">
                        <c:v>15.7896961198147</c:v>
                      </c:pt>
                      <c:pt idx="7914">
                        <c:v>15.7782027239098</c:v>
                      </c:pt>
                      <c:pt idx="7915">
                        <c:v>15.7603007326057</c:v>
                      </c:pt>
                      <c:pt idx="7916">
                        <c:v>15.8003426683987</c:v>
                      </c:pt>
                      <c:pt idx="7917">
                        <c:v>15.763486632183501</c:v>
                      </c:pt>
                      <c:pt idx="7918">
                        <c:v>15.7810008527203</c:v>
                      </c:pt>
                      <c:pt idx="7919">
                        <c:v>15.765537395670499</c:v>
                      </c:pt>
                      <c:pt idx="7920">
                        <c:v>15.7329583261468</c:v>
                      </c:pt>
                      <c:pt idx="7921">
                        <c:v>15.7715218091517</c:v>
                      </c:pt>
                      <c:pt idx="7922">
                        <c:v>15.770727031478099</c:v>
                      </c:pt>
                      <c:pt idx="7923">
                        <c:v>15.769079197788001</c:v>
                      </c:pt>
                      <c:pt idx="7924">
                        <c:v>15.747013105763999</c:v>
                      </c:pt>
                      <c:pt idx="7925">
                        <c:v>15.7795021108921</c:v>
                      </c:pt>
                      <c:pt idx="7926">
                        <c:v>15.766324855174499</c:v>
                      </c:pt>
                      <c:pt idx="7927">
                        <c:v>15.773319905940699</c:v>
                      </c:pt>
                      <c:pt idx="7928">
                        <c:v>15.7583057533922</c:v>
                      </c:pt>
                      <c:pt idx="7929">
                        <c:v>15.7851730344833</c:v>
                      </c:pt>
                      <c:pt idx="7930">
                        <c:v>15.7599395341514</c:v>
                      </c:pt>
                      <c:pt idx="7931">
                        <c:v>15.762703785091301</c:v>
                      </c:pt>
                      <c:pt idx="7932">
                        <c:v>15.7544671261047</c:v>
                      </c:pt>
                      <c:pt idx="7933">
                        <c:v>15.7776013760932</c:v>
                      </c:pt>
                      <c:pt idx="7934">
                        <c:v>15.7949549993965</c:v>
                      </c:pt>
                      <c:pt idx="7935">
                        <c:v>15.778088733385401</c:v>
                      </c:pt>
                      <c:pt idx="7936">
                        <c:v>15.776872931019501</c:v>
                      </c:pt>
                      <c:pt idx="7937">
                        <c:v>15.778219128995399</c:v>
                      </c:pt>
                      <c:pt idx="7938">
                        <c:v>15.7873446875486</c:v>
                      </c:pt>
                      <c:pt idx="7939">
                        <c:v>15.7951582474935</c:v>
                      </c:pt>
                      <c:pt idx="7940">
                        <c:v>15.757394299977999</c:v>
                      </c:pt>
                      <c:pt idx="7941">
                        <c:v>15.8096517648326</c:v>
                      </c:pt>
                      <c:pt idx="7942">
                        <c:v>15.764995722143</c:v>
                      </c:pt>
                      <c:pt idx="7943">
                        <c:v>15.782090981439101</c:v>
                      </c:pt>
                      <c:pt idx="7944">
                        <c:v>15.7772262126259</c:v>
                      </c:pt>
                      <c:pt idx="7945">
                        <c:v>15.785783699492301</c:v>
                      </c:pt>
                      <c:pt idx="7946">
                        <c:v>15.7620348600777</c:v>
                      </c:pt>
                      <c:pt idx="7947">
                        <c:v>15.7551439644986</c:v>
                      </c:pt>
                      <c:pt idx="7948">
                        <c:v>15.7671433664632</c:v>
                      </c:pt>
                      <c:pt idx="7949">
                        <c:v>15.750600487780099</c:v>
                      </c:pt>
                      <c:pt idx="7950">
                        <c:v>15.7808022611288</c:v>
                      </c:pt>
                      <c:pt idx="7951">
                        <c:v>15.798805447629301</c:v>
                      </c:pt>
                      <c:pt idx="7952">
                        <c:v>15.7634743126124</c:v>
                      </c:pt>
                      <c:pt idx="7953">
                        <c:v>15.809132217531401</c:v>
                      </c:pt>
                      <c:pt idx="7954">
                        <c:v>15.7883328398253</c:v>
                      </c:pt>
                      <c:pt idx="7955">
                        <c:v>15.7913004804025</c:v>
                      </c:pt>
                      <c:pt idx="7956">
                        <c:v>15.8097768904614</c:v>
                      </c:pt>
                      <c:pt idx="7957">
                        <c:v>15.796613915417201</c:v>
                      </c:pt>
                      <c:pt idx="7958">
                        <c:v>15.7868672077458</c:v>
                      </c:pt>
                      <c:pt idx="7959">
                        <c:v>15.7783549942792</c:v>
                      </c:pt>
                      <c:pt idx="7960">
                        <c:v>15.8035770790773</c:v>
                      </c:pt>
                      <c:pt idx="7961">
                        <c:v>15.8004264675586</c:v>
                      </c:pt>
                      <c:pt idx="7962">
                        <c:v>15.784895755781401</c:v>
                      </c:pt>
                      <c:pt idx="7963">
                        <c:v>15.768585021880099</c:v>
                      </c:pt>
                      <c:pt idx="7964">
                        <c:v>15.735270367458501</c:v>
                      </c:pt>
                      <c:pt idx="7965">
                        <c:v>15.781490980524801</c:v>
                      </c:pt>
                      <c:pt idx="7966">
                        <c:v>15.7362378137287</c:v>
                      </c:pt>
                      <c:pt idx="7967">
                        <c:v>15.7665669032501</c:v>
                      </c:pt>
                      <c:pt idx="7968">
                        <c:v>15.791909121887301</c:v>
                      </c:pt>
                      <c:pt idx="7969">
                        <c:v>15.7713677889422</c:v>
                      </c:pt>
                      <c:pt idx="7970">
                        <c:v>15.731501528630501</c:v>
                      </c:pt>
                      <c:pt idx="7971">
                        <c:v>15.749792714951599</c:v>
                      </c:pt>
                      <c:pt idx="7972">
                        <c:v>15.767471487914101</c:v>
                      </c:pt>
                      <c:pt idx="7973">
                        <c:v>15.757683740336301</c:v>
                      </c:pt>
                      <c:pt idx="7974">
                        <c:v>15.7864513647405</c:v>
                      </c:pt>
                      <c:pt idx="7975">
                        <c:v>15.784792715982601</c:v>
                      </c:pt>
                      <c:pt idx="7976">
                        <c:v>15.7633525249908</c:v>
                      </c:pt>
                      <c:pt idx="7977">
                        <c:v>15.7984372693822</c:v>
                      </c:pt>
                      <c:pt idx="7978">
                        <c:v>15.7628195788669</c:v>
                      </c:pt>
                      <c:pt idx="7979">
                        <c:v>15.789459927839699</c:v>
                      </c:pt>
                      <c:pt idx="7980">
                        <c:v>15.786028130028599</c:v>
                      </c:pt>
                      <c:pt idx="7981">
                        <c:v>15.7528700551941</c:v>
                      </c:pt>
                      <c:pt idx="7982">
                        <c:v>15.7609071368641</c:v>
                      </c:pt>
                      <c:pt idx="7983">
                        <c:v>15.7255927793412</c:v>
                      </c:pt>
                      <c:pt idx="7984">
                        <c:v>15.754537385458701</c:v>
                      </c:pt>
                      <c:pt idx="7985">
                        <c:v>15.7234620432125</c:v>
                      </c:pt>
                      <c:pt idx="7986">
                        <c:v>15.7989374929723</c:v>
                      </c:pt>
                      <c:pt idx="7987">
                        <c:v>15.7476614929459</c:v>
                      </c:pt>
                      <c:pt idx="7988">
                        <c:v>15.747951140287601</c:v>
                      </c:pt>
                      <c:pt idx="7989">
                        <c:v>15.7829088770849</c:v>
                      </c:pt>
                      <c:pt idx="7990">
                        <c:v>15.767202465624401</c:v>
                      </c:pt>
                      <c:pt idx="7991">
                        <c:v>15.7616348337483</c:v>
                      </c:pt>
                      <c:pt idx="7992">
                        <c:v>15.7744559217761</c:v>
                      </c:pt>
                      <c:pt idx="7993">
                        <c:v>15.766523958882701</c:v>
                      </c:pt>
                      <c:pt idx="7994">
                        <c:v>15.778241010916499</c:v>
                      </c:pt>
                      <c:pt idx="7995">
                        <c:v>15.772407198100799</c:v>
                      </c:pt>
                      <c:pt idx="7996">
                        <c:v>15.7598194623968</c:v>
                      </c:pt>
                      <c:pt idx="7997">
                        <c:v>15.804753941860101</c:v>
                      </c:pt>
                      <c:pt idx="7998">
                        <c:v>15.783960715959299</c:v>
                      </c:pt>
                      <c:pt idx="7999">
                        <c:v>15.7480949867115</c:v>
                      </c:pt>
                      <c:pt idx="8000">
                        <c:v>15.788424837436301</c:v>
                      </c:pt>
                      <c:pt idx="8001">
                        <c:v>15.7811529710178</c:v>
                      </c:pt>
                      <c:pt idx="8002">
                        <c:v>15.742735199544599</c:v>
                      </c:pt>
                      <c:pt idx="8003">
                        <c:v>15.745570777688799</c:v>
                      </c:pt>
                      <c:pt idx="8004">
                        <c:v>15.739344737258699</c:v>
                      </c:pt>
                      <c:pt idx="8005">
                        <c:v>15.8147239902982</c:v>
                      </c:pt>
                      <c:pt idx="8006">
                        <c:v>15.7784039086253</c:v>
                      </c:pt>
                      <c:pt idx="8007">
                        <c:v>15.7901289667395</c:v>
                      </c:pt>
                      <c:pt idx="8008">
                        <c:v>15.797392525664</c:v>
                      </c:pt>
                      <c:pt idx="8009">
                        <c:v>15.755118936689</c:v>
                      </c:pt>
                      <c:pt idx="8010">
                        <c:v>15.781222057604699</c:v>
                      </c:pt>
                      <c:pt idx="8011">
                        <c:v>15.7723793902585</c:v>
                      </c:pt>
                      <c:pt idx="8012">
                        <c:v>15.801473328372699</c:v>
                      </c:pt>
                      <c:pt idx="8013">
                        <c:v>15.772175289914101</c:v>
                      </c:pt>
                      <c:pt idx="8014">
                        <c:v>15.815817301739999</c:v>
                      </c:pt>
                      <c:pt idx="8015">
                        <c:v>15.7400685843308</c:v>
                      </c:pt>
                      <c:pt idx="8016">
                        <c:v>15.774874872087199</c:v>
                      </c:pt>
                      <c:pt idx="8017">
                        <c:v>15.8242218340666</c:v>
                      </c:pt>
                      <c:pt idx="8018">
                        <c:v>15.7818748553373</c:v>
                      </c:pt>
                      <c:pt idx="8019">
                        <c:v>15.423662672875301</c:v>
                      </c:pt>
                      <c:pt idx="8020">
                        <c:v>15.4724779971957</c:v>
                      </c:pt>
                      <c:pt idx="8021">
                        <c:v>15.390637596537699</c:v>
                      </c:pt>
                      <c:pt idx="8022">
                        <c:v>15.369944234194</c:v>
                      </c:pt>
                      <c:pt idx="8023">
                        <c:v>15.3659426117766</c:v>
                      </c:pt>
                      <c:pt idx="8024">
                        <c:v>15.4324004615719</c:v>
                      </c:pt>
                      <c:pt idx="8025">
                        <c:v>15.3911637607779</c:v>
                      </c:pt>
                      <c:pt idx="8026">
                        <c:v>15.4700932466921</c:v>
                      </c:pt>
                      <c:pt idx="8027">
                        <c:v>15.4701697130236</c:v>
                      </c:pt>
                      <c:pt idx="8028">
                        <c:v>15.4574462686695</c:v>
                      </c:pt>
                      <c:pt idx="8029">
                        <c:v>15.4862129701449</c:v>
                      </c:pt>
                      <c:pt idx="8030">
                        <c:v>15.4720074257596</c:v>
                      </c:pt>
                      <c:pt idx="8031">
                        <c:v>15.521521922887899</c:v>
                      </c:pt>
                      <c:pt idx="8032">
                        <c:v>15.5317423261894</c:v>
                      </c:pt>
                      <c:pt idx="8033">
                        <c:v>15.5469832351337</c:v>
                      </c:pt>
                      <c:pt idx="8034">
                        <c:v>15.6197176816771</c:v>
                      </c:pt>
                      <c:pt idx="8035">
                        <c:v>15.547297982319099</c:v>
                      </c:pt>
                      <c:pt idx="8036">
                        <c:v>15.603719907195201</c:v>
                      </c:pt>
                      <c:pt idx="8037">
                        <c:v>15.6133480293033</c:v>
                      </c:pt>
                      <c:pt idx="8038">
                        <c:v>15.601926061286401</c:v>
                      </c:pt>
                      <c:pt idx="8039">
                        <c:v>15.5856350677967</c:v>
                      </c:pt>
                      <c:pt idx="8040">
                        <c:v>15.787377403669399</c:v>
                      </c:pt>
                      <c:pt idx="8041">
                        <c:v>15.731153462578799</c:v>
                      </c:pt>
                      <c:pt idx="8042">
                        <c:v>15.770282172866301</c:v>
                      </c:pt>
                      <c:pt idx="8043">
                        <c:v>15.777862164920901</c:v>
                      </c:pt>
                      <c:pt idx="8044">
                        <c:v>15.761533621158099</c:v>
                      </c:pt>
                      <c:pt idx="8045">
                        <c:v>15.746928066528</c:v>
                      </c:pt>
                      <c:pt idx="8046">
                        <c:v>15.7448282185702</c:v>
                      </c:pt>
                      <c:pt idx="8047">
                        <c:v>15.8099976347651</c:v>
                      </c:pt>
                      <c:pt idx="8048">
                        <c:v>15.757337179639</c:v>
                      </c:pt>
                      <c:pt idx="8049">
                        <c:v>15.765236580042099</c:v>
                      </c:pt>
                      <c:pt idx="8050">
                        <c:v>15.790267300442199</c:v>
                      </c:pt>
                      <c:pt idx="8051">
                        <c:v>15.760579036615701</c:v>
                      </c:pt>
                      <c:pt idx="8052">
                        <c:v>15.7983824367253</c:v>
                      </c:pt>
                      <c:pt idx="8053">
                        <c:v>15.7423367965596</c:v>
                      </c:pt>
                      <c:pt idx="8054">
                        <c:v>15.8105688933852</c:v>
                      </c:pt>
                      <c:pt idx="8055">
                        <c:v>15.7653909063712</c:v>
                      </c:pt>
                      <c:pt idx="8056">
                        <c:v>15.7936618822543</c:v>
                      </c:pt>
                      <c:pt idx="8057">
                        <c:v>15.764439952288701</c:v>
                      </c:pt>
                      <c:pt idx="8058">
                        <c:v>15.7785347546387</c:v>
                      </c:pt>
                      <c:pt idx="8059">
                        <c:v>15.826527701345601</c:v>
                      </c:pt>
                      <c:pt idx="8060">
                        <c:v>15.7882092168729</c:v>
                      </c:pt>
                      <c:pt idx="8061">
                        <c:v>15.775315146875201</c:v>
                      </c:pt>
                      <c:pt idx="8062">
                        <c:v>15.7735478316932</c:v>
                      </c:pt>
                      <c:pt idx="8063">
                        <c:v>15.777708944518601</c:v>
                      </c:pt>
                      <c:pt idx="8064">
                        <c:v>15.7589810802136</c:v>
                      </c:pt>
                      <c:pt idx="8065">
                        <c:v>15.805698578171199</c:v>
                      </c:pt>
                      <c:pt idx="8066">
                        <c:v>15.7985875629894</c:v>
                      </c:pt>
                      <c:pt idx="8067">
                        <c:v>15.766088680521699</c:v>
                      </c:pt>
                      <c:pt idx="8068">
                        <c:v>15.789790105215801</c:v>
                      </c:pt>
                      <c:pt idx="8069">
                        <c:v>15.769578969572001</c:v>
                      </c:pt>
                      <c:pt idx="8070">
                        <c:v>15.7663236598219</c:v>
                      </c:pt>
                      <c:pt idx="8071">
                        <c:v>15.7601695237796</c:v>
                      </c:pt>
                      <c:pt idx="8072">
                        <c:v>15.794532689984701</c:v>
                      </c:pt>
                      <c:pt idx="8073">
                        <c:v>15.7605785030559</c:v>
                      </c:pt>
                      <c:pt idx="8074">
                        <c:v>15.8017808271857</c:v>
                      </c:pt>
                      <c:pt idx="8075">
                        <c:v>15.794489480130601</c:v>
                      </c:pt>
                      <c:pt idx="8076">
                        <c:v>15.786273608475501</c:v>
                      </c:pt>
                      <c:pt idx="8077">
                        <c:v>15.814506647853401</c:v>
                      </c:pt>
                      <c:pt idx="8078">
                        <c:v>15.7546978067257</c:v>
                      </c:pt>
                      <c:pt idx="8079">
                        <c:v>15.7712072754516</c:v>
                      </c:pt>
                      <c:pt idx="8080">
                        <c:v>15.7990305582475</c:v>
                      </c:pt>
                      <c:pt idx="8081">
                        <c:v>15.790475412756701</c:v>
                      </c:pt>
                      <c:pt idx="8082">
                        <c:v>15.805941876577901</c:v>
                      </c:pt>
                      <c:pt idx="8083">
                        <c:v>15.7896928274206</c:v>
                      </c:pt>
                      <c:pt idx="8084">
                        <c:v>15.7626836805817</c:v>
                      </c:pt>
                      <c:pt idx="8085">
                        <c:v>15.7966583560797</c:v>
                      </c:pt>
                      <c:pt idx="8086">
                        <c:v>15.779427934274</c:v>
                      </c:pt>
                      <c:pt idx="8087">
                        <c:v>15.7686116013434</c:v>
                      </c:pt>
                      <c:pt idx="8088">
                        <c:v>15.7980716541141</c:v>
                      </c:pt>
                      <c:pt idx="8089">
                        <c:v>15.8121509491039</c:v>
                      </c:pt>
                      <c:pt idx="8090">
                        <c:v>15.7953488469603</c:v>
                      </c:pt>
                      <c:pt idx="8091">
                        <c:v>15.816547561673501</c:v>
                      </c:pt>
                      <c:pt idx="8092">
                        <c:v>15.783368802969401</c:v>
                      </c:pt>
                      <c:pt idx="8093">
                        <c:v>15.765115234484799</c:v>
                      </c:pt>
                      <c:pt idx="8094">
                        <c:v>15.8103118498441</c:v>
                      </c:pt>
                      <c:pt idx="8095">
                        <c:v>15.8186471403558</c:v>
                      </c:pt>
                      <c:pt idx="8096">
                        <c:v>15.795207991515699</c:v>
                      </c:pt>
                      <c:pt idx="8097">
                        <c:v>15.776815644329</c:v>
                      </c:pt>
                      <c:pt idx="8098">
                        <c:v>15.7898559183771</c:v>
                      </c:pt>
                      <c:pt idx="8099">
                        <c:v>15.8078328460854</c:v>
                      </c:pt>
                      <c:pt idx="8100">
                        <c:v>15.818117718850701</c:v>
                      </c:pt>
                      <c:pt idx="8101">
                        <c:v>15.8092256428742</c:v>
                      </c:pt>
                      <c:pt idx="8102">
                        <c:v>15.785533492002701</c:v>
                      </c:pt>
                      <c:pt idx="8103">
                        <c:v>15.8106296411946</c:v>
                      </c:pt>
                      <c:pt idx="8104">
                        <c:v>15.7914573263145</c:v>
                      </c:pt>
                      <c:pt idx="8105">
                        <c:v>15.7806301100629</c:v>
                      </c:pt>
                      <c:pt idx="8106">
                        <c:v>15.7773431382267</c:v>
                      </c:pt>
                      <c:pt idx="8107">
                        <c:v>15.7760501129001</c:v>
                      </c:pt>
                      <c:pt idx="8108">
                        <c:v>15.7963572202815</c:v>
                      </c:pt>
                      <c:pt idx="8109">
                        <c:v>15.788646646650999</c:v>
                      </c:pt>
                      <c:pt idx="8110">
                        <c:v>15.786406262251599</c:v>
                      </c:pt>
                      <c:pt idx="8111">
                        <c:v>15.8046947578112</c:v>
                      </c:pt>
                      <c:pt idx="8112">
                        <c:v>15.7786356229141</c:v>
                      </c:pt>
                      <c:pt idx="8113">
                        <c:v>15.7954906440528</c:v>
                      </c:pt>
                      <c:pt idx="8114">
                        <c:v>15.798259160614901</c:v>
                      </c:pt>
                      <c:pt idx="8115">
                        <c:v>15.8009674742523</c:v>
                      </c:pt>
                      <c:pt idx="8116">
                        <c:v>15.789953521569</c:v>
                      </c:pt>
                      <c:pt idx="8117">
                        <c:v>15.798309760814799</c:v>
                      </c:pt>
                      <c:pt idx="8118">
                        <c:v>15.805114522134501</c:v>
                      </c:pt>
                      <c:pt idx="8119">
                        <c:v>15.800802057201</c:v>
                      </c:pt>
                      <c:pt idx="8120">
                        <c:v>15.7900105056921</c:v>
                      </c:pt>
                      <c:pt idx="8121">
                        <c:v>15.8180913347726</c:v>
                      </c:pt>
                      <c:pt idx="8122">
                        <c:v>15.798974224166701</c:v>
                      </c:pt>
                      <c:pt idx="8123">
                        <c:v>15.778675612427801</c:v>
                      </c:pt>
                      <c:pt idx="8124">
                        <c:v>15.8100183511654</c:v>
                      </c:pt>
                      <c:pt idx="8125">
                        <c:v>15.806192132521501</c:v>
                      </c:pt>
                      <c:pt idx="8126">
                        <c:v>15.802272020978201</c:v>
                      </c:pt>
                      <c:pt idx="8127">
                        <c:v>15.776172982523899</c:v>
                      </c:pt>
                      <c:pt idx="8128">
                        <c:v>15.790756643907301</c:v>
                      </c:pt>
                      <c:pt idx="8129">
                        <c:v>15.789846231492399</c:v>
                      </c:pt>
                      <c:pt idx="8130">
                        <c:v>15.7908771347709</c:v>
                      </c:pt>
                      <c:pt idx="8131">
                        <c:v>15.7940328259092</c:v>
                      </c:pt>
                      <c:pt idx="8132">
                        <c:v>15.8169020683728</c:v>
                      </c:pt>
                      <c:pt idx="8133">
                        <c:v>15.772524848388899</c:v>
                      </c:pt>
                      <c:pt idx="8134">
                        <c:v>15.7787907542294</c:v>
                      </c:pt>
                      <c:pt idx="8135">
                        <c:v>15.7862746572258</c:v>
                      </c:pt>
                      <c:pt idx="8136">
                        <c:v>15.781564322464201</c:v>
                      </c:pt>
                      <c:pt idx="8137">
                        <c:v>15.7917980816158</c:v>
                      </c:pt>
                      <c:pt idx="8138">
                        <c:v>15.8011815519433</c:v>
                      </c:pt>
                      <c:pt idx="8139">
                        <c:v>15.7855454778866</c:v>
                      </c:pt>
                      <c:pt idx="8140">
                        <c:v>15.7862726803226</c:v>
                      </c:pt>
                      <c:pt idx="8141">
                        <c:v>15.799341971712501</c:v>
                      </c:pt>
                      <c:pt idx="8142">
                        <c:v>15.8376873127824</c:v>
                      </c:pt>
                      <c:pt idx="8143">
                        <c:v>15.7933549553725</c:v>
                      </c:pt>
                      <c:pt idx="8144">
                        <c:v>15.7841024178058</c:v>
                      </c:pt>
                      <c:pt idx="8145">
                        <c:v>15.7896219224231</c:v>
                      </c:pt>
                      <c:pt idx="8146">
                        <c:v>15.8038339392218</c:v>
                      </c:pt>
                      <c:pt idx="8147">
                        <c:v>15.8208054512156</c:v>
                      </c:pt>
                      <c:pt idx="8148">
                        <c:v>15.798673258802999</c:v>
                      </c:pt>
                      <c:pt idx="8149">
                        <c:v>15.8022225772708</c:v>
                      </c:pt>
                      <c:pt idx="8150">
                        <c:v>15.797585637607</c:v>
                      </c:pt>
                      <c:pt idx="8151">
                        <c:v>15.814556156409299</c:v>
                      </c:pt>
                      <c:pt idx="8152">
                        <c:v>15.785157629510801</c:v>
                      </c:pt>
                      <c:pt idx="8153">
                        <c:v>15.7924803101254</c:v>
                      </c:pt>
                      <c:pt idx="8154">
                        <c:v>15.7735867895568</c:v>
                      </c:pt>
                      <c:pt idx="8155">
                        <c:v>15.7457608072105</c:v>
                      </c:pt>
                      <c:pt idx="8156">
                        <c:v>15.785119560044</c:v>
                      </c:pt>
                      <c:pt idx="8157">
                        <c:v>15.7941067242737</c:v>
                      </c:pt>
                      <c:pt idx="8158">
                        <c:v>15.812972012945099</c:v>
                      </c:pt>
                      <c:pt idx="8159">
                        <c:v>15.796856535490001</c:v>
                      </c:pt>
                      <c:pt idx="8160">
                        <c:v>15.823933973757001</c:v>
                      </c:pt>
                      <c:pt idx="8161">
                        <c:v>15.790247841666799</c:v>
                      </c:pt>
                      <c:pt idx="8162">
                        <c:v>15.8369439717709</c:v>
                      </c:pt>
                      <c:pt idx="8163">
                        <c:v>15.798821041206001</c:v>
                      </c:pt>
                      <c:pt idx="8164">
                        <c:v>15.796293536463001</c:v>
                      </c:pt>
                      <c:pt idx="8165">
                        <c:v>15.7855824402238</c:v>
                      </c:pt>
                      <c:pt idx="8166">
                        <c:v>15.8092254079467</c:v>
                      </c:pt>
                      <c:pt idx="8167">
                        <c:v>15.8074382320636</c:v>
                      </c:pt>
                      <c:pt idx="8168">
                        <c:v>15.7956094549242</c:v>
                      </c:pt>
                      <c:pt idx="8169">
                        <c:v>15.774167599480499</c:v>
                      </c:pt>
                      <c:pt idx="8170">
                        <c:v>15.7925966528798</c:v>
                      </c:pt>
                      <c:pt idx="8171">
                        <c:v>15.806326714802299</c:v>
                      </c:pt>
                      <c:pt idx="8172">
                        <c:v>15.8223275984087</c:v>
                      </c:pt>
                      <c:pt idx="8173">
                        <c:v>15.782504287858201</c:v>
                      </c:pt>
                      <c:pt idx="8174">
                        <c:v>15.8027492779926</c:v>
                      </c:pt>
                      <c:pt idx="8175">
                        <c:v>15.796532737367199</c:v>
                      </c:pt>
                      <c:pt idx="8176">
                        <c:v>15.803412386276699</c:v>
                      </c:pt>
                      <c:pt idx="8177">
                        <c:v>15.823836377824</c:v>
                      </c:pt>
                      <c:pt idx="8178">
                        <c:v>15.8201276166259</c:v>
                      </c:pt>
                      <c:pt idx="8179">
                        <c:v>15.796050546143499</c:v>
                      </c:pt>
                      <c:pt idx="8180">
                        <c:v>15.797440357997701</c:v>
                      </c:pt>
                      <c:pt idx="8181">
                        <c:v>15.811332546188201</c:v>
                      </c:pt>
                      <c:pt idx="8182">
                        <c:v>15.799312508202901</c:v>
                      </c:pt>
                      <c:pt idx="8183">
                        <c:v>15.8010464953508</c:v>
                      </c:pt>
                      <c:pt idx="8184">
                        <c:v>15.7915349914659</c:v>
                      </c:pt>
                      <c:pt idx="8185">
                        <c:v>15.7915654304628</c:v>
                      </c:pt>
                      <c:pt idx="8186">
                        <c:v>15.793188374733401</c:v>
                      </c:pt>
                      <c:pt idx="8187">
                        <c:v>15.818797287495199</c:v>
                      </c:pt>
                      <c:pt idx="8188">
                        <c:v>15.7466209033363</c:v>
                      </c:pt>
                      <c:pt idx="8189">
                        <c:v>15.793357319791699</c:v>
                      </c:pt>
                      <c:pt idx="8190">
                        <c:v>15.8172475614733</c:v>
                      </c:pt>
                      <c:pt idx="8191">
                        <c:v>15.807228446581201</c:v>
                      </c:pt>
                      <c:pt idx="8192">
                        <c:v>15.798283933219</c:v>
                      </c:pt>
                      <c:pt idx="8193">
                        <c:v>15.809152427543401</c:v>
                      </c:pt>
                      <c:pt idx="8194">
                        <c:v>15.8011897791918</c:v>
                      </c:pt>
                      <c:pt idx="8195">
                        <c:v>15.761605433878101</c:v>
                      </c:pt>
                      <c:pt idx="8196">
                        <c:v>15.7900928224135</c:v>
                      </c:pt>
                      <c:pt idx="8197">
                        <c:v>15.779493084388401</c:v>
                      </c:pt>
                      <c:pt idx="8198">
                        <c:v>15.785464870516201</c:v>
                      </c:pt>
                      <c:pt idx="8199">
                        <c:v>15.835105724003199</c:v>
                      </c:pt>
                      <c:pt idx="8200">
                        <c:v>15.8164269370785</c:v>
                      </c:pt>
                      <c:pt idx="8201">
                        <c:v>15.8271602538784</c:v>
                      </c:pt>
                      <c:pt idx="8202">
                        <c:v>15.7949084503071</c:v>
                      </c:pt>
                      <c:pt idx="8203">
                        <c:v>15.807575837505301</c:v>
                      </c:pt>
                      <c:pt idx="8204">
                        <c:v>15.790040545998</c:v>
                      </c:pt>
                      <c:pt idx="8205">
                        <c:v>15.809989989746301</c:v>
                      </c:pt>
                      <c:pt idx="8206">
                        <c:v>15.8059701067042</c:v>
                      </c:pt>
                      <c:pt idx="8207">
                        <c:v>15.8683851776848</c:v>
                      </c:pt>
                      <c:pt idx="8208">
                        <c:v>15.820276967183201</c:v>
                      </c:pt>
                      <c:pt idx="8209">
                        <c:v>15.8041602976986</c:v>
                      </c:pt>
                      <c:pt idx="8210">
                        <c:v>15.8482787990989</c:v>
                      </c:pt>
                      <c:pt idx="8211">
                        <c:v>15.7943183569682</c:v>
                      </c:pt>
                      <c:pt idx="8212">
                        <c:v>15.7979031543552</c:v>
                      </c:pt>
                      <c:pt idx="8213">
                        <c:v>15.8017557826839</c:v>
                      </c:pt>
                      <c:pt idx="8214">
                        <c:v>15.822049986858699</c:v>
                      </c:pt>
                      <c:pt idx="8215">
                        <c:v>15.842473692202899</c:v>
                      </c:pt>
                      <c:pt idx="8216">
                        <c:v>15.8022966026898</c:v>
                      </c:pt>
                      <c:pt idx="8217">
                        <c:v>15.8025085825799</c:v>
                      </c:pt>
                      <c:pt idx="8218">
                        <c:v>15.799739864907901</c:v>
                      </c:pt>
                      <c:pt idx="8219">
                        <c:v>15.822710088616001</c:v>
                      </c:pt>
                      <c:pt idx="8220">
                        <c:v>15.8062272776213</c:v>
                      </c:pt>
                      <c:pt idx="8221">
                        <c:v>15.816104457167199</c:v>
                      </c:pt>
                      <c:pt idx="8222">
                        <c:v>15.8335713981516</c:v>
                      </c:pt>
                      <c:pt idx="8223">
                        <c:v>15.833249564732901</c:v>
                      </c:pt>
                      <c:pt idx="8224">
                        <c:v>15.8355047905674</c:v>
                      </c:pt>
                      <c:pt idx="8225">
                        <c:v>15.812633193367599</c:v>
                      </c:pt>
                      <c:pt idx="8226">
                        <c:v>15.8242121178112</c:v>
                      </c:pt>
                      <c:pt idx="8227">
                        <c:v>15.8201678882431</c:v>
                      </c:pt>
                      <c:pt idx="8228">
                        <c:v>15.840205031689001</c:v>
                      </c:pt>
                      <c:pt idx="8229">
                        <c:v>15.819556762200399</c:v>
                      </c:pt>
                      <c:pt idx="8230">
                        <c:v>15.821260311647301</c:v>
                      </c:pt>
                      <c:pt idx="8231">
                        <c:v>15.8268285364526</c:v>
                      </c:pt>
                      <c:pt idx="8232">
                        <c:v>15.8003093067235</c:v>
                      </c:pt>
                      <c:pt idx="8233">
                        <c:v>15.8044575883051</c:v>
                      </c:pt>
                      <c:pt idx="8234">
                        <c:v>15.8368950685917</c:v>
                      </c:pt>
                      <c:pt idx="8235">
                        <c:v>15.8018182300604</c:v>
                      </c:pt>
                      <c:pt idx="8236">
                        <c:v>15.850292745605</c:v>
                      </c:pt>
                      <c:pt idx="8237">
                        <c:v>15.8386753869488</c:v>
                      </c:pt>
                      <c:pt idx="8238">
                        <c:v>15.8024159308486</c:v>
                      </c:pt>
                      <c:pt idx="8239">
                        <c:v>15.847444925243</c:v>
                      </c:pt>
                      <c:pt idx="8240">
                        <c:v>15.8543108532839</c:v>
                      </c:pt>
                      <c:pt idx="8241">
                        <c:v>15.8236337004879</c:v>
                      </c:pt>
                      <c:pt idx="8242">
                        <c:v>15.818379366484301</c:v>
                      </c:pt>
                      <c:pt idx="8243">
                        <c:v>15.836381859656299</c:v>
                      </c:pt>
                      <c:pt idx="8244">
                        <c:v>15.5247296816912</c:v>
                      </c:pt>
                      <c:pt idx="8245">
                        <c:v>15.594237566422899</c:v>
                      </c:pt>
                      <c:pt idx="8246">
                        <c:v>15.614626444797301</c:v>
                      </c:pt>
                      <c:pt idx="8247">
                        <c:v>15.6331374834727</c:v>
                      </c:pt>
                      <c:pt idx="8248">
                        <c:v>15.579277084267799</c:v>
                      </c:pt>
                      <c:pt idx="8249">
                        <c:v>15.613859488463101</c:v>
                      </c:pt>
                      <c:pt idx="8250">
                        <c:v>15.572991140090901</c:v>
                      </c:pt>
                      <c:pt idx="8251">
                        <c:v>15.5843475748726</c:v>
                      </c:pt>
                      <c:pt idx="8252">
                        <c:v>15.5702475219933</c:v>
                      </c:pt>
                      <c:pt idx="8253">
                        <c:v>15.5938645810641</c:v>
                      </c:pt>
                      <c:pt idx="8254">
                        <c:v>15.5909263881142</c:v>
                      </c:pt>
                      <c:pt idx="8255">
                        <c:v>15.589643678881099</c:v>
                      </c:pt>
                      <c:pt idx="8256">
                        <c:v>15.5987430846384</c:v>
                      </c:pt>
                      <c:pt idx="8257">
                        <c:v>15.591209786869101</c:v>
                      </c:pt>
                      <c:pt idx="8258">
                        <c:v>15.6091135854823</c:v>
                      </c:pt>
                      <c:pt idx="8259">
                        <c:v>15.647512638578</c:v>
                      </c:pt>
                      <c:pt idx="8260">
                        <c:v>15.6164304588699</c:v>
                      </c:pt>
                      <c:pt idx="8261">
                        <c:v>15.632446818306599</c:v>
                      </c:pt>
                      <c:pt idx="8262">
                        <c:v>15.617757378414399</c:v>
                      </c:pt>
                      <c:pt idx="8263">
                        <c:v>15.595489873067301</c:v>
                      </c:pt>
                      <c:pt idx="8264">
                        <c:v>15.615808089369001</c:v>
                      </c:pt>
                      <c:pt idx="8265">
                        <c:v>15.620211064343099</c:v>
                      </c:pt>
                      <c:pt idx="8266">
                        <c:v>15.579750653703201</c:v>
                      </c:pt>
                      <c:pt idx="8267">
                        <c:v>15.619507738016599</c:v>
                      </c:pt>
                      <c:pt idx="8268">
                        <c:v>15.5938727038758</c:v>
                      </c:pt>
                      <c:pt idx="8269">
                        <c:v>15.647504155326599</c:v>
                      </c:pt>
                      <c:pt idx="8270">
                        <c:v>15.6423897927325</c:v>
                      </c:pt>
                      <c:pt idx="8271">
                        <c:v>15.618499475410401</c:v>
                      </c:pt>
                      <c:pt idx="8272">
                        <c:v>15.5536842267498</c:v>
                      </c:pt>
                      <c:pt idx="8273">
                        <c:v>15.571009673031099</c:v>
                      </c:pt>
                      <c:pt idx="8274">
                        <c:v>15.567718850436499</c:v>
                      </c:pt>
                      <c:pt idx="8275">
                        <c:v>15.5931874485746</c:v>
                      </c:pt>
                      <c:pt idx="8276">
                        <c:v>15.586550791809801</c:v>
                      </c:pt>
                      <c:pt idx="8277">
                        <c:v>15.582297921000601</c:v>
                      </c:pt>
                      <c:pt idx="8278">
                        <c:v>15.5921485113491</c:v>
                      </c:pt>
                      <c:pt idx="8279">
                        <c:v>15.544169147491299</c:v>
                      </c:pt>
                      <c:pt idx="8280">
                        <c:v>15.6060553356638</c:v>
                      </c:pt>
                      <c:pt idx="8281">
                        <c:v>15.6072064179336</c:v>
                      </c:pt>
                      <c:pt idx="8282">
                        <c:v>15.6369531451854</c:v>
                      </c:pt>
                      <c:pt idx="8283">
                        <c:v>15.600892122788901</c:v>
                      </c:pt>
                      <c:pt idx="8284">
                        <c:v>15.5828949823806</c:v>
                      </c:pt>
                      <c:pt idx="8285">
                        <c:v>15.5456828649034</c:v>
                      </c:pt>
                      <c:pt idx="8286">
                        <c:v>15.6165034448219</c:v>
                      </c:pt>
                      <c:pt idx="8287">
                        <c:v>15.601701561626101</c:v>
                      </c:pt>
                      <c:pt idx="8288">
                        <c:v>15.6099439800869</c:v>
                      </c:pt>
                      <c:pt idx="8289">
                        <c:v>15.589274600269601</c:v>
                      </c:pt>
                      <c:pt idx="8290">
                        <c:v>15.5761555313036</c:v>
                      </c:pt>
                      <c:pt idx="8291">
                        <c:v>15.6554647906996</c:v>
                      </c:pt>
                      <c:pt idx="8292">
                        <c:v>15.5834273056469</c:v>
                      </c:pt>
                      <c:pt idx="8293">
                        <c:v>15.6547613372089</c:v>
                      </c:pt>
                      <c:pt idx="8294">
                        <c:v>15.6038691667765</c:v>
                      </c:pt>
                      <c:pt idx="8295">
                        <c:v>15.617432828857501</c:v>
                      </c:pt>
                      <c:pt idx="8296">
                        <c:v>15.612183031285699</c:v>
                      </c:pt>
                      <c:pt idx="8297">
                        <c:v>15.630150962697099</c:v>
                      </c:pt>
                      <c:pt idx="8298">
                        <c:v>15.6113243205668</c:v>
                      </c:pt>
                      <c:pt idx="8299">
                        <c:v>15.624993651117601</c:v>
                      </c:pt>
                      <c:pt idx="8300">
                        <c:v>15.5268994791747</c:v>
                      </c:pt>
                      <c:pt idx="8301">
                        <c:v>15.573656616474601</c:v>
                      </c:pt>
                      <c:pt idx="8302">
                        <c:v>15.5938720371845</c:v>
                      </c:pt>
                      <c:pt idx="8303">
                        <c:v>15.604888469854499</c:v>
                      </c:pt>
                      <c:pt idx="8304">
                        <c:v>15.592836664478799</c:v>
                      </c:pt>
                      <c:pt idx="8305">
                        <c:v>15.6079250946333</c:v>
                      </c:pt>
                      <c:pt idx="8306">
                        <c:v>15.571179818732499</c:v>
                      </c:pt>
                      <c:pt idx="8307">
                        <c:v>15.625663104062699</c:v>
                      </c:pt>
                      <c:pt idx="8308">
                        <c:v>15.596027475470599</c:v>
                      </c:pt>
                      <c:pt idx="8309">
                        <c:v>15.5892200261383</c:v>
                      </c:pt>
                      <c:pt idx="8310">
                        <c:v>15.588270961196001</c:v>
                      </c:pt>
                      <c:pt idx="8311">
                        <c:v>15.571738406351299</c:v>
                      </c:pt>
                      <c:pt idx="8312">
                        <c:v>15.6388045384442</c:v>
                      </c:pt>
                      <c:pt idx="8313">
                        <c:v>15.593987204951199</c:v>
                      </c:pt>
                      <c:pt idx="8314">
                        <c:v>15.6285838750756</c:v>
                      </c:pt>
                      <c:pt idx="8315">
                        <c:v>15.6206029284302</c:v>
                      </c:pt>
                      <c:pt idx="8316">
                        <c:v>15.6392824031623</c:v>
                      </c:pt>
                      <c:pt idx="8317">
                        <c:v>15.6134397932955</c:v>
                      </c:pt>
                      <c:pt idx="8318">
                        <c:v>15.624857860663999</c:v>
                      </c:pt>
                      <c:pt idx="8319">
                        <c:v>15.5932207144042</c:v>
                      </c:pt>
                      <c:pt idx="8320">
                        <c:v>15.6282738413421</c:v>
                      </c:pt>
                      <c:pt idx="8321">
                        <c:v>15.5038681049289</c:v>
                      </c:pt>
                      <c:pt idx="8322">
                        <c:v>15.5895691264479</c:v>
                      </c:pt>
                      <c:pt idx="8323">
                        <c:v>15.5770640519794</c:v>
                      </c:pt>
                      <c:pt idx="8324">
                        <c:v>15.5928792326345</c:v>
                      </c:pt>
                      <c:pt idx="8325">
                        <c:v>15.5737736035317</c:v>
                      </c:pt>
                      <c:pt idx="8326">
                        <c:v>15.569448209425</c:v>
                      </c:pt>
                      <c:pt idx="8327">
                        <c:v>15.5540512452079</c:v>
                      </c:pt>
                      <c:pt idx="8328">
                        <c:v>15.5938807381419</c:v>
                      </c:pt>
                      <c:pt idx="8329">
                        <c:v>15.5701545148333</c:v>
                      </c:pt>
                      <c:pt idx="8330">
                        <c:v>15.670346490303899</c:v>
                      </c:pt>
                      <c:pt idx="8331">
                        <c:v>15.6153001337953</c:v>
                      </c:pt>
                      <c:pt idx="8332">
                        <c:v>15.620518749999601</c:v>
                      </c:pt>
                      <c:pt idx="8333">
                        <c:v>15.6273037545051</c:v>
                      </c:pt>
                      <c:pt idx="8334">
                        <c:v>15.6134681961788</c:v>
                      </c:pt>
                      <c:pt idx="8335">
                        <c:v>15.625051197857999</c:v>
                      </c:pt>
                      <c:pt idx="8336">
                        <c:v>15.563786736971799</c:v>
                      </c:pt>
                      <c:pt idx="8337">
                        <c:v>15.594453736101</c:v>
                      </c:pt>
                      <c:pt idx="8338">
                        <c:v>15.5992197855938</c:v>
                      </c:pt>
                      <c:pt idx="8339">
                        <c:v>15.5641879731042</c:v>
                      </c:pt>
                      <c:pt idx="8340">
                        <c:v>15.6199104471137</c:v>
                      </c:pt>
                      <c:pt idx="8341">
                        <c:v>15.5879021253917</c:v>
                      </c:pt>
                      <c:pt idx="8342">
                        <c:v>15.6041938470206</c:v>
                      </c:pt>
                      <c:pt idx="8343">
                        <c:v>15.640739772054401</c:v>
                      </c:pt>
                      <c:pt idx="8344">
                        <c:v>15.606170932161801</c:v>
                      </c:pt>
                      <c:pt idx="8345">
                        <c:v>15.6016146252071</c:v>
                      </c:pt>
                      <c:pt idx="8346">
                        <c:v>15.6429585345199</c:v>
                      </c:pt>
                      <c:pt idx="8347">
                        <c:v>15.595478225375199</c:v>
                      </c:pt>
                      <c:pt idx="8348">
                        <c:v>15.6151067037489</c:v>
                      </c:pt>
                      <c:pt idx="8349">
                        <c:v>15.6185065528196</c:v>
                      </c:pt>
                      <c:pt idx="8350">
                        <c:v>15.564534650083599</c:v>
                      </c:pt>
                      <c:pt idx="8351">
                        <c:v>15.620435122952699</c:v>
                      </c:pt>
                      <c:pt idx="8352">
                        <c:v>15.6703416192403</c:v>
                      </c:pt>
                      <c:pt idx="8353">
                        <c:v>15.6489827604294</c:v>
                      </c:pt>
                      <c:pt idx="8354">
                        <c:v>15.6347659450634</c:v>
                      </c:pt>
                      <c:pt idx="8355">
                        <c:v>15.6546936504764</c:v>
                      </c:pt>
                      <c:pt idx="8356">
                        <c:v>15.609698703875299</c:v>
                      </c:pt>
                      <c:pt idx="8357">
                        <c:v>15.650288281240799</c:v>
                      </c:pt>
                      <c:pt idx="8358">
                        <c:v>15.660011753238701</c:v>
                      </c:pt>
                      <c:pt idx="8359">
                        <c:v>15.628215134204099</c:v>
                      </c:pt>
                      <c:pt idx="8360">
                        <c:v>15.6684920636468</c:v>
                      </c:pt>
                      <c:pt idx="8361">
                        <c:v>15.709548874436599</c:v>
                      </c:pt>
                      <c:pt idx="8362">
                        <c:v>15.668061771928199</c:v>
                      </c:pt>
                      <c:pt idx="8363">
                        <c:v>15.6453860329887</c:v>
                      </c:pt>
                      <c:pt idx="8364">
                        <c:v>15.633039782575599</c:v>
                      </c:pt>
                      <c:pt idx="8365">
                        <c:v>15.667097973072</c:v>
                      </c:pt>
                      <c:pt idx="8366">
                        <c:v>15.655548016703399</c:v>
                      </c:pt>
                      <c:pt idx="8367">
                        <c:v>15.6742870886895</c:v>
                      </c:pt>
                      <c:pt idx="8368">
                        <c:v>15.6323905757924</c:v>
                      </c:pt>
                      <c:pt idx="8369">
                        <c:v>15.649112094195599</c:v>
                      </c:pt>
                      <c:pt idx="8370">
                        <c:v>16.304098451369999</c:v>
                      </c:pt>
                      <c:pt idx="8371">
                        <c:v>16.309514050493501</c:v>
                      </c:pt>
                      <c:pt idx="8372">
                        <c:v>16.334382801873801</c:v>
                      </c:pt>
                      <c:pt idx="8373">
                        <c:v>16.400292025966099</c:v>
                      </c:pt>
                      <c:pt idx="8374">
                        <c:v>16.428334184546301</c:v>
                      </c:pt>
                      <c:pt idx="8375">
                        <c:v>16.567432516901299</c:v>
                      </c:pt>
                      <c:pt idx="8376">
                        <c:v>16.3188769232416</c:v>
                      </c:pt>
                      <c:pt idx="8377">
                        <c:v>16.347110331910098</c:v>
                      </c:pt>
                      <c:pt idx="8378">
                        <c:v>16.6071995903533</c:v>
                      </c:pt>
                      <c:pt idx="8379">
                        <c:v>16.577067351688701</c:v>
                      </c:pt>
                      <c:pt idx="8380">
                        <c:v>16.403481843821201</c:v>
                      </c:pt>
                      <c:pt idx="8381">
                        <c:v>16.434328268141201</c:v>
                      </c:pt>
                      <c:pt idx="8382">
                        <c:v>16.629776141010201</c:v>
                      </c:pt>
                      <c:pt idx="8383">
                        <c:v>16.429170495655399</c:v>
                      </c:pt>
                      <c:pt idx="8384">
                        <c:v>16.6655804286425</c:v>
                      </c:pt>
                      <c:pt idx="8385">
                        <c:v>16.648118351789702</c:v>
                      </c:pt>
                      <c:pt idx="8386">
                        <c:v>16.564160687499001</c:v>
                      </c:pt>
                      <c:pt idx="8387">
                        <c:v>16.6634946969852</c:v>
                      </c:pt>
                      <c:pt idx="8388">
                        <c:v>16.5607802813361</c:v>
                      </c:pt>
                      <c:pt idx="8389">
                        <c:v>16.528658737346699</c:v>
                      </c:pt>
                      <c:pt idx="8390">
                        <c:v>16.6491801571823</c:v>
                      </c:pt>
                      <c:pt idx="8391">
                        <c:v>16.6713733557485</c:v>
                      </c:pt>
                      <c:pt idx="8392">
                        <c:v>16.608689415785602</c:v>
                      </c:pt>
                      <c:pt idx="8393">
                        <c:v>16.570017814175198</c:v>
                      </c:pt>
                      <c:pt idx="8394">
                        <c:v>16.691004399651899</c:v>
                      </c:pt>
                      <c:pt idx="8395">
                        <c:v>16.705163875615199</c:v>
                      </c:pt>
                      <c:pt idx="8396">
                        <c:v>16.6874005845509</c:v>
                      </c:pt>
                      <c:pt idx="8397">
                        <c:v>16.703445895548501</c:v>
                      </c:pt>
                      <c:pt idx="8398">
                        <c:v>16.695151147207099</c:v>
                      </c:pt>
                      <c:pt idx="8399">
                        <c:v>16.695131018749802</c:v>
                      </c:pt>
                      <c:pt idx="8400">
                        <c:v>17.1977792225365</c:v>
                      </c:pt>
                      <c:pt idx="8401">
                        <c:v>15.4723993999004</c:v>
                      </c:pt>
                      <c:pt idx="8402">
                        <c:v>15.4681275662609</c:v>
                      </c:pt>
                      <c:pt idx="8403">
                        <c:v>15.5100917414227</c:v>
                      </c:pt>
                      <c:pt idx="8404">
                        <c:v>15.4968651214282</c:v>
                      </c:pt>
                      <c:pt idx="8405">
                        <c:v>15.507434081109601</c:v>
                      </c:pt>
                      <c:pt idx="8406">
                        <c:v>15.634651102124399</c:v>
                      </c:pt>
                      <c:pt idx="8407">
                        <c:v>15.670465155973501</c:v>
                      </c:pt>
                      <c:pt idx="8408">
                        <c:v>15.6916582701718</c:v>
                      </c:pt>
                      <c:pt idx="8409">
                        <c:v>15.7017739637093</c:v>
                      </c:pt>
                      <c:pt idx="8410">
                        <c:v>15.722875829681699</c:v>
                      </c:pt>
                      <c:pt idx="8411">
                        <c:v>15.815912400065001</c:v>
                      </c:pt>
                      <c:pt idx="8412">
                        <c:v>15.7458365671972</c:v>
                      </c:pt>
                      <c:pt idx="8413">
                        <c:v>15.7887244814928</c:v>
                      </c:pt>
                      <c:pt idx="8414">
                        <c:v>15.715782268917801</c:v>
                      </c:pt>
                      <c:pt idx="8415">
                        <c:v>15.773098657586401</c:v>
                      </c:pt>
                      <c:pt idx="8416">
                        <c:v>15.8454697677879</c:v>
                      </c:pt>
                      <c:pt idx="8417">
                        <c:v>15.754555599092599</c:v>
                      </c:pt>
                      <c:pt idx="8418">
                        <c:v>15.7956317780788</c:v>
                      </c:pt>
                      <c:pt idx="8419">
                        <c:v>15.802361669307199</c:v>
                      </c:pt>
                      <c:pt idx="8420">
                        <c:v>15.8042854419531</c:v>
                      </c:pt>
                      <c:pt idx="8421">
                        <c:v>15.8104509072465</c:v>
                      </c:pt>
                      <c:pt idx="8422">
                        <c:v>15.817301554918901</c:v>
                      </c:pt>
                      <c:pt idx="8423">
                        <c:v>15.8461934631008</c:v>
                      </c:pt>
                      <c:pt idx="8424">
                        <c:v>15.8293463540162</c:v>
                      </c:pt>
                      <c:pt idx="8425">
                        <c:v>15.801415101283601</c:v>
                      </c:pt>
                      <c:pt idx="8426">
                        <c:v>15.8337563803434</c:v>
                      </c:pt>
                      <c:pt idx="8427">
                        <c:v>15.833826397596599</c:v>
                      </c:pt>
                      <c:pt idx="8428">
                        <c:v>15.807115642935599</c:v>
                      </c:pt>
                      <c:pt idx="8429">
                        <c:v>15.870904939792799</c:v>
                      </c:pt>
                      <c:pt idx="8430">
                        <c:v>15.832455269822299</c:v>
                      </c:pt>
                      <c:pt idx="8431">
                        <c:v>15.832920751749899</c:v>
                      </c:pt>
                    </c:numCache>
                  </c:numRef>
                </c:val>
                <c:smooth val="0"/>
                <c:extLst xmlns:c15="http://schemas.microsoft.com/office/drawing/2012/chart">
                  <c:ext xmlns:c16="http://schemas.microsoft.com/office/drawing/2014/chart" uri="{C3380CC4-5D6E-409C-BE32-E72D297353CC}">
                    <c16:uniqueId val="{00000005-75C2-4CA2-8D28-10E2D2CF268E}"/>
                  </c:ext>
                </c:extLst>
              </c15:ser>
            </c15:filteredLineSeries>
          </c:ext>
        </c:extLst>
      </c:lineChart>
      <c:catAx>
        <c:axId val="7503856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381664"/>
        <c:crosses val="autoZero"/>
        <c:auto val="1"/>
        <c:lblAlgn val="ctr"/>
        <c:lblOffset val="100"/>
        <c:noMultiLvlLbl val="0"/>
      </c:catAx>
      <c:valAx>
        <c:axId val="750381664"/>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385600"/>
        <c:crosses val="autoZero"/>
        <c:crossBetween val="between"/>
      </c:valAx>
      <c:spPr>
        <a:noFill/>
        <a:ln>
          <a:noFill/>
        </a:ln>
        <a:effectLst/>
      </c:spPr>
    </c:plotArea>
    <c:legend>
      <c:legendPos val="r"/>
      <c:layout>
        <c:manualLayout>
          <c:xMode val="edge"/>
          <c:yMode val="edge"/>
          <c:x val="0.68214533613160255"/>
          <c:y val="0.63643987721873752"/>
          <c:w val="0.25592635984358253"/>
          <c:h val="0.1369131652991988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Maximum output</a:t>
            </a:r>
            <a:r>
              <a:rPr lang="en-US" baseline="0"/>
              <a:t> power for ACLR=25.5 dB, NR general SEM, NR general spurious emissions (QPSK only, CP-OFDM and DFT-S)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1093273321015771E-2"/>
          <c:y val="0.14623481781376518"/>
          <c:w val="0.90932206177759634"/>
          <c:h val="0.79115177404443882"/>
        </c:manualLayout>
      </c:layout>
      <c:scatterChart>
        <c:scatterStyle val="lineMarker"/>
        <c:varyColors val="0"/>
        <c:ser>
          <c:idx val="0"/>
          <c:order val="0"/>
          <c:tx>
            <c:v>20 MHz</c:v>
          </c:tx>
          <c:spPr>
            <a:ln w="19050" cap="rnd">
              <a:solidFill>
                <a:schemeClr val="accent1"/>
              </a:solidFill>
              <a:round/>
            </a:ln>
            <a:effectLst/>
          </c:spPr>
          <c:marker>
            <c:symbol val="none"/>
          </c:marker>
          <c:yVal>
            <c:numRef>
              <c:f>MOP!$A$6:$A$65</c:f>
              <c:numCache>
                <c:formatCode>General</c:formatCode>
                <c:ptCount val="60"/>
                <c:pt idx="0">
                  <c:v>17.276456286200599</c:v>
                </c:pt>
                <c:pt idx="1">
                  <c:v>17.211423105704199</c:v>
                </c:pt>
                <c:pt idx="2">
                  <c:v>17.206722516577599</c:v>
                </c:pt>
                <c:pt idx="3">
                  <c:v>17.281266097029199</c:v>
                </c:pt>
                <c:pt idx="4">
                  <c:v>17.244923278256401</c:v>
                </c:pt>
                <c:pt idx="5">
                  <c:v>17.468649082283001</c:v>
                </c:pt>
                <c:pt idx="6">
                  <c:v>17.298261443619399</c:v>
                </c:pt>
                <c:pt idx="7">
                  <c:v>17.300214216609501</c:v>
                </c:pt>
                <c:pt idx="8">
                  <c:v>17.341084529671701</c:v>
                </c:pt>
                <c:pt idx="9">
                  <c:v>17.319811041475099</c:v>
                </c:pt>
                <c:pt idx="10">
                  <c:v>17.933223234199101</c:v>
                </c:pt>
                <c:pt idx="11">
                  <c:v>17.591982167931299</c:v>
                </c:pt>
                <c:pt idx="12">
                  <c:v>17.647537511834201</c:v>
                </c:pt>
                <c:pt idx="13">
                  <c:v>17.703070489643601</c:v>
                </c:pt>
                <c:pt idx="14">
                  <c:v>18.079343488391999</c:v>
                </c:pt>
                <c:pt idx="15">
                  <c:v>17.6540060361794</c:v>
                </c:pt>
                <c:pt idx="16">
                  <c:v>17.7157423045706</c:v>
                </c:pt>
                <c:pt idx="17">
                  <c:v>17.716594246318699</c:v>
                </c:pt>
                <c:pt idx="18">
                  <c:v>17.9898257916701</c:v>
                </c:pt>
                <c:pt idx="19">
                  <c:v>18.455556971817799</c:v>
                </c:pt>
                <c:pt idx="20">
                  <c:v>19.103870652449899</c:v>
                </c:pt>
                <c:pt idx="21">
                  <c:v>15.9004773330328</c:v>
                </c:pt>
                <c:pt idx="22">
                  <c:v>15.8361039918593</c:v>
                </c:pt>
                <c:pt idx="23">
                  <c:v>15.780450964209599</c:v>
                </c:pt>
                <c:pt idx="24">
                  <c:v>15.843426414626901</c:v>
                </c:pt>
                <c:pt idx="25">
                  <c:v>15.8811326669764</c:v>
                </c:pt>
                <c:pt idx="26">
                  <c:v>15.681096541227699</c:v>
                </c:pt>
                <c:pt idx="27">
                  <c:v>15.7369706613622</c:v>
                </c:pt>
                <c:pt idx="28">
                  <c:v>15.9403289523014</c:v>
                </c:pt>
                <c:pt idx="29">
                  <c:v>15.897789988020801</c:v>
                </c:pt>
                <c:pt idx="30">
                  <c:v>15.843694350974101</c:v>
                </c:pt>
                <c:pt idx="31">
                  <c:v>16.649803219088401</c:v>
                </c:pt>
                <c:pt idx="32">
                  <c:v>16.590750952968001</c:v>
                </c:pt>
                <c:pt idx="33">
                  <c:v>16.6642044982916</c:v>
                </c:pt>
                <c:pt idx="34">
                  <c:v>16.7257051822078</c:v>
                </c:pt>
                <c:pt idx="35">
                  <c:v>16.8072437108431</c:v>
                </c:pt>
                <c:pt idx="36">
                  <c:v>16.745541304813798</c:v>
                </c:pt>
                <c:pt idx="37">
                  <c:v>16.7848449337977</c:v>
                </c:pt>
                <c:pt idx="38">
                  <c:v>16.720498706047302</c:v>
                </c:pt>
                <c:pt idx="39">
                  <c:v>16.735500220564301</c:v>
                </c:pt>
                <c:pt idx="40">
                  <c:v>17.278996282991699</c:v>
                </c:pt>
                <c:pt idx="41">
                  <c:v>17.272618561362101</c:v>
                </c:pt>
                <c:pt idx="42">
                  <c:v>17.932201459836399</c:v>
                </c:pt>
                <c:pt idx="43">
                  <c:v>17.969544566235001</c:v>
                </c:pt>
                <c:pt idx="44">
                  <c:v>18.164596191790501</c:v>
                </c:pt>
                <c:pt idx="45">
                  <c:v>18.126571895814902</c:v>
                </c:pt>
                <c:pt idx="46">
                  <c:v>18.045797412299301</c:v>
                </c:pt>
                <c:pt idx="47">
                  <c:v>18.2223374655672</c:v>
                </c:pt>
                <c:pt idx="48">
                  <c:v>17.969643613563601</c:v>
                </c:pt>
                <c:pt idx="49">
                  <c:v>17.9754979334285</c:v>
                </c:pt>
                <c:pt idx="50">
                  <c:v>18.309897823785001</c:v>
                </c:pt>
                <c:pt idx="51">
                  <c:v>16.651376310243599</c:v>
                </c:pt>
                <c:pt idx="52">
                  <c:v>16.793977465981101</c:v>
                </c:pt>
                <c:pt idx="53">
                  <c:v>16.909150323239199</c:v>
                </c:pt>
                <c:pt idx="54">
                  <c:v>16.975216158739499</c:v>
                </c:pt>
                <c:pt idx="55">
                  <c:v>16.7421662130897</c:v>
                </c:pt>
                <c:pt idx="56">
                  <c:v>17.0376439272497</c:v>
                </c:pt>
                <c:pt idx="57">
                  <c:v>17.036250379958499</c:v>
                </c:pt>
                <c:pt idx="58">
                  <c:v>17.0770894806491</c:v>
                </c:pt>
                <c:pt idx="59">
                  <c:v>17.0228030296574</c:v>
                </c:pt>
              </c:numCache>
            </c:numRef>
          </c:yVal>
          <c:smooth val="0"/>
          <c:extLst>
            <c:ext xmlns:c16="http://schemas.microsoft.com/office/drawing/2014/chart" uri="{C3380CC4-5D6E-409C-BE32-E72D297353CC}">
              <c16:uniqueId val="{00000000-B203-401D-850A-A3B429C70598}"/>
            </c:ext>
          </c:extLst>
        </c:ser>
        <c:ser>
          <c:idx val="1"/>
          <c:order val="1"/>
          <c:tx>
            <c:v>40 MHz</c:v>
          </c:tx>
          <c:spPr>
            <a:ln w="19050" cap="rnd">
              <a:solidFill>
                <a:schemeClr val="accent2"/>
              </a:solidFill>
              <a:round/>
            </a:ln>
            <a:effectLst/>
          </c:spPr>
          <c:marker>
            <c:symbol val="none"/>
          </c:marker>
          <c:yVal>
            <c:numRef>
              <c:f>MOP!$B$6:$B$185</c:f>
              <c:numCache>
                <c:formatCode>General</c:formatCode>
                <c:ptCount val="180"/>
                <c:pt idx="0">
                  <c:v>17.113500987391099</c:v>
                </c:pt>
                <c:pt idx="1">
                  <c:v>17.1145803401667</c:v>
                </c:pt>
                <c:pt idx="2">
                  <c:v>17.122286048633502</c:v>
                </c:pt>
                <c:pt idx="3">
                  <c:v>17.126535329746599</c:v>
                </c:pt>
                <c:pt idx="4">
                  <c:v>17.209362839609</c:v>
                </c:pt>
                <c:pt idx="5">
                  <c:v>17.225547478139902</c:v>
                </c:pt>
                <c:pt idx="6">
                  <c:v>17.133954144237801</c:v>
                </c:pt>
                <c:pt idx="7">
                  <c:v>17.147847643098601</c:v>
                </c:pt>
                <c:pt idx="8">
                  <c:v>17.183859128980799</c:v>
                </c:pt>
                <c:pt idx="9">
                  <c:v>17.152123747330599</c:v>
                </c:pt>
                <c:pt idx="10">
                  <c:v>17.850149367643301</c:v>
                </c:pt>
                <c:pt idx="11">
                  <c:v>17.616501763374799</c:v>
                </c:pt>
                <c:pt idx="12">
                  <c:v>17.590828493148599</c:v>
                </c:pt>
                <c:pt idx="13">
                  <c:v>17.655484377318501</c:v>
                </c:pt>
                <c:pt idx="14">
                  <c:v>17.917813928673201</c:v>
                </c:pt>
                <c:pt idx="15">
                  <c:v>17.606130048665499</c:v>
                </c:pt>
                <c:pt idx="16">
                  <c:v>17.6151426810268</c:v>
                </c:pt>
                <c:pt idx="17">
                  <c:v>17.650869842327101</c:v>
                </c:pt>
                <c:pt idx="18">
                  <c:v>17.944757386484198</c:v>
                </c:pt>
                <c:pt idx="19">
                  <c:v>18.3572625202635</c:v>
                </c:pt>
                <c:pt idx="20">
                  <c:v>19.026844688697899</c:v>
                </c:pt>
                <c:pt idx="21">
                  <c:v>15.6539483704672</c:v>
                </c:pt>
                <c:pt idx="22">
                  <c:v>15.6840138543789</c:v>
                </c:pt>
                <c:pt idx="23">
                  <c:v>15.5500515398962</c:v>
                </c:pt>
                <c:pt idx="24">
                  <c:v>15.651842325334</c:v>
                </c:pt>
                <c:pt idx="25">
                  <c:v>15.672100304305101</c:v>
                </c:pt>
                <c:pt idx="26">
                  <c:v>15.6190124124926</c:v>
                </c:pt>
                <c:pt idx="27">
                  <c:v>15.6148815310034</c:v>
                </c:pt>
                <c:pt idx="28">
                  <c:v>15.618853460109399</c:v>
                </c:pt>
                <c:pt idx="29">
                  <c:v>15.6502924181534</c:v>
                </c:pt>
                <c:pt idx="30">
                  <c:v>15.6881454886081</c:v>
                </c:pt>
                <c:pt idx="31">
                  <c:v>16.581221130806298</c:v>
                </c:pt>
                <c:pt idx="32">
                  <c:v>16.6205073621854</c:v>
                </c:pt>
                <c:pt idx="33">
                  <c:v>16.578764619371398</c:v>
                </c:pt>
                <c:pt idx="34">
                  <c:v>16.683120603000699</c:v>
                </c:pt>
                <c:pt idx="35">
                  <c:v>16.6872142164544</c:v>
                </c:pt>
                <c:pt idx="36">
                  <c:v>16.662396519650599</c:v>
                </c:pt>
                <c:pt idx="37">
                  <c:v>16.644444632451201</c:v>
                </c:pt>
                <c:pt idx="38">
                  <c:v>16.6352617811073</c:v>
                </c:pt>
                <c:pt idx="39">
                  <c:v>16.627836590440801</c:v>
                </c:pt>
                <c:pt idx="40">
                  <c:v>17.183508613272299</c:v>
                </c:pt>
                <c:pt idx="41">
                  <c:v>17.1768897520727</c:v>
                </c:pt>
                <c:pt idx="42">
                  <c:v>17.932181151188399</c:v>
                </c:pt>
                <c:pt idx="43">
                  <c:v>18.011130861173999</c:v>
                </c:pt>
                <c:pt idx="44">
                  <c:v>17.995700786843699</c:v>
                </c:pt>
                <c:pt idx="45">
                  <c:v>18.045092310200101</c:v>
                </c:pt>
                <c:pt idx="46">
                  <c:v>18.001560544084001</c:v>
                </c:pt>
                <c:pt idx="47">
                  <c:v>18.215672592865701</c:v>
                </c:pt>
                <c:pt idx="48">
                  <c:v>17.9192048631697</c:v>
                </c:pt>
                <c:pt idx="49">
                  <c:v>17.902796931366399</c:v>
                </c:pt>
                <c:pt idx="50">
                  <c:v>18.242312219715</c:v>
                </c:pt>
                <c:pt idx="51">
                  <c:v>16.631126835717399</c:v>
                </c:pt>
                <c:pt idx="52">
                  <c:v>16.696490719600298</c:v>
                </c:pt>
                <c:pt idx="53">
                  <c:v>16.778855325161999</c:v>
                </c:pt>
                <c:pt idx="54">
                  <c:v>16.721246008315902</c:v>
                </c:pt>
                <c:pt idx="55">
                  <c:v>16.757137367768699</c:v>
                </c:pt>
                <c:pt idx="56">
                  <c:v>16.985475096816099</c:v>
                </c:pt>
                <c:pt idx="57">
                  <c:v>17.032638842853</c:v>
                </c:pt>
                <c:pt idx="58">
                  <c:v>17.0111708412011</c:v>
                </c:pt>
                <c:pt idx="59">
                  <c:v>16.9945694460779</c:v>
                </c:pt>
              </c:numCache>
            </c:numRef>
          </c:yVal>
          <c:smooth val="0"/>
          <c:extLst>
            <c:ext xmlns:c16="http://schemas.microsoft.com/office/drawing/2014/chart" uri="{C3380CC4-5D6E-409C-BE32-E72D297353CC}">
              <c16:uniqueId val="{00000001-B203-401D-850A-A3B429C70598}"/>
            </c:ext>
          </c:extLst>
        </c:ser>
        <c:ser>
          <c:idx val="2"/>
          <c:order val="2"/>
          <c:tx>
            <c:v>80 MHz</c:v>
          </c:tx>
          <c:spPr>
            <a:ln w="19050" cap="rnd">
              <a:solidFill>
                <a:schemeClr val="accent3"/>
              </a:solidFill>
              <a:round/>
            </a:ln>
            <a:effectLst/>
          </c:spPr>
          <c:marker>
            <c:symbol val="none"/>
          </c:marker>
          <c:yVal>
            <c:numRef>
              <c:f>MOP!$C$6:$C$71</c:f>
              <c:numCache>
                <c:formatCode>General</c:formatCode>
                <c:ptCount val="66"/>
                <c:pt idx="0">
                  <c:v>17.941991579800799</c:v>
                </c:pt>
                <c:pt idx="1">
                  <c:v>17.9261938834319</c:v>
                </c:pt>
                <c:pt idx="2">
                  <c:v>17.913953435662702</c:v>
                </c:pt>
                <c:pt idx="3">
                  <c:v>17.978307777749801</c:v>
                </c:pt>
                <c:pt idx="4">
                  <c:v>17.972483844743898</c:v>
                </c:pt>
                <c:pt idx="5">
                  <c:v>18.210606728292099</c:v>
                </c:pt>
                <c:pt idx="6">
                  <c:v>17.852993874306001</c:v>
                </c:pt>
                <c:pt idx="7">
                  <c:v>17.894586397249999</c:v>
                </c:pt>
                <c:pt idx="8">
                  <c:v>18.242368585482801</c:v>
                </c:pt>
                <c:pt idx="9">
                  <c:v>18.338781869629798</c:v>
                </c:pt>
                <c:pt idx="10">
                  <c:v>19.002537338962401</c:v>
                </c:pt>
                <c:pt idx="11">
                  <c:v>16.651764219363201</c:v>
                </c:pt>
                <c:pt idx="12">
                  <c:v>16.670659436394399</c:v>
                </c:pt>
                <c:pt idx="13">
                  <c:v>16.649560568151902</c:v>
                </c:pt>
                <c:pt idx="14">
                  <c:v>16.611075722740701</c:v>
                </c:pt>
                <c:pt idx="15">
                  <c:v>16.592926914440898</c:v>
                </c:pt>
                <c:pt idx="16">
                  <c:v>16.9540702597814</c:v>
                </c:pt>
                <c:pt idx="17">
                  <c:v>16.965212923522799</c:v>
                </c:pt>
                <c:pt idx="18">
                  <c:v>16.966656915062</c:v>
                </c:pt>
                <c:pt idx="19">
                  <c:v>16.9645846034384</c:v>
                </c:pt>
                <c:pt idx="20">
                  <c:v>17.135911857521702</c:v>
                </c:pt>
                <c:pt idx="21">
                  <c:v>17.152923993148701</c:v>
                </c:pt>
              </c:numCache>
            </c:numRef>
          </c:yVal>
          <c:smooth val="0"/>
          <c:extLst>
            <c:ext xmlns:c16="http://schemas.microsoft.com/office/drawing/2014/chart" uri="{C3380CC4-5D6E-409C-BE32-E72D297353CC}">
              <c16:uniqueId val="{00000002-B203-401D-850A-A3B429C70598}"/>
            </c:ext>
          </c:extLst>
        </c:ser>
        <c:dLbls>
          <c:showLegendKey val="0"/>
          <c:showVal val="0"/>
          <c:showCatName val="0"/>
          <c:showSerName val="0"/>
          <c:showPercent val="0"/>
          <c:showBubbleSize val="0"/>
        </c:dLbls>
        <c:axId val="752093328"/>
        <c:axId val="752093656"/>
      </c:scatterChart>
      <c:valAx>
        <c:axId val="752093328"/>
        <c:scaling>
          <c:orientation val="minMax"/>
          <c:max val="70"/>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2093656"/>
        <c:crosses val="autoZero"/>
        <c:crossBetween val="midCat"/>
      </c:valAx>
      <c:valAx>
        <c:axId val="752093656"/>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2093328"/>
        <c:crosses val="autoZero"/>
        <c:crossBetween val="midCat"/>
      </c:valAx>
      <c:spPr>
        <a:noFill/>
        <a:ln>
          <a:noFill/>
        </a:ln>
        <a:effectLst/>
      </c:spPr>
    </c:plotArea>
    <c:legend>
      <c:legendPos val="r"/>
      <c:layout>
        <c:manualLayout>
          <c:xMode val="edge"/>
          <c:yMode val="edge"/>
          <c:x val="0.59070580044472132"/>
          <c:y val="0.58981733558608818"/>
          <c:w val="0.1876049029454733"/>
          <c:h val="0.136640632471548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Maximum output</a:t>
            </a:r>
            <a:r>
              <a:rPr lang="en-US" baseline="0"/>
              <a:t> power for ACLR=25.5 dB, NR general SEM, NR general spurious emissions (QPSK only, DFT-S, 20 MHz, all waveforms simulated)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1093273321015771E-2"/>
          <c:y val="0.14623481781376518"/>
          <c:w val="0.90932206177759634"/>
          <c:h val="0.79115177404443882"/>
        </c:manualLayout>
      </c:layout>
      <c:scatterChart>
        <c:scatterStyle val="lineMarker"/>
        <c:varyColors val="0"/>
        <c:ser>
          <c:idx val="3"/>
          <c:order val="0"/>
          <c:tx>
            <c:v>DFT-S</c:v>
          </c:tx>
          <c:spPr>
            <a:ln w="19050" cap="rnd">
              <a:solidFill>
                <a:schemeClr val="accent4"/>
              </a:solidFill>
              <a:round/>
            </a:ln>
            <a:effectLst/>
          </c:spPr>
          <c:marker>
            <c:symbol val="none"/>
          </c:marker>
          <c:yVal>
            <c:numRef>
              <c:f>MOP!$E$6:$E$1059</c:f>
              <c:numCache>
                <c:formatCode>General</c:formatCode>
                <c:ptCount val="1054"/>
                <c:pt idx="0">
                  <c:v>17.8949782878551</c:v>
                </c:pt>
                <c:pt idx="1">
                  <c:v>17.9434863063385</c:v>
                </c:pt>
                <c:pt idx="2">
                  <c:v>18.405516589890698</c:v>
                </c:pt>
                <c:pt idx="3">
                  <c:v>17.968172309167599</c:v>
                </c:pt>
                <c:pt idx="4">
                  <c:v>18.068259589514401</c:v>
                </c:pt>
                <c:pt idx="5">
                  <c:v>18.0238598966735</c:v>
                </c:pt>
                <c:pt idx="6">
                  <c:v>18.406474539392701</c:v>
                </c:pt>
                <c:pt idx="7">
                  <c:v>18.2783500643738</c:v>
                </c:pt>
                <c:pt idx="8">
                  <c:v>17.900417013348001</c:v>
                </c:pt>
                <c:pt idx="9">
                  <c:v>17.919512447603701</c:v>
                </c:pt>
                <c:pt idx="10">
                  <c:v>17.902110478835301</c:v>
                </c:pt>
                <c:pt idx="11">
                  <c:v>17.923719530625501</c:v>
                </c:pt>
                <c:pt idx="12">
                  <c:v>18.330099951187002</c:v>
                </c:pt>
                <c:pt idx="13">
                  <c:v>17.945844107433299</c:v>
                </c:pt>
                <c:pt idx="14">
                  <c:v>17.7512983006749</c:v>
                </c:pt>
                <c:pt idx="15">
                  <c:v>17.736022978393901</c:v>
                </c:pt>
                <c:pt idx="16">
                  <c:v>17.865865659493299</c:v>
                </c:pt>
                <c:pt idx="17">
                  <c:v>17.9396005750862</c:v>
                </c:pt>
                <c:pt idx="18">
                  <c:v>17.955603309442498</c:v>
                </c:pt>
                <c:pt idx="19">
                  <c:v>17.840150674939501</c:v>
                </c:pt>
                <c:pt idx="20">
                  <c:v>17.740124996918802</c:v>
                </c:pt>
                <c:pt idx="21">
                  <c:v>17.912100030948</c:v>
                </c:pt>
                <c:pt idx="22">
                  <c:v>18.0049131394338</c:v>
                </c:pt>
                <c:pt idx="23">
                  <c:v>17.7720416167965</c:v>
                </c:pt>
                <c:pt idx="24">
                  <c:v>17.935289949144401</c:v>
                </c:pt>
                <c:pt idx="25">
                  <c:v>17.960320955998199</c:v>
                </c:pt>
                <c:pt idx="26">
                  <c:v>17.9313860186383</c:v>
                </c:pt>
                <c:pt idx="27">
                  <c:v>18.328993807556799</c:v>
                </c:pt>
                <c:pt idx="28">
                  <c:v>17.963355460415801</c:v>
                </c:pt>
                <c:pt idx="29">
                  <c:v>17.880949946252901</c:v>
                </c:pt>
                <c:pt idx="30">
                  <c:v>17.826193611759098</c:v>
                </c:pt>
                <c:pt idx="31">
                  <c:v>17.890193078731802</c:v>
                </c:pt>
                <c:pt idx="32">
                  <c:v>17.991852964230901</c:v>
                </c:pt>
                <c:pt idx="33">
                  <c:v>17.832979276647102</c:v>
                </c:pt>
                <c:pt idx="34">
                  <c:v>17.862925828833198</c:v>
                </c:pt>
                <c:pt idx="35">
                  <c:v>17.840229711000799</c:v>
                </c:pt>
                <c:pt idx="36">
                  <c:v>17.743087983034801</c:v>
                </c:pt>
                <c:pt idx="37">
                  <c:v>17.940558936451801</c:v>
                </c:pt>
                <c:pt idx="38">
                  <c:v>17.8788523584487</c:v>
                </c:pt>
                <c:pt idx="39">
                  <c:v>17.759932983236101</c:v>
                </c:pt>
                <c:pt idx="40">
                  <c:v>17.9192052969081</c:v>
                </c:pt>
                <c:pt idx="41">
                  <c:v>17.876934363308202</c:v>
                </c:pt>
                <c:pt idx="42">
                  <c:v>17.964707180854901</c:v>
                </c:pt>
                <c:pt idx="43">
                  <c:v>17.946853637557201</c:v>
                </c:pt>
                <c:pt idx="44">
                  <c:v>17.925487283747199</c:v>
                </c:pt>
                <c:pt idx="45">
                  <c:v>17.903897520910402</c:v>
                </c:pt>
                <c:pt idx="46">
                  <c:v>17.959683116365198</c:v>
                </c:pt>
                <c:pt idx="47">
                  <c:v>17.9317205966112</c:v>
                </c:pt>
                <c:pt idx="48">
                  <c:v>17.876640535170601</c:v>
                </c:pt>
                <c:pt idx="49">
                  <c:v>17.887642238006801</c:v>
                </c:pt>
                <c:pt idx="50">
                  <c:v>17.855951256263001</c:v>
                </c:pt>
                <c:pt idx="51">
                  <c:v>17.782195796612001</c:v>
                </c:pt>
                <c:pt idx="52">
                  <c:v>17.964767317154902</c:v>
                </c:pt>
                <c:pt idx="53">
                  <c:v>17.9805345238182</c:v>
                </c:pt>
                <c:pt idx="54">
                  <c:v>17.860760522469299</c:v>
                </c:pt>
                <c:pt idx="55">
                  <c:v>17.991814946004499</c:v>
                </c:pt>
                <c:pt idx="56">
                  <c:v>17.906427225706199</c:v>
                </c:pt>
                <c:pt idx="57">
                  <c:v>17.787246623379499</c:v>
                </c:pt>
                <c:pt idx="58">
                  <c:v>17.945882632583</c:v>
                </c:pt>
                <c:pt idx="59">
                  <c:v>18.006970649552098</c:v>
                </c:pt>
                <c:pt idx="60">
                  <c:v>17.999729526059301</c:v>
                </c:pt>
                <c:pt idx="61">
                  <c:v>17.959100979029699</c:v>
                </c:pt>
                <c:pt idx="62">
                  <c:v>18.384563993639102</c:v>
                </c:pt>
                <c:pt idx="63">
                  <c:v>17.9035786537791</c:v>
                </c:pt>
                <c:pt idx="64">
                  <c:v>17.8767730568192</c:v>
                </c:pt>
                <c:pt idx="65">
                  <c:v>17.767146702410798</c:v>
                </c:pt>
                <c:pt idx="66">
                  <c:v>17.748535644106699</c:v>
                </c:pt>
                <c:pt idx="67">
                  <c:v>17.954826851743199</c:v>
                </c:pt>
                <c:pt idx="68">
                  <c:v>17.915205362333801</c:v>
                </c:pt>
                <c:pt idx="69">
                  <c:v>17.863133582012601</c:v>
                </c:pt>
                <c:pt idx="70">
                  <c:v>17.818237662819801</c:v>
                </c:pt>
                <c:pt idx="71">
                  <c:v>17.889724143121501</c:v>
                </c:pt>
                <c:pt idx="72">
                  <c:v>17.920173182006899</c:v>
                </c:pt>
                <c:pt idx="73">
                  <c:v>17.9073589727521</c:v>
                </c:pt>
                <c:pt idx="74">
                  <c:v>17.865345689539598</c:v>
                </c:pt>
                <c:pt idx="75">
                  <c:v>17.8430987092894</c:v>
                </c:pt>
                <c:pt idx="76">
                  <c:v>17.949599344885002</c:v>
                </c:pt>
                <c:pt idx="77">
                  <c:v>17.9594487399659</c:v>
                </c:pt>
                <c:pt idx="78">
                  <c:v>17.7598097710278</c:v>
                </c:pt>
                <c:pt idx="79">
                  <c:v>17.853205344335599</c:v>
                </c:pt>
                <c:pt idx="80">
                  <c:v>17.883805770352701</c:v>
                </c:pt>
                <c:pt idx="81">
                  <c:v>17.829609955248401</c:v>
                </c:pt>
                <c:pt idx="82">
                  <c:v>17.905864555852101</c:v>
                </c:pt>
                <c:pt idx="83">
                  <c:v>18.3517849070283</c:v>
                </c:pt>
                <c:pt idx="84">
                  <c:v>17.9322393609099</c:v>
                </c:pt>
                <c:pt idx="85">
                  <c:v>17.916681289884799</c:v>
                </c:pt>
                <c:pt idx="86">
                  <c:v>17.8863001935893</c:v>
                </c:pt>
                <c:pt idx="87">
                  <c:v>17.794370420962601</c:v>
                </c:pt>
                <c:pt idx="88">
                  <c:v>17.881243435384501</c:v>
                </c:pt>
                <c:pt idx="89">
                  <c:v>17.929904629270599</c:v>
                </c:pt>
                <c:pt idx="90">
                  <c:v>17.9487111936457</c:v>
                </c:pt>
                <c:pt idx="91">
                  <c:v>17.887001412693401</c:v>
                </c:pt>
                <c:pt idx="92">
                  <c:v>17.903583815306899</c:v>
                </c:pt>
                <c:pt idx="93">
                  <c:v>17.808142809602298</c:v>
                </c:pt>
                <c:pt idx="94">
                  <c:v>17.755410087481302</c:v>
                </c:pt>
                <c:pt idx="95">
                  <c:v>17.9576669869179</c:v>
                </c:pt>
                <c:pt idx="96">
                  <c:v>17.949769858734001</c:v>
                </c:pt>
                <c:pt idx="97">
                  <c:v>17.956799642608999</c:v>
                </c:pt>
                <c:pt idx="98">
                  <c:v>17.9111024120471</c:v>
                </c:pt>
                <c:pt idx="99">
                  <c:v>17.7520611101037</c:v>
                </c:pt>
                <c:pt idx="100">
                  <c:v>17.848161028211798</c:v>
                </c:pt>
                <c:pt idx="101">
                  <c:v>17.9739475256243</c:v>
                </c:pt>
                <c:pt idx="102">
                  <c:v>17.907304973572899</c:v>
                </c:pt>
                <c:pt idx="103">
                  <c:v>17.912077025249999</c:v>
                </c:pt>
                <c:pt idx="104">
                  <c:v>17.950086185658702</c:v>
                </c:pt>
                <c:pt idx="105">
                  <c:v>17.952219336645499</c:v>
                </c:pt>
                <c:pt idx="106">
                  <c:v>17.979807229499801</c:v>
                </c:pt>
                <c:pt idx="107">
                  <c:v>18.024076803169098</c:v>
                </c:pt>
                <c:pt idx="108">
                  <c:v>17.764280683168501</c:v>
                </c:pt>
                <c:pt idx="109">
                  <c:v>17.902903859512399</c:v>
                </c:pt>
                <c:pt idx="110">
                  <c:v>17.952490728685301</c:v>
                </c:pt>
                <c:pt idx="111">
                  <c:v>17.901622056684801</c:v>
                </c:pt>
                <c:pt idx="112">
                  <c:v>17.9239996836797</c:v>
                </c:pt>
                <c:pt idx="113">
                  <c:v>17.925294309610301</c:v>
                </c:pt>
                <c:pt idx="114">
                  <c:v>17.8266010952301</c:v>
                </c:pt>
                <c:pt idx="115">
                  <c:v>17.9043401275135</c:v>
                </c:pt>
                <c:pt idx="116">
                  <c:v>17.8458514230601</c:v>
                </c:pt>
                <c:pt idx="117">
                  <c:v>17.980021036132602</c:v>
                </c:pt>
                <c:pt idx="118">
                  <c:v>17.971774097020202</c:v>
                </c:pt>
                <c:pt idx="119">
                  <c:v>17.8059404071331</c:v>
                </c:pt>
                <c:pt idx="120">
                  <c:v>18.011127909628399</c:v>
                </c:pt>
                <c:pt idx="121">
                  <c:v>17.973136833161401</c:v>
                </c:pt>
                <c:pt idx="122">
                  <c:v>17.915170271055899</c:v>
                </c:pt>
                <c:pt idx="123">
                  <c:v>18.021713904545798</c:v>
                </c:pt>
                <c:pt idx="124">
                  <c:v>17.9192135921326</c:v>
                </c:pt>
                <c:pt idx="125">
                  <c:v>17.942912640326298</c:v>
                </c:pt>
                <c:pt idx="126">
                  <c:v>17.8380731183811</c:v>
                </c:pt>
                <c:pt idx="127">
                  <c:v>17.974787799353201</c:v>
                </c:pt>
                <c:pt idx="128">
                  <c:v>18.000241416446901</c:v>
                </c:pt>
                <c:pt idx="129">
                  <c:v>18.035072626083299</c:v>
                </c:pt>
                <c:pt idx="130">
                  <c:v>18.053532656429599</c:v>
                </c:pt>
                <c:pt idx="131">
                  <c:v>18.013891177053601</c:v>
                </c:pt>
                <c:pt idx="132">
                  <c:v>18.4335893157422</c:v>
                </c:pt>
                <c:pt idx="133">
                  <c:v>18.304801607167501</c:v>
                </c:pt>
                <c:pt idx="134">
                  <c:v>17.939336809148099</c:v>
                </c:pt>
                <c:pt idx="135">
                  <c:v>17.9473743966096</c:v>
                </c:pt>
                <c:pt idx="136">
                  <c:v>17.937734734447101</c:v>
                </c:pt>
                <c:pt idx="137">
                  <c:v>17.9394707773391</c:v>
                </c:pt>
                <c:pt idx="138">
                  <c:v>17.970585644668599</c:v>
                </c:pt>
                <c:pt idx="139">
                  <c:v>17.728560737810799</c:v>
                </c:pt>
                <c:pt idx="140">
                  <c:v>17.749594054035999</c:v>
                </c:pt>
                <c:pt idx="141">
                  <c:v>17.861076496247801</c:v>
                </c:pt>
                <c:pt idx="142">
                  <c:v>17.973520680921698</c:v>
                </c:pt>
                <c:pt idx="143">
                  <c:v>17.920329505197699</c:v>
                </c:pt>
                <c:pt idx="144">
                  <c:v>17.789515952601</c:v>
                </c:pt>
                <c:pt idx="145">
                  <c:v>17.9960582122566</c:v>
                </c:pt>
                <c:pt idx="146">
                  <c:v>17.836251255792298</c:v>
                </c:pt>
                <c:pt idx="147">
                  <c:v>18.025767978348998</c:v>
                </c:pt>
                <c:pt idx="148">
                  <c:v>17.959486047601999</c:v>
                </c:pt>
                <c:pt idx="149">
                  <c:v>17.909567487094399</c:v>
                </c:pt>
                <c:pt idx="150">
                  <c:v>17.8083649930334</c:v>
                </c:pt>
                <c:pt idx="151">
                  <c:v>17.895297738151399</c:v>
                </c:pt>
                <c:pt idx="152">
                  <c:v>17.8846361408809</c:v>
                </c:pt>
                <c:pt idx="153">
                  <c:v>17.914455617976099</c:v>
                </c:pt>
                <c:pt idx="154">
                  <c:v>17.874357086933699</c:v>
                </c:pt>
                <c:pt idx="155">
                  <c:v>17.945420474326902</c:v>
                </c:pt>
                <c:pt idx="156">
                  <c:v>17.898219984486801</c:v>
                </c:pt>
                <c:pt idx="157">
                  <c:v>17.9700641428003</c:v>
                </c:pt>
                <c:pt idx="158">
                  <c:v>18.037033431756502</c:v>
                </c:pt>
                <c:pt idx="159">
                  <c:v>17.931455160676801</c:v>
                </c:pt>
                <c:pt idx="160">
                  <c:v>17.945973768907599</c:v>
                </c:pt>
                <c:pt idx="161">
                  <c:v>17.932767398364302</c:v>
                </c:pt>
                <c:pt idx="162">
                  <c:v>17.928421908620201</c:v>
                </c:pt>
                <c:pt idx="163">
                  <c:v>17.899840805992699</c:v>
                </c:pt>
                <c:pt idx="164">
                  <c:v>18.013998750197398</c:v>
                </c:pt>
                <c:pt idx="165">
                  <c:v>17.874226170639801</c:v>
                </c:pt>
                <c:pt idx="166">
                  <c:v>17.9705493843928</c:v>
                </c:pt>
                <c:pt idx="167">
                  <c:v>18.0297166981196</c:v>
                </c:pt>
                <c:pt idx="168">
                  <c:v>17.946618066237502</c:v>
                </c:pt>
                <c:pt idx="169">
                  <c:v>17.854999443197599</c:v>
                </c:pt>
                <c:pt idx="170">
                  <c:v>17.770152194167402</c:v>
                </c:pt>
                <c:pt idx="171">
                  <c:v>17.732612016786799</c:v>
                </c:pt>
                <c:pt idx="172">
                  <c:v>17.936509720203901</c:v>
                </c:pt>
                <c:pt idx="173">
                  <c:v>17.915693546894499</c:v>
                </c:pt>
                <c:pt idx="174">
                  <c:v>17.8901654438171</c:v>
                </c:pt>
                <c:pt idx="175">
                  <c:v>17.9251696600206</c:v>
                </c:pt>
                <c:pt idx="176">
                  <c:v>17.965503109627502</c:v>
                </c:pt>
                <c:pt idx="177">
                  <c:v>17.927245087382701</c:v>
                </c:pt>
                <c:pt idx="178">
                  <c:v>17.816484726177301</c:v>
                </c:pt>
                <c:pt idx="179">
                  <c:v>17.880981208186501</c:v>
                </c:pt>
                <c:pt idx="180">
                  <c:v>17.961570511921199</c:v>
                </c:pt>
                <c:pt idx="181">
                  <c:v>17.947693887281901</c:v>
                </c:pt>
                <c:pt idx="182">
                  <c:v>18.360075989372501</c:v>
                </c:pt>
                <c:pt idx="183">
                  <c:v>17.9630076481317</c:v>
                </c:pt>
                <c:pt idx="184">
                  <c:v>17.915593881147899</c:v>
                </c:pt>
                <c:pt idx="185">
                  <c:v>17.9574622218915</c:v>
                </c:pt>
                <c:pt idx="186">
                  <c:v>17.905114175023801</c:v>
                </c:pt>
                <c:pt idx="187">
                  <c:v>17.812498526120901</c:v>
                </c:pt>
                <c:pt idx="188">
                  <c:v>17.977095975090499</c:v>
                </c:pt>
                <c:pt idx="189">
                  <c:v>17.824341898086299</c:v>
                </c:pt>
                <c:pt idx="190">
                  <c:v>17.947643871540301</c:v>
                </c:pt>
                <c:pt idx="191">
                  <c:v>17.916227565539501</c:v>
                </c:pt>
                <c:pt idx="192">
                  <c:v>17.957791467312099</c:v>
                </c:pt>
                <c:pt idx="193">
                  <c:v>18.0024163172362</c:v>
                </c:pt>
                <c:pt idx="194">
                  <c:v>17.8398278030492</c:v>
                </c:pt>
                <c:pt idx="195">
                  <c:v>17.897362664480799</c:v>
                </c:pt>
                <c:pt idx="196">
                  <c:v>17.926162553486101</c:v>
                </c:pt>
                <c:pt idx="197">
                  <c:v>17.855676691347298</c:v>
                </c:pt>
                <c:pt idx="198">
                  <c:v>17.999359082125601</c:v>
                </c:pt>
                <c:pt idx="199">
                  <c:v>17.828557019547699</c:v>
                </c:pt>
                <c:pt idx="200">
                  <c:v>18.012702172727199</c:v>
                </c:pt>
                <c:pt idx="201">
                  <c:v>17.9255275195842</c:v>
                </c:pt>
                <c:pt idx="202">
                  <c:v>18.038285610209499</c:v>
                </c:pt>
                <c:pt idx="203">
                  <c:v>18.321023947256101</c:v>
                </c:pt>
                <c:pt idx="204">
                  <c:v>17.9413727864269</c:v>
                </c:pt>
                <c:pt idx="205">
                  <c:v>17.945796438261802</c:v>
                </c:pt>
                <c:pt idx="206">
                  <c:v>17.917875418076001</c:v>
                </c:pt>
                <c:pt idx="207">
                  <c:v>18.029595779542198</c:v>
                </c:pt>
                <c:pt idx="208">
                  <c:v>17.8325896979708</c:v>
                </c:pt>
                <c:pt idx="209">
                  <c:v>17.779144031021001</c:v>
                </c:pt>
                <c:pt idx="210">
                  <c:v>18.021236281909001</c:v>
                </c:pt>
                <c:pt idx="211">
                  <c:v>17.936633423581</c:v>
                </c:pt>
                <c:pt idx="212">
                  <c:v>18.024272388596899</c:v>
                </c:pt>
                <c:pt idx="213">
                  <c:v>18.027850181761298</c:v>
                </c:pt>
                <c:pt idx="214">
                  <c:v>17.9756256006836</c:v>
                </c:pt>
                <c:pt idx="215">
                  <c:v>17.933491175105502</c:v>
                </c:pt>
                <c:pt idx="216">
                  <c:v>17.909370684779802</c:v>
                </c:pt>
                <c:pt idx="217">
                  <c:v>17.979407875624101</c:v>
                </c:pt>
                <c:pt idx="218">
                  <c:v>18.006210822856399</c:v>
                </c:pt>
                <c:pt idx="219">
                  <c:v>18.021057731302601</c:v>
                </c:pt>
                <c:pt idx="220">
                  <c:v>17.976133821873301</c:v>
                </c:pt>
                <c:pt idx="221">
                  <c:v>18.005130350745201</c:v>
                </c:pt>
                <c:pt idx="222">
                  <c:v>18.0796288733126</c:v>
                </c:pt>
                <c:pt idx="223">
                  <c:v>17.979125820082199</c:v>
                </c:pt>
                <c:pt idx="224">
                  <c:v>17.922029101131201</c:v>
                </c:pt>
                <c:pt idx="225">
                  <c:v>17.830413348548898</c:v>
                </c:pt>
                <c:pt idx="226">
                  <c:v>17.965765842966601</c:v>
                </c:pt>
                <c:pt idx="227">
                  <c:v>17.942724664914699</c:v>
                </c:pt>
                <c:pt idx="228">
                  <c:v>17.982787396040798</c:v>
                </c:pt>
                <c:pt idx="229">
                  <c:v>17.810055902890401</c:v>
                </c:pt>
                <c:pt idx="230">
                  <c:v>17.921552549558601</c:v>
                </c:pt>
                <c:pt idx="231">
                  <c:v>17.972871536989899</c:v>
                </c:pt>
                <c:pt idx="232">
                  <c:v>17.998642001742901</c:v>
                </c:pt>
                <c:pt idx="233">
                  <c:v>18.022071740126499</c:v>
                </c:pt>
                <c:pt idx="234">
                  <c:v>17.863832941256</c:v>
                </c:pt>
                <c:pt idx="235">
                  <c:v>17.948715097761401</c:v>
                </c:pt>
                <c:pt idx="236">
                  <c:v>17.842301776962199</c:v>
                </c:pt>
                <c:pt idx="237">
                  <c:v>18.044955474353198</c:v>
                </c:pt>
                <c:pt idx="238">
                  <c:v>18.411725340380599</c:v>
                </c:pt>
                <c:pt idx="239">
                  <c:v>18.0236631834345</c:v>
                </c:pt>
                <c:pt idx="240">
                  <c:v>18.0228086369012</c:v>
                </c:pt>
                <c:pt idx="241">
                  <c:v>18.056380395063702</c:v>
                </c:pt>
                <c:pt idx="242">
                  <c:v>17.837264863057001</c:v>
                </c:pt>
                <c:pt idx="243">
                  <c:v>18.0634698633116</c:v>
                </c:pt>
                <c:pt idx="244">
                  <c:v>18.061954735113201</c:v>
                </c:pt>
                <c:pt idx="245">
                  <c:v>18.020316040799401</c:v>
                </c:pt>
                <c:pt idx="246">
                  <c:v>17.959569681832701</c:v>
                </c:pt>
                <c:pt idx="247">
                  <c:v>18.062360101326401</c:v>
                </c:pt>
                <c:pt idx="248">
                  <c:v>18.012026240726801</c:v>
                </c:pt>
                <c:pt idx="249">
                  <c:v>17.978919306198101</c:v>
                </c:pt>
                <c:pt idx="250">
                  <c:v>17.989056577854299</c:v>
                </c:pt>
                <c:pt idx="251">
                  <c:v>17.8684317985951</c:v>
                </c:pt>
                <c:pt idx="252">
                  <c:v>18.050925022468299</c:v>
                </c:pt>
                <c:pt idx="253">
                  <c:v>18.427441473763899</c:v>
                </c:pt>
                <c:pt idx="254">
                  <c:v>18.0314738828977</c:v>
                </c:pt>
                <c:pt idx="255">
                  <c:v>18.072053255883802</c:v>
                </c:pt>
                <c:pt idx="256">
                  <c:v>18.0972397291644</c:v>
                </c:pt>
                <c:pt idx="257">
                  <c:v>18.062587181441899</c:v>
                </c:pt>
                <c:pt idx="258">
                  <c:v>18.4837397400592</c:v>
                </c:pt>
                <c:pt idx="259">
                  <c:v>18.3246227635026</c:v>
                </c:pt>
                <c:pt idx="260">
                  <c:v>17.987154223224799</c:v>
                </c:pt>
                <c:pt idx="261">
                  <c:v>18.0914281734652</c:v>
                </c:pt>
                <c:pt idx="262">
                  <c:v>17.996084546785202</c:v>
                </c:pt>
                <c:pt idx="263">
                  <c:v>18.365459853392899</c:v>
                </c:pt>
                <c:pt idx="264">
                  <c:v>17.937593056052201</c:v>
                </c:pt>
                <c:pt idx="265">
                  <c:v>17.842044650209498</c:v>
                </c:pt>
                <c:pt idx="266">
                  <c:v>17.886634869382501</c:v>
                </c:pt>
                <c:pt idx="267">
                  <c:v>17.9932464962219</c:v>
                </c:pt>
                <c:pt idx="268">
                  <c:v>18.218320211959998</c:v>
                </c:pt>
                <c:pt idx="269">
                  <c:v>17.842138839701299</c:v>
                </c:pt>
                <c:pt idx="270">
                  <c:v>18.083596543952002</c:v>
                </c:pt>
                <c:pt idx="271">
                  <c:v>17.986884204893901</c:v>
                </c:pt>
                <c:pt idx="272">
                  <c:v>18.0333837417975</c:v>
                </c:pt>
                <c:pt idx="273">
                  <c:v>18.379738005862102</c:v>
                </c:pt>
                <c:pt idx="274">
                  <c:v>18.0018324268745</c:v>
                </c:pt>
                <c:pt idx="275">
                  <c:v>17.869282057804298</c:v>
                </c:pt>
                <c:pt idx="276">
                  <c:v>17.9330543590692</c:v>
                </c:pt>
                <c:pt idx="277">
                  <c:v>17.965966622017898</c:v>
                </c:pt>
                <c:pt idx="278">
                  <c:v>17.957989801683301</c:v>
                </c:pt>
                <c:pt idx="279">
                  <c:v>17.933783110447202</c:v>
                </c:pt>
                <c:pt idx="280">
                  <c:v>17.868055852903499</c:v>
                </c:pt>
                <c:pt idx="281">
                  <c:v>17.9231948781445</c:v>
                </c:pt>
                <c:pt idx="282">
                  <c:v>17.896723045908502</c:v>
                </c:pt>
                <c:pt idx="283">
                  <c:v>18.017169857635299</c:v>
                </c:pt>
                <c:pt idx="284">
                  <c:v>18.362396068316102</c:v>
                </c:pt>
                <c:pt idx="285">
                  <c:v>17.961853703084699</c:v>
                </c:pt>
                <c:pt idx="286">
                  <c:v>18.222031804524502</c:v>
                </c:pt>
                <c:pt idx="287">
                  <c:v>17.857344461716199</c:v>
                </c:pt>
                <c:pt idx="288">
                  <c:v>17.858539684516899</c:v>
                </c:pt>
                <c:pt idx="289">
                  <c:v>18.084489413986699</c:v>
                </c:pt>
                <c:pt idx="290">
                  <c:v>18.046832150105399</c:v>
                </c:pt>
                <c:pt idx="291">
                  <c:v>17.961460963748198</c:v>
                </c:pt>
                <c:pt idx="292">
                  <c:v>17.987781071077698</c:v>
                </c:pt>
                <c:pt idx="293">
                  <c:v>18.349138029010899</c:v>
                </c:pt>
                <c:pt idx="294">
                  <c:v>17.9539547251816</c:v>
                </c:pt>
                <c:pt idx="295">
                  <c:v>17.9368554055347</c:v>
                </c:pt>
                <c:pt idx="296">
                  <c:v>17.894383279305199</c:v>
                </c:pt>
                <c:pt idx="297">
                  <c:v>18.027291401731201</c:v>
                </c:pt>
                <c:pt idx="298">
                  <c:v>17.964209246073299</c:v>
                </c:pt>
                <c:pt idx="299">
                  <c:v>18.0969173429589</c:v>
                </c:pt>
                <c:pt idx="300">
                  <c:v>17.916143835628802</c:v>
                </c:pt>
                <c:pt idx="301">
                  <c:v>18.000272165396499</c:v>
                </c:pt>
                <c:pt idx="302">
                  <c:v>17.977787009029502</c:v>
                </c:pt>
                <c:pt idx="303">
                  <c:v>17.9965892510454</c:v>
                </c:pt>
                <c:pt idx="304">
                  <c:v>17.956348939514001</c:v>
                </c:pt>
                <c:pt idx="305">
                  <c:v>18.2064622009133</c:v>
                </c:pt>
                <c:pt idx="306">
                  <c:v>17.987112309533199</c:v>
                </c:pt>
                <c:pt idx="307">
                  <c:v>18.115177489584799</c:v>
                </c:pt>
                <c:pt idx="308">
                  <c:v>17.965666886234398</c:v>
                </c:pt>
                <c:pt idx="309">
                  <c:v>17.852385348403001</c:v>
                </c:pt>
                <c:pt idx="310">
                  <c:v>17.901088149372999</c:v>
                </c:pt>
                <c:pt idx="311">
                  <c:v>17.952980086392699</c:v>
                </c:pt>
                <c:pt idx="312">
                  <c:v>17.882657260024999</c:v>
                </c:pt>
                <c:pt idx="313">
                  <c:v>17.993586452679999</c:v>
                </c:pt>
                <c:pt idx="314">
                  <c:v>18.2072385536685</c:v>
                </c:pt>
                <c:pt idx="315">
                  <c:v>17.991044947243999</c:v>
                </c:pt>
                <c:pt idx="316">
                  <c:v>18.384201544810299</c:v>
                </c:pt>
                <c:pt idx="317">
                  <c:v>17.966740019667998</c:v>
                </c:pt>
                <c:pt idx="318">
                  <c:v>18.013115908596699</c:v>
                </c:pt>
                <c:pt idx="319">
                  <c:v>18.235184334135699</c:v>
                </c:pt>
                <c:pt idx="320">
                  <c:v>17.947482911093299</c:v>
                </c:pt>
                <c:pt idx="321">
                  <c:v>17.906673451324401</c:v>
                </c:pt>
                <c:pt idx="322">
                  <c:v>17.8235097215609</c:v>
                </c:pt>
                <c:pt idx="323">
                  <c:v>18.107653159469798</c:v>
                </c:pt>
                <c:pt idx="324">
                  <c:v>18.007999655220299</c:v>
                </c:pt>
                <c:pt idx="325">
                  <c:v>18.065559423028599</c:v>
                </c:pt>
                <c:pt idx="326">
                  <c:v>17.964458529190299</c:v>
                </c:pt>
                <c:pt idx="327">
                  <c:v>17.989166920215201</c:v>
                </c:pt>
                <c:pt idx="328">
                  <c:v>18.3683823616147</c:v>
                </c:pt>
                <c:pt idx="329">
                  <c:v>17.990153136704802</c:v>
                </c:pt>
                <c:pt idx="330">
                  <c:v>17.884215598145399</c:v>
                </c:pt>
                <c:pt idx="331">
                  <c:v>17.8660776783389</c:v>
                </c:pt>
                <c:pt idx="332">
                  <c:v>17.974175544655498</c:v>
                </c:pt>
                <c:pt idx="333">
                  <c:v>17.953733722205499</c:v>
                </c:pt>
                <c:pt idx="334">
                  <c:v>17.957763589442401</c:v>
                </c:pt>
                <c:pt idx="335">
                  <c:v>17.9561731874457</c:v>
                </c:pt>
                <c:pt idx="336">
                  <c:v>17.972375934332302</c:v>
                </c:pt>
                <c:pt idx="337">
                  <c:v>17.896332665332501</c:v>
                </c:pt>
                <c:pt idx="338">
                  <c:v>18.0154345810354</c:v>
                </c:pt>
                <c:pt idx="339">
                  <c:v>17.904212016192599</c:v>
                </c:pt>
                <c:pt idx="340">
                  <c:v>18.111748574434699</c:v>
                </c:pt>
                <c:pt idx="341">
                  <c:v>17.998148063367701</c:v>
                </c:pt>
                <c:pt idx="342">
                  <c:v>18.2349014000682</c:v>
                </c:pt>
                <c:pt idx="343">
                  <c:v>18.110342383782399</c:v>
                </c:pt>
                <c:pt idx="344">
                  <c:v>17.917632569025201</c:v>
                </c:pt>
                <c:pt idx="345">
                  <c:v>17.971281837205598</c:v>
                </c:pt>
                <c:pt idx="346">
                  <c:v>17.968454764666401</c:v>
                </c:pt>
                <c:pt idx="347">
                  <c:v>17.924301584521299</c:v>
                </c:pt>
                <c:pt idx="348">
                  <c:v>17.9908216845411</c:v>
                </c:pt>
                <c:pt idx="349">
                  <c:v>17.8525654122313</c:v>
                </c:pt>
                <c:pt idx="350">
                  <c:v>17.9938647043518</c:v>
                </c:pt>
                <c:pt idx="351">
                  <c:v>18.002914052109698</c:v>
                </c:pt>
                <c:pt idx="352">
                  <c:v>18.1117718363307</c:v>
                </c:pt>
                <c:pt idx="353">
                  <c:v>18.230835990548599</c:v>
                </c:pt>
                <c:pt idx="354">
                  <c:v>17.966534300881399</c:v>
                </c:pt>
                <c:pt idx="355">
                  <c:v>17.966421439873201</c:v>
                </c:pt>
                <c:pt idx="356">
                  <c:v>18.1139043813568</c:v>
                </c:pt>
                <c:pt idx="357">
                  <c:v>17.959039863143602</c:v>
                </c:pt>
                <c:pt idx="358">
                  <c:v>17.8483192682347</c:v>
                </c:pt>
                <c:pt idx="359">
                  <c:v>17.866387686179699</c:v>
                </c:pt>
                <c:pt idx="360">
                  <c:v>17.920828378212999</c:v>
                </c:pt>
                <c:pt idx="361">
                  <c:v>17.9525051259496</c:v>
                </c:pt>
                <c:pt idx="362">
                  <c:v>17.917365831679501</c:v>
                </c:pt>
                <c:pt idx="363">
                  <c:v>18.001027316277899</c:v>
                </c:pt>
                <c:pt idx="364">
                  <c:v>18.084004391782202</c:v>
                </c:pt>
                <c:pt idx="365">
                  <c:v>17.842281495348001</c:v>
                </c:pt>
                <c:pt idx="366">
                  <c:v>18.216646776672999</c:v>
                </c:pt>
                <c:pt idx="367">
                  <c:v>17.8771549713884</c:v>
                </c:pt>
                <c:pt idx="368">
                  <c:v>17.9905848052035</c:v>
                </c:pt>
                <c:pt idx="369">
                  <c:v>18.3578257076543</c:v>
                </c:pt>
                <c:pt idx="370">
                  <c:v>17.951960520219799</c:v>
                </c:pt>
                <c:pt idx="371">
                  <c:v>17.995239789863099</c:v>
                </c:pt>
                <c:pt idx="372">
                  <c:v>17.983601846018299</c:v>
                </c:pt>
                <c:pt idx="373">
                  <c:v>18.2111045213159</c:v>
                </c:pt>
                <c:pt idx="374">
                  <c:v>17.915931007207099</c:v>
                </c:pt>
                <c:pt idx="375">
                  <c:v>17.949142670263399</c:v>
                </c:pt>
                <c:pt idx="376">
                  <c:v>17.9191706842762</c:v>
                </c:pt>
                <c:pt idx="377">
                  <c:v>17.8483105033994</c:v>
                </c:pt>
                <c:pt idx="378">
                  <c:v>18.118600820306501</c:v>
                </c:pt>
                <c:pt idx="379">
                  <c:v>18.018712952685298</c:v>
                </c:pt>
                <c:pt idx="380">
                  <c:v>18.004919465034899</c:v>
                </c:pt>
                <c:pt idx="381">
                  <c:v>18.0708286009578</c:v>
                </c:pt>
                <c:pt idx="382">
                  <c:v>18.004857984841799</c:v>
                </c:pt>
                <c:pt idx="383">
                  <c:v>18.050594125231399</c:v>
                </c:pt>
                <c:pt idx="384">
                  <c:v>18.408077420727199</c:v>
                </c:pt>
                <c:pt idx="385">
                  <c:v>18.367076199354301</c:v>
                </c:pt>
                <c:pt idx="386">
                  <c:v>18.020752187289499</c:v>
                </c:pt>
                <c:pt idx="387">
                  <c:v>18.087396410411898</c:v>
                </c:pt>
                <c:pt idx="388">
                  <c:v>18.024052122126498</c:v>
                </c:pt>
                <c:pt idx="389">
                  <c:v>17.980032580815301</c:v>
                </c:pt>
                <c:pt idx="390">
                  <c:v>17.861174451056499</c:v>
                </c:pt>
                <c:pt idx="391">
                  <c:v>17.914959381138502</c:v>
                </c:pt>
                <c:pt idx="392">
                  <c:v>18.2270645495176</c:v>
                </c:pt>
                <c:pt idx="393">
                  <c:v>17.881919558546599</c:v>
                </c:pt>
                <c:pt idx="394">
                  <c:v>17.9851837097324</c:v>
                </c:pt>
                <c:pt idx="395">
                  <c:v>18.045196491314101</c:v>
                </c:pt>
                <c:pt idx="396">
                  <c:v>17.922490457341802</c:v>
                </c:pt>
                <c:pt idx="397">
                  <c:v>17.973961830298901</c:v>
                </c:pt>
                <c:pt idx="398">
                  <c:v>17.9839317790575</c:v>
                </c:pt>
                <c:pt idx="399">
                  <c:v>17.945118757306901</c:v>
                </c:pt>
                <c:pt idx="400">
                  <c:v>17.939283925136898</c:v>
                </c:pt>
                <c:pt idx="401">
                  <c:v>18.350994081584101</c:v>
                </c:pt>
                <c:pt idx="402">
                  <c:v>17.972486963100899</c:v>
                </c:pt>
                <c:pt idx="403">
                  <c:v>17.8874613229133</c:v>
                </c:pt>
                <c:pt idx="404">
                  <c:v>18.085278264247201</c:v>
                </c:pt>
                <c:pt idx="405">
                  <c:v>17.9647211707683</c:v>
                </c:pt>
                <c:pt idx="406">
                  <c:v>17.952035836076199</c:v>
                </c:pt>
                <c:pt idx="407">
                  <c:v>17.9091778634542</c:v>
                </c:pt>
                <c:pt idx="408">
                  <c:v>17.988445981597099</c:v>
                </c:pt>
                <c:pt idx="409">
                  <c:v>18.0785670351509</c:v>
                </c:pt>
                <c:pt idx="410">
                  <c:v>17.967874169768098</c:v>
                </c:pt>
                <c:pt idx="411">
                  <c:v>17.9962709799238</c:v>
                </c:pt>
                <c:pt idx="412">
                  <c:v>18.200676105816299</c:v>
                </c:pt>
                <c:pt idx="413">
                  <c:v>18.120835145065701</c:v>
                </c:pt>
                <c:pt idx="414">
                  <c:v>17.935206010664398</c:v>
                </c:pt>
                <c:pt idx="415">
                  <c:v>18.207022270916799</c:v>
                </c:pt>
                <c:pt idx="416">
                  <c:v>18.022312654649699</c:v>
                </c:pt>
                <c:pt idx="417">
                  <c:v>18.0136464449077</c:v>
                </c:pt>
                <c:pt idx="418">
                  <c:v>17.942794755178401</c:v>
                </c:pt>
                <c:pt idx="419">
                  <c:v>18.007080472135101</c:v>
                </c:pt>
                <c:pt idx="420">
                  <c:v>17.276456286200599</c:v>
                </c:pt>
                <c:pt idx="421">
                  <c:v>17.211423105704199</c:v>
                </c:pt>
                <c:pt idx="422">
                  <c:v>17.206722516577599</c:v>
                </c:pt>
                <c:pt idx="423">
                  <c:v>17.281266097029199</c:v>
                </c:pt>
                <c:pt idx="424">
                  <c:v>17.244923278256401</c:v>
                </c:pt>
                <c:pt idx="425">
                  <c:v>17.468649082283001</c:v>
                </c:pt>
                <c:pt idx="426">
                  <c:v>17.298261443619399</c:v>
                </c:pt>
                <c:pt idx="427">
                  <c:v>17.300214216609501</c:v>
                </c:pt>
                <c:pt idx="428">
                  <c:v>17.341084529671701</c:v>
                </c:pt>
                <c:pt idx="429">
                  <c:v>17.319811041475099</c:v>
                </c:pt>
                <c:pt idx="430">
                  <c:v>17.933223234199101</c:v>
                </c:pt>
                <c:pt idx="431">
                  <c:v>17.591982167931299</c:v>
                </c:pt>
                <c:pt idx="432">
                  <c:v>17.647537511834201</c:v>
                </c:pt>
                <c:pt idx="433">
                  <c:v>17.703070489643601</c:v>
                </c:pt>
                <c:pt idx="434">
                  <c:v>18.079343488391999</c:v>
                </c:pt>
                <c:pt idx="435">
                  <c:v>17.6540060361794</c:v>
                </c:pt>
                <c:pt idx="436">
                  <c:v>17.7157423045706</c:v>
                </c:pt>
                <c:pt idx="437">
                  <c:v>17.716594246318699</c:v>
                </c:pt>
                <c:pt idx="438">
                  <c:v>17.9898257916701</c:v>
                </c:pt>
                <c:pt idx="439">
                  <c:v>17.924854960635301</c:v>
                </c:pt>
                <c:pt idx="440">
                  <c:v>17.655115035064401</c:v>
                </c:pt>
                <c:pt idx="441">
                  <c:v>17.692352353820201</c:v>
                </c:pt>
                <c:pt idx="442">
                  <c:v>17.749556755082999</c:v>
                </c:pt>
                <c:pt idx="443">
                  <c:v>18.0530079379066</c:v>
                </c:pt>
                <c:pt idx="444">
                  <c:v>17.747965350658799</c:v>
                </c:pt>
                <c:pt idx="445">
                  <c:v>17.712472408072301</c:v>
                </c:pt>
                <c:pt idx="446">
                  <c:v>17.708894131212499</c:v>
                </c:pt>
                <c:pt idx="447">
                  <c:v>17.919653894865601</c:v>
                </c:pt>
                <c:pt idx="448">
                  <c:v>17.702359333700102</c:v>
                </c:pt>
                <c:pt idx="449">
                  <c:v>17.750381201659401</c:v>
                </c:pt>
                <c:pt idx="450">
                  <c:v>17.765575444178801</c:v>
                </c:pt>
                <c:pt idx="451">
                  <c:v>18.063419307442398</c:v>
                </c:pt>
                <c:pt idx="452">
                  <c:v>17.7158504815296</c:v>
                </c:pt>
                <c:pt idx="453">
                  <c:v>17.764575229809399</c:v>
                </c:pt>
                <c:pt idx="454">
                  <c:v>18.023450358972099</c:v>
                </c:pt>
                <c:pt idx="455">
                  <c:v>17.805311233718101</c:v>
                </c:pt>
                <c:pt idx="456">
                  <c:v>17.716518772756199</c:v>
                </c:pt>
                <c:pt idx="457">
                  <c:v>17.743453778598202</c:v>
                </c:pt>
                <c:pt idx="458">
                  <c:v>18.099438062713698</c:v>
                </c:pt>
                <c:pt idx="459">
                  <c:v>17.7781978112824</c:v>
                </c:pt>
                <c:pt idx="460">
                  <c:v>18.063701771561998</c:v>
                </c:pt>
                <c:pt idx="461">
                  <c:v>17.730261380735602</c:v>
                </c:pt>
                <c:pt idx="462">
                  <c:v>18.000051680450198</c:v>
                </c:pt>
                <c:pt idx="463">
                  <c:v>17.881611087908901</c:v>
                </c:pt>
                <c:pt idx="464">
                  <c:v>17.856173587891401</c:v>
                </c:pt>
                <c:pt idx="465">
                  <c:v>17.9362836458841</c:v>
                </c:pt>
                <c:pt idx="466">
                  <c:v>17.9651388800769</c:v>
                </c:pt>
                <c:pt idx="467">
                  <c:v>17.937197170323198</c:v>
                </c:pt>
                <c:pt idx="468">
                  <c:v>17.947730945383299</c:v>
                </c:pt>
                <c:pt idx="469">
                  <c:v>18.116706074047499</c:v>
                </c:pt>
                <c:pt idx="470">
                  <c:v>18.217100096208199</c:v>
                </c:pt>
                <c:pt idx="471">
                  <c:v>18.0120439832295</c:v>
                </c:pt>
                <c:pt idx="472">
                  <c:v>17.855799575825799</c:v>
                </c:pt>
                <c:pt idx="473">
                  <c:v>17.992492428693399</c:v>
                </c:pt>
                <c:pt idx="474">
                  <c:v>18.1204904572087</c:v>
                </c:pt>
                <c:pt idx="475">
                  <c:v>17.9902893166479</c:v>
                </c:pt>
                <c:pt idx="476">
                  <c:v>17.875135761544101</c:v>
                </c:pt>
                <c:pt idx="477">
                  <c:v>18.110347673025899</c:v>
                </c:pt>
                <c:pt idx="478">
                  <c:v>17.858933052804201</c:v>
                </c:pt>
                <c:pt idx="479">
                  <c:v>17.935843164282801</c:v>
                </c:pt>
                <c:pt idx="480">
                  <c:v>17.984882767048902</c:v>
                </c:pt>
                <c:pt idx="481">
                  <c:v>17.9206541363972</c:v>
                </c:pt>
                <c:pt idx="482">
                  <c:v>18.053519018456399</c:v>
                </c:pt>
                <c:pt idx="483">
                  <c:v>18.3783326731714</c:v>
                </c:pt>
                <c:pt idx="484">
                  <c:v>18.003928986121402</c:v>
                </c:pt>
                <c:pt idx="485">
                  <c:v>18.0905983579392</c:v>
                </c:pt>
                <c:pt idx="486">
                  <c:v>17.967613062718598</c:v>
                </c:pt>
                <c:pt idx="487">
                  <c:v>17.844747268059098</c:v>
                </c:pt>
                <c:pt idx="488">
                  <c:v>18.199854288971999</c:v>
                </c:pt>
                <c:pt idx="489">
                  <c:v>18.063035673690401</c:v>
                </c:pt>
                <c:pt idx="490">
                  <c:v>17.902192922242602</c:v>
                </c:pt>
                <c:pt idx="491">
                  <c:v>17.9892031360347</c:v>
                </c:pt>
                <c:pt idx="492">
                  <c:v>18.354039929810799</c:v>
                </c:pt>
                <c:pt idx="493">
                  <c:v>18.0164555842296</c:v>
                </c:pt>
                <c:pt idx="494">
                  <c:v>17.9813893314784</c:v>
                </c:pt>
                <c:pt idx="495">
                  <c:v>18.021074557953899</c:v>
                </c:pt>
                <c:pt idx="496">
                  <c:v>18.015525911971601</c:v>
                </c:pt>
                <c:pt idx="497">
                  <c:v>18.264290892752399</c:v>
                </c:pt>
                <c:pt idx="498">
                  <c:v>18.042278772482199</c:v>
                </c:pt>
                <c:pt idx="499">
                  <c:v>17.929753026077702</c:v>
                </c:pt>
                <c:pt idx="500">
                  <c:v>18.011442280851298</c:v>
                </c:pt>
                <c:pt idx="501">
                  <c:v>17.956115740464899</c:v>
                </c:pt>
                <c:pt idx="502">
                  <c:v>17.913249036671999</c:v>
                </c:pt>
                <c:pt idx="503">
                  <c:v>18.156976162744201</c:v>
                </c:pt>
                <c:pt idx="504">
                  <c:v>18.387930327451901</c:v>
                </c:pt>
                <c:pt idx="505">
                  <c:v>18.0434817204066</c:v>
                </c:pt>
                <c:pt idx="506">
                  <c:v>18.059483546845598</c:v>
                </c:pt>
                <c:pt idx="507">
                  <c:v>18.081098267998101</c:v>
                </c:pt>
                <c:pt idx="508">
                  <c:v>18.0290665730599</c:v>
                </c:pt>
                <c:pt idx="509">
                  <c:v>18.061912454816401</c:v>
                </c:pt>
                <c:pt idx="510">
                  <c:v>18.438948143469499</c:v>
                </c:pt>
                <c:pt idx="511">
                  <c:v>18.383295484552701</c:v>
                </c:pt>
                <c:pt idx="512">
                  <c:v>18.044462650252498</c:v>
                </c:pt>
                <c:pt idx="513">
                  <c:v>18.061703452840401</c:v>
                </c:pt>
                <c:pt idx="514">
                  <c:v>18.386282037810201</c:v>
                </c:pt>
                <c:pt idx="515">
                  <c:v>17.964689933889101</c:v>
                </c:pt>
                <c:pt idx="516">
                  <c:v>17.925699804664202</c:v>
                </c:pt>
                <c:pt idx="517">
                  <c:v>18.023306873176999</c:v>
                </c:pt>
                <c:pt idx="518">
                  <c:v>17.9948883759231</c:v>
                </c:pt>
                <c:pt idx="519">
                  <c:v>18.0490181067251</c:v>
                </c:pt>
                <c:pt idx="520">
                  <c:v>18.402878186384001</c:v>
                </c:pt>
                <c:pt idx="521">
                  <c:v>18.0201316676442</c:v>
                </c:pt>
                <c:pt idx="522">
                  <c:v>18.050167163352601</c:v>
                </c:pt>
                <c:pt idx="523">
                  <c:v>17.990752140698302</c:v>
                </c:pt>
                <c:pt idx="524">
                  <c:v>18.083931010748199</c:v>
                </c:pt>
                <c:pt idx="525">
                  <c:v>17.951173646566701</c:v>
                </c:pt>
                <c:pt idx="526">
                  <c:v>18.044743227164901</c:v>
                </c:pt>
                <c:pt idx="527">
                  <c:v>18.033393280433302</c:v>
                </c:pt>
                <c:pt idx="528">
                  <c:v>17.997671589667199</c:v>
                </c:pt>
                <c:pt idx="529">
                  <c:v>18.075562423301001</c:v>
                </c:pt>
                <c:pt idx="530">
                  <c:v>18.399890737217099</c:v>
                </c:pt>
                <c:pt idx="531">
                  <c:v>18.050022405127901</c:v>
                </c:pt>
                <c:pt idx="532">
                  <c:v>18.149783601650402</c:v>
                </c:pt>
                <c:pt idx="533">
                  <c:v>18.063752852359499</c:v>
                </c:pt>
                <c:pt idx="534">
                  <c:v>18.287917066448301</c:v>
                </c:pt>
                <c:pt idx="535">
                  <c:v>18.044999666439299</c:v>
                </c:pt>
                <c:pt idx="536">
                  <c:v>18.000151370047199</c:v>
                </c:pt>
                <c:pt idx="537">
                  <c:v>18.136816718782899</c:v>
                </c:pt>
                <c:pt idx="538">
                  <c:v>18.0672127789542</c:v>
                </c:pt>
                <c:pt idx="539">
                  <c:v>17.965385235681801</c:v>
                </c:pt>
                <c:pt idx="540">
                  <c:v>18.067790256488099</c:v>
                </c:pt>
                <c:pt idx="541">
                  <c:v>18.045549623170999</c:v>
                </c:pt>
                <c:pt idx="542">
                  <c:v>18.047027723564</c:v>
                </c:pt>
                <c:pt idx="543">
                  <c:v>18.028119186626501</c:v>
                </c:pt>
                <c:pt idx="544">
                  <c:v>18.0837591068316</c:v>
                </c:pt>
                <c:pt idx="545">
                  <c:v>18.3952895126674</c:v>
                </c:pt>
                <c:pt idx="546">
                  <c:v>17.9680353142179</c:v>
                </c:pt>
                <c:pt idx="547">
                  <c:v>18.0611045925613</c:v>
                </c:pt>
                <c:pt idx="548">
                  <c:v>18.039029323775399</c:v>
                </c:pt>
                <c:pt idx="549">
                  <c:v>18.304552647105201</c:v>
                </c:pt>
                <c:pt idx="550">
                  <c:v>18.160350547303601</c:v>
                </c:pt>
                <c:pt idx="551">
                  <c:v>18.023491369713799</c:v>
                </c:pt>
                <c:pt idx="552">
                  <c:v>18.3199711808556</c:v>
                </c:pt>
                <c:pt idx="553">
                  <c:v>18.2831929091098</c:v>
                </c:pt>
                <c:pt idx="554">
                  <c:v>18.069991985522901</c:v>
                </c:pt>
                <c:pt idx="555">
                  <c:v>17.980328158790201</c:v>
                </c:pt>
                <c:pt idx="556">
                  <c:v>18.078789823895601</c:v>
                </c:pt>
                <c:pt idx="557">
                  <c:v>18.1748185460253</c:v>
                </c:pt>
                <c:pt idx="558">
                  <c:v>18.0706164954541</c:v>
                </c:pt>
                <c:pt idx="559">
                  <c:v>17.980851020342602</c:v>
                </c:pt>
                <c:pt idx="560">
                  <c:v>18.0633008906543</c:v>
                </c:pt>
                <c:pt idx="561">
                  <c:v>17.9825097207388</c:v>
                </c:pt>
                <c:pt idx="562">
                  <c:v>18.0662751558176</c:v>
                </c:pt>
                <c:pt idx="563">
                  <c:v>18.063293887395702</c:v>
                </c:pt>
                <c:pt idx="564">
                  <c:v>18.008787772692401</c:v>
                </c:pt>
                <c:pt idx="565">
                  <c:v>18.068663027537099</c:v>
                </c:pt>
                <c:pt idx="566">
                  <c:v>18.421357926157398</c:v>
                </c:pt>
                <c:pt idx="567">
                  <c:v>18.0516757024076</c:v>
                </c:pt>
                <c:pt idx="568">
                  <c:v>17.955598144509899</c:v>
                </c:pt>
                <c:pt idx="569">
                  <c:v>18.0050979342803</c:v>
                </c:pt>
                <c:pt idx="570">
                  <c:v>18.044208132130901</c:v>
                </c:pt>
                <c:pt idx="571">
                  <c:v>18.039115947979301</c:v>
                </c:pt>
                <c:pt idx="572">
                  <c:v>18.038786325525301</c:v>
                </c:pt>
                <c:pt idx="573">
                  <c:v>18.135748440684701</c:v>
                </c:pt>
                <c:pt idx="574">
                  <c:v>18.3071511507857</c:v>
                </c:pt>
                <c:pt idx="575">
                  <c:v>18.179224179874598</c:v>
                </c:pt>
                <c:pt idx="576">
                  <c:v>18.065393070701901</c:v>
                </c:pt>
                <c:pt idx="577">
                  <c:v>18.069917186264401</c:v>
                </c:pt>
                <c:pt idx="578">
                  <c:v>18.305357086076199</c:v>
                </c:pt>
                <c:pt idx="579">
                  <c:v>18.319438647290099</c:v>
                </c:pt>
                <c:pt idx="580">
                  <c:v>18.068931147659601</c:v>
                </c:pt>
                <c:pt idx="581">
                  <c:v>18.009810249180799</c:v>
                </c:pt>
                <c:pt idx="582">
                  <c:v>17.9589844875794</c:v>
                </c:pt>
                <c:pt idx="583">
                  <c:v>18.083310312951301</c:v>
                </c:pt>
                <c:pt idx="584">
                  <c:v>18.159880709187</c:v>
                </c:pt>
                <c:pt idx="585">
                  <c:v>18.089505400014001</c:v>
                </c:pt>
                <c:pt idx="586">
                  <c:v>17.980243821702999</c:v>
                </c:pt>
                <c:pt idx="587">
                  <c:v>18.063253819389399</c:v>
                </c:pt>
                <c:pt idx="588">
                  <c:v>18.0365110815146</c:v>
                </c:pt>
                <c:pt idx="589">
                  <c:v>17.999055476541301</c:v>
                </c:pt>
                <c:pt idx="590">
                  <c:v>18.079394302474402</c:v>
                </c:pt>
                <c:pt idx="591">
                  <c:v>18.066566517731001</c:v>
                </c:pt>
                <c:pt idx="592">
                  <c:v>18.017010219154098</c:v>
                </c:pt>
                <c:pt idx="593">
                  <c:v>18.0337405143041</c:v>
                </c:pt>
                <c:pt idx="594">
                  <c:v>18.435700013052902</c:v>
                </c:pt>
                <c:pt idx="595">
                  <c:v>18.3718263892608</c:v>
                </c:pt>
                <c:pt idx="596">
                  <c:v>18.041620227920902</c:v>
                </c:pt>
                <c:pt idx="597">
                  <c:v>18.0497778032124</c:v>
                </c:pt>
                <c:pt idx="598">
                  <c:v>17.970570101448001</c:v>
                </c:pt>
                <c:pt idx="599">
                  <c:v>17.9387197942292</c:v>
                </c:pt>
                <c:pt idx="600">
                  <c:v>17.982326689476899</c:v>
                </c:pt>
                <c:pt idx="601">
                  <c:v>18.068878873533802</c:v>
                </c:pt>
                <c:pt idx="602">
                  <c:v>18.0787156318078</c:v>
                </c:pt>
                <c:pt idx="603">
                  <c:v>18.061042067127001</c:v>
                </c:pt>
                <c:pt idx="604">
                  <c:v>18.065249332069101</c:v>
                </c:pt>
                <c:pt idx="605">
                  <c:v>18.034057696524801</c:v>
                </c:pt>
                <c:pt idx="606">
                  <c:v>18.165162424801</c:v>
                </c:pt>
                <c:pt idx="607">
                  <c:v>18.314673169896501</c:v>
                </c:pt>
                <c:pt idx="608">
                  <c:v>18.180007945183799</c:v>
                </c:pt>
                <c:pt idx="609">
                  <c:v>18.080201640094899</c:v>
                </c:pt>
                <c:pt idx="610">
                  <c:v>18.017182165713201</c:v>
                </c:pt>
                <c:pt idx="611">
                  <c:v>18.084926870702301</c:v>
                </c:pt>
                <c:pt idx="612">
                  <c:v>18.319750956019998</c:v>
                </c:pt>
                <c:pt idx="613">
                  <c:v>18.365160588574899</c:v>
                </c:pt>
                <c:pt idx="614">
                  <c:v>18.095217806062202</c:v>
                </c:pt>
                <c:pt idx="615">
                  <c:v>18.017820585040301</c:v>
                </c:pt>
                <c:pt idx="616">
                  <c:v>18.0170437670265</c:v>
                </c:pt>
                <c:pt idx="617">
                  <c:v>17.975267362402601</c:v>
                </c:pt>
                <c:pt idx="618">
                  <c:v>18.0769916004481</c:v>
                </c:pt>
                <c:pt idx="619">
                  <c:v>18.168819530178599</c:v>
                </c:pt>
                <c:pt idx="620">
                  <c:v>18.090076577115099</c:v>
                </c:pt>
                <c:pt idx="621">
                  <c:v>18.009161223505401</c:v>
                </c:pt>
                <c:pt idx="622">
                  <c:v>18.076573311821399</c:v>
                </c:pt>
                <c:pt idx="623">
                  <c:v>18.423295439566999</c:v>
                </c:pt>
                <c:pt idx="624">
                  <c:v>18.081954387655198</c:v>
                </c:pt>
                <c:pt idx="625">
                  <c:v>18.0158273432369</c:v>
                </c:pt>
                <c:pt idx="626">
                  <c:v>18.107383056731599</c:v>
                </c:pt>
                <c:pt idx="627">
                  <c:v>18.1007163837027</c:v>
                </c:pt>
                <c:pt idx="628">
                  <c:v>18.0402319342593</c:v>
                </c:pt>
                <c:pt idx="629">
                  <c:v>18.065250266903799</c:v>
                </c:pt>
                <c:pt idx="630">
                  <c:v>18.455112613319201</c:v>
                </c:pt>
                <c:pt idx="631">
                  <c:v>18.378867398508898</c:v>
                </c:pt>
                <c:pt idx="632">
                  <c:v>18.147384672117099</c:v>
                </c:pt>
                <c:pt idx="633">
                  <c:v>18.4079220866398</c:v>
                </c:pt>
                <c:pt idx="634">
                  <c:v>18.187940816808698</c:v>
                </c:pt>
                <c:pt idx="635">
                  <c:v>18.1391543633985</c:v>
                </c:pt>
                <c:pt idx="636">
                  <c:v>18.424223350628299</c:v>
                </c:pt>
                <c:pt idx="637">
                  <c:v>18.3175871747403</c:v>
                </c:pt>
                <c:pt idx="638">
                  <c:v>18.166746979172199</c:v>
                </c:pt>
                <c:pt idx="639">
                  <c:v>18.140626248243201</c:v>
                </c:pt>
                <c:pt idx="640">
                  <c:v>18.442834633231701</c:v>
                </c:pt>
                <c:pt idx="641">
                  <c:v>18.372415042608601</c:v>
                </c:pt>
                <c:pt idx="642">
                  <c:v>18.331820493695499</c:v>
                </c:pt>
                <c:pt idx="643">
                  <c:v>18.194181726637801</c:v>
                </c:pt>
                <c:pt idx="644">
                  <c:v>18.1458921804232</c:v>
                </c:pt>
                <c:pt idx="645">
                  <c:v>18.452158050724101</c:v>
                </c:pt>
                <c:pt idx="646">
                  <c:v>18.324457876795201</c:v>
                </c:pt>
                <c:pt idx="647">
                  <c:v>18.422622235688401</c:v>
                </c:pt>
                <c:pt idx="648">
                  <c:v>18.350683222513101</c:v>
                </c:pt>
                <c:pt idx="649">
                  <c:v>18.1840924593049</c:v>
                </c:pt>
                <c:pt idx="650">
                  <c:v>18.176162096915</c:v>
                </c:pt>
                <c:pt idx="651">
                  <c:v>18.446951766899002</c:v>
                </c:pt>
                <c:pt idx="652">
                  <c:v>18.1747485786887</c:v>
                </c:pt>
                <c:pt idx="653">
                  <c:v>18.3566059723154</c:v>
                </c:pt>
                <c:pt idx="654">
                  <c:v>18.414160113076701</c:v>
                </c:pt>
                <c:pt idx="655">
                  <c:v>18.3766875229189</c:v>
                </c:pt>
                <c:pt idx="656">
                  <c:v>18.230402902286102</c:v>
                </c:pt>
                <c:pt idx="657">
                  <c:v>18.164151220842601</c:v>
                </c:pt>
                <c:pt idx="658">
                  <c:v>18.455461247198102</c:v>
                </c:pt>
                <c:pt idx="659">
                  <c:v>18.148889803025501</c:v>
                </c:pt>
                <c:pt idx="660">
                  <c:v>18.185756387545801</c:v>
                </c:pt>
                <c:pt idx="661">
                  <c:v>18.337147567830701</c:v>
                </c:pt>
                <c:pt idx="662">
                  <c:v>18.437446733077401</c:v>
                </c:pt>
                <c:pt idx="663">
                  <c:v>18.349485257933502</c:v>
                </c:pt>
                <c:pt idx="664">
                  <c:v>18.219285645709999</c:v>
                </c:pt>
                <c:pt idx="665">
                  <c:v>18.160564468638999</c:v>
                </c:pt>
                <c:pt idx="666">
                  <c:v>18.466167291746601</c:v>
                </c:pt>
                <c:pt idx="667">
                  <c:v>18.430799856190099</c:v>
                </c:pt>
                <c:pt idx="668">
                  <c:v>18.163371853655701</c:v>
                </c:pt>
                <c:pt idx="669">
                  <c:v>18.236472534207699</c:v>
                </c:pt>
                <c:pt idx="670">
                  <c:v>18.322786747875401</c:v>
                </c:pt>
                <c:pt idx="671">
                  <c:v>18.4432999145357</c:v>
                </c:pt>
                <c:pt idx="672">
                  <c:v>18.354953730412699</c:v>
                </c:pt>
                <c:pt idx="673">
                  <c:v>18.234929715244299</c:v>
                </c:pt>
                <c:pt idx="674">
                  <c:v>18.1817873271835</c:v>
                </c:pt>
                <c:pt idx="675">
                  <c:v>18.461388667771399</c:v>
                </c:pt>
                <c:pt idx="676">
                  <c:v>18.381906434030402</c:v>
                </c:pt>
                <c:pt idx="677">
                  <c:v>18.3833908095976</c:v>
                </c:pt>
                <c:pt idx="678">
                  <c:v>18.400112561432</c:v>
                </c:pt>
                <c:pt idx="679">
                  <c:v>18.349739756215602</c:v>
                </c:pt>
                <c:pt idx="680">
                  <c:v>18.418139809750599</c:v>
                </c:pt>
                <c:pt idx="681">
                  <c:v>18.419076636306201</c:v>
                </c:pt>
                <c:pt idx="682">
                  <c:v>18.402550802671598</c:v>
                </c:pt>
                <c:pt idx="683">
                  <c:v>18.4665085609183</c:v>
                </c:pt>
                <c:pt idx="684">
                  <c:v>18.441605432023501</c:v>
                </c:pt>
                <c:pt idx="685">
                  <c:v>18.455556971817799</c:v>
                </c:pt>
                <c:pt idx="686">
                  <c:v>19.103870652449899</c:v>
                </c:pt>
                <c:pt idx="687">
                  <c:v>17.7736068460589</c:v>
                </c:pt>
                <c:pt idx="688">
                  <c:v>17.742929877740799</c:v>
                </c:pt>
                <c:pt idx="689">
                  <c:v>18.0471365138363</c:v>
                </c:pt>
                <c:pt idx="690">
                  <c:v>18.1466029952086</c:v>
                </c:pt>
                <c:pt idx="691">
                  <c:v>17.790636362241901</c:v>
                </c:pt>
                <c:pt idx="692">
                  <c:v>17.825170097914601</c:v>
                </c:pt>
                <c:pt idx="693">
                  <c:v>17.847381636277198</c:v>
                </c:pt>
                <c:pt idx="694">
                  <c:v>18.142437177247501</c:v>
                </c:pt>
                <c:pt idx="695">
                  <c:v>17.799179537659001</c:v>
                </c:pt>
                <c:pt idx="696">
                  <c:v>17.822289337892901</c:v>
                </c:pt>
                <c:pt idx="697">
                  <c:v>18.184557264427301</c:v>
                </c:pt>
                <c:pt idx="698">
                  <c:v>17.816821519634999</c:v>
                </c:pt>
                <c:pt idx="699">
                  <c:v>18.1890035463868</c:v>
                </c:pt>
                <c:pt idx="700">
                  <c:v>18.101871680449602</c:v>
                </c:pt>
                <c:pt idx="701">
                  <c:v>17.731147216241499</c:v>
                </c:pt>
                <c:pt idx="702">
                  <c:v>17.7463469177669</c:v>
                </c:pt>
                <c:pt idx="703">
                  <c:v>17.791924831068201</c:v>
                </c:pt>
                <c:pt idx="704">
                  <c:v>17.797421891401701</c:v>
                </c:pt>
                <c:pt idx="705">
                  <c:v>17.799126144652401</c:v>
                </c:pt>
                <c:pt idx="706">
                  <c:v>17.752314878784599</c:v>
                </c:pt>
                <c:pt idx="707">
                  <c:v>18.140564653911301</c:v>
                </c:pt>
                <c:pt idx="708">
                  <c:v>17.705138567603498</c:v>
                </c:pt>
                <c:pt idx="709">
                  <c:v>17.760578146028301</c:v>
                </c:pt>
                <c:pt idx="710">
                  <c:v>17.599124220612399</c:v>
                </c:pt>
                <c:pt idx="711">
                  <c:v>17.756318087159499</c:v>
                </c:pt>
                <c:pt idx="712">
                  <c:v>17.5867273221861</c:v>
                </c:pt>
                <c:pt idx="713">
                  <c:v>17.776644004736401</c:v>
                </c:pt>
                <c:pt idx="714">
                  <c:v>17.750522881104999</c:v>
                </c:pt>
                <c:pt idx="715">
                  <c:v>17.762138675568099</c:v>
                </c:pt>
                <c:pt idx="716">
                  <c:v>17.633185594006498</c:v>
                </c:pt>
                <c:pt idx="717">
                  <c:v>17.7850693730933</c:v>
                </c:pt>
                <c:pt idx="718">
                  <c:v>17.771460705744701</c:v>
                </c:pt>
                <c:pt idx="719">
                  <c:v>17.633848369084301</c:v>
                </c:pt>
                <c:pt idx="720">
                  <c:v>17.817531134620001</c:v>
                </c:pt>
                <c:pt idx="721">
                  <c:v>17.771986951274801</c:v>
                </c:pt>
                <c:pt idx="722">
                  <c:v>17.7895056678618</c:v>
                </c:pt>
                <c:pt idx="723">
                  <c:v>17.756464766125401</c:v>
                </c:pt>
                <c:pt idx="724">
                  <c:v>17.8031538082837</c:v>
                </c:pt>
                <c:pt idx="725">
                  <c:v>17.8171649518907</c:v>
                </c:pt>
                <c:pt idx="726">
                  <c:v>17.8036441074156</c:v>
                </c:pt>
                <c:pt idx="727">
                  <c:v>17.626946804911899</c:v>
                </c:pt>
                <c:pt idx="728">
                  <c:v>17.6398282300955</c:v>
                </c:pt>
                <c:pt idx="729">
                  <c:v>17.8078795315534</c:v>
                </c:pt>
                <c:pt idx="730">
                  <c:v>17.832113413377002</c:v>
                </c:pt>
                <c:pt idx="731">
                  <c:v>17.851631604118499</c:v>
                </c:pt>
                <c:pt idx="732">
                  <c:v>17.860985165612501</c:v>
                </c:pt>
                <c:pt idx="733">
                  <c:v>17.8552817982238</c:v>
                </c:pt>
                <c:pt idx="734">
                  <c:v>17.882746260367199</c:v>
                </c:pt>
                <c:pt idx="735">
                  <c:v>18.255953288213501</c:v>
                </c:pt>
                <c:pt idx="736">
                  <c:v>18.108971373982399</c:v>
                </c:pt>
                <c:pt idx="737">
                  <c:v>17.753085845624899</c:v>
                </c:pt>
                <c:pt idx="738">
                  <c:v>17.783502341897702</c:v>
                </c:pt>
                <c:pt idx="739">
                  <c:v>17.777991435954998</c:v>
                </c:pt>
                <c:pt idx="740">
                  <c:v>17.811197519296499</c:v>
                </c:pt>
                <c:pt idx="741">
                  <c:v>17.782378746221902</c:v>
                </c:pt>
                <c:pt idx="742">
                  <c:v>17.7522807462448</c:v>
                </c:pt>
                <c:pt idx="743">
                  <c:v>17.751562270125302</c:v>
                </c:pt>
                <c:pt idx="744">
                  <c:v>17.803844515119401</c:v>
                </c:pt>
                <c:pt idx="745">
                  <c:v>17.6126751817642</c:v>
                </c:pt>
                <c:pt idx="746">
                  <c:v>17.829083949849299</c:v>
                </c:pt>
                <c:pt idx="747">
                  <c:v>17.634291347243199</c:v>
                </c:pt>
                <c:pt idx="748">
                  <c:v>17.805701507611399</c:v>
                </c:pt>
                <c:pt idx="749">
                  <c:v>17.79312517544</c:v>
                </c:pt>
                <c:pt idx="750">
                  <c:v>17.617827072692101</c:v>
                </c:pt>
                <c:pt idx="751">
                  <c:v>17.810615699823099</c:v>
                </c:pt>
                <c:pt idx="752">
                  <c:v>17.829500871087902</c:v>
                </c:pt>
                <c:pt idx="753">
                  <c:v>17.599972651583801</c:v>
                </c:pt>
                <c:pt idx="754">
                  <c:v>17.808159518483201</c:v>
                </c:pt>
                <c:pt idx="755">
                  <c:v>17.806287150224399</c:v>
                </c:pt>
                <c:pt idx="756">
                  <c:v>17.778077944646999</c:v>
                </c:pt>
                <c:pt idx="757">
                  <c:v>17.8111628842498</c:v>
                </c:pt>
                <c:pt idx="758">
                  <c:v>17.881145059056902</c:v>
                </c:pt>
                <c:pt idx="759">
                  <c:v>17.657878728460801</c:v>
                </c:pt>
                <c:pt idx="760">
                  <c:v>17.646285717874001</c:v>
                </c:pt>
                <c:pt idx="761">
                  <c:v>17.846520839551399</c:v>
                </c:pt>
                <c:pt idx="762">
                  <c:v>17.866130842100201</c:v>
                </c:pt>
                <c:pt idx="763">
                  <c:v>17.8824588984494</c:v>
                </c:pt>
                <c:pt idx="764">
                  <c:v>18.140248363544298</c:v>
                </c:pt>
                <c:pt idx="765">
                  <c:v>17.7787653304642</c:v>
                </c:pt>
                <c:pt idx="766">
                  <c:v>17.809457528318699</c:v>
                </c:pt>
                <c:pt idx="767">
                  <c:v>17.832217317209501</c:v>
                </c:pt>
                <c:pt idx="768">
                  <c:v>17.782670206412899</c:v>
                </c:pt>
                <c:pt idx="769">
                  <c:v>17.823261969832</c:v>
                </c:pt>
                <c:pt idx="770">
                  <c:v>17.782320320389399</c:v>
                </c:pt>
                <c:pt idx="771">
                  <c:v>17.7896355999078</c:v>
                </c:pt>
                <c:pt idx="772">
                  <c:v>17.638330189370901</c:v>
                </c:pt>
                <c:pt idx="773">
                  <c:v>17.8118951751187</c:v>
                </c:pt>
                <c:pt idx="774">
                  <c:v>17.6013943047368</c:v>
                </c:pt>
                <c:pt idx="775">
                  <c:v>17.805921393645001</c:v>
                </c:pt>
                <c:pt idx="776">
                  <c:v>17.609438520891999</c:v>
                </c:pt>
                <c:pt idx="777">
                  <c:v>17.780602677293999</c:v>
                </c:pt>
                <c:pt idx="778">
                  <c:v>17.772522024478899</c:v>
                </c:pt>
                <c:pt idx="779">
                  <c:v>17.882033779006498</c:v>
                </c:pt>
                <c:pt idx="780">
                  <c:v>17.887997262994201</c:v>
                </c:pt>
                <c:pt idx="781">
                  <c:v>17.910938819334302</c:v>
                </c:pt>
                <c:pt idx="782">
                  <c:v>17.8775391147283</c:v>
                </c:pt>
                <c:pt idx="783">
                  <c:v>17.711675978160901</c:v>
                </c:pt>
                <c:pt idx="784">
                  <c:v>17.894581285670998</c:v>
                </c:pt>
                <c:pt idx="785">
                  <c:v>18.173621246502002</c:v>
                </c:pt>
                <c:pt idx="786">
                  <c:v>17.7948105266819</c:v>
                </c:pt>
                <c:pt idx="787">
                  <c:v>17.814945100535699</c:v>
                </c:pt>
                <c:pt idx="788">
                  <c:v>17.7870392377725</c:v>
                </c:pt>
                <c:pt idx="789">
                  <c:v>17.801764035033798</c:v>
                </c:pt>
                <c:pt idx="790">
                  <c:v>17.767707935657899</c:v>
                </c:pt>
                <c:pt idx="791">
                  <c:v>17.783313654473002</c:v>
                </c:pt>
                <c:pt idx="792">
                  <c:v>17.603299730203101</c:v>
                </c:pt>
                <c:pt idx="793">
                  <c:v>17.758964421420298</c:v>
                </c:pt>
                <c:pt idx="794">
                  <c:v>17.8747337863417</c:v>
                </c:pt>
                <c:pt idx="795">
                  <c:v>17.713349925545799</c:v>
                </c:pt>
                <c:pt idx="796">
                  <c:v>17.8981034660098</c:v>
                </c:pt>
                <c:pt idx="797">
                  <c:v>17.888385472212502</c:v>
                </c:pt>
                <c:pt idx="798">
                  <c:v>17.874544744895001</c:v>
                </c:pt>
                <c:pt idx="799">
                  <c:v>17.867729888937301</c:v>
                </c:pt>
                <c:pt idx="800">
                  <c:v>18.172768681968499</c:v>
                </c:pt>
                <c:pt idx="801">
                  <c:v>17.781384344408099</c:v>
                </c:pt>
                <c:pt idx="802">
                  <c:v>17.762796747206199</c:v>
                </c:pt>
                <c:pt idx="803">
                  <c:v>17.796637037932602</c:v>
                </c:pt>
                <c:pt idx="804">
                  <c:v>17.904456989117101</c:v>
                </c:pt>
                <c:pt idx="805">
                  <c:v>17.882244357649402</c:v>
                </c:pt>
                <c:pt idx="806">
                  <c:v>17.7142560610868</c:v>
                </c:pt>
                <c:pt idx="807">
                  <c:v>17.953045463757299</c:v>
                </c:pt>
                <c:pt idx="808">
                  <c:v>17.6960656969699</c:v>
                </c:pt>
                <c:pt idx="809">
                  <c:v>17.925432005263001</c:v>
                </c:pt>
                <c:pt idx="810">
                  <c:v>18.338213346263199</c:v>
                </c:pt>
                <c:pt idx="811">
                  <c:v>17.917635605296901</c:v>
                </c:pt>
                <c:pt idx="812">
                  <c:v>17.9295243311932</c:v>
                </c:pt>
                <c:pt idx="813">
                  <c:v>17.941536823392699</c:v>
                </c:pt>
                <c:pt idx="814">
                  <c:v>17.920896907885599</c:v>
                </c:pt>
                <c:pt idx="815">
                  <c:v>17.9511281924072</c:v>
                </c:pt>
                <c:pt idx="816">
                  <c:v>18.384021257009099</c:v>
                </c:pt>
                <c:pt idx="817">
                  <c:v>17.926358588751999</c:v>
                </c:pt>
                <c:pt idx="818">
                  <c:v>17.9697383956279</c:v>
                </c:pt>
                <c:pt idx="819">
                  <c:v>18.383834473478998</c:v>
                </c:pt>
                <c:pt idx="820">
                  <c:v>18.198850348679201</c:v>
                </c:pt>
                <c:pt idx="821">
                  <c:v>17.821602454121098</c:v>
                </c:pt>
                <c:pt idx="822">
                  <c:v>17.851719670960399</c:v>
                </c:pt>
                <c:pt idx="823">
                  <c:v>17.998633336746799</c:v>
                </c:pt>
                <c:pt idx="824">
                  <c:v>17.844646685846101</c:v>
                </c:pt>
                <c:pt idx="825">
                  <c:v>17.8362696281878</c:v>
                </c:pt>
                <c:pt idx="826">
                  <c:v>18.196169297116601</c:v>
                </c:pt>
                <c:pt idx="827">
                  <c:v>17.896424379192101</c:v>
                </c:pt>
                <c:pt idx="828">
                  <c:v>17.725466010095801</c:v>
                </c:pt>
                <c:pt idx="829">
                  <c:v>17.718030917050399</c:v>
                </c:pt>
                <c:pt idx="830">
                  <c:v>17.639681179320899</c:v>
                </c:pt>
                <c:pt idx="831">
                  <c:v>17.840120063765099</c:v>
                </c:pt>
                <c:pt idx="832">
                  <c:v>17.832098296585499</c:v>
                </c:pt>
                <c:pt idx="833">
                  <c:v>17.932320455248099</c:v>
                </c:pt>
                <c:pt idx="834">
                  <c:v>17.684827316526199</c:v>
                </c:pt>
                <c:pt idx="835">
                  <c:v>18.037243393352799</c:v>
                </c:pt>
                <c:pt idx="836">
                  <c:v>17.665895597111302</c:v>
                </c:pt>
                <c:pt idx="837">
                  <c:v>17.865160437763901</c:v>
                </c:pt>
                <c:pt idx="838">
                  <c:v>18.2572148621183</c:v>
                </c:pt>
                <c:pt idx="839">
                  <c:v>17.7071999897029</c:v>
                </c:pt>
                <c:pt idx="840">
                  <c:v>17.7281047512603</c:v>
                </c:pt>
                <c:pt idx="841">
                  <c:v>17.996321660385</c:v>
                </c:pt>
                <c:pt idx="842">
                  <c:v>17.956795654145399</c:v>
                </c:pt>
                <c:pt idx="843">
                  <c:v>17.783709059639101</c:v>
                </c:pt>
                <c:pt idx="844">
                  <c:v>17.841980335755501</c:v>
                </c:pt>
                <c:pt idx="845">
                  <c:v>17.955780692011299</c:v>
                </c:pt>
                <c:pt idx="846">
                  <c:v>17.8720200738139</c:v>
                </c:pt>
                <c:pt idx="847">
                  <c:v>18.255329686697401</c:v>
                </c:pt>
                <c:pt idx="848">
                  <c:v>17.8319433256091</c:v>
                </c:pt>
                <c:pt idx="849">
                  <c:v>17.857120989254899</c:v>
                </c:pt>
                <c:pt idx="850">
                  <c:v>17.6646399771363</c:v>
                </c:pt>
                <c:pt idx="851">
                  <c:v>17.714477394143302</c:v>
                </c:pt>
                <c:pt idx="852">
                  <c:v>17.7493016545389</c:v>
                </c:pt>
                <c:pt idx="853">
                  <c:v>17.933845729754001</c:v>
                </c:pt>
                <c:pt idx="854">
                  <c:v>17.752199052324301</c:v>
                </c:pt>
                <c:pt idx="855">
                  <c:v>17.8627630597014</c:v>
                </c:pt>
                <c:pt idx="856">
                  <c:v>17.7872793262252</c:v>
                </c:pt>
                <c:pt idx="857">
                  <c:v>17.8774141795007</c:v>
                </c:pt>
                <c:pt idx="858">
                  <c:v>17.757145236457099</c:v>
                </c:pt>
                <c:pt idx="859">
                  <c:v>17.7099942350562</c:v>
                </c:pt>
                <c:pt idx="860">
                  <c:v>17.9823396062272</c:v>
                </c:pt>
                <c:pt idx="861">
                  <c:v>17.787327072669701</c:v>
                </c:pt>
                <c:pt idx="862">
                  <c:v>17.748037539086098</c:v>
                </c:pt>
                <c:pt idx="863">
                  <c:v>17.719664117705801</c:v>
                </c:pt>
                <c:pt idx="864">
                  <c:v>17.8843977778862</c:v>
                </c:pt>
                <c:pt idx="865">
                  <c:v>17.6966267378845</c:v>
                </c:pt>
                <c:pt idx="866">
                  <c:v>17.7851536901712</c:v>
                </c:pt>
                <c:pt idx="867">
                  <c:v>17.8710397886578</c:v>
                </c:pt>
                <c:pt idx="868">
                  <c:v>17.879420099066198</c:v>
                </c:pt>
                <c:pt idx="869">
                  <c:v>17.862627143449501</c:v>
                </c:pt>
                <c:pt idx="870">
                  <c:v>17.676579717242099</c:v>
                </c:pt>
                <c:pt idx="871">
                  <c:v>18.0769707428496</c:v>
                </c:pt>
                <c:pt idx="872">
                  <c:v>17.709203027602701</c:v>
                </c:pt>
                <c:pt idx="873">
                  <c:v>17.9576026635464</c:v>
                </c:pt>
                <c:pt idx="874">
                  <c:v>17.7137703054429</c:v>
                </c:pt>
                <c:pt idx="875">
                  <c:v>17.7797188612886</c:v>
                </c:pt>
                <c:pt idx="876">
                  <c:v>17.964748321046599</c:v>
                </c:pt>
                <c:pt idx="877">
                  <c:v>17.7418832274058</c:v>
                </c:pt>
                <c:pt idx="878">
                  <c:v>18.083516927831901</c:v>
                </c:pt>
                <c:pt idx="879">
                  <c:v>17.799274386415298</c:v>
                </c:pt>
                <c:pt idx="880">
                  <c:v>18.103163296857399</c:v>
                </c:pt>
                <c:pt idx="881">
                  <c:v>17.754450610332601</c:v>
                </c:pt>
                <c:pt idx="882">
                  <c:v>17.7201526671004</c:v>
                </c:pt>
                <c:pt idx="883">
                  <c:v>17.896027428058598</c:v>
                </c:pt>
                <c:pt idx="884">
                  <c:v>18.039753383359301</c:v>
                </c:pt>
                <c:pt idx="885">
                  <c:v>17.756634715197499</c:v>
                </c:pt>
                <c:pt idx="886">
                  <c:v>17.744444770748899</c:v>
                </c:pt>
                <c:pt idx="887">
                  <c:v>18.301329873829701</c:v>
                </c:pt>
                <c:pt idx="888">
                  <c:v>17.703859222863599</c:v>
                </c:pt>
                <c:pt idx="889">
                  <c:v>17.884379075691498</c:v>
                </c:pt>
                <c:pt idx="890">
                  <c:v>17.7334234043973</c:v>
                </c:pt>
                <c:pt idx="891">
                  <c:v>17.686240065702499</c:v>
                </c:pt>
                <c:pt idx="892">
                  <c:v>17.7806123504967</c:v>
                </c:pt>
                <c:pt idx="893">
                  <c:v>18.073246520035699</c:v>
                </c:pt>
                <c:pt idx="894">
                  <c:v>17.916243763485401</c:v>
                </c:pt>
                <c:pt idx="895">
                  <c:v>17.815850668032699</c:v>
                </c:pt>
                <c:pt idx="896">
                  <c:v>18.0017014839413</c:v>
                </c:pt>
                <c:pt idx="897">
                  <c:v>17.924904028245699</c:v>
                </c:pt>
                <c:pt idx="898">
                  <c:v>17.8005224092623</c:v>
                </c:pt>
                <c:pt idx="899">
                  <c:v>17.895049928078102</c:v>
                </c:pt>
                <c:pt idx="900">
                  <c:v>17.915713741439401</c:v>
                </c:pt>
                <c:pt idx="901">
                  <c:v>17.979209089017999</c:v>
                </c:pt>
                <c:pt idx="902">
                  <c:v>17.944274109021102</c:v>
                </c:pt>
                <c:pt idx="903">
                  <c:v>18.344838516715299</c:v>
                </c:pt>
                <c:pt idx="904">
                  <c:v>18.207116632165501</c:v>
                </c:pt>
                <c:pt idx="905">
                  <c:v>17.826251406751201</c:v>
                </c:pt>
                <c:pt idx="906">
                  <c:v>17.873736637296201</c:v>
                </c:pt>
                <c:pt idx="907">
                  <c:v>18.013068624179599</c:v>
                </c:pt>
                <c:pt idx="908">
                  <c:v>17.862312009212602</c:v>
                </c:pt>
                <c:pt idx="909">
                  <c:v>17.846414304961701</c:v>
                </c:pt>
                <c:pt idx="910">
                  <c:v>17.932313126965202</c:v>
                </c:pt>
                <c:pt idx="911">
                  <c:v>17.7621927479852</c:v>
                </c:pt>
                <c:pt idx="912">
                  <c:v>17.759606571845701</c:v>
                </c:pt>
                <c:pt idx="913">
                  <c:v>17.721395150099799</c:v>
                </c:pt>
                <c:pt idx="914">
                  <c:v>17.870664035170702</c:v>
                </c:pt>
                <c:pt idx="915">
                  <c:v>17.970430245990698</c:v>
                </c:pt>
                <c:pt idx="916">
                  <c:v>17.715605763260999</c:v>
                </c:pt>
                <c:pt idx="917">
                  <c:v>18.073171600019201</c:v>
                </c:pt>
                <c:pt idx="918">
                  <c:v>17.713695212889601</c:v>
                </c:pt>
                <c:pt idx="919">
                  <c:v>18.283571618550599</c:v>
                </c:pt>
                <c:pt idx="920">
                  <c:v>17.760161165727901</c:v>
                </c:pt>
                <c:pt idx="921">
                  <c:v>17.7545553898285</c:v>
                </c:pt>
                <c:pt idx="922">
                  <c:v>17.984864487793999</c:v>
                </c:pt>
                <c:pt idx="923">
                  <c:v>17.779648271216299</c:v>
                </c:pt>
                <c:pt idx="924">
                  <c:v>17.9883122234803</c:v>
                </c:pt>
                <c:pt idx="925">
                  <c:v>17.866946722263702</c:v>
                </c:pt>
                <c:pt idx="926">
                  <c:v>17.867735181614101</c:v>
                </c:pt>
                <c:pt idx="927">
                  <c:v>17.6870747803192</c:v>
                </c:pt>
                <c:pt idx="928">
                  <c:v>17.728485342102299</c:v>
                </c:pt>
                <c:pt idx="929">
                  <c:v>17.807600634084899</c:v>
                </c:pt>
                <c:pt idx="930">
                  <c:v>17.780078431246402</c:v>
                </c:pt>
                <c:pt idx="931">
                  <c:v>17.885977834203899</c:v>
                </c:pt>
                <c:pt idx="932">
                  <c:v>17.781009716884</c:v>
                </c:pt>
                <c:pt idx="933">
                  <c:v>17.9005335570982</c:v>
                </c:pt>
                <c:pt idx="934">
                  <c:v>17.7581878712814</c:v>
                </c:pt>
                <c:pt idx="935">
                  <c:v>18.001229479651499</c:v>
                </c:pt>
                <c:pt idx="936">
                  <c:v>17.8150212568268</c:v>
                </c:pt>
                <c:pt idx="937">
                  <c:v>17.750151730416501</c:v>
                </c:pt>
                <c:pt idx="938">
                  <c:v>17.906935392028501</c:v>
                </c:pt>
                <c:pt idx="939">
                  <c:v>17.846264885728498</c:v>
                </c:pt>
                <c:pt idx="940">
                  <c:v>17.861553688455601</c:v>
                </c:pt>
                <c:pt idx="941">
                  <c:v>17.7159801439822</c:v>
                </c:pt>
                <c:pt idx="942">
                  <c:v>18.106080896587699</c:v>
                </c:pt>
                <c:pt idx="943">
                  <c:v>17.774904462915501</c:v>
                </c:pt>
                <c:pt idx="944">
                  <c:v>17.798156267116902</c:v>
                </c:pt>
                <c:pt idx="945">
                  <c:v>17.829336105218701</c:v>
                </c:pt>
                <c:pt idx="946">
                  <c:v>17.9872913499843</c:v>
                </c:pt>
                <c:pt idx="947">
                  <c:v>18.0849128919135</c:v>
                </c:pt>
                <c:pt idx="948">
                  <c:v>17.8405994846444</c:v>
                </c:pt>
                <c:pt idx="949">
                  <c:v>17.792468365818099</c:v>
                </c:pt>
                <c:pt idx="950">
                  <c:v>18.078297189233101</c:v>
                </c:pt>
                <c:pt idx="951">
                  <c:v>17.779918497119201</c:v>
                </c:pt>
                <c:pt idx="952">
                  <c:v>17.814285760672199</c:v>
                </c:pt>
                <c:pt idx="953">
                  <c:v>17.710658214951199</c:v>
                </c:pt>
                <c:pt idx="954">
                  <c:v>17.951238029899802</c:v>
                </c:pt>
                <c:pt idx="955">
                  <c:v>17.752610381327798</c:v>
                </c:pt>
                <c:pt idx="956">
                  <c:v>17.914165375452299</c:v>
                </c:pt>
                <c:pt idx="957">
                  <c:v>17.825388173219899</c:v>
                </c:pt>
                <c:pt idx="958">
                  <c:v>17.916485641284201</c:v>
                </c:pt>
                <c:pt idx="959">
                  <c:v>17.9238575972856</c:v>
                </c:pt>
                <c:pt idx="960">
                  <c:v>18.265873552969399</c:v>
                </c:pt>
                <c:pt idx="961">
                  <c:v>17.852136120535999</c:v>
                </c:pt>
                <c:pt idx="962">
                  <c:v>17.917645366512101</c:v>
                </c:pt>
                <c:pt idx="963">
                  <c:v>18.039836725286602</c:v>
                </c:pt>
                <c:pt idx="964">
                  <c:v>17.907659263749601</c:v>
                </c:pt>
                <c:pt idx="965">
                  <c:v>17.9736370709442</c:v>
                </c:pt>
                <c:pt idx="966">
                  <c:v>17.821665694353999</c:v>
                </c:pt>
                <c:pt idx="967">
                  <c:v>17.791040214722699</c:v>
                </c:pt>
                <c:pt idx="968">
                  <c:v>17.706326272957298</c:v>
                </c:pt>
                <c:pt idx="969">
                  <c:v>17.978745802338</c:v>
                </c:pt>
                <c:pt idx="970">
                  <c:v>17.758481882185599</c:v>
                </c:pt>
                <c:pt idx="971">
                  <c:v>18.111237874666301</c:v>
                </c:pt>
                <c:pt idx="972">
                  <c:v>18.297467046758999</c:v>
                </c:pt>
                <c:pt idx="973">
                  <c:v>17.781258018129002</c:v>
                </c:pt>
                <c:pt idx="974">
                  <c:v>17.985829040479999</c:v>
                </c:pt>
                <c:pt idx="975">
                  <c:v>17.889641132548299</c:v>
                </c:pt>
                <c:pt idx="976">
                  <c:v>17.9147772296289</c:v>
                </c:pt>
                <c:pt idx="977">
                  <c:v>17.732296955448</c:v>
                </c:pt>
                <c:pt idx="978">
                  <c:v>17.781635741697301</c:v>
                </c:pt>
                <c:pt idx="979">
                  <c:v>17.8020516887483</c:v>
                </c:pt>
                <c:pt idx="980">
                  <c:v>17.8913607962225</c:v>
                </c:pt>
                <c:pt idx="981">
                  <c:v>17.862263880650399</c:v>
                </c:pt>
                <c:pt idx="982">
                  <c:v>17.7469258950475</c:v>
                </c:pt>
                <c:pt idx="983">
                  <c:v>17.997735721490699</c:v>
                </c:pt>
                <c:pt idx="984">
                  <c:v>17.798895673924001</c:v>
                </c:pt>
                <c:pt idx="985">
                  <c:v>17.9110091615672</c:v>
                </c:pt>
                <c:pt idx="986">
                  <c:v>17.746041698729101</c:v>
                </c:pt>
                <c:pt idx="987">
                  <c:v>18.131535310649301</c:v>
                </c:pt>
                <c:pt idx="988">
                  <c:v>17.786046352716198</c:v>
                </c:pt>
                <c:pt idx="989">
                  <c:v>17.8360771785844</c:v>
                </c:pt>
                <c:pt idx="990">
                  <c:v>18.161551553581699</c:v>
                </c:pt>
                <c:pt idx="991">
                  <c:v>18.0884724634465</c:v>
                </c:pt>
                <c:pt idx="992">
                  <c:v>17.8176543758074</c:v>
                </c:pt>
                <c:pt idx="993">
                  <c:v>17.7409676835181</c:v>
                </c:pt>
                <c:pt idx="994">
                  <c:v>17.979463692718699</c:v>
                </c:pt>
                <c:pt idx="995">
                  <c:v>18.298930363812701</c:v>
                </c:pt>
                <c:pt idx="996">
                  <c:v>17.938253025798499</c:v>
                </c:pt>
                <c:pt idx="997">
                  <c:v>17.938861171622499</c:v>
                </c:pt>
                <c:pt idx="998">
                  <c:v>18.0642994592043</c:v>
                </c:pt>
                <c:pt idx="999">
                  <c:v>18.012966932074001</c:v>
                </c:pt>
                <c:pt idx="1000">
                  <c:v>17.802500569690899</c:v>
                </c:pt>
                <c:pt idx="1001">
                  <c:v>17.797191710323901</c:v>
                </c:pt>
                <c:pt idx="1002">
                  <c:v>18.0090090052833</c:v>
                </c:pt>
                <c:pt idx="1003">
                  <c:v>17.809869018331501</c:v>
                </c:pt>
                <c:pt idx="1004">
                  <c:v>18.340104621187699</c:v>
                </c:pt>
                <c:pt idx="1005">
                  <c:v>17.940008314293799</c:v>
                </c:pt>
                <c:pt idx="1006">
                  <c:v>17.9511921242059</c:v>
                </c:pt>
                <c:pt idx="1007">
                  <c:v>17.755500454403599</c:v>
                </c:pt>
                <c:pt idx="1008">
                  <c:v>17.8585160629436</c:v>
                </c:pt>
                <c:pt idx="1009">
                  <c:v>17.966234816803698</c:v>
                </c:pt>
                <c:pt idx="1010">
                  <c:v>17.7893139188809</c:v>
                </c:pt>
                <c:pt idx="1011">
                  <c:v>17.939826291254601</c:v>
                </c:pt>
                <c:pt idx="1012">
                  <c:v>17.744899607217199</c:v>
                </c:pt>
                <c:pt idx="1013">
                  <c:v>17.840646946467199</c:v>
                </c:pt>
                <c:pt idx="1014">
                  <c:v>18.106914382472201</c:v>
                </c:pt>
                <c:pt idx="1015">
                  <c:v>18.3569482343025</c:v>
                </c:pt>
                <c:pt idx="1016">
                  <c:v>17.929070394524299</c:v>
                </c:pt>
                <c:pt idx="1017">
                  <c:v>17.943570556690499</c:v>
                </c:pt>
                <c:pt idx="1018">
                  <c:v>18.039328454627601</c:v>
                </c:pt>
                <c:pt idx="1019">
                  <c:v>17.875750592647702</c:v>
                </c:pt>
                <c:pt idx="1020">
                  <c:v>18.038880980134898</c:v>
                </c:pt>
                <c:pt idx="1021">
                  <c:v>17.972298992391199</c:v>
                </c:pt>
                <c:pt idx="1022">
                  <c:v>17.980506251697999</c:v>
                </c:pt>
                <c:pt idx="1023">
                  <c:v>18.285640633825398</c:v>
                </c:pt>
                <c:pt idx="1024">
                  <c:v>18.2904958966874</c:v>
                </c:pt>
                <c:pt idx="1025">
                  <c:v>18.452514510948301</c:v>
                </c:pt>
                <c:pt idx="1026">
                  <c:v>18.4437684613277</c:v>
                </c:pt>
                <c:pt idx="1027">
                  <c:v>18.300428998733299</c:v>
                </c:pt>
                <c:pt idx="1028">
                  <c:v>18.311466508514599</c:v>
                </c:pt>
                <c:pt idx="1029">
                  <c:v>18.475632727944699</c:v>
                </c:pt>
                <c:pt idx="1030">
                  <c:v>18.432329399348099</c:v>
                </c:pt>
                <c:pt idx="1031">
                  <c:v>18.449453951396201</c:v>
                </c:pt>
                <c:pt idx="1032">
                  <c:v>18.431735378275299</c:v>
                </c:pt>
                <c:pt idx="1033">
                  <c:v>18.4541461919877</c:v>
                </c:pt>
                <c:pt idx="1034">
                  <c:v>18.464134672728001</c:v>
                </c:pt>
                <c:pt idx="1035">
                  <c:v>19.193689215943898</c:v>
                </c:pt>
                <c:pt idx="1036">
                  <c:v>17.932201459836399</c:v>
                </c:pt>
                <c:pt idx="1037">
                  <c:v>17.969544566235001</c:v>
                </c:pt>
                <c:pt idx="1038">
                  <c:v>18.164596191790501</c:v>
                </c:pt>
                <c:pt idx="1039">
                  <c:v>18.126571895814902</c:v>
                </c:pt>
                <c:pt idx="1040">
                  <c:v>18.045797412299301</c:v>
                </c:pt>
                <c:pt idx="1041">
                  <c:v>18.2223374655672</c:v>
                </c:pt>
                <c:pt idx="1042">
                  <c:v>17.969643613563601</c:v>
                </c:pt>
                <c:pt idx="1043">
                  <c:v>17.9754979334285</c:v>
                </c:pt>
                <c:pt idx="1044">
                  <c:v>18.309897823785001</c:v>
                </c:pt>
                <c:pt idx="1045">
                  <c:v>18.359386531540299</c:v>
                </c:pt>
                <c:pt idx="1046">
                  <c:v>18.014830191585499</c:v>
                </c:pt>
                <c:pt idx="1047">
                  <c:v>18.038405936695298</c:v>
                </c:pt>
                <c:pt idx="1048">
                  <c:v>18.413090401230701</c:v>
                </c:pt>
                <c:pt idx="1049">
                  <c:v>18.0016273091234</c:v>
                </c:pt>
                <c:pt idx="1050">
                  <c:v>18.3341252268137</c:v>
                </c:pt>
                <c:pt idx="1051">
                  <c:v>18.393077216398702</c:v>
                </c:pt>
                <c:pt idx="1052">
                  <c:v>18.235660683005399</c:v>
                </c:pt>
                <c:pt idx="1053">
                  <c:v>18.387836172019199</c:v>
                </c:pt>
              </c:numCache>
            </c:numRef>
          </c:yVal>
          <c:smooth val="0"/>
          <c:extLst>
            <c:ext xmlns:c16="http://schemas.microsoft.com/office/drawing/2014/chart" uri="{C3380CC4-5D6E-409C-BE32-E72D297353CC}">
              <c16:uniqueId val="{00000000-1B24-4E96-A7A7-ACF43C7BEAD8}"/>
            </c:ext>
          </c:extLst>
        </c:ser>
        <c:ser>
          <c:idx val="0"/>
          <c:order val="1"/>
          <c:tx>
            <c:v>CP-OFDM</c:v>
          </c:tx>
          <c:spPr>
            <a:ln w="19050" cap="rnd">
              <a:solidFill>
                <a:schemeClr val="accent1"/>
              </a:solidFill>
              <a:round/>
            </a:ln>
            <a:effectLst/>
          </c:spPr>
          <c:marker>
            <c:symbol val="none"/>
          </c:marker>
          <c:yVal>
            <c:numRef>
              <c:f>MOP!$F$6:$F$1059</c:f>
              <c:numCache>
                <c:formatCode>General</c:formatCode>
                <c:ptCount val="1054"/>
                <c:pt idx="0">
                  <c:v>17.153295585410302</c:v>
                </c:pt>
                <c:pt idx="1">
                  <c:v>17.143758585617199</c:v>
                </c:pt>
                <c:pt idx="2">
                  <c:v>17.206964971504998</c:v>
                </c:pt>
                <c:pt idx="3">
                  <c:v>17.179381269368001</c:v>
                </c:pt>
                <c:pt idx="4">
                  <c:v>17.136147540820399</c:v>
                </c:pt>
                <c:pt idx="5">
                  <c:v>17.1755124038289</c:v>
                </c:pt>
                <c:pt idx="6">
                  <c:v>17.300190100616</c:v>
                </c:pt>
                <c:pt idx="7">
                  <c:v>17.0117186616779</c:v>
                </c:pt>
                <c:pt idx="8">
                  <c:v>17.045305512701798</c:v>
                </c:pt>
                <c:pt idx="9">
                  <c:v>17.0593276354872</c:v>
                </c:pt>
                <c:pt idx="10">
                  <c:v>17.0721025885132</c:v>
                </c:pt>
                <c:pt idx="11">
                  <c:v>17.085814449841902</c:v>
                </c:pt>
                <c:pt idx="12">
                  <c:v>17.0706811810084</c:v>
                </c:pt>
                <c:pt idx="13">
                  <c:v>17.0847935494353</c:v>
                </c:pt>
                <c:pt idx="14">
                  <c:v>17.0979277175487</c:v>
                </c:pt>
                <c:pt idx="15">
                  <c:v>17.123467925074898</c:v>
                </c:pt>
                <c:pt idx="16">
                  <c:v>17.0878885750375</c:v>
                </c:pt>
                <c:pt idx="17">
                  <c:v>17.108332786864999</c:v>
                </c:pt>
                <c:pt idx="18">
                  <c:v>17.126961412843499</c:v>
                </c:pt>
                <c:pt idx="19">
                  <c:v>17.094532030225601</c:v>
                </c:pt>
                <c:pt idx="20">
                  <c:v>17.1051937864551</c:v>
                </c:pt>
                <c:pt idx="21">
                  <c:v>17.0867723419912</c:v>
                </c:pt>
                <c:pt idx="22">
                  <c:v>17.098753400526899</c:v>
                </c:pt>
                <c:pt idx="23">
                  <c:v>17.106376657613701</c:v>
                </c:pt>
                <c:pt idx="24">
                  <c:v>17.096171554165</c:v>
                </c:pt>
                <c:pt idx="25">
                  <c:v>17.098771063208499</c:v>
                </c:pt>
                <c:pt idx="26">
                  <c:v>17.1075586275884</c:v>
                </c:pt>
                <c:pt idx="27">
                  <c:v>17.1312421588513</c:v>
                </c:pt>
                <c:pt idx="28">
                  <c:v>17.0820080696422</c:v>
                </c:pt>
                <c:pt idx="29">
                  <c:v>17.0735855460001</c:v>
                </c:pt>
                <c:pt idx="30">
                  <c:v>17.125157052387401</c:v>
                </c:pt>
                <c:pt idx="31">
                  <c:v>17.075755357951401</c:v>
                </c:pt>
                <c:pt idx="32">
                  <c:v>17.107797952323502</c:v>
                </c:pt>
                <c:pt idx="33">
                  <c:v>17.105331283711902</c:v>
                </c:pt>
                <c:pt idx="34">
                  <c:v>17.131609066800699</c:v>
                </c:pt>
                <c:pt idx="35">
                  <c:v>17.074755971991902</c:v>
                </c:pt>
                <c:pt idx="36">
                  <c:v>17.122163579155</c:v>
                </c:pt>
                <c:pt idx="37">
                  <c:v>17.101843405392501</c:v>
                </c:pt>
                <c:pt idx="38">
                  <c:v>17.145587210515</c:v>
                </c:pt>
                <c:pt idx="39">
                  <c:v>17.127728379940901</c:v>
                </c:pt>
                <c:pt idx="40">
                  <c:v>17.106021760217299</c:v>
                </c:pt>
                <c:pt idx="41">
                  <c:v>17.1324667213518</c:v>
                </c:pt>
                <c:pt idx="42">
                  <c:v>17.117858320671601</c:v>
                </c:pt>
                <c:pt idx="43">
                  <c:v>17.090747071589</c:v>
                </c:pt>
                <c:pt idx="44">
                  <c:v>17.116894556049299</c:v>
                </c:pt>
                <c:pt idx="45">
                  <c:v>17.108588301190299</c:v>
                </c:pt>
                <c:pt idx="46">
                  <c:v>17.138569003647099</c:v>
                </c:pt>
                <c:pt idx="47">
                  <c:v>17.139069849542601</c:v>
                </c:pt>
                <c:pt idx="48">
                  <c:v>17.121538841548102</c:v>
                </c:pt>
                <c:pt idx="49">
                  <c:v>17.146433749911701</c:v>
                </c:pt>
                <c:pt idx="50">
                  <c:v>17.118917132545501</c:v>
                </c:pt>
                <c:pt idx="51">
                  <c:v>17.127352520577201</c:v>
                </c:pt>
                <c:pt idx="52">
                  <c:v>17.138109677495599</c:v>
                </c:pt>
                <c:pt idx="53">
                  <c:v>17.155757601754001</c:v>
                </c:pt>
                <c:pt idx="54">
                  <c:v>17.126910060779501</c:v>
                </c:pt>
                <c:pt idx="55">
                  <c:v>17.139058620783899</c:v>
                </c:pt>
                <c:pt idx="56">
                  <c:v>17.1357271220127</c:v>
                </c:pt>
                <c:pt idx="57">
                  <c:v>17.1717934576989</c:v>
                </c:pt>
                <c:pt idx="58">
                  <c:v>17.123228856529401</c:v>
                </c:pt>
                <c:pt idx="59">
                  <c:v>17.165362131899901</c:v>
                </c:pt>
                <c:pt idx="60">
                  <c:v>17.1648449549389</c:v>
                </c:pt>
                <c:pt idx="61">
                  <c:v>17.168153301236</c:v>
                </c:pt>
                <c:pt idx="62">
                  <c:v>17.186959496868901</c:v>
                </c:pt>
                <c:pt idx="63">
                  <c:v>17.0761890609337</c:v>
                </c:pt>
                <c:pt idx="64">
                  <c:v>17.073221340784901</c:v>
                </c:pt>
                <c:pt idx="65">
                  <c:v>17.0972175156794</c:v>
                </c:pt>
                <c:pt idx="66">
                  <c:v>17.073890090992101</c:v>
                </c:pt>
                <c:pt idx="67">
                  <c:v>17.109364379192201</c:v>
                </c:pt>
                <c:pt idx="68">
                  <c:v>17.1314534628481</c:v>
                </c:pt>
                <c:pt idx="69">
                  <c:v>17.121030435036499</c:v>
                </c:pt>
                <c:pt idx="70">
                  <c:v>17.113077888927599</c:v>
                </c:pt>
                <c:pt idx="71">
                  <c:v>17.116049591724401</c:v>
                </c:pt>
                <c:pt idx="72">
                  <c:v>17.136586599845302</c:v>
                </c:pt>
                <c:pt idx="73">
                  <c:v>17.133828402995601</c:v>
                </c:pt>
                <c:pt idx="74">
                  <c:v>17.108671390417701</c:v>
                </c:pt>
                <c:pt idx="75">
                  <c:v>17.136887868354901</c:v>
                </c:pt>
                <c:pt idx="76">
                  <c:v>17.151698252695301</c:v>
                </c:pt>
                <c:pt idx="77">
                  <c:v>17.166314593535699</c:v>
                </c:pt>
                <c:pt idx="78">
                  <c:v>17.1350294901358</c:v>
                </c:pt>
                <c:pt idx="79">
                  <c:v>17.1155201624053</c:v>
                </c:pt>
                <c:pt idx="80">
                  <c:v>17.1128385787379</c:v>
                </c:pt>
                <c:pt idx="81">
                  <c:v>17.113740792838101</c:v>
                </c:pt>
                <c:pt idx="82">
                  <c:v>17.103349739404301</c:v>
                </c:pt>
                <c:pt idx="83">
                  <c:v>17.1303460661195</c:v>
                </c:pt>
                <c:pt idx="84">
                  <c:v>17.1310756721617</c:v>
                </c:pt>
                <c:pt idx="85">
                  <c:v>17.193946775779501</c:v>
                </c:pt>
                <c:pt idx="86">
                  <c:v>17.130994822805501</c:v>
                </c:pt>
                <c:pt idx="87">
                  <c:v>17.139721355209101</c:v>
                </c:pt>
                <c:pt idx="88">
                  <c:v>17.1178503024687</c:v>
                </c:pt>
                <c:pt idx="89">
                  <c:v>17.137532290042301</c:v>
                </c:pt>
                <c:pt idx="90">
                  <c:v>17.145518868785199</c:v>
                </c:pt>
                <c:pt idx="91">
                  <c:v>17.123083038669101</c:v>
                </c:pt>
                <c:pt idx="92">
                  <c:v>17.149218927199499</c:v>
                </c:pt>
                <c:pt idx="93">
                  <c:v>17.165290665983299</c:v>
                </c:pt>
                <c:pt idx="94">
                  <c:v>17.1658598966564</c:v>
                </c:pt>
                <c:pt idx="95">
                  <c:v>17.188385335282302</c:v>
                </c:pt>
                <c:pt idx="96">
                  <c:v>17.1553912141575</c:v>
                </c:pt>
                <c:pt idx="97">
                  <c:v>17.1847269727702</c:v>
                </c:pt>
                <c:pt idx="98">
                  <c:v>17.135190595704699</c:v>
                </c:pt>
                <c:pt idx="99">
                  <c:v>17.138904295660399</c:v>
                </c:pt>
                <c:pt idx="100">
                  <c:v>17.102793914792699</c:v>
                </c:pt>
                <c:pt idx="101">
                  <c:v>17.108678293900301</c:v>
                </c:pt>
                <c:pt idx="102">
                  <c:v>17.1708555364863</c:v>
                </c:pt>
                <c:pt idx="103">
                  <c:v>17.141707984400099</c:v>
                </c:pt>
                <c:pt idx="104">
                  <c:v>17.175929781295601</c:v>
                </c:pt>
                <c:pt idx="105">
                  <c:v>17.146133462269901</c:v>
                </c:pt>
                <c:pt idx="106">
                  <c:v>17.149012558705401</c:v>
                </c:pt>
                <c:pt idx="107">
                  <c:v>17.1568360246049</c:v>
                </c:pt>
                <c:pt idx="108">
                  <c:v>17.161955554149099</c:v>
                </c:pt>
                <c:pt idx="109">
                  <c:v>17.176403520499299</c:v>
                </c:pt>
                <c:pt idx="110">
                  <c:v>17.146834065740901</c:v>
                </c:pt>
                <c:pt idx="111">
                  <c:v>17.1328142753406</c:v>
                </c:pt>
                <c:pt idx="112">
                  <c:v>17.165296563245199</c:v>
                </c:pt>
                <c:pt idx="113">
                  <c:v>17.160391415243701</c:v>
                </c:pt>
                <c:pt idx="114">
                  <c:v>17.1833811773135</c:v>
                </c:pt>
                <c:pt idx="115">
                  <c:v>17.1887744998652</c:v>
                </c:pt>
                <c:pt idx="116">
                  <c:v>17.192286645562898</c:v>
                </c:pt>
                <c:pt idx="117">
                  <c:v>17.222188913078501</c:v>
                </c:pt>
                <c:pt idx="118">
                  <c:v>17.146575951057098</c:v>
                </c:pt>
                <c:pt idx="119">
                  <c:v>17.1626774169006</c:v>
                </c:pt>
                <c:pt idx="120">
                  <c:v>17.1391868775303</c:v>
                </c:pt>
                <c:pt idx="121">
                  <c:v>17.161347468274698</c:v>
                </c:pt>
                <c:pt idx="122">
                  <c:v>17.131151509491598</c:v>
                </c:pt>
                <c:pt idx="123">
                  <c:v>17.168736881080999</c:v>
                </c:pt>
                <c:pt idx="124">
                  <c:v>17.139340536950101</c:v>
                </c:pt>
                <c:pt idx="125">
                  <c:v>17.154026284389701</c:v>
                </c:pt>
                <c:pt idx="126">
                  <c:v>17.145566985942502</c:v>
                </c:pt>
                <c:pt idx="127">
                  <c:v>17.1894948153837</c:v>
                </c:pt>
                <c:pt idx="128">
                  <c:v>17.2093871331119</c:v>
                </c:pt>
                <c:pt idx="129">
                  <c:v>17.2045443988257</c:v>
                </c:pt>
                <c:pt idx="130">
                  <c:v>17.194893978064702</c:v>
                </c:pt>
                <c:pt idx="131">
                  <c:v>17.1907519515632</c:v>
                </c:pt>
                <c:pt idx="132">
                  <c:v>17.232085824484098</c:v>
                </c:pt>
                <c:pt idx="133">
                  <c:v>17.058459786437702</c:v>
                </c:pt>
                <c:pt idx="134">
                  <c:v>17.121082843852601</c:v>
                </c:pt>
                <c:pt idx="135">
                  <c:v>17.085678823929701</c:v>
                </c:pt>
                <c:pt idx="136">
                  <c:v>17.129601501532498</c:v>
                </c:pt>
                <c:pt idx="137">
                  <c:v>17.096583612342702</c:v>
                </c:pt>
                <c:pt idx="138">
                  <c:v>17.142218221557201</c:v>
                </c:pt>
                <c:pt idx="139">
                  <c:v>17.103077731180001</c:v>
                </c:pt>
                <c:pt idx="140">
                  <c:v>17.102616295192401</c:v>
                </c:pt>
                <c:pt idx="141">
                  <c:v>17.114405975430699</c:v>
                </c:pt>
                <c:pt idx="142">
                  <c:v>17.159568455678102</c:v>
                </c:pt>
                <c:pt idx="143">
                  <c:v>17.155763099344298</c:v>
                </c:pt>
                <c:pt idx="144">
                  <c:v>17.142815726835899</c:v>
                </c:pt>
                <c:pt idx="145">
                  <c:v>17.140813109820201</c:v>
                </c:pt>
                <c:pt idx="146">
                  <c:v>17.124361108556801</c:v>
                </c:pt>
                <c:pt idx="147">
                  <c:v>17.172762329262898</c:v>
                </c:pt>
                <c:pt idx="148">
                  <c:v>17.106786041766998</c:v>
                </c:pt>
                <c:pt idx="149">
                  <c:v>17.103143990608899</c:v>
                </c:pt>
                <c:pt idx="150">
                  <c:v>17.098870831919001</c:v>
                </c:pt>
                <c:pt idx="151">
                  <c:v>17.062397453824499</c:v>
                </c:pt>
                <c:pt idx="152">
                  <c:v>17.144781290605</c:v>
                </c:pt>
                <c:pt idx="153">
                  <c:v>17.126421667560301</c:v>
                </c:pt>
                <c:pt idx="154">
                  <c:v>17.1165835652696</c:v>
                </c:pt>
                <c:pt idx="155">
                  <c:v>17.173199298861999</c:v>
                </c:pt>
                <c:pt idx="156">
                  <c:v>17.167560187043101</c:v>
                </c:pt>
                <c:pt idx="157">
                  <c:v>17.125902538839</c:v>
                </c:pt>
                <c:pt idx="158">
                  <c:v>17.141290007636002</c:v>
                </c:pt>
                <c:pt idx="159">
                  <c:v>17.188826969169799</c:v>
                </c:pt>
                <c:pt idx="160">
                  <c:v>17.180590030203099</c:v>
                </c:pt>
                <c:pt idx="161">
                  <c:v>17.1443633760864</c:v>
                </c:pt>
                <c:pt idx="162">
                  <c:v>17.111077465053398</c:v>
                </c:pt>
                <c:pt idx="163">
                  <c:v>17.157026679726901</c:v>
                </c:pt>
                <c:pt idx="164">
                  <c:v>17.146722467204398</c:v>
                </c:pt>
                <c:pt idx="165">
                  <c:v>17.177020329121401</c:v>
                </c:pt>
                <c:pt idx="166">
                  <c:v>17.1750531659149</c:v>
                </c:pt>
                <c:pt idx="167">
                  <c:v>17.205326971070399</c:v>
                </c:pt>
                <c:pt idx="168">
                  <c:v>17.116082863028101</c:v>
                </c:pt>
                <c:pt idx="169">
                  <c:v>17.109037965088799</c:v>
                </c:pt>
                <c:pt idx="170">
                  <c:v>17.0683513516747</c:v>
                </c:pt>
                <c:pt idx="171">
                  <c:v>17.061608240009502</c:v>
                </c:pt>
                <c:pt idx="172">
                  <c:v>17.1541057909598</c:v>
                </c:pt>
                <c:pt idx="173">
                  <c:v>17.174699923444201</c:v>
                </c:pt>
                <c:pt idx="174">
                  <c:v>17.099642956408498</c:v>
                </c:pt>
                <c:pt idx="175">
                  <c:v>17.182392424346698</c:v>
                </c:pt>
                <c:pt idx="176">
                  <c:v>17.162089819018199</c:v>
                </c:pt>
                <c:pt idx="177">
                  <c:v>17.144220414793001</c:v>
                </c:pt>
                <c:pt idx="178">
                  <c:v>17.146598997595198</c:v>
                </c:pt>
                <c:pt idx="179">
                  <c:v>17.1500052877049</c:v>
                </c:pt>
                <c:pt idx="180">
                  <c:v>17.111872422490201</c:v>
                </c:pt>
                <c:pt idx="181">
                  <c:v>17.179502362073499</c:v>
                </c:pt>
                <c:pt idx="182">
                  <c:v>17.143481631681698</c:v>
                </c:pt>
                <c:pt idx="183">
                  <c:v>17.145589898731998</c:v>
                </c:pt>
                <c:pt idx="184">
                  <c:v>17.1801710328475</c:v>
                </c:pt>
                <c:pt idx="185">
                  <c:v>17.189824883280199</c:v>
                </c:pt>
                <c:pt idx="186">
                  <c:v>17.171224235453</c:v>
                </c:pt>
                <c:pt idx="187">
                  <c:v>17.1953544745576</c:v>
                </c:pt>
                <c:pt idx="188">
                  <c:v>17.170936337676601</c:v>
                </c:pt>
                <c:pt idx="189">
                  <c:v>17.138312700428301</c:v>
                </c:pt>
                <c:pt idx="190">
                  <c:v>17.156588803159401</c:v>
                </c:pt>
                <c:pt idx="191">
                  <c:v>17.1386565706981</c:v>
                </c:pt>
                <c:pt idx="192">
                  <c:v>17.120743347327799</c:v>
                </c:pt>
                <c:pt idx="193">
                  <c:v>17.135385251935499</c:v>
                </c:pt>
                <c:pt idx="194">
                  <c:v>17.1950958390482</c:v>
                </c:pt>
                <c:pt idx="195">
                  <c:v>17.185868433711398</c:v>
                </c:pt>
                <c:pt idx="196">
                  <c:v>17.204973661426799</c:v>
                </c:pt>
                <c:pt idx="197">
                  <c:v>17.1700125008085</c:v>
                </c:pt>
                <c:pt idx="198">
                  <c:v>17.203615235893</c:v>
                </c:pt>
                <c:pt idx="199">
                  <c:v>17.171489919684198</c:v>
                </c:pt>
                <c:pt idx="200">
                  <c:v>17.183705962271901</c:v>
                </c:pt>
                <c:pt idx="201">
                  <c:v>17.191500688613701</c:v>
                </c:pt>
                <c:pt idx="202">
                  <c:v>17.261638815069698</c:v>
                </c:pt>
                <c:pt idx="203">
                  <c:v>17.096780765736</c:v>
                </c:pt>
                <c:pt idx="204">
                  <c:v>17.065747838986798</c:v>
                </c:pt>
                <c:pt idx="205">
                  <c:v>17.0836043712909</c:v>
                </c:pt>
                <c:pt idx="206">
                  <c:v>17.1132555767973</c:v>
                </c:pt>
                <c:pt idx="207">
                  <c:v>17.190715006474601</c:v>
                </c:pt>
                <c:pt idx="208">
                  <c:v>17.1208859609469</c:v>
                </c:pt>
                <c:pt idx="209">
                  <c:v>17.152387039978201</c:v>
                </c:pt>
                <c:pt idx="210">
                  <c:v>17.142199415262301</c:v>
                </c:pt>
                <c:pt idx="211">
                  <c:v>17.1793502052805</c:v>
                </c:pt>
                <c:pt idx="212">
                  <c:v>17.129840549131099</c:v>
                </c:pt>
                <c:pt idx="213">
                  <c:v>17.1652129637394</c:v>
                </c:pt>
                <c:pt idx="214">
                  <c:v>17.121514843593101</c:v>
                </c:pt>
                <c:pt idx="215">
                  <c:v>17.099609130419601</c:v>
                </c:pt>
                <c:pt idx="216">
                  <c:v>17.117159108831899</c:v>
                </c:pt>
                <c:pt idx="217">
                  <c:v>17.118400009450799</c:v>
                </c:pt>
                <c:pt idx="218">
                  <c:v>17.139166380958802</c:v>
                </c:pt>
                <c:pt idx="219">
                  <c:v>17.1829739114063</c:v>
                </c:pt>
                <c:pt idx="220">
                  <c:v>17.205479440720602</c:v>
                </c:pt>
                <c:pt idx="221">
                  <c:v>17.224243329956899</c:v>
                </c:pt>
                <c:pt idx="222">
                  <c:v>17.1925889172152</c:v>
                </c:pt>
                <c:pt idx="223">
                  <c:v>17.1478331723936</c:v>
                </c:pt>
                <c:pt idx="224">
                  <c:v>17.1010152495172</c:v>
                </c:pt>
                <c:pt idx="225">
                  <c:v>17.145687248318499</c:v>
                </c:pt>
                <c:pt idx="226">
                  <c:v>17.109719292677099</c:v>
                </c:pt>
                <c:pt idx="227">
                  <c:v>17.136057643046598</c:v>
                </c:pt>
                <c:pt idx="228">
                  <c:v>17.112399947261299</c:v>
                </c:pt>
                <c:pt idx="229">
                  <c:v>17.210958325729301</c:v>
                </c:pt>
                <c:pt idx="230">
                  <c:v>17.192261569964401</c:v>
                </c:pt>
                <c:pt idx="231">
                  <c:v>17.201494328534999</c:v>
                </c:pt>
                <c:pt idx="232">
                  <c:v>17.195075693519399</c:v>
                </c:pt>
                <c:pt idx="233">
                  <c:v>17.1792939359302</c:v>
                </c:pt>
                <c:pt idx="234">
                  <c:v>17.170041881364298</c:v>
                </c:pt>
                <c:pt idx="235">
                  <c:v>17.1842642311072</c:v>
                </c:pt>
                <c:pt idx="236">
                  <c:v>17.172397308359599</c:v>
                </c:pt>
                <c:pt idx="237">
                  <c:v>17.262059111455098</c:v>
                </c:pt>
                <c:pt idx="238">
                  <c:v>17.142402777006001</c:v>
                </c:pt>
                <c:pt idx="239">
                  <c:v>17.116639336840201</c:v>
                </c:pt>
                <c:pt idx="240">
                  <c:v>17.141206353012699</c:v>
                </c:pt>
                <c:pt idx="241">
                  <c:v>17.124950339939701</c:v>
                </c:pt>
                <c:pt idx="242">
                  <c:v>17.1076689696174</c:v>
                </c:pt>
                <c:pt idx="243">
                  <c:v>17.160643283111899</c:v>
                </c:pt>
                <c:pt idx="244">
                  <c:v>17.2065334928607</c:v>
                </c:pt>
                <c:pt idx="245">
                  <c:v>17.202062803722001</c:v>
                </c:pt>
                <c:pt idx="246">
                  <c:v>17.2086174321954</c:v>
                </c:pt>
                <c:pt idx="247">
                  <c:v>17.179674820488</c:v>
                </c:pt>
                <c:pt idx="248">
                  <c:v>17.196464029352999</c:v>
                </c:pt>
                <c:pt idx="249">
                  <c:v>17.1893656746077</c:v>
                </c:pt>
                <c:pt idx="250">
                  <c:v>17.171426172024301</c:v>
                </c:pt>
                <c:pt idx="251">
                  <c:v>17.127379175061002</c:v>
                </c:pt>
                <c:pt idx="252">
                  <c:v>17.224950140101299</c:v>
                </c:pt>
                <c:pt idx="253">
                  <c:v>17.1867697802377</c:v>
                </c:pt>
                <c:pt idx="254">
                  <c:v>17.156839455305601</c:v>
                </c:pt>
                <c:pt idx="255">
                  <c:v>17.1611266176382</c:v>
                </c:pt>
                <c:pt idx="256">
                  <c:v>17.137260858990501</c:v>
                </c:pt>
                <c:pt idx="257">
                  <c:v>17.2405755905177</c:v>
                </c:pt>
                <c:pt idx="258">
                  <c:v>17.221612721300801</c:v>
                </c:pt>
                <c:pt idx="259">
                  <c:v>17.0928872807395</c:v>
                </c:pt>
                <c:pt idx="260">
                  <c:v>17.127315822660002</c:v>
                </c:pt>
                <c:pt idx="261">
                  <c:v>17.142836515784801</c:v>
                </c:pt>
                <c:pt idx="262">
                  <c:v>17.187461387529201</c:v>
                </c:pt>
                <c:pt idx="263">
                  <c:v>17.1175066962935</c:v>
                </c:pt>
                <c:pt idx="264">
                  <c:v>17.123056904577499</c:v>
                </c:pt>
                <c:pt idx="265">
                  <c:v>17.120486156355799</c:v>
                </c:pt>
                <c:pt idx="266">
                  <c:v>17.125405610014599</c:v>
                </c:pt>
                <c:pt idx="267">
                  <c:v>17.122275584427499</c:v>
                </c:pt>
                <c:pt idx="268">
                  <c:v>17.1644249236051</c:v>
                </c:pt>
                <c:pt idx="269">
                  <c:v>17.174866861235099</c:v>
                </c:pt>
                <c:pt idx="270">
                  <c:v>17.155078042132899</c:v>
                </c:pt>
                <c:pt idx="271">
                  <c:v>17.1127896104604</c:v>
                </c:pt>
                <c:pt idx="272">
                  <c:v>17.123985264613701</c:v>
                </c:pt>
                <c:pt idx="273">
                  <c:v>17.155996058067799</c:v>
                </c:pt>
                <c:pt idx="274">
                  <c:v>17.126923544286701</c:v>
                </c:pt>
                <c:pt idx="275">
                  <c:v>17.151580919211401</c:v>
                </c:pt>
                <c:pt idx="276">
                  <c:v>17.140544385999501</c:v>
                </c:pt>
                <c:pt idx="277">
                  <c:v>17.1286843438399</c:v>
                </c:pt>
                <c:pt idx="278">
                  <c:v>17.133591513091801</c:v>
                </c:pt>
                <c:pt idx="279">
                  <c:v>17.168386220504502</c:v>
                </c:pt>
                <c:pt idx="280">
                  <c:v>17.143826325870901</c:v>
                </c:pt>
                <c:pt idx="281">
                  <c:v>17.135669417553601</c:v>
                </c:pt>
                <c:pt idx="282">
                  <c:v>17.151748771313901</c:v>
                </c:pt>
                <c:pt idx="283">
                  <c:v>17.192610810976198</c:v>
                </c:pt>
                <c:pt idx="284">
                  <c:v>17.158461126530501</c:v>
                </c:pt>
                <c:pt idx="285">
                  <c:v>17.177108791324201</c:v>
                </c:pt>
                <c:pt idx="286">
                  <c:v>17.165001803067302</c:v>
                </c:pt>
                <c:pt idx="287">
                  <c:v>17.147541778573</c:v>
                </c:pt>
                <c:pt idx="288">
                  <c:v>17.1408144940571</c:v>
                </c:pt>
                <c:pt idx="289">
                  <c:v>17.1785462500535</c:v>
                </c:pt>
                <c:pt idx="290">
                  <c:v>17.1839124323124</c:v>
                </c:pt>
                <c:pt idx="291">
                  <c:v>17.149792822585798</c:v>
                </c:pt>
                <c:pt idx="292">
                  <c:v>17.163984456637099</c:v>
                </c:pt>
                <c:pt idx="293">
                  <c:v>17.1423275849825</c:v>
                </c:pt>
                <c:pt idx="294">
                  <c:v>17.095058614665898</c:v>
                </c:pt>
                <c:pt idx="295">
                  <c:v>17.139821759823</c:v>
                </c:pt>
                <c:pt idx="296">
                  <c:v>17.1304033370421</c:v>
                </c:pt>
                <c:pt idx="297">
                  <c:v>17.131053805845301</c:v>
                </c:pt>
                <c:pt idx="298">
                  <c:v>17.1719340940375</c:v>
                </c:pt>
                <c:pt idx="299">
                  <c:v>17.1859359973176</c:v>
                </c:pt>
                <c:pt idx="300">
                  <c:v>17.145800598492599</c:v>
                </c:pt>
                <c:pt idx="301">
                  <c:v>17.1695738207621</c:v>
                </c:pt>
                <c:pt idx="302">
                  <c:v>17.161984784672001</c:v>
                </c:pt>
                <c:pt idx="303">
                  <c:v>17.166371299080701</c:v>
                </c:pt>
                <c:pt idx="304">
                  <c:v>17.207593362196501</c:v>
                </c:pt>
                <c:pt idx="305">
                  <c:v>17.169906338881901</c:v>
                </c:pt>
                <c:pt idx="306">
                  <c:v>17.1449217010571</c:v>
                </c:pt>
                <c:pt idx="307">
                  <c:v>17.1658341610264</c:v>
                </c:pt>
                <c:pt idx="308">
                  <c:v>17.192037979308001</c:v>
                </c:pt>
                <c:pt idx="309">
                  <c:v>17.1975882664522</c:v>
                </c:pt>
                <c:pt idx="310">
                  <c:v>17.161471813232001</c:v>
                </c:pt>
                <c:pt idx="311">
                  <c:v>17.183379805753798</c:v>
                </c:pt>
                <c:pt idx="312">
                  <c:v>17.185465752814899</c:v>
                </c:pt>
                <c:pt idx="313">
                  <c:v>17.196648623443</c:v>
                </c:pt>
                <c:pt idx="314">
                  <c:v>17.170488371771601</c:v>
                </c:pt>
                <c:pt idx="315">
                  <c:v>17.1682800388663</c:v>
                </c:pt>
                <c:pt idx="316">
                  <c:v>17.172033591904899</c:v>
                </c:pt>
                <c:pt idx="317">
                  <c:v>17.176529961009599</c:v>
                </c:pt>
                <c:pt idx="318">
                  <c:v>17.176787514821701</c:v>
                </c:pt>
                <c:pt idx="319">
                  <c:v>17.161153669749599</c:v>
                </c:pt>
                <c:pt idx="320">
                  <c:v>17.157156951467702</c:v>
                </c:pt>
                <c:pt idx="321">
                  <c:v>17.1903875832854</c:v>
                </c:pt>
                <c:pt idx="322">
                  <c:v>17.1972229296954</c:v>
                </c:pt>
                <c:pt idx="323">
                  <c:v>17.207033382707198</c:v>
                </c:pt>
                <c:pt idx="324">
                  <c:v>17.171751963679601</c:v>
                </c:pt>
                <c:pt idx="325">
                  <c:v>17.212148674909699</c:v>
                </c:pt>
                <c:pt idx="326">
                  <c:v>17.1902338792828</c:v>
                </c:pt>
                <c:pt idx="327">
                  <c:v>17.1914963665362</c:v>
                </c:pt>
                <c:pt idx="328">
                  <c:v>17.218916885195501</c:v>
                </c:pt>
                <c:pt idx="329">
                  <c:v>17.126782114881301</c:v>
                </c:pt>
                <c:pt idx="330">
                  <c:v>17.1327793387801</c:v>
                </c:pt>
                <c:pt idx="331">
                  <c:v>17.127758656803099</c:v>
                </c:pt>
                <c:pt idx="332">
                  <c:v>17.142735768759199</c:v>
                </c:pt>
                <c:pt idx="333">
                  <c:v>17.1648814767034</c:v>
                </c:pt>
                <c:pt idx="334">
                  <c:v>17.1629459430767</c:v>
                </c:pt>
                <c:pt idx="335">
                  <c:v>17.1597384881774</c:v>
                </c:pt>
                <c:pt idx="336">
                  <c:v>17.1588433519298</c:v>
                </c:pt>
                <c:pt idx="337">
                  <c:v>17.158161085054999</c:v>
                </c:pt>
                <c:pt idx="338">
                  <c:v>17.171952332633101</c:v>
                </c:pt>
                <c:pt idx="339">
                  <c:v>17.124125442790401</c:v>
                </c:pt>
                <c:pt idx="340">
                  <c:v>17.133794063462901</c:v>
                </c:pt>
                <c:pt idx="341">
                  <c:v>17.191165317632201</c:v>
                </c:pt>
                <c:pt idx="342">
                  <c:v>17.162160162727002</c:v>
                </c:pt>
                <c:pt idx="343">
                  <c:v>17.173782304033299</c:v>
                </c:pt>
                <c:pt idx="344">
                  <c:v>17.1634799941891</c:v>
                </c:pt>
                <c:pt idx="345">
                  <c:v>17.163822455643</c:v>
                </c:pt>
                <c:pt idx="346">
                  <c:v>17.1676134586505</c:v>
                </c:pt>
                <c:pt idx="347">
                  <c:v>17.170922492798301</c:v>
                </c:pt>
                <c:pt idx="348">
                  <c:v>17.2089331148482</c:v>
                </c:pt>
                <c:pt idx="349">
                  <c:v>17.152662748734699</c:v>
                </c:pt>
                <c:pt idx="350">
                  <c:v>17.178584883788901</c:v>
                </c:pt>
                <c:pt idx="351">
                  <c:v>17.1802381300907</c:v>
                </c:pt>
                <c:pt idx="352">
                  <c:v>17.172085615999201</c:v>
                </c:pt>
                <c:pt idx="353">
                  <c:v>17.1815135869772</c:v>
                </c:pt>
                <c:pt idx="354">
                  <c:v>17.153970848790401</c:v>
                </c:pt>
                <c:pt idx="355">
                  <c:v>17.1761434927467</c:v>
                </c:pt>
                <c:pt idx="356">
                  <c:v>17.210461024007898</c:v>
                </c:pt>
                <c:pt idx="357">
                  <c:v>17.200543134479901</c:v>
                </c:pt>
                <c:pt idx="358">
                  <c:v>17.222013848814001</c:v>
                </c:pt>
                <c:pt idx="359">
                  <c:v>17.192157262391898</c:v>
                </c:pt>
                <c:pt idx="360">
                  <c:v>17.216081798662799</c:v>
                </c:pt>
                <c:pt idx="361">
                  <c:v>17.151982091295501</c:v>
                </c:pt>
                <c:pt idx="362">
                  <c:v>17.2185052084264</c:v>
                </c:pt>
                <c:pt idx="363">
                  <c:v>17.2396165702147</c:v>
                </c:pt>
                <c:pt idx="364">
                  <c:v>17.185963010024601</c:v>
                </c:pt>
                <c:pt idx="365">
                  <c:v>17.1353696036877</c:v>
                </c:pt>
                <c:pt idx="366">
                  <c:v>17.171722346857901</c:v>
                </c:pt>
                <c:pt idx="367">
                  <c:v>17.180635481095599</c:v>
                </c:pt>
                <c:pt idx="368">
                  <c:v>17.201263794364301</c:v>
                </c:pt>
                <c:pt idx="369">
                  <c:v>17.1556254701954</c:v>
                </c:pt>
                <c:pt idx="370">
                  <c:v>17.198483927621499</c:v>
                </c:pt>
                <c:pt idx="371">
                  <c:v>17.172021183815001</c:v>
                </c:pt>
                <c:pt idx="372">
                  <c:v>17.1957469265712</c:v>
                </c:pt>
                <c:pt idx="373">
                  <c:v>17.1918859224023</c:v>
                </c:pt>
                <c:pt idx="374">
                  <c:v>17.2092938564961</c:v>
                </c:pt>
                <c:pt idx="375">
                  <c:v>17.210634365216698</c:v>
                </c:pt>
                <c:pt idx="376">
                  <c:v>17.210886782385298</c:v>
                </c:pt>
                <c:pt idx="377">
                  <c:v>17.207193388953801</c:v>
                </c:pt>
                <c:pt idx="378">
                  <c:v>17.2248523842919</c:v>
                </c:pt>
                <c:pt idx="379">
                  <c:v>17.227556893338601</c:v>
                </c:pt>
                <c:pt idx="380">
                  <c:v>17.187368564690001</c:v>
                </c:pt>
                <c:pt idx="381">
                  <c:v>17.185183970078601</c:v>
                </c:pt>
                <c:pt idx="382">
                  <c:v>17.190512536437801</c:v>
                </c:pt>
                <c:pt idx="383">
                  <c:v>17.250597521935202</c:v>
                </c:pt>
                <c:pt idx="384">
                  <c:v>17.247366846672801</c:v>
                </c:pt>
                <c:pt idx="385">
                  <c:v>17.144316787329601</c:v>
                </c:pt>
                <c:pt idx="386">
                  <c:v>17.154783239697998</c:v>
                </c:pt>
                <c:pt idx="387">
                  <c:v>17.1128717955763</c:v>
                </c:pt>
                <c:pt idx="388">
                  <c:v>17.117243463620799</c:v>
                </c:pt>
                <c:pt idx="389">
                  <c:v>17.1643821211124</c:v>
                </c:pt>
                <c:pt idx="390">
                  <c:v>17.1715146444452</c:v>
                </c:pt>
                <c:pt idx="391">
                  <c:v>17.140925512035899</c:v>
                </c:pt>
                <c:pt idx="392">
                  <c:v>17.1932958745906</c:v>
                </c:pt>
                <c:pt idx="393">
                  <c:v>17.165858791941499</c:v>
                </c:pt>
                <c:pt idx="394">
                  <c:v>17.129430400692399</c:v>
                </c:pt>
                <c:pt idx="395">
                  <c:v>17.176126862035002</c:v>
                </c:pt>
                <c:pt idx="396">
                  <c:v>17.2022041270911</c:v>
                </c:pt>
                <c:pt idx="397">
                  <c:v>17.179733066435599</c:v>
                </c:pt>
                <c:pt idx="398">
                  <c:v>17.1659714223496</c:v>
                </c:pt>
                <c:pt idx="399">
                  <c:v>17.177097179174499</c:v>
                </c:pt>
                <c:pt idx="400">
                  <c:v>17.1318175618506</c:v>
                </c:pt>
                <c:pt idx="401">
                  <c:v>17.199308489287901</c:v>
                </c:pt>
                <c:pt idx="402">
                  <c:v>17.215571682110301</c:v>
                </c:pt>
                <c:pt idx="403">
                  <c:v>17.174780186833999</c:v>
                </c:pt>
                <c:pt idx="404">
                  <c:v>17.185111101104798</c:v>
                </c:pt>
                <c:pt idx="405">
                  <c:v>17.186757743200602</c:v>
                </c:pt>
                <c:pt idx="406">
                  <c:v>17.1967169256102</c:v>
                </c:pt>
                <c:pt idx="407">
                  <c:v>17.164673812917901</c:v>
                </c:pt>
                <c:pt idx="408">
                  <c:v>17.180660017203198</c:v>
                </c:pt>
                <c:pt idx="409">
                  <c:v>17.153346006316202</c:v>
                </c:pt>
                <c:pt idx="410">
                  <c:v>17.139675394196701</c:v>
                </c:pt>
                <c:pt idx="411">
                  <c:v>17.204967360356498</c:v>
                </c:pt>
                <c:pt idx="412">
                  <c:v>17.161782213749099</c:v>
                </c:pt>
                <c:pt idx="413">
                  <c:v>17.253960024575601</c:v>
                </c:pt>
                <c:pt idx="414">
                  <c:v>17.209661600998299</c:v>
                </c:pt>
                <c:pt idx="415">
                  <c:v>17.2120834843555</c:v>
                </c:pt>
                <c:pt idx="416">
                  <c:v>17.213689034449899</c:v>
                </c:pt>
                <c:pt idx="417">
                  <c:v>17.211054682762398</c:v>
                </c:pt>
                <c:pt idx="418">
                  <c:v>17.186296497377601</c:v>
                </c:pt>
                <c:pt idx="419">
                  <c:v>17.262285032361198</c:v>
                </c:pt>
                <c:pt idx="420">
                  <c:v>15.9004773330328</c:v>
                </c:pt>
                <c:pt idx="421">
                  <c:v>15.8361039918593</c:v>
                </c:pt>
                <c:pt idx="422">
                  <c:v>15.780450964209599</c:v>
                </c:pt>
                <c:pt idx="423">
                  <c:v>15.843426414626901</c:v>
                </c:pt>
                <c:pt idx="424">
                  <c:v>15.8811326669764</c:v>
                </c:pt>
                <c:pt idx="425">
                  <c:v>15.681096541227699</c:v>
                </c:pt>
                <c:pt idx="426">
                  <c:v>15.7369706613622</c:v>
                </c:pt>
                <c:pt idx="427">
                  <c:v>15.9403289523014</c:v>
                </c:pt>
                <c:pt idx="428">
                  <c:v>15.897789988020801</c:v>
                </c:pt>
                <c:pt idx="429">
                  <c:v>15.843694350974101</c:v>
                </c:pt>
                <c:pt idx="430">
                  <c:v>16.649803219088401</c:v>
                </c:pt>
                <c:pt idx="431">
                  <c:v>16.590750952968001</c:v>
                </c:pt>
                <c:pt idx="432">
                  <c:v>16.6642044982916</c:v>
                </c:pt>
                <c:pt idx="433">
                  <c:v>16.7257051822078</c:v>
                </c:pt>
                <c:pt idx="434">
                  <c:v>16.8072437108431</c:v>
                </c:pt>
                <c:pt idx="435">
                  <c:v>16.745541304813798</c:v>
                </c:pt>
                <c:pt idx="436">
                  <c:v>16.7848449337977</c:v>
                </c:pt>
                <c:pt idx="437">
                  <c:v>16.720498706047302</c:v>
                </c:pt>
                <c:pt idx="438">
                  <c:v>16.735500220564301</c:v>
                </c:pt>
                <c:pt idx="439">
                  <c:v>16.662942649093399</c:v>
                </c:pt>
                <c:pt idx="440">
                  <c:v>16.697676559762598</c:v>
                </c:pt>
                <c:pt idx="441">
                  <c:v>16.6913094037177</c:v>
                </c:pt>
                <c:pt idx="442">
                  <c:v>16.6690828145239</c:v>
                </c:pt>
                <c:pt idx="443">
                  <c:v>16.8132184715808</c:v>
                </c:pt>
                <c:pt idx="444">
                  <c:v>16.734757660919598</c:v>
                </c:pt>
                <c:pt idx="445">
                  <c:v>16.750040899440901</c:v>
                </c:pt>
                <c:pt idx="446">
                  <c:v>16.808776834889699</c:v>
                </c:pt>
                <c:pt idx="447">
                  <c:v>16.6476711948184</c:v>
                </c:pt>
                <c:pt idx="448">
                  <c:v>16.6823774049323</c:v>
                </c:pt>
                <c:pt idx="449">
                  <c:v>16.699629096781301</c:v>
                </c:pt>
                <c:pt idx="450">
                  <c:v>16.819481626002698</c:v>
                </c:pt>
                <c:pt idx="451">
                  <c:v>16.796729447240502</c:v>
                </c:pt>
                <c:pt idx="452">
                  <c:v>16.798119216530601</c:v>
                </c:pt>
                <c:pt idx="453">
                  <c:v>16.807874448064702</c:v>
                </c:pt>
                <c:pt idx="454">
                  <c:v>16.613999546158599</c:v>
                </c:pt>
                <c:pt idx="455">
                  <c:v>16.6825951753388</c:v>
                </c:pt>
                <c:pt idx="456">
                  <c:v>16.767548044495101</c:v>
                </c:pt>
                <c:pt idx="457">
                  <c:v>16.7760495850399</c:v>
                </c:pt>
                <c:pt idx="458">
                  <c:v>16.7428950184051</c:v>
                </c:pt>
                <c:pt idx="459">
                  <c:v>16.7980143152196</c:v>
                </c:pt>
                <c:pt idx="460">
                  <c:v>16.604102331265601</c:v>
                </c:pt>
                <c:pt idx="461">
                  <c:v>16.709607498169401</c:v>
                </c:pt>
                <c:pt idx="462">
                  <c:v>17.158685613070901</c:v>
                </c:pt>
                <c:pt idx="463">
                  <c:v>17.159693827519</c:v>
                </c:pt>
                <c:pt idx="464">
                  <c:v>17.153177497260799</c:v>
                </c:pt>
                <c:pt idx="465">
                  <c:v>17.166796709998</c:v>
                </c:pt>
                <c:pt idx="466">
                  <c:v>17.149187186297301</c:v>
                </c:pt>
                <c:pt idx="467">
                  <c:v>17.1449664534824</c:v>
                </c:pt>
                <c:pt idx="468">
                  <c:v>17.196543575883801</c:v>
                </c:pt>
                <c:pt idx="469">
                  <c:v>17.193834312697099</c:v>
                </c:pt>
                <c:pt idx="470">
                  <c:v>17.197183273348099</c:v>
                </c:pt>
                <c:pt idx="471">
                  <c:v>17.174958194745201</c:v>
                </c:pt>
                <c:pt idx="472">
                  <c:v>17.194199783199</c:v>
                </c:pt>
                <c:pt idx="473">
                  <c:v>17.199052506295001</c:v>
                </c:pt>
                <c:pt idx="474">
                  <c:v>17.197296303901702</c:v>
                </c:pt>
                <c:pt idx="475">
                  <c:v>17.1893379355494</c:v>
                </c:pt>
                <c:pt idx="476">
                  <c:v>17.226040088546601</c:v>
                </c:pt>
                <c:pt idx="477">
                  <c:v>17.2343687824537</c:v>
                </c:pt>
                <c:pt idx="478">
                  <c:v>17.161536731188701</c:v>
                </c:pt>
                <c:pt idx="479">
                  <c:v>17.153086100352901</c:v>
                </c:pt>
                <c:pt idx="480">
                  <c:v>17.202349681884701</c:v>
                </c:pt>
                <c:pt idx="481">
                  <c:v>17.195812496729701</c:v>
                </c:pt>
                <c:pt idx="482">
                  <c:v>17.253557282102701</c:v>
                </c:pt>
                <c:pt idx="483">
                  <c:v>17.163573943005201</c:v>
                </c:pt>
                <c:pt idx="484">
                  <c:v>17.138303459531699</c:v>
                </c:pt>
                <c:pt idx="485">
                  <c:v>17.135673447047001</c:v>
                </c:pt>
                <c:pt idx="486">
                  <c:v>17.178652430930601</c:v>
                </c:pt>
                <c:pt idx="487">
                  <c:v>17.159480003347699</c:v>
                </c:pt>
                <c:pt idx="488">
                  <c:v>17.150556507208101</c:v>
                </c:pt>
                <c:pt idx="489">
                  <c:v>17.179776447209299</c:v>
                </c:pt>
                <c:pt idx="490">
                  <c:v>17.208981143736398</c:v>
                </c:pt>
                <c:pt idx="491">
                  <c:v>17.212856789022801</c:v>
                </c:pt>
                <c:pt idx="492">
                  <c:v>17.2199670526091</c:v>
                </c:pt>
                <c:pt idx="493">
                  <c:v>17.2212755484701</c:v>
                </c:pt>
                <c:pt idx="494">
                  <c:v>17.184358514614701</c:v>
                </c:pt>
                <c:pt idx="495">
                  <c:v>17.1901697882432</c:v>
                </c:pt>
                <c:pt idx="496">
                  <c:v>17.158905659755199</c:v>
                </c:pt>
                <c:pt idx="497">
                  <c:v>17.254446402648899</c:v>
                </c:pt>
                <c:pt idx="498">
                  <c:v>17.210843274667599</c:v>
                </c:pt>
                <c:pt idx="499">
                  <c:v>17.197997339550302</c:v>
                </c:pt>
                <c:pt idx="500">
                  <c:v>17.205793247030901</c:v>
                </c:pt>
                <c:pt idx="501">
                  <c:v>17.1702378846364</c:v>
                </c:pt>
                <c:pt idx="502">
                  <c:v>17.246923848984601</c:v>
                </c:pt>
                <c:pt idx="503">
                  <c:v>17.2591867588167</c:v>
                </c:pt>
                <c:pt idx="504">
                  <c:v>17.148070536023098</c:v>
                </c:pt>
                <c:pt idx="505">
                  <c:v>17.164757502779398</c:v>
                </c:pt>
                <c:pt idx="506">
                  <c:v>17.151932206601199</c:v>
                </c:pt>
                <c:pt idx="507">
                  <c:v>17.1866088464039</c:v>
                </c:pt>
                <c:pt idx="508">
                  <c:v>17.2632300066069</c:v>
                </c:pt>
                <c:pt idx="509">
                  <c:v>17.2302370962515</c:v>
                </c:pt>
                <c:pt idx="510">
                  <c:v>17.239838869977898</c:v>
                </c:pt>
                <c:pt idx="511">
                  <c:v>17.153324846093401</c:v>
                </c:pt>
                <c:pt idx="512">
                  <c:v>17.161827303007001</c:v>
                </c:pt>
                <c:pt idx="513">
                  <c:v>17.135303915348899</c:v>
                </c:pt>
                <c:pt idx="514">
                  <c:v>17.189843091992799</c:v>
                </c:pt>
                <c:pt idx="515">
                  <c:v>17.187575753346401</c:v>
                </c:pt>
                <c:pt idx="516">
                  <c:v>17.157227764462199</c:v>
                </c:pt>
                <c:pt idx="517">
                  <c:v>17.158135899251199</c:v>
                </c:pt>
                <c:pt idx="518">
                  <c:v>17.181254534575</c:v>
                </c:pt>
                <c:pt idx="519">
                  <c:v>17.190589964164499</c:v>
                </c:pt>
                <c:pt idx="520">
                  <c:v>17.179058585794898</c:v>
                </c:pt>
                <c:pt idx="521">
                  <c:v>17.201579681856</c:v>
                </c:pt>
                <c:pt idx="522">
                  <c:v>17.186909782570101</c:v>
                </c:pt>
                <c:pt idx="523">
                  <c:v>17.175465515417802</c:v>
                </c:pt>
                <c:pt idx="524">
                  <c:v>17.175100890292502</c:v>
                </c:pt>
                <c:pt idx="525">
                  <c:v>17.203597303669198</c:v>
                </c:pt>
                <c:pt idx="526">
                  <c:v>17.168380943760301</c:v>
                </c:pt>
                <c:pt idx="527">
                  <c:v>17.170591607602599</c:v>
                </c:pt>
                <c:pt idx="528">
                  <c:v>17.1829838616177</c:v>
                </c:pt>
                <c:pt idx="529">
                  <c:v>17.214738370995899</c:v>
                </c:pt>
                <c:pt idx="530">
                  <c:v>17.195710167957099</c:v>
                </c:pt>
                <c:pt idx="531">
                  <c:v>17.188356469884901</c:v>
                </c:pt>
                <c:pt idx="532">
                  <c:v>17.181984302205901</c:v>
                </c:pt>
                <c:pt idx="533">
                  <c:v>17.1806179832727</c:v>
                </c:pt>
                <c:pt idx="534">
                  <c:v>17.160544547416301</c:v>
                </c:pt>
                <c:pt idx="535">
                  <c:v>17.223999283390899</c:v>
                </c:pt>
                <c:pt idx="536">
                  <c:v>17.179351705498799</c:v>
                </c:pt>
                <c:pt idx="537">
                  <c:v>17.220712057966502</c:v>
                </c:pt>
                <c:pt idx="538">
                  <c:v>17.1999579221748</c:v>
                </c:pt>
                <c:pt idx="539">
                  <c:v>17.243427037954</c:v>
                </c:pt>
                <c:pt idx="540">
                  <c:v>17.219915278419499</c:v>
                </c:pt>
                <c:pt idx="541">
                  <c:v>17.214728580422101</c:v>
                </c:pt>
                <c:pt idx="542">
                  <c:v>17.209947876175399</c:v>
                </c:pt>
                <c:pt idx="543">
                  <c:v>17.1997804841142</c:v>
                </c:pt>
                <c:pt idx="544">
                  <c:v>17.233984274900699</c:v>
                </c:pt>
                <c:pt idx="545">
                  <c:v>17.260231712187402</c:v>
                </c:pt>
                <c:pt idx="546">
                  <c:v>17.187237900830599</c:v>
                </c:pt>
                <c:pt idx="547">
                  <c:v>17.189451132952399</c:v>
                </c:pt>
                <c:pt idx="548">
                  <c:v>17.163003951044999</c:v>
                </c:pt>
                <c:pt idx="549">
                  <c:v>17.176912558504601</c:v>
                </c:pt>
                <c:pt idx="550">
                  <c:v>17.1996156468058</c:v>
                </c:pt>
                <c:pt idx="551">
                  <c:v>17.168059701730702</c:v>
                </c:pt>
                <c:pt idx="552">
                  <c:v>17.211998800035101</c:v>
                </c:pt>
                <c:pt idx="553">
                  <c:v>17.2094347216347</c:v>
                </c:pt>
                <c:pt idx="554">
                  <c:v>17.2101334560958</c:v>
                </c:pt>
                <c:pt idx="555">
                  <c:v>17.187972566626801</c:v>
                </c:pt>
                <c:pt idx="556">
                  <c:v>17.1865848843895</c:v>
                </c:pt>
                <c:pt idx="557">
                  <c:v>17.228765595454998</c:v>
                </c:pt>
                <c:pt idx="558">
                  <c:v>17.191415509994901</c:v>
                </c:pt>
                <c:pt idx="559">
                  <c:v>17.221155504369602</c:v>
                </c:pt>
                <c:pt idx="560">
                  <c:v>17.257388714229101</c:v>
                </c:pt>
                <c:pt idx="561">
                  <c:v>17.2046218746483</c:v>
                </c:pt>
                <c:pt idx="562">
                  <c:v>17.187825655791698</c:v>
                </c:pt>
                <c:pt idx="563">
                  <c:v>17.204206988337798</c:v>
                </c:pt>
                <c:pt idx="564">
                  <c:v>17.2023570216625</c:v>
                </c:pt>
                <c:pt idx="565">
                  <c:v>17.212503000408802</c:v>
                </c:pt>
                <c:pt idx="566">
                  <c:v>17.2211117827488</c:v>
                </c:pt>
                <c:pt idx="567">
                  <c:v>17.1958075362929</c:v>
                </c:pt>
                <c:pt idx="568">
                  <c:v>17.213791073043001</c:v>
                </c:pt>
                <c:pt idx="569">
                  <c:v>17.2075425326714</c:v>
                </c:pt>
                <c:pt idx="570">
                  <c:v>17.231288912285098</c:v>
                </c:pt>
                <c:pt idx="571">
                  <c:v>17.171677706569199</c:v>
                </c:pt>
                <c:pt idx="572">
                  <c:v>17.186705205905799</c:v>
                </c:pt>
                <c:pt idx="573">
                  <c:v>17.226370236163898</c:v>
                </c:pt>
                <c:pt idx="574">
                  <c:v>17.209059808320699</c:v>
                </c:pt>
                <c:pt idx="575">
                  <c:v>17.249556427982299</c:v>
                </c:pt>
                <c:pt idx="576">
                  <c:v>17.2222685079667</c:v>
                </c:pt>
                <c:pt idx="577">
                  <c:v>17.225912121353598</c:v>
                </c:pt>
                <c:pt idx="578">
                  <c:v>17.214551013129601</c:v>
                </c:pt>
                <c:pt idx="579">
                  <c:v>17.2464605604588</c:v>
                </c:pt>
                <c:pt idx="580">
                  <c:v>17.213487307110402</c:v>
                </c:pt>
                <c:pt idx="581">
                  <c:v>17.221753693204999</c:v>
                </c:pt>
                <c:pt idx="582">
                  <c:v>17.208603176015</c:v>
                </c:pt>
                <c:pt idx="583">
                  <c:v>17.239506117366101</c:v>
                </c:pt>
                <c:pt idx="584">
                  <c:v>17.204614459614</c:v>
                </c:pt>
                <c:pt idx="585">
                  <c:v>17.2164348032187</c:v>
                </c:pt>
                <c:pt idx="586">
                  <c:v>17.233734788414001</c:v>
                </c:pt>
                <c:pt idx="587">
                  <c:v>17.278976484056301</c:v>
                </c:pt>
                <c:pt idx="588">
                  <c:v>17.219048276173002</c:v>
                </c:pt>
                <c:pt idx="589">
                  <c:v>17.207053551200701</c:v>
                </c:pt>
                <c:pt idx="590">
                  <c:v>17.2238957381654</c:v>
                </c:pt>
                <c:pt idx="591">
                  <c:v>17.1819846435444</c:v>
                </c:pt>
                <c:pt idx="592">
                  <c:v>17.2473805474425</c:v>
                </c:pt>
                <c:pt idx="593">
                  <c:v>17.2512541507907</c:v>
                </c:pt>
                <c:pt idx="594">
                  <c:v>17.274446740760499</c:v>
                </c:pt>
                <c:pt idx="595">
                  <c:v>17.1838267908186</c:v>
                </c:pt>
                <c:pt idx="596">
                  <c:v>17.226253041621298</c:v>
                </c:pt>
                <c:pt idx="597">
                  <c:v>17.173824974736199</c:v>
                </c:pt>
                <c:pt idx="598">
                  <c:v>17.172084092902601</c:v>
                </c:pt>
                <c:pt idx="599">
                  <c:v>17.180721575107999</c:v>
                </c:pt>
                <c:pt idx="600">
                  <c:v>17.1842088002455</c:v>
                </c:pt>
                <c:pt idx="601">
                  <c:v>17.218278688662</c:v>
                </c:pt>
                <c:pt idx="602">
                  <c:v>17.223481367623101</c:v>
                </c:pt>
                <c:pt idx="603">
                  <c:v>17.233497998942699</c:v>
                </c:pt>
                <c:pt idx="604">
                  <c:v>17.190025458843699</c:v>
                </c:pt>
                <c:pt idx="605">
                  <c:v>17.196789497137601</c:v>
                </c:pt>
                <c:pt idx="606">
                  <c:v>17.187769509612199</c:v>
                </c:pt>
                <c:pt idx="607">
                  <c:v>17.180699784079</c:v>
                </c:pt>
                <c:pt idx="608">
                  <c:v>17.2053345071288</c:v>
                </c:pt>
                <c:pt idx="609">
                  <c:v>17.244660483469101</c:v>
                </c:pt>
                <c:pt idx="610">
                  <c:v>17.211342788697699</c:v>
                </c:pt>
                <c:pt idx="611">
                  <c:v>17.229108336057799</c:v>
                </c:pt>
                <c:pt idx="612">
                  <c:v>17.224020046000199</c:v>
                </c:pt>
                <c:pt idx="613">
                  <c:v>17.2001942057816</c:v>
                </c:pt>
                <c:pt idx="614">
                  <c:v>17.2634643802098</c:v>
                </c:pt>
                <c:pt idx="615">
                  <c:v>17.223773500442</c:v>
                </c:pt>
                <c:pt idx="616">
                  <c:v>17.234776140641401</c:v>
                </c:pt>
                <c:pt idx="617">
                  <c:v>17.207059342118399</c:v>
                </c:pt>
                <c:pt idx="618">
                  <c:v>17.212925383816401</c:v>
                </c:pt>
                <c:pt idx="619">
                  <c:v>17.212444354158301</c:v>
                </c:pt>
                <c:pt idx="620">
                  <c:v>17.259313868558799</c:v>
                </c:pt>
                <c:pt idx="621">
                  <c:v>17.2538969155293</c:v>
                </c:pt>
                <c:pt idx="622">
                  <c:v>17.238670255519601</c:v>
                </c:pt>
                <c:pt idx="623">
                  <c:v>17.1653810899926</c:v>
                </c:pt>
                <c:pt idx="624">
                  <c:v>17.203735988265901</c:v>
                </c:pt>
                <c:pt idx="625">
                  <c:v>17.203441693526599</c:v>
                </c:pt>
                <c:pt idx="626">
                  <c:v>17.195533072354198</c:v>
                </c:pt>
                <c:pt idx="627">
                  <c:v>17.252352261783599</c:v>
                </c:pt>
                <c:pt idx="628">
                  <c:v>17.233281272046199</c:v>
                </c:pt>
                <c:pt idx="629">
                  <c:v>17.272301251297598</c:v>
                </c:pt>
                <c:pt idx="630">
                  <c:v>17.2282607408135</c:v>
                </c:pt>
                <c:pt idx="631">
                  <c:v>17.2238592170172</c:v>
                </c:pt>
                <c:pt idx="632">
                  <c:v>17.192433687608599</c:v>
                </c:pt>
                <c:pt idx="633">
                  <c:v>17.212123063150301</c:v>
                </c:pt>
                <c:pt idx="634">
                  <c:v>17.2140038566241</c:v>
                </c:pt>
                <c:pt idx="635">
                  <c:v>17.191381485582198</c:v>
                </c:pt>
                <c:pt idx="636">
                  <c:v>17.200349997495699</c:v>
                </c:pt>
                <c:pt idx="637">
                  <c:v>17.223618340550001</c:v>
                </c:pt>
                <c:pt idx="638">
                  <c:v>17.229291015458099</c:v>
                </c:pt>
                <c:pt idx="639">
                  <c:v>17.175083079952199</c:v>
                </c:pt>
                <c:pt idx="640">
                  <c:v>17.203295579507699</c:v>
                </c:pt>
                <c:pt idx="641">
                  <c:v>17.199273765231801</c:v>
                </c:pt>
                <c:pt idx="642">
                  <c:v>17.213009565177799</c:v>
                </c:pt>
                <c:pt idx="643">
                  <c:v>17.2356459553843</c:v>
                </c:pt>
                <c:pt idx="644">
                  <c:v>17.196623712936901</c:v>
                </c:pt>
                <c:pt idx="645">
                  <c:v>17.225574241737799</c:v>
                </c:pt>
                <c:pt idx="646">
                  <c:v>17.206238945588101</c:v>
                </c:pt>
                <c:pt idx="647">
                  <c:v>17.200317399632102</c:v>
                </c:pt>
                <c:pt idx="648">
                  <c:v>17.215330954857301</c:v>
                </c:pt>
                <c:pt idx="649">
                  <c:v>17.217931062138302</c:v>
                </c:pt>
                <c:pt idx="650">
                  <c:v>17.225492592641501</c:v>
                </c:pt>
                <c:pt idx="651">
                  <c:v>17.2334642108992</c:v>
                </c:pt>
                <c:pt idx="652">
                  <c:v>17.2420348952393</c:v>
                </c:pt>
                <c:pt idx="653">
                  <c:v>17.2232558086552</c:v>
                </c:pt>
                <c:pt idx="654">
                  <c:v>17.238658629465998</c:v>
                </c:pt>
                <c:pt idx="655">
                  <c:v>17.228018078767001</c:v>
                </c:pt>
                <c:pt idx="656">
                  <c:v>17.255119786758598</c:v>
                </c:pt>
                <c:pt idx="657">
                  <c:v>17.2371039879223</c:v>
                </c:pt>
                <c:pt idx="658">
                  <c:v>17.261317553301399</c:v>
                </c:pt>
                <c:pt idx="659">
                  <c:v>17.239244497739399</c:v>
                </c:pt>
                <c:pt idx="660">
                  <c:v>17.221955629177799</c:v>
                </c:pt>
                <c:pt idx="661">
                  <c:v>17.226538800297501</c:v>
                </c:pt>
                <c:pt idx="662">
                  <c:v>17.2167607546547</c:v>
                </c:pt>
                <c:pt idx="663">
                  <c:v>17.2554458684365</c:v>
                </c:pt>
                <c:pt idx="664">
                  <c:v>17.2939655900541</c:v>
                </c:pt>
                <c:pt idx="665">
                  <c:v>17.2203039889704</c:v>
                </c:pt>
                <c:pt idx="666">
                  <c:v>17.252699984527499</c:v>
                </c:pt>
                <c:pt idx="667">
                  <c:v>17.193091043590599</c:v>
                </c:pt>
                <c:pt idx="668">
                  <c:v>17.236424325337602</c:v>
                </c:pt>
                <c:pt idx="669">
                  <c:v>17.243979003108599</c:v>
                </c:pt>
                <c:pt idx="670">
                  <c:v>17.199181696825601</c:v>
                </c:pt>
                <c:pt idx="671">
                  <c:v>17.2707524539709</c:v>
                </c:pt>
                <c:pt idx="672">
                  <c:v>17.259430554196499</c:v>
                </c:pt>
                <c:pt idx="673">
                  <c:v>17.2394531459103</c:v>
                </c:pt>
                <c:pt idx="674">
                  <c:v>17.222597333585199</c:v>
                </c:pt>
                <c:pt idx="675">
                  <c:v>17.229845106158699</c:v>
                </c:pt>
                <c:pt idx="676">
                  <c:v>17.2404217555051</c:v>
                </c:pt>
                <c:pt idx="677">
                  <c:v>17.2271155746595</c:v>
                </c:pt>
                <c:pt idx="678">
                  <c:v>17.256918023262902</c:v>
                </c:pt>
                <c:pt idx="679">
                  <c:v>17.229965504476699</c:v>
                </c:pt>
                <c:pt idx="680">
                  <c:v>17.241486348608301</c:v>
                </c:pt>
                <c:pt idx="681">
                  <c:v>17.2290040361877</c:v>
                </c:pt>
                <c:pt idx="682">
                  <c:v>17.2471356642505</c:v>
                </c:pt>
                <c:pt idx="683">
                  <c:v>17.270605822069001</c:v>
                </c:pt>
                <c:pt idx="684">
                  <c:v>17.2576427971245</c:v>
                </c:pt>
                <c:pt idx="685">
                  <c:v>17.278996282991699</c:v>
                </c:pt>
                <c:pt idx="686">
                  <c:v>17.272618561362101</c:v>
                </c:pt>
                <c:pt idx="687">
                  <c:v>16.766029311648701</c:v>
                </c:pt>
                <c:pt idx="688">
                  <c:v>16.773520803068099</c:v>
                </c:pt>
                <c:pt idx="689">
                  <c:v>16.7996567570036</c:v>
                </c:pt>
                <c:pt idx="690">
                  <c:v>16.771616033263701</c:v>
                </c:pt>
                <c:pt idx="691">
                  <c:v>16.726495632855801</c:v>
                </c:pt>
                <c:pt idx="692">
                  <c:v>16.745006783082701</c:v>
                </c:pt>
                <c:pt idx="693">
                  <c:v>16.7119252463736</c:v>
                </c:pt>
                <c:pt idx="694">
                  <c:v>16.9848750347949</c:v>
                </c:pt>
                <c:pt idx="695">
                  <c:v>16.955035666842502</c:v>
                </c:pt>
                <c:pt idx="696">
                  <c:v>16.920788408608299</c:v>
                </c:pt>
                <c:pt idx="697">
                  <c:v>16.996971635529999</c:v>
                </c:pt>
                <c:pt idx="698">
                  <c:v>16.897965406222301</c:v>
                </c:pt>
                <c:pt idx="699">
                  <c:v>17.014387725808302</c:v>
                </c:pt>
                <c:pt idx="700">
                  <c:v>16.819463474163499</c:v>
                </c:pt>
                <c:pt idx="701">
                  <c:v>16.862353383153799</c:v>
                </c:pt>
                <c:pt idx="702">
                  <c:v>16.878966673560502</c:v>
                </c:pt>
                <c:pt idx="703">
                  <c:v>16.941326378040699</c:v>
                </c:pt>
                <c:pt idx="704">
                  <c:v>16.9616368299092</c:v>
                </c:pt>
                <c:pt idx="705">
                  <c:v>16.962506111825299</c:v>
                </c:pt>
                <c:pt idx="706">
                  <c:v>16.986565451899299</c:v>
                </c:pt>
                <c:pt idx="707">
                  <c:v>16.8927315198837</c:v>
                </c:pt>
                <c:pt idx="708">
                  <c:v>16.8958958549341</c:v>
                </c:pt>
                <c:pt idx="709">
                  <c:v>16.913491917020799</c:v>
                </c:pt>
                <c:pt idx="710">
                  <c:v>16.9655937946725</c:v>
                </c:pt>
                <c:pt idx="711">
                  <c:v>16.921201028396901</c:v>
                </c:pt>
                <c:pt idx="712">
                  <c:v>16.9711559193466</c:v>
                </c:pt>
                <c:pt idx="713">
                  <c:v>16.938079416121401</c:v>
                </c:pt>
                <c:pt idx="714">
                  <c:v>16.954292581501601</c:v>
                </c:pt>
                <c:pt idx="715">
                  <c:v>16.910290543733399</c:v>
                </c:pt>
                <c:pt idx="716">
                  <c:v>16.9448187810161</c:v>
                </c:pt>
                <c:pt idx="717">
                  <c:v>16.972432625089599</c:v>
                </c:pt>
                <c:pt idx="718">
                  <c:v>16.968016873960998</c:v>
                </c:pt>
                <c:pt idx="719">
                  <c:v>16.976676485036201</c:v>
                </c:pt>
                <c:pt idx="720">
                  <c:v>16.937448636862499</c:v>
                </c:pt>
                <c:pt idx="721">
                  <c:v>16.987702954588102</c:v>
                </c:pt>
                <c:pt idx="722">
                  <c:v>16.949506158133801</c:v>
                </c:pt>
                <c:pt idx="723">
                  <c:v>16.916636966641601</c:v>
                </c:pt>
                <c:pt idx="724">
                  <c:v>16.959506979589101</c:v>
                </c:pt>
                <c:pt idx="725">
                  <c:v>16.998123961368901</c:v>
                </c:pt>
                <c:pt idx="726">
                  <c:v>17.0210424605173</c:v>
                </c:pt>
                <c:pt idx="727">
                  <c:v>16.998929361620601</c:v>
                </c:pt>
                <c:pt idx="728">
                  <c:v>16.999351341182098</c:v>
                </c:pt>
                <c:pt idx="729">
                  <c:v>17.0003210738005</c:v>
                </c:pt>
                <c:pt idx="730">
                  <c:v>17.014285991297601</c:v>
                </c:pt>
                <c:pt idx="731">
                  <c:v>17.041552113389798</c:v>
                </c:pt>
                <c:pt idx="732">
                  <c:v>17.065228718479499</c:v>
                </c:pt>
                <c:pt idx="733">
                  <c:v>17.004773630549799</c:v>
                </c:pt>
                <c:pt idx="734">
                  <c:v>17.020900761970498</c:v>
                </c:pt>
                <c:pt idx="735">
                  <c:v>17.089068999627798</c:v>
                </c:pt>
                <c:pt idx="736">
                  <c:v>16.827398855766901</c:v>
                </c:pt>
                <c:pt idx="737">
                  <c:v>16.935601557518702</c:v>
                </c:pt>
                <c:pt idx="738">
                  <c:v>16.9192819773541</c:v>
                </c:pt>
                <c:pt idx="739">
                  <c:v>16.9490706108393</c:v>
                </c:pt>
                <c:pt idx="740">
                  <c:v>16.992388245959301</c:v>
                </c:pt>
                <c:pt idx="741">
                  <c:v>16.958409084210601</c:v>
                </c:pt>
                <c:pt idx="742">
                  <c:v>16.9335460596545</c:v>
                </c:pt>
                <c:pt idx="743">
                  <c:v>16.9333647241343</c:v>
                </c:pt>
                <c:pt idx="744">
                  <c:v>16.9281489788168</c:v>
                </c:pt>
                <c:pt idx="745">
                  <c:v>16.969437571122299</c:v>
                </c:pt>
                <c:pt idx="746">
                  <c:v>16.977607712204801</c:v>
                </c:pt>
                <c:pt idx="747">
                  <c:v>16.9721528669665</c:v>
                </c:pt>
                <c:pt idx="748">
                  <c:v>16.9953891152275</c:v>
                </c:pt>
                <c:pt idx="749">
                  <c:v>16.907394702342501</c:v>
                </c:pt>
                <c:pt idx="750">
                  <c:v>16.975072172890901</c:v>
                </c:pt>
                <c:pt idx="751">
                  <c:v>16.9774634192947</c:v>
                </c:pt>
                <c:pt idx="752">
                  <c:v>16.9672103264522</c:v>
                </c:pt>
                <c:pt idx="753">
                  <c:v>16.9578357871317</c:v>
                </c:pt>
                <c:pt idx="754">
                  <c:v>17.027208308498</c:v>
                </c:pt>
                <c:pt idx="755">
                  <c:v>16.936889380510301</c:v>
                </c:pt>
                <c:pt idx="756">
                  <c:v>16.992621153209399</c:v>
                </c:pt>
                <c:pt idx="757">
                  <c:v>16.948540192057202</c:v>
                </c:pt>
                <c:pt idx="758">
                  <c:v>17.001497282671899</c:v>
                </c:pt>
                <c:pt idx="759">
                  <c:v>17.0201398575749</c:v>
                </c:pt>
                <c:pt idx="760">
                  <c:v>17.030150155814798</c:v>
                </c:pt>
                <c:pt idx="761">
                  <c:v>17.031875949637602</c:v>
                </c:pt>
                <c:pt idx="762">
                  <c:v>17.038730060292799</c:v>
                </c:pt>
                <c:pt idx="763">
                  <c:v>17.077280126874701</c:v>
                </c:pt>
                <c:pt idx="764">
                  <c:v>16.858610475502001</c:v>
                </c:pt>
                <c:pt idx="765">
                  <c:v>16.900574054946301</c:v>
                </c:pt>
                <c:pt idx="766">
                  <c:v>16.9702574074688</c:v>
                </c:pt>
                <c:pt idx="767">
                  <c:v>16.996449627892598</c:v>
                </c:pt>
                <c:pt idx="768">
                  <c:v>16.9522931982799</c:v>
                </c:pt>
                <c:pt idx="769">
                  <c:v>16.971301614628</c:v>
                </c:pt>
                <c:pt idx="770">
                  <c:v>16.821592861625799</c:v>
                </c:pt>
                <c:pt idx="771">
                  <c:v>16.985647882018601</c:v>
                </c:pt>
                <c:pt idx="772">
                  <c:v>17.0092977790076</c:v>
                </c:pt>
                <c:pt idx="773">
                  <c:v>16.9868392526752</c:v>
                </c:pt>
                <c:pt idx="774">
                  <c:v>16.9779477615056</c:v>
                </c:pt>
                <c:pt idx="775">
                  <c:v>16.993225694588499</c:v>
                </c:pt>
                <c:pt idx="776">
                  <c:v>16.9628018849574</c:v>
                </c:pt>
                <c:pt idx="777">
                  <c:v>16.923650170847498</c:v>
                </c:pt>
                <c:pt idx="778">
                  <c:v>16.9640183407544</c:v>
                </c:pt>
                <c:pt idx="779">
                  <c:v>17.0127158823</c:v>
                </c:pt>
                <c:pt idx="780">
                  <c:v>17.029377867802602</c:v>
                </c:pt>
                <c:pt idx="781">
                  <c:v>17.067207286416</c:v>
                </c:pt>
                <c:pt idx="782">
                  <c:v>17.045788548607</c:v>
                </c:pt>
                <c:pt idx="783">
                  <c:v>17.068488296678801</c:v>
                </c:pt>
                <c:pt idx="784">
                  <c:v>16.994872846511502</c:v>
                </c:pt>
                <c:pt idx="785">
                  <c:v>16.8413857659143</c:v>
                </c:pt>
                <c:pt idx="786">
                  <c:v>16.926341750999299</c:v>
                </c:pt>
                <c:pt idx="787">
                  <c:v>16.965025950227801</c:v>
                </c:pt>
                <c:pt idx="788">
                  <c:v>16.9728133648089</c:v>
                </c:pt>
                <c:pt idx="789">
                  <c:v>16.952471915067001</c:v>
                </c:pt>
                <c:pt idx="790">
                  <c:v>16.930744572594499</c:v>
                </c:pt>
                <c:pt idx="791">
                  <c:v>16.952120867195699</c:v>
                </c:pt>
                <c:pt idx="792">
                  <c:v>16.946469932989899</c:v>
                </c:pt>
                <c:pt idx="793">
                  <c:v>16.896735637047399</c:v>
                </c:pt>
                <c:pt idx="794">
                  <c:v>17.017774069246599</c:v>
                </c:pt>
                <c:pt idx="795">
                  <c:v>16.9980848768672</c:v>
                </c:pt>
                <c:pt idx="796">
                  <c:v>17.0340149807231</c:v>
                </c:pt>
                <c:pt idx="797">
                  <c:v>17.0163561168707</c:v>
                </c:pt>
                <c:pt idx="798">
                  <c:v>17.040364159349998</c:v>
                </c:pt>
                <c:pt idx="799">
                  <c:v>17.008136171158899</c:v>
                </c:pt>
                <c:pt idx="800">
                  <c:v>16.929985721204499</c:v>
                </c:pt>
                <c:pt idx="801">
                  <c:v>16.954163681604999</c:v>
                </c:pt>
                <c:pt idx="802">
                  <c:v>16.950909966565</c:v>
                </c:pt>
                <c:pt idx="803">
                  <c:v>16.941701096814199</c:v>
                </c:pt>
                <c:pt idx="804">
                  <c:v>17.0394866820765</c:v>
                </c:pt>
                <c:pt idx="805">
                  <c:v>17.079861473403401</c:v>
                </c:pt>
                <c:pt idx="806">
                  <c:v>17.046276918020599</c:v>
                </c:pt>
                <c:pt idx="807">
                  <c:v>17.032062601350098</c:v>
                </c:pt>
                <c:pt idx="808">
                  <c:v>16.9963887888328</c:v>
                </c:pt>
                <c:pt idx="809">
                  <c:v>17.020007467138999</c:v>
                </c:pt>
                <c:pt idx="810">
                  <c:v>17.073259819034199</c:v>
                </c:pt>
                <c:pt idx="811">
                  <c:v>17.103241555438199</c:v>
                </c:pt>
                <c:pt idx="812">
                  <c:v>16.989888951327099</c:v>
                </c:pt>
                <c:pt idx="813">
                  <c:v>17.062479407027102</c:v>
                </c:pt>
                <c:pt idx="814">
                  <c:v>17.038521113390701</c:v>
                </c:pt>
                <c:pt idx="815">
                  <c:v>17.037489421221899</c:v>
                </c:pt>
                <c:pt idx="816">
                  <c:v>17.198304659402801</c:v>
                </c:pt>
                <c:pt idx="817">
                  <c:v>17.130222401430501</c:v>
                </c:pt>
                <c:pt idx="818">
                  <c:v>17.112313610655999</c:v>
                </c:pt>
                <c:pt idx="819">
                  <c:v>17.203629699666301</c:v>
                </c:pt>
                <c:pt idx="820">
                  <c:v>16.932378489004002</c:v>
                </c:pt>
                <c:pt idx="821">
                  <c:v>16.995977742719599</c:v>
                </c:pt>
                <c:pt idx="822">
                  <c:v>17.012190578846599</c:v>
                </c:pt>
                <c:pt idx="823">
                  <c:v>17.023522795988601</c:v>
                </c:pt>
                <c:pt idx="824">
                  <c:v>17.030987977288699</c:v>
                </c:pt>
                <c:pt idx="825">
                  <c:v>17.0287360007373</c:v>
                </c:pt>
                <c:pt idx="826">
                  <c:v>17.0279236337092</c:v>
                </c:pt>
                <c:pt idx="827">
                  <c:v>17.0326988961972</c:v>
                </c:pt>
                <c:pt idx="828">
                  <c:v>17.015248250769002</c:v>
                </c:pt>
                <c:pt idx="829">
                  <c:v>17.0299398016633</c:v>
                </c:pt>
                <c:pt idx="830">
                  <c:v>17.0034419020595</c:v>
                </c:pt>
                <c:pt idx="831">
                  <c:v>17.059304892810399</c:v>
                </c:pt>
                <c:pt idx="832">
                  <c:v>17.018417374156801</c:v>
                </c:pt>
                <c:pt idx="833">
                  <c:v>17.001207244798898</c:v>
                </c:pt>
                <c:pt idx="834">
                  <c:v>17.0291036893402</c:v>
                </c:pt>
                <c:pt idx="835">
                  <c:v>17.045508582722899</c:v>
                </c:pt>
                <c:pt idx="836">
                  <c:v>17.058598844265401</c:v>
                </c:pt>
                <c:pt idx="837">
                  <c:v>17.074977648589599</c:v>
                </c:pt>
                <c:pt idx="838">
                  <c:v>17.084203148410001</c:v>
                </c:pt>
                <c:pt idx="839">
                  <c:v>17.113540701074399</c:v>
                </c:pt>
                <c:pt idx="840">
                  <c:v>17.037705850182</c:v>
                </c:pt>
                <c:pt idx="841">
                  <c:v>17.088386230889402</c:v>
                </c:pt>
                <c:pt idx="842">
                  <c:v>17.074793189896599</c:v>
                </c:pt>
                <c:pt idx="843">
                  <c:v>17.068560403769599</c:v>
                </c:pt>
                <c:pt idx="844">
                  <c:v>17.064787593560599</c:v>
                </c:pt>
                <c:pt idx="845">
                  <c:v>17.083519573521802</c:v>
                </c:pt>
                <c:pt idx="846">
                  <c:v>17.090717541689099</c:v>
                </c:pt>
                <c:pt idx="847">
                  <c:v>17.074178648308301</c:v>
                </c:pt>
                <c:pt idx="848">
                  <c:v>17.0092861868055</c:v>
                </c:pt>
                <c:pt idx="849">
                  <c:v>17.051675129847599</c:v>
                </c:pt>
                <c:pt idx="850">
                  <c:v>17.037008957884701</c:v>
                </c:pt>
                <c:pt idx="851">
                  <c:v>17.057684643342299</c:v>
                </c:pt>
                <c:pt idx="852">
                  <c:v>17.069848512798998</c:v>
                </c:pt>
                <c:pt idx="853">
                  <c:v>16.998871623819198</c:v>
                </c:pt>
                <c:pt idx="854">
                  <c:v>17.022908463250999</c:v>
                </c:pt>
                <c:pt idx="855">
                  <c:v>17.045066031816599</c:v>
                </c:pt>
                <c:pt idx="856">
                  <c:v>17.034313433225002</c:v>
                </c:pt>
                <c:pt idx="857">
                  <c:v>17.061218499361701</c:v>
                </c:pt>
                <c:pt idx="858">
                  <c:v>17.087166516407201</c:v>
                </c:pt>
                <c:pt idx="859">
                  <c:v>17.054488049455198</c:v>
                </c:pt>
                <c:pt idx="860">
                  <c:v>17.053087436993401</c:v>
                </c:pt>
                <c:pt idx="861">
                  <c:v>17.0890812935795</c:v>
                </c:pt>
                <c:pt idx="862">
                  <c:v>17.050763801338402</c:v>
                </c:pt>
                <c:pt idx="863">
                  <c:v>17.0658286932461</c:v>
                </c:pt>
                <c:pt idx="864">
                  <c:v>17.0835686903816</c:v>
                </c:pt>
                <c:pt idx="865">
                  <c:v>17.096596345254</c:v>
                </c:pt>
                <c:pt idx="866">
                  <c:v>17.0820256944275</c:v>
                </c:pt>
                <c:pt idx="867">
                  <c:v>17.071042950687801</c:v>
                </c:pt>
                <c:pt idx="868">
                  <c:v>17.0887105094967</c:v>
                </c:pt>
                <c:pt idx="869">
                  <c:v>16.997885253412601</c:v>
                </c:pt>
                <c:pt idx="870">
                  <c:v>17.0492961778709</c:v>
                </c:pt>
                <c:pt idx="871">
                  <c:v>17.0068176630705</c:v>
                </c:pt>
                <c:pt idx="872">
                  <c:v>17.078692590690501</c:v>
                </c:pt>
                <c:pt idx="873">
                  <c:v>17.055362063468799</c:v>
                </c:pt>
                <c:pt idx="874">
                  <c:v>17.066352434118201</c:v>
                </c:pt>
                <c:pt idx="875">
                  <c:v>17.070584458274901</c:v>
                </c:pt>
                <c:pt idx="876">
                  <c:v>17.072347702939702</c:v>
                </c:pt>
                <c:pt idx="877">
                  <c:v>17.0589813089092</c:v>
                </c:pt>
                <c:pt idx="878">
                  <c:v>17.101857706339398</c:v>
                </c:pt>
                <c:pt idx="879">
                  <c:v>17.07021150093</c:v>
                </c:pt>
                <c:pt idx="880">
                  <c:v>17.067570770378602</c:v>
                </c:pt>
                <c:pt idx="881">
                  <c:v>17.1123004320152</c:v>
                </c:pt>
                <c:pt idx="882">
                  <c:v>17.1256153566896</c:v>
                </c:pt>
                <c:pt idx="883">
                  <c:v>17.091772716248599</c:v>
                </c:pt>
                <c:pt idx="884">
                  <c:v>17.117829475824699</c:v>
                </c:pt>
                <c:pt idx="885">
                  <c:v>17.071963179364499</c:v>
                </c:pt>
                <c:pt idx="886">
                  <c:v>17.047568186541199</c:v>
                </c:pt>
                <c:pt idx="887">
                  <c:v>17.0217887019286</c:v>
                </c:pt>
                <c:pt idx="888">
                  <c:v>17.066885277495199</c:v>
                </c:pt>
                <c:pt idx="889">
                  <c:v>17.096807971076</c:v>
                </c:pt>
                <c:pt idx="890">
                  <c:v>17.068193075483901</c:v>
                </c:pt>
                <c:pt idx="891">
                  <c:v>17.127959019070602</c:v>
                </c:pt>
                <c:pt idx="892">
                  <c:v>17.119513236924899</c:v>
                </c:pt>
                <c:pt idx="893">
                  <c:v>17.144012766979401</c:v>
                </c:pt>
                <c:pt idx="894">
                  <c:v>17.125594317235102</c:v>
                </c:pt>
                <c:pt idx="895">
                  <c:v>17.1295634180394</c:v>
                </c:pt>
                <c:pt idx="896">
                  <c:v>17.105630081837401</c:v>
                </c:pt>
                <c:pt idx="897">
                  <c:v>17.093283362208599</c:v>
                </c:pt>
                <c:pt idx="898">
                  <c:v>17.098153335559999</c:v>
                </c:pt>
                <c:pt idx="899">
                  <c:v>17.0797641000153</c:v>
                </c:pt>
                <c:pt idx="900">
                  <c:v>17.188354658609001</c:v>
                </c:pt>
                <c:pt idx="901">
                  <c:v>17.176631815594401</c:v>
                </c:pt>
                <c:pt idx="902">
                  <c:v>17.178211109736399</c:v>
                </c:pt>
                <c:pt idx="903">
                  <c:v>17.151465744340499</c:v>
                </c:pt>
                <c:pt idx="904">
                  <c:v>17.0180617720881</c:v>
                </c:pt>
                <c:pt idx="905">
                  <c:v>16.985006033566101</c:v>
                </c:pt>
                <c:pt idx="906">
                  <c:v>17.0559386257111</c:v>
                </c:pt>
                <c:pt idx="907">
                  <c:v>17.044668612990002</c:v>
                </c:pt>
                <c:pt idx="908">
                  <c:v>17.060736908389401</c:v>
                </c:pt>
                <c:pt idx="909">
                  <c:v>17.043913360102302</c:v>
                </c:pt>
                <c:pt idx="910">
                  <c:v>17.007742935193999</c:v>
                </c:pt>
                <c:pt idx="911">
                  <c:v>17.055952142544999</c:v>
                </c:pt>
                <c:pt idx="912">
                  <c:v>17.065962412814301</c:v>
                </c:pt>
                <c:pt idx="913">
                  <c:v>17.088422293072998</c:v>
                </c:pt>
                <c:pt idx="914">
                  <c:v>17.068970669320901</c:v>
                </c:pt>
                <c:pt idx="915">
                  <c:v>17.051599184893298</c:v>
                </c:pt>
                <c:pt idx="916">
                  <c:v>17.051166795765202</c:v>
                </c:pt>
                <c:pt idx="917">
                  <c:v>17.082160289933899</c:v>
                </c:pt>
                <c:pt idx="918">
                  <c:v>17.035645472265902</c:v>
                </c:pt>
                <c:pt idx="919">
                  <c:v>17.078124532903701</c:v>
                </c:pt>
                <c:pt idx="920">
                  <c:v>17.0856870595034</c:v>
                </c:pt>
                <c:pt idx="921">
                  <c:v>17.0715922570628</c:v>
                </c:pt>
                <c:pt idx="922">
                  <c:v>17.106284094650999</c:v>
                </c:pt>
                <c:pt idx="923">
                  <c:v>17.090754648656901</c:v>
                </c:pt>
                <c:pt idx="924">
                  <c:v>17.133227858701002</c:v>
                </c:pt>
                <c:pt idx="925">
                  <c:v>17.004477410855699</c:v>
                </c:pt>
                <c:pt idx="926">
                  <c:v>17.0598291658745</c:v>
                </c:pt>
                <c:pt idx="927">
                  <c:v>17.058426724744098</c:v>
                </c:pt>
                <c:pt idx="928">
                  <c:v>17.068969837580099</c:v>
                </c:pt>
                <c:pt idx="929">
                  <c:v>17.060895483873601</c:v>
                </c:pt>
                <c:pt idx="930">
                  <c:v>17.092419115577599</c:v>
                </c:pt>
                <c:pt idx="931">
                  <c:v>17.059501855794199</c:v>
                </c:pt>
                <c:pt idx="932">
                  <c:v>17.045947523163999</c:v>
                </c:pt>
                <c:pt idx="933">
                  <c:v>17.022010234647698</c:v>
                </c:pt>
                <c:pt idx="934">
                  <c:v>17.103268369078499</c:v>
                </c:pt>
                <c:pt idx="935">
                  <c:v>17.105346513182401</c:v>
                </c:pt>
                <c:pt idx="936">
                  <c:v>17.097172044722001</c:v>
                </c:pt>
                <c:pt idx="937">
                  <c:v>17.100559580832201</c:v>
                </c:pt>
                <c:pt idx="938">
                  <c:v>17.108201936070699</c:v>
                </c:pt>
                <c:pt idx="939">
                  <c:v>17.0897945534538</c:v>
                </c:pt>
                <c:pt idx="940">
                  <c:v>17.011958855420801</c:v>
                </c:pt>
                <c:pt idx="941">
                  <c:v>17.064638124896401</c:v>
                </c:pt>
                <c:pt idx="942">
                  <c:v>16.992473305208701</c:v>
                </c:pt>
                <c:pt idx="943">
                  <c:v>17.035115694703101</c:v>
                </c:pt>
                <c:pt idx="944">
                  <c:v>17.093494284090099</c:v>
                </c:pt>
                <c:pt idx="945">
                  <c:v>17.124558750602699</c:v>
                </c:pt>
                <c:pt idx="946">
                  <c:v>17.1131288104026</c:v>
                </c:pt>
                <c:pt idx="947">
                  <c:v>17.088746852891401</c:v>
                </c:pt>
                <c:pt idx="948">
                  <c:v>17.084938771918701</c:v>
                </c:pt>
                <c:pt idx="949">
                  <c:v>17.091072291199701</c:v>
                </c:pt>
                <c:pt idx="950">
                  <c:v>17.120714779895302</c:v>
                </c:pt>
                <c:pt idx="951">
                  <c:v>17.124889506121999</c:v>
                </c:pt>
                <c:pt idx="952">
                  <c:v>17.121208003803499</c:v>
                </c:pt>
                <c:pt idx="953">
                  <c:v>17.133427347580199</c:v>
                </c:pt>
                <c:pt idx="954">
                  <c:v>17.121955667188399</c:v>
                </c:pt>
                <c:pt idx="955">
                  <c:v>17.0812479087963</c:v>
                </c:pt>
                <c:pt idx="956">
                  <c:v>17.137795356035699</c:v>
                </c:pt>
                <c:pt idx="957">
                  <c:v>17.147814658373498</c:v>
                </c:pt>
                <c:pt idx="958">
                  <c:v>17.1787784624333</c:v>
                </c:pt>
                <c:pt idx="959">
                  <c:v>17.1845103622104</c:v>
                </c:pt>
                <c:pt idx="960">
                  <c:v>16.9704069302881</c:v>
                </c:pt>
                <c:pt idx="961">
                  <c:v>17.0438103572607</c:v>
                </c:pt>
                <c:pt idx="962">
                  <c:v>17.023940098875499</c:v>
                </c:pt>
                <c:pt idx="963">
                  <c:v>17.0591729233597</c:v>
                </c:pt>
                <c:pt idx="964">
                  <c:v>17.003369105209501</c:v>
                </c:pt>
                <c:pt idx="965">
                  <c:v>17.0754802254278</c:v>
                </c:pt>
                <c:pt idx="966">
                  <c:v>17.075913544042098</c:v>
                </c:pt>
                <c:pt idx="967">
                  <c:v>17.0545617366068</c:v>
                </c:pt>
                <c:pt idx="968">
                  <c:v>17.045118030937601</c:v>
                </c:pt>
                <c:pt idx="969">
                  <c:v>17.118379931795001</c:v>
                </c:pt>
                <c:pt idx="970">
                  <c:v>17.134674713672599</c:v>
                </c:pt>
                <c:pt idx="971">
                  <c:v>17.099024013568702</c:v>
                </c:pt>
                <c:pt idx="972">
                  <c:v>17.0920215549354</c:v>
                </c:pt>
                <c:pt idx="973">
                  <c:v>17.095279824271898</c:v>
                </c:pt>
                <c:pt idx="974">
                  <c:v>17.116018937653099</c:v>
                </c:pt>
                <c:pt idx="975">
                  <c:v>16.991830472030099</c:v>
                </c:pt>
                <c:pt idx="976">
                  <c:v>17.088682293175399</c:v>
                </c:pt>
                <c:pt idx="977">
                  <c:v>17.0483068454025</c:v>
                </c:pt>
                <c:pt idx="978">
                  <c:v>17.053348525619</c:v>
                </c:pt>
                <c:pt idx="979">
                  <c:v>17.1277978921743</c:v>
                </c:pt>
                <c:pt idx="980">
                  <c:v>17.130231346663798</c:v>
                </c:pt>
                <c:pt idx="981">
                  <c:v>17.091205141573202</c:v>
                </c:pt>
                <c:pt idx="982">
                  <c:v>17.0979582738454</c:v>
                </c:pt>
                <c:pt idx="983">
                  <c:v>17.109437886822398</c:v>
                </c:pt>
                <c:pt idx="984">
                  <c:v>17.123969250379002</c:v>
                </c:pt>
                <c:pt idx="985">
                  <c:v>17.116719554078301</c:v>
                </c:pt>
                <c:pt idx="986">
                  <c:v>17.130448554494599</c:v>
                </c:pt>
                <c:pt idx="987">
                  <c:v>17.0635144475287</c:v>
                </c:pt>
                <c:pt idx="988">
                  <c:v>17.112654310342599</c:v>
                </c:pt>
                <c:pt idx="989">
                  <c:v>17.079949164260601</c:v>
                </c:pt>
                <c:pt idx="990">
                  <c:v>17.0601697142076</c:v>
                </c:pt>
                <c:pt idx="991">
                  <c:v>17.1713200349527</c:v>
                </c:pt>
                <c:pt idx="992">
                  <c:v>17.130909142020201</c:v>
                </c:pt>
                <c:pt idx="993">
                  <c:v>17.167356472054902</c:v>
                </c:pt>
                <c:pt idx="994">
                  <c:v>17.195597702880601</c:v>
                </c:pt>
                <c:pt idx="995">
                  <c:v>17.022278588604401</c:v>
                </c:pt>
                <c:pt idx="996">
                  <c:v>17.0418706405781</c:v>
                </c:pt>
                <c:pt idx="997">
                  <c:v>16.9995257241847</c:v>
                </c:pt>
                <c:pt idx="998">
                  <c:v>17.0391220504833</c:v>
                </c:pt>
                <c:pt idx="999">
                  <c:v>17.110915321712401</c:v>
                </c:pt>
                <c:pt idx="1000">
                  <c:v>17.116251751224901</c:v>
                </c:pt>
                <c:pt idx="1001">
                  <c:v>17.092067058577801</c:v>
                </c:pt>
                <c:pt idx="1002">
                  <c:v>17.111506489441901</c:v>
                </c:pt>
                <c:pt idx="1003">
                  <c:v>17.078580640212699</c:v>
                </c:pt>
                <c:pt idx="1004">
                  <c:v>17.107678666260899</c:v>
                </c:pt>
                <c:pt idx="1005">
                  <c:v>17.111651335592299</c:v>
                </c:pt>
                <c:pt idx="1006">
                  <c:v>17.111386441691899</c:v>
                </c:pt>
                <c:pt idx="1007">
                  <c:v>17.090491607427399</c:v>
                </c:pt>
                <c:pt idx="1008">
                  <c:v>17.061975688918199</c:v>
                </c:pt>
                <c:pt idx="1009">
                  <c:v>17.108917001306299</c:v>
                </c:pt>
                <c:pt idx="1010">
                  <c:v>17.092922046157099</c:v>
                </c:pt>
                <c:pt idx="1011">
                  <c:v>17.158469585659802</c:v>
                </c:pt>
                <c:pt idx="1012">
                  <c:v>17.184453822518201</c:v>
                </c:pt>
                <c:pt idx="1013">
                  <c:v>17.144440226874799</c:v>
                </c:pt>
                <c:pt idx="1014">
                  <c:v>17.190889180021799</c:v>
                </c:pt>
                <c:pt idx="1015">
                  <c:v>17.078089973611601</c:v>
                </c:pt>
                <c:pt idx="1016">
                  <c:v>17.049514140884401</c:v>
                </c:pt>
                <c:pt idx="1017">
                  <c:v>17.052111193991301</c:v>
                </c:pt>
                <c:pt idx="1018">
                  <c:v>17.094809066481002</c:v>
                </c:pt>
                <c:pt idx="1019">
                  <c:v>17.083008520937501</c:v>
                </c:pt>
                <c:pt idx="1020">
                  <c:v>17.055523629770899</c:v>
                </c:pt>
                <c:pt idx="1021">
                  <c:v>17.170393031579898</c:v>
                </c:pt>
                <c:pt idx="1022">
                  <c:v>17.167545162506201</c:v>
                </c:pt>
                <c:pt idx="1023">
                  <c:v>17.251667857840602</c:v>
                </c:pt>
                <c:pt idx="1024">
                  <c:v>17.195588908644002</c:v>
                </c:pt>
                <c:pt idx="1025">
                  <c:v>17.186263814678199</c:v>
                </c:pt>
                <c:pt idx="1026">
                  <c:v>17.264673594143002</c:v>
                </c:pt>
                <c:pt idx="1027">
                  <c:v>17.297176327736899</c:v>
                </c:pt>
                <c:pt idx="1028">
                  <c:v>17.267950076112701</c:v>
                </c:pt>
                <c:pt idx="1029">
                  <c:v>17.250373424400799</c:v>
                </c:pt>
                <c:pt idx="1030">
                  <c:v>17.288577399892301</c:v>
                </c:pt>
                <c:pt idx="1031">
                  <c:v>17.294891015948799</c:v>
                </c:pt>
                <c:pt idx="1032">
                  <c:v>17.279748235757101</c:v>
                </c:pt>
                <c:pt idx="1033">
                  <c:v>17.266228439298001</c:v>
                </c:pt>
                <c:pt idx="1034">
                  <c:v>17.3514550484675</c:v>
                </c:pt>
                <c:pt idx="1035">
                  <c:v>17.357003399847802</c:v>
                </c:pt>
                <c:pt idx="1036">
                  <c:v>16.651376310243599</c:v>
                </c:pt>
                <c:pt idx="1037">
                  <c:v>16.793977465981101</c:v>
                </c:pt>
                <c:pt idx="1038">
                  <c:v>16.909150323239199</c:v>
                </c:pt>
                <c:pt idx="1039">
                  <c:v>16.975216158739499</c:v>
                </c:pt>
                <c:pt idx="1040">
                  <c:v>16.7421662130897</c:v>
                </c:pt>
                <c:pt idx="1041">
                  <c:v>17.0376439272497</c:v>
                </c:pt>
                <c:pt idx="1042">
                  <c:v>17.036250379958499</c:v>
                </c:pt>
                <c:pt idx="1043">
                  <c:v>17.0770894806491</c:v>
                </c:pt>
                <c:pt idx="1044">
                  <c:v>17.0228030296574</c:v>
                </c:pt>
                <c:pt idx="1045">
                  <c:v>17.076956969326801</c:v>
                </c:pt>
                <c:pt idx="1046">
                  <c:v>17.168173010689099</c:v>
                </c:pt>
                <c:pt idx="1047">
                  <c:v>17.240182879408199</c:v>
                </c:pt>
                <c:pt idx="1048">
                  <c:v>17.250212128645799</c:v>
                </c:pt>
                <c:pt idx="1049">
                  <c:v>17.229939856770802</c:v>
                </c:pt>
                <c:pt idx="1050">
                  <c:v>17.141396562736599</c:v>
                </c:pt>
                <c:pt idx="1051">
                  <c:v>17.170356413073598</c:v>
                </c:pt>
                <c:pt idx="1052">
                  <c:v>17.179581527966999</c:v>
                </c:pt>
                <c:pt idx="1053">
                  <c:v>17.2325065063972</c:v>
                </c:pt>
              </c:numCache>
            </c:numRef>
          </c:yVal>
          <c:smooth val="0"/>
          <c:extLst>
            <c:ext xmlns:c16="http://schemas.microsoft.com/office/drawing/2014/chart" uri="{C3380CC4-5D6E-409C-BE32-E72D297353CC}">
              <c16:uniqueId val="{00000001-1B24-4E96-A7A7-ACF43C7BEAD8}"/>
            </c:ext>
          </c:extLst>
        </c:ser>
        <c:dLbls>
          <c:showLegendKey val="0"/>
          <c:showVal val="0"/>
          <c:showCatName val="0"/>
          <c:showSerName val="0"/>
          <c:showPercent val="0"/>
          <c:showBubbleSize val="0"/>
        </c:dLbls>
        <c:axId val="752093328"/>
        <c:axId val="752093656"/>
      </c:scatterChart>
      <c:valAx>
        <c:axId val="752093328"/>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2093656"/>
        <c:crosses val="autoZero"/>
        <c:crossBetween val="midCat"/>
      </c:valAx>
      <c:valAx>
        <c:axId val="752093656"/>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2093328"/>
        <c:crosses val="autoZero"/>
        <c:crossBetween val="midCat"/>
      </c:valAx>
      <c:spPr>
        <a:noFill/>
        <a:ln>
          <a:noFill/>
        </a:ln>
        <a:effectLst/>
      </c:spPr>
    </c:plotArea>
    <c:legend>
      <c:legendPos val="r"/>
      <c:layout>
        <c:manualLayout>
          <c:xMode val="edge"/>
          <c:yMode val="edge"/>
          <c:x val="0.70683688582262694"/>
          <c:y val="0.70043142380481793"/>
          <c:w val="0.13968590883212306"/>
          <c:h val="9.109375498103222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D88F8-C3E4-47B5-97FE-5FD6E05CB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2019-11-08T02:31:00Z</dcterms:created>
  <dcterms:modified xsi:type="dcterms:W3CDTF">2019-11-08T02:31:00Z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