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7B1A9" w14:textId="0F4FD90F" w:rsidR="00106DBD" w:rsidRDefault="00106DBD" w:rsidP="00106DBD">
      <w:pPr>
        <w:pStyle w:val="CRCoverPage"/>
        <w:tabs>
          <w:tab w:val="right" w:pos="9639"/>
        </w:tabs>
        <w:spacing w:after="0"/>
        <w:rPr>
          <w:b/>
          <w:i/>
          <w:noProof/>
          <w:sz w:val="28"/>
        </w:rPr>
      </w:pPr>
      <w:bookmarkStart w:id="0" w:name="_Toc11686447"/>
      <w:bookmarkStart w:id="1" w:name="_Toc13079971"/>
      <w:bookmarkStart w:id="2" w:name="_GoBack"/>
      <w:bookmarkEnd w:id="2"/>
      <w:r>
        <w:rPr>
          <w:b/>
          <w:noProof/>
          <w:sz w:val="24"/>
        </w:rPr>
        <w:t>3GPP TSG-RAN WG4 Meeting #92</w:t>
      </w:r>
      <w:r>
        <w:rPr>
          <w:b/>
          <w:i/>
          <w:noProof/>
          <w:sz w:val="28"/>
        </w:rPr>
        <w:tab/>
      </w:r>
      <w:r w:rsidR="002C3FBF" w:rsidRPr="002C3FBF">
        <w:rPr>
          <w:b/>
          <w:i/>
          <w:noProof/>
          <w:sz w:val="28"/>
        </w:rPr>
        <w:t>R4-</w:t>
      </w:r>
      <w:r w:rsidR="00B87953">
        <w:rPr>
          <w:b/>
          <w:i/>
          <w:noProof/>
          <w:sz w:val="28"/>
        </w:rPr>
        <w:t>1910432</w:t>
      </w:r>
    </w:p>
    <w:p w14:paraId="54D78938" w14:textId="77777777" w:rsidR="00106DBD" w:rsidRDefault="00106DBD" w:rsidP="00106DBD">
      <w:pPr>
        <w:pStyle w:val="CRCoverPage"/>
        <w:outlineLvl w:val="0"/>
        <w:rPr>
          <w:b/>
          <w:noProof/>
          <w:sz w:val="24"/>
        </w:rPr>
      </w:pPr>
      <w:r>
        <w:rPr>
          <w:b/>
          <w:noProof/>
          <w:sz w:val="24"/>
        </w:rPr>
        <w:t>Ljubljana, Slovenia, August 26 – 30,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06DBD" w14:paraId="0E0B6BFD" w14:textId="77777777" w:rsidTr="00E53531">
        <w:tc>
          <w:tcPr>
            <w:tcW w:w="9641" w:type="dxa"/>
            <w:gridSpan w:val="9"/>
            <w:tcBorders>
              <w:top w:val="single" w:sz="4" w:space="0" w:color="auto"/>
              <w:left w:val="single" w:sz="4" w:space="0" w:color="auto"/>
              <w:bottom w:val="nil"/>
              <w:right w:val="single" w:sz="4" w:space="0" w:color="auto"/>
            </w:tcBorders>
            <w:hideMark/>
          </w:tcPr>
          <w:p w14:paraId="6BB807AD" w14:textId="77777777" w:rsidR="00106DBD" w:rsidRDefault="00106DBD" w:rsidP="00E53531">
            <w:pPr>
              <w:pStyle w:val="CRCoverPage"/>
              <w:spacing w:after="0"/>
              <w:jc w:val="right"/>
              <w:rPr>
                <w:i/>
                <w:noProof/>
                <w:lang w:eastAsia="fr-FR"/>
              </w:rPr>
            </w:pPr>
            <w:r>
              <w:rPr>
                <w:i/>
                <w:noProof/>
                <w:sz w:val="14"/>
                <w:lang w:eastAsia="fr-FR"/>
              </w:rPr>
              <w:t>CR-Form-v12.0</w:t>
            </w:r>
          </w:p>
        </w:tc>
      </w:tr>
      <w:tr w:rsidR="00106DBD" w14:paraId="4CE78F6D" w14:textId="77777777" w:rsidTr="00E53531">
        <w:tc>
          <w:tcPr>
            <w:tcW w:w="9641" w:type="dxa"/>
            <w:gridSpan w:val="9"/>
            <w:tcBorders>
              <w:top w:val="nil"/>
              <w:left w:val="single" w:sz="4" w:space="0" w:color="auto"/>
              <w:bottom w:val="nil"/>
              <w:right w:val="single" w:sz="4" w:space="0" w:color="auto"/>
            </w:tcBorders>
            <w:hideMark/>
          </w:tcPr>
          <w:p w14:paraId="673A915D" w14:textId="77777777" w:rsidR="00106DBD" w:rsidRDefault="00106DBD" w:rsidP="00E53531">
            <w:pPr>
              <w:pStyle w:val="CRCoverPage"/>
              <w:spacing w:after="0"/>
              <w:jc w:val="center"/>
              <w:rPr>
                <w:noProof/>
                <w:lang w:eastAsia="fr-FR"/>
              </w:rPr>
            </w:pPr>
            <w:r>
              <w:rPr>
                <w:b/>
                <w:noProof/>
                <w:sz w:val="32"/>
                <w:lang w:eastAsia="fr-FR"/>
              </w:rPr>
              <w:t>CHANGE REQUEST</w:t>
            </w:r>
          </w:p>
        </w:tc>
      </w:tr>
      <w:tr w:rsidR="00106DBD" w14:paraId="508FBA4F" w14:textId="77777777" w:rsidTr="00E53531">
        <w:tc>
          <w:tcPr>
            <w:tcW w:w="9641" w:type="dxa"/>
            <w:gridSpan w:val="9"/>
            <w:tcBorders>
              <w:top w:val="nil"/>
              <w:left w:val="single" w:sz="4" w:space="0" w:color="auto"/>
              <w:bottom w:val="nil"/>
              <w:right w:val="single" w:sz="4" w:space="0" w:color="auto"/>
            </w:tcBorders>
          </w:tcPr>
          <w:p w14:paraId="6A761EFD" w14:textId="77777777" w:rsidR="00106DBD" w:rsidRDefault="00106DBD" w:rsidP="00E53531">
            <w:pPr>
              <w:pStyle w:val="CRCoverPage"/>
              <w:spacing w:after="0"/>
              <w:rPr>
                <w:noProof/>
                <w:sz w:val="8"/>
                <w:szCs w:val="8"/>
                <w:lang w:eastAsia="fr-FR"/>
              </w:rPr>
            </w:pPr>
          </w:p>
        </w:tc>
      </w:tr>
      <w:tr w:rsidR="00106DBD" w14:paraId="270500F2" w14:textId="77777777" w:rsidTr="00E53531">
        <w:tc>
          <w:tcPr>
            <w:tcW w:w="142" w:type="dxa"/>
            <w:tcBorders>
              <w:top w:val="nil"/>
              <w:left w:val="single" w:sz="4" w:space="0" w:color="auto"/>
              <w:bottom w:val="nil"/>
              <w:right w:val="nil"/>
            </w:tcBorders>
          </w:tcPr>
          <w:p w14:paraId="34EB3FD8" w14:textId="77777777" w:rsidR="00106DBD" w:rsidRDefault="00106DBD" w:rsidP="00E53531">
            <w:pPr>
              <w:pStyle w:val="CRCoverPage"/>
              <w:spacing w:after="0"/>
              <w:jc w:val="right"/>
              <w:rPr>
                <w:noProof/>
                <w:lang w:eastAsia="fr-FR"/>
              </w:rPr>
            </w:pPr>
          </w:p>
        </w:tc>
        <w:tc>
          <w:tcPr>
            <w:tcW w:w="1559" w:type="dxa"/>
            <w:shd w:val="pct30" w:color="FFFF00" w:fill="auto"/>
            <w:hideMark/>
          </w:tcPr>
          <w:p w14:paraId="3FFCFE76" w14:textId="3D7DCA47" w:rsidR="00106DBD" w:rsidRDefault="00106DBD" w:rsidP="00E53531">
            <w:pPr>
              <w:pStyle w:val="CRCoverPage"/>
              <w:spacing w:after="0"/>
              <w:jc w:val="right"/>
              <w:rPr>
                <w:b/>
                <w:noProof/>
                <w:sz w:val="28"/>
                <w:lang w:eastAsia="fr-FR"/>
              </w:rPr>
            </w:pPr>
            <w:r>
              <w:rPr>
                <w:b/>
                <w:noProof/>
                <w:sz w:val="28"/>
                <w:lang w:eastAsia="fr-FR"/>
              </w:rPr>
              <w:t>38.104</w:t>
            </w:r>
          </w:p>
        </w:tc>
        <w:tc>
          <w:tcPr>
            <w:tcW w:w="709" w:type="dxa"/>
            <w:hideMark/>
          </w:tcPr>
          <w:p w14:paraId="67BAC929" w14:textId="77777777" w:rsidR="00106DBD" w:rsidRDefault="00106DBD" w:rsidP="00E53531">
            <w:pPr>
              <w:pStyle w:val="CRCoverPage"/>
              <w:spacing w:after="0"/>
              <w:jc w:val="center"/>
              <w:rPr>
                <w:noProof/>
                <w:lang w:eastAsia="fr-FR"/>
              </w:rPr>
            </w:pPr>
            <w:r>
              <w:rPr>
                <w:b/>
                <w:noProof/>
                <w:sz w:val="28"/>
                <w:lang w:eastAsia="fr-FR"/>
              </w:rPr>
              <w:t>CR</w:t>
            </w:r>
          </w:p>
        </w:tc>
        <w:tc>
          <w:tcPr>
            <w:tcW w:w="1276" w:type="dxa"/>
            <w:shd w:val="pct30" w:color="FFFF00" w:fill="auto"/>
            <w:hideMark/>
          </w:tcPr>
          <w:p w14:paraId="03C41100" w14:textId="77777777" w:rsidR="00106DBD" w:rsidRDefault="00106DBD" w:rsidP="00E53531">
            <w:pPr>
              <w:pStyle w:val="CRCoverPage"/>
              <w:spacing w:after="0"/>
              <w:rPr>
                <w:noProof/>
                <w:lang w:eastAsia="fr-FR"/>
              </w:rPr>
            </w:pPr>
          </w:p>
        </w:tc>
        <w:tc>
          <w:tcPr>
            <w:tcW w:w="709" w:type="dxa"/>
            <w:hideMark/>
          </w:tcPr>
          <w:p w14:paraId="13CCDE15" w14:textId="77777777" w:rsidR="00106DBD" w:rsidRDefault="00106DBD" w:rsidP="00E5353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5707E22" w14:textId="77777777" w:rsidR="00106DBD" w:rsidRDefault="00106DBD" w:rsidP="00E53531">
            <w:pPr>
              <w:pStyle w:val="CRCoverPage"/>
              <w:spacing w:after="0"/>
              <w:jc w:val="center"/>
              <w:rPr>
                <w:b/>
                <w:noProof/>
                <w:lang w:eastAsia="fr-FR"/>
              </w:rPr>
            </w:pPr>
          </w:p>
        </w:tc>
        <w:tc>
          <w:tcPr>
            <w:tcW w:w="2410" w:type="dxa"/>
            <w:hideMark/>
          </w:tcPr>
          <w:p w14:paraId="37A3A22A" w14:textId="77777777" w:rsidR="00106DBD" w:rsidRDefault="00106DBD" w:rsidP="00E5353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B90E77F" w14:textId="4B2C9B01" w:rsidR="00106DBD" w:rsidRDefault="00106DBD" w:rsidP="00E53531">
            <w:pPr>
              <w:pStyle w:val="CRCoverPage"/>
              <w:spacing w:after="0"/>
              <w:jc w:val="center"/>
              <w:rPr>
                <w:noProof/>
                <w:sz w:val="28"/>
                <w:lang w:eastAsia="fr-FR"/>
              </w:rPr>
            </w:pPr>
            <w:r>
              <w:rPr>
                <w:b/>
                <w:noProof/>
                <w:sz w:val="28"/>
                <w:lang w:eastAsia="fr-FR"/>
              </w:rPr>
              <w:t>15.6.0</w:t>
            </w:r>
          </w:p>
        </w:tc>
        <w:tc>
          <w:tcPr>
            <w:tcW w:w="143" w:type="dxa"/>
            <w:tcBorders>
              <w:top w:val="nil"/>
              <w:left w:val="nil"/>
              <w:bottom w:val="nil"/>
              <w:right w:val="single" w:sz="4" w:space="0" w:color="auto"/>
            </w:tcBorders>
          </w:tcPr>
          <w:p w14:paraId="210DBC7E" w14:textId="77777777" w:rsidR="00106DBD" w:rsidRDefault="00106DBD" w:rsidP="00E53531">
            <w:pPr>
              <w:pStyle w:val="CRCoverPage"/>
              <w:spacing w:after="0"/>
              <w:rPr>
                <w:noProof/>
                <w:lang w:eastAsia="fr-FR"/>
              </w:rPr>
            </w:pPr>
          </w:p>
        </w:tc>
      </w:tr>
      <w:tr w:rsidR="00106DBD" w14:paraId="180E9FE1" w14:textId="77777777" w:rsidTr="00E53531">
        <w:tc>
          <w:tcPr>
            <w:tcW w:w="9641" w:type="dxa"/>
            <w:gridSpan w:val="9"/>
            <w:tcBorders>
              <w:top w:val="nil"/>
              <w:left w:val="single" w:sz="4" w:space="0" w:color="auto"/>
              <w:bottom w:val="nil"/>
              <w:right w:val="single" w:sz="4" w:space="0" w:color="auto"/>
            </w:tcBorders>
          </w:tcPr>
          <w:p w14:paraId="06020F39" w14:textId="77777777" w:rsidR="00106DBD" w:rsidRDefault="00106DBD" w:rsidP="00E53531">
            <w:pPr>
              <w:pStyle w:val="CRCoverPage"/>
              <w:spacing w:after="0"/>
              <w:rPr>
                <w:noProof/>
                <w:lang w:eastAsia="fr-FR"/>
              </w:rPr>
            </w:pPr>
          </w:p>
        </w:tc>
      </w:tr>
      <w:tr w:rsidR="00106DBD" w14:paraId="2DB4D109" w14:textId="77777777" w:rsidTr="00E53531">
        <w:tc>
          <w:tcPr>
            <w:tcW w:w="9641" w:type="dxa"/>
            <w:gridSpan w:val="9"/>
            <w:tcBorders>
              <w:top w:val="single" w:sz="4" w:space="0" w:color="auto"/>
              <w:left w:val="nil"/>
              <w:bottom w:val="nil"/>
              <w:right w:val="nil"/>
            </w:tcBorders>
            <w:hideMark/>
          </w:tcPr>
          <w:p w14:paraId="041827A0" w14:textId="77777777" w:rsidR="00106DBD" w:rsidRDefault="00106DBD" w:rsidP="00E53531">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106DBD" w14:paraId="57DA88D4" w14:textId="77777777" w:rsidTr="00E53531">
        <w:tc>
          <w:tcPr>
            <w:tcW w:w="9641" w:type="dxa"/>
            <w:gridSpan w:val="9"/>
          </w:tcPr>
          <w:p w14:paraId="0CC40AAF" w14:textId="77777777" w:rsidR="00106DBD" w:rsidRDefault="00106DBD" w:rsidP="00E53531">
            <w:pPr>
              <w:pStyle w:val="CRCoverPage"/>
              <w:spacing w:after="0"/>
              <w:rPr>
                <w:noProof/>
                <w:sz w:val="8"/>
                <w:szCs w:val="8"/>
                <w:lang w:eastAsia="fr-FR"/>
              </w:rPr>
            </w:pPr>
          </w:p>
        </w:tc>
      </w:tr>
    </w:tbl>
    <w:p w14:paraId="75C02220" w14:textId="77777777" w:rsidR="00106DBD" w:rsidRDefault="00106DBD" w:rsidP="00106D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06DBD" w14:paraId="7BAC557E" w14:textId="77777777" w:rsidTr="00E53531">
        <w:tc>
          <w:tcPr>
            <w:tcW w:w="2835" w:type="dxa"/>
            <w:hideMark/>
          </w:tcPr>
          <w:p w14:paraId="66EA2227" w14:textId="77777777" w:rsidR="00106DBD" w:rsidRDefault="00106DBD" w:rsidP="00E53531">
            <w:pPr>
              <w:pStyle w:val="CRCoverPage"/>
              <w:tabs>
                <w:tab w:val="right" w:pos="2751"/>
              </w:tabs>
              <w:spacing w:after="0"/>
              <w:rPr>
                <w:b/>
                <w:i/>
                <w:noProof/>
                <w:lang w:eastAsia="fr-FR"/>
              </w:rPr>
            </w:pPr>
            <w:r>
              <w:rPr>
                <w:b/>
                <w:i/>
                <w:noProof/>
                <w:lang w:eastAsia="fr-FR"/>
              </w:rPr>
              <w:t>Proposed change affects:</w:t>
            </w:r>
          </w:p>
        </w:tc>
        <w:tc>
          <w:tcPr>
            <w:tcW w:w="1418" w:type="dxa"/>
            <w:hideMark/>
          </w:tcPr>
          <w:p w14:paraId="3F2D2E2D" w14:textId="77777777" w:rsidR="00106DBD" w:rsidRDefault="00106DBD" w:rsidP="00E5353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13F6D" w14:textId="77777777" w:rsidR="00106DBD" w:rsidRDefault="00106DBD" w:rsidP="00E5353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EFB1297" w14:textId="77777777" w:rsidR="00106DBD" w:rsidRDefault="00106DBD" w:rsidP="00E5353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4E41A" w14:textId="77777777" w:rsidR="00106DBD" w:rsidRDefault="00106DBD" w:rsidP="00E53531">
            <w:pPr>
              <w:pStyle w:val="CRCoverPage"/>
              <w:spacing w:after="0"/>
              <w:jc w:val="center"/>
              <w:rPr>
                <w:b/>
                <w:caps/>
                <w:noProof/>
                <w:lang w:eastAsia="fr-FR"/>
              </w:rPr>
            </w:pPr>
          </w:p>
        </w:tc>
        <w:tc>
          <w:tcPr>
            <w:tcW w:w="2126" w:type="dxa"/>
            <w:hideMark/>
          </w:tcPr>
          <w:p w14:paraId="53AF8A97" w14:textId="77777777" w:rsidR="00106DBD" w:rsidRDefault="00106DBD" w:rsidP="00E5353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4B832" w14:textId="77777777" w:rsidR="00106DBD" w:rsidRDefault="00106DBD" w:rsidP="00E53531">
            <w:pPr>
              <w:pStyle w:val="CRCoverPage"/>
              <w:spacing w:after="0"/>
              <w:jc w:val="center"/>
              <w:rPr>
                <w:b/>
                <w:caps/>
                <w:noProof/>
                <w:lang w:eastAsia="fr-FR"/>
              </w:rPr>
            </w:pPr>
            <w:r>
              <w:rPr>
                <w:b/>
                <w:caps/>
                <w:noProof/>
                <w:lang w:eastAsia="fr-FR"/>
              </w:rPr>
              <w:t>x</w:t>
            </w:r>
          </w:p>
        </w:tc>
        <w:tc>
          <w:tcPr>
            <w:tcW w:w="1418" w:type="dxa"/>
            <w:hideMark/>
          </w:tcPr>
          <w:p w14:paraId="02FB1AE1" w14:textId="77777777" w:rsidR="00106DBD" w:rsidRDefault="00106DBD" w:rsidP="00E5353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2CC81" w14:textId="77777777" w:rsidR="00106DBD" w:rsidRDefault="00106DBD" w:rsidP="00E53531">
            <w:pPr>
              <w:pStyle w:val="CRCoverPage"/>
              <w:spacing w:after="0"/>
              <w:jc w:val="center"/>
              <w:rPr>
                <w:b/>
                <w:bCs/>
                <w:caps/>
                <w:noProof/>
                <w:lang w:eastAsia="fr-FR"/>
              </w:rPr>
            </w:pPr>
          </w:p>
        </w:tc>
      </w:tr>
    </w:tbl>
    <w:p w14:paraId="1D58B172" w14:textId="77777777" w:rsidR="00106DBD" w:rsidRDefault="00106DBD" w:rsidP="00106D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06DBD" w14:paraId="76A44A9E" w14:textId="77777777" w:rsidTr="00E53531">
        <w:tc>
          <w:tcPr>
            <w:tcW w:w="9640" w:type="dxa"/>
            <w:gridSpan w:val="11"/>
          </w:tcPr>
          <w:p w14:paraId="6E9C20D4" w14:textId="77777777" w:rsidR="00106DBD" w:rsidRDefault="00106DBD" w:rsidP="00E53531">
            <w:pPr>
              <w:pStyle w:val="CRCoverPage"/>
              <w:spacing w:after="0"/>
              <w:rPr>
                <w:noProof/>
                <w:sz w:val="8"/>
                <w:szCs w:val="8"/>
                <w:lang w:eastAsia="fr-FR"/>
              </w:rPr>
            </w:pPr>
          </w:p>
        </w:tc>
      </w:tr>
      <w:tr w:rsidR="00106DBD" w14:paraId="10CE9D96" w14:textId="77777777" w:rsidTr="00E53531">
        <w:tc>
          <w:tcPr>
            <w:tcW w:w="1843" w:type="dxa"/>
            <w:tcBorders>
              <w:top w:val="single" w:sz="4" w:space="0" w:color="auto"/>
              <w:left w:val="single" w:sz="4" w:space="0" w:color="auto"/>
              <w:bottom w:val="nil"/>
              <w:right w:val="nil"/>
            </w:tcBorders>
            <w:hideMark/>
          </w:tcPr>
          <w:p w14:paraId="17CF74EE" w14:textId="77777777" w:rsidR="00106DBD" w:rsidRDefault="00106DBD" w:rsidP="00E53531">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CC586BC" w14:textId="211AE8D2" w:rsidR="00106DBD" w:rsidRDefault="004B1DEE" w:rsidP="00E53531">
            <w:pPr>
              <w:pStyle w:val="CRCoverPage"/>
              <w:spacing w:after="0"/>
              <w:ind w:left="100"/>
              <w:rPr>
                <w:noProof/>
                <w:lang w:eastAsia="fr-FR"/>
              </w:rPr>
            </w:pPr>
            <w:r>
              <w:rPr>
                <w:lang w:eastAsia="fr-FR"/>
              </w:rPr>
              <w:t>Corrections to</w:t>
            </w:r>
            <w:r w:rsidR="00106DBD">
              <w:rPr>
                <w:lang w:eastAsia="fr-FR"/>
              </w:rPr>
              <w:t xml:space="preserve"> EVM calculations in </w:t>
            </w:r>
            <w:r w:rsidR="00106DBD" w:rsidRPr="007B1EB6">
              <w:rPr>
                <w:lang w:eastAsia="fr-FR"/>
              </w:rPr>
              <w:t>38.1</w:t>
            </w:r>
            <w:r w:rsidR="00B87953">
              <w:rPr>
                <w:lang w:eastAsia="fr-FR"/>
              </w:rPr>
              <w:t>04</w:t>
            </w:r>
            <w:r w:rsidR="00106DBD" w:rsidRPr="007B1EB6">
              <w:rPr>
                <w:lang w:eastAsia="fr-FR"/>
              </w:rPr>
              <w:t xml:space="preserve"> annex </w:t>
            </w:r>
            <w:r w:rsidR="00106DBD">
              <w:rPr>
                <w:lang w:eastAsia="fr-FR"/>
              </w:rPr>
              <w:t>B</w:t>
            </w:r>
          </w:p>
        </w:tc>
      </w:tr>
      <w:tr w:rsidR="00106DBD" w14:paraId="6310CB40" w14:textId="77777777" w:rsidTr="00E53531">
        <w:tc>
          <w:tcPr>
            <w:tcW w:w="1843" w:type="dxa"/>
            <w:tcBorders>
              <w:top w:val="nil"/>
              <w:left w:val="single" w:sz="4" w:space="0" w:color="auto"/>
              <w:bottom w:val="nil"/>
              <w:right w:val="nil"/>
            </w:tcBorders>
          </w:tcPr>
          <w:p w14:paraId="61803B50" w14:textId="77777777" w:rsidR="00106DBD" w:rsidRDefault="00106DBD" w:rsidP="00E5353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F705245" w14:textId="77777777" w:rsidR="00106DBD" w:rsidRDefault="00106DBD" w:rsidP="00E53531">
            <w:pPr>
              <w:pStyle w:val="CRCoverPage"/>
              <w:spacing w:after="0"/>
              <w:rPr>
                <w:noProof/>
                <w:sz w:val="8"/>
                <w:szCs w:val="8"/>
                <w:lang w:eastAsia="fr-FR"/>
              </w:rPr>
            </w:pPr>
          </w:p>
        </w:tc>
      </w:tr>
      <w:tr w:rsidR="00106DBD" w14:paraId="0528212D" w14:textId="77777777" w:rsidTr="00E53531">
        <w:tc>
          <w:tcPr>
            <w:tcW w:w="1843" w:type="dxa"/>
            <w:tcBorders>
              <w:top w:val="nil"/>
              <w:left w:val="single" w:sz="4" w:space="0" w:color="auto"/>
              <w:bottom w:val="nil"/>
              <w:right w:val="nil"/>
            </w:tcBorders>
            <w:hideMark/>
          </w:tcPr>
          <w:p w14:paraId="16523A35" w14:textId="77777777" w:rsidR="00106DBD" w:rsidRDefault="00106DBD" w:rsidP="00E53531">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B8FC291" w14:textId="77777777" w:rsidR="00106DBD" w:rsidRDefault="00106DBD" w:rsidP="00E53531">
            <w:pPr>
              <w:pStyle w:val="CRCoverPage"/>
              <w:spacing w:after="0"/>
              <w:ind w:left="100"/>
              <w:rPr>
                <w:noProof/>
                <w:lang w:eastAsia="fr-FR"/>
              </w:rPr>
            </w:pPr>
            <w:r>
              <w:rPr>
                <w:noProof/>
                <w:lang w:eastAsia="fr-FR"/>
              </w:rPr>
              <w:t>Futurewei</w:t>
            </w:r>
          </w:p>
        </w:tc>
      </w:tr>
      <w:tr w:rsidR="00106DBD" w14:paraId="1752A6D2" w14:textId="77777777" w:rsidTr="00E53531">
        <w:tc>
          <w:tcPr>
            <w:tcW w:w="1843" w:type="dxa"/>
            <w:tcBorders>
              <w:top w:val="nil"/>
              <w:left w:val="single" w:sz="4" w:space="0" w:color="auto"/>
              <w:bottom w:val="nil"/>
              <w:right w:val="nil"/>
            </w:tcBorders>
            <w:hideMark/>
          </w:tcPr>
          <w:p w14:paraId="6F8D6F6C" w14:textId="77777777" w:rsidR="00106DBD" w:rsidRDefault="00106DBD" w:rsidP="00E53531">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FF8654B" w14:textId="77777777" w:rsidR="00106DBD" w:rsidRDefault="00106DBD" w:rsidP="00E53531">
            <w:pPr>
              <w:pStyle w:val="CRCoverPage"/>
              <w:spacing w:after="0"/>
              <w:ind w:left="100"/>
              <w:rPr>
                <w:noProof/>
                <w:lang w:eastAsia="fr-FR"/>
              </w:rPr>
            </w:pPr>
            <w:r>
              <w:rPr>
                <w:noProof/>
                <w:lang w:eastAsia="fr-FR"/>
              </w:rPr>
              <w:t>R4</w:t>
            </w:r>
          </w:p>
        </w:tc>
      </w:tr>
      <w:tr w:rsidR="00106DBD" w14:paraId="30E33A01" w14:textId="77777777" w:rsidTr="00E53531">
        <w:tc>
          <w:tcPr>
            <w:tcW w:w="1843" w:type="dxa"/>
            <w:tcBorders>
              <w:top w:val="nil"/>
              <w:left w:val="single" w:sz="4" w:space="0" w:color="auto"/>
              <w:bottom w:val="nil"/>
              <w:right w:val="nil"/>
            </w:tcBorders>
          </w:tcPr>
          <w:p w14:paraId="58D67F15" w14:textId="77777777" w:rsidR="00106DBD" w:rsidRDefault="00106DBD" w:rsidP="00E5353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7D63CB2" w14:textId="77777777" w:rsidR="00106DBD" w:rsidRDefault="00106DBD" w:rsidP="00E53531">
            <w:pPr>
              <w:pStyle w:val="CRCoverPage"/>
              <w:spacing w:after="0"/>
              <w:rPr>
                <w:noProof/>
                <w:sz w:val="8"/>
                <w:szCs w:val="8"/>
                <w:lang w:eastAsia="fr-FR"/>
              </w:rPr>
            </w:pPr>
          </w:p>
        </w:tc>
      </w:tr>
      <w:tr w:rsidR="00106DBD" w14:paraId="16927457" w14:textId="77777777" w:rsidTr="00E53531">
        <w:tc>
          <w:tcPr>
            <w:tcW w:w="1843" w:type="dxa"/>
            <w:tcBorders>
              <w:top w:val="nil"/>
              <w:left w:val="single" w:sz="4" w:space="0" w:color="auto"/>
              <w:bottom w:val="nil"/>
              <w:right w:val="nil"/>
            </w:tcBorders>
            <w:hideMark/>
          </w:tcPr>
          <w:p w14:paraId="1834FAD4" w14:textId="77777777" w:rsidR="00106DBD" w:rsidRDefault="00106DBD" w:rsidP="00E53531">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3874EEA" w14:textId="77777777" w:rsidR="00106DBD" w:rsidRDefault="00106DBD" w:rsidP="00E53531">
            <w:pPr>
              <w:pStyle w:val="CRCoverPage"/>
              <w:spacing w:after="0"/>
              <w:ind w:left="100"/>
              <w:rPr>
                <w:noProof/>
                <w:lang w:eastAsia="fr-FR"/>
              </w:rPr>
            </w:pPr>
            <w:r w:rsidRPr="00262720">
              <w:rPr>
                <w:noProof/>
              </w:rPr>
              <w:t>NR_newRAT-</w:t>
            </w:r>
            <w:r>
              <w:rPr>
                <w:noProof/>
              </w:rPr>
              <w:t>Perf</w:t>
            </w:r>
          </w:p>
        </w:tc>
        <w:tc>
          <w:tcPr>
            <w:tcW w:w="567" w:type="dxa"/>
          </w:tcPr>
          <w:p w14:paraId="38EB2DD1" w14:textId="77777777" w:rsidR="00106DBD" w:rsidRDefault="00106DBD" w:rsidP="00E53531">
            <w:pPr>
              <w:pStyle w:val="CRCoverPage"/>
              <w:spacing w:after="0"/>
              <w:ind w:right="100"/>
              <w:rPr>
                <w:noProof/>
                <w:lang w:eastAsia="fr-FR"/>
              </w:rPr>
            </w:pPr>
          </w:p>
        </w:tc>
        <w:tc>
          <w:tcPr>
            <w:tcW w:w="1417" w:type="dxa"/>
            <w:gridSpan w:val="3"/>
            <w:hideMark/>
          </w:tcPr>
          <w:p w14:paraId="3149775B" w14:textId="77777777" w:rsidR="00106DBD" w:rsidRDefault="00106DBD" w:rsidP="00E53531">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A749C06" w14:textId="77777777" w:rsidR="00106DBD" w:rsidRDefault="00106DBD" w:rsidP="00E53531">
            <w:pPr>
              <w:pStyle w:val="CRCoverPage"/>
              <w:spacing w:after="0"/>
              <w:ind w:left="100"/>
              <w:rPr>
                <w:noProof/>
                <w:lang w:eastAsia="fr-FR"/>
              </w:rPr>
            </w:pPr>
            <w:r>
              <w:rPr>
                <w:noProof/>
                <w:lang w:eastAsia="fr-FR"/>
              </w:rPr>
              <w:t>2019-08-20</w:t>
            </w:r>
          </w:p>
        </w:tc>
      </w:tr>
      <w:tr w:rsidR="00106DBD" w14:paraId="507BF5E1" w14:textId="77777777" w:rsidTr="00E53531">
        <w:tc>
          <w:tcPr>
            <w:tcW w:w="1843" w:type="dxa"/>
            <w:tcBorders>
              <w:top w:val="nil"/>
              <w:left w:val="single" w:sz="4" w:space="0" w:color="auto"/>
              <w:bottom w:val="nil"/>
              <w:right w:val="nil"/>
            </w:tcBorders>
          </w:tcPr>
          <w:p w14:paraId="0B85DF23" w14:textId="77777777" w:rsidR="00106DBD" w:rsidRDefault="00106DBD" w:rsidP="00E53531">
            <w:pPr>
              <w:pStyle w:val="CRCoverPage"/>
              <w:spacing w:after="0"/>
              <w:rPr>
                <w:b/>
                <w:i/>
                <w:noProof/>
                <w:sz w:val="8"/>
                <w:szCs w:val="8"/>
                <w:lang w:eastAsia="fr-FR"/>
              </w:rPr>
            </w:pPr>
          </w:p>
        </w:tc>
        <w:tc>
          <w:tcPr>
            <w:tcW w:w="1986" w:type="dxa"/>
            <w:gridSpan w:val="4"/>
          </w:tcPr>
          <w:p w14:paraId="29CDF7AA" w14:textId="77777777" w:rsidR="00106DBD" w:rsidRDefault="00106DBD" w:rsidP="00E53531">
            <w:pPr>
              <w:pStyle w:val="CRCoverPage"/>
              <w:spacing w:after="0"/>
              <w:rPr>
                <w:noProof/>
                <w:sz w:val="8"/>
                <w:szCs w:val="8"/>
                <w:lang w:eastAsia="fr-FR"/>
              </w:rPr>
            </w:pPr>
          </w:p>
        </w:tc>
        <w:tc>
          <w:tcPr>
            <w:tcW w:w="2267" w:type="dxa"/>
            <w:gridSpan w:val="2"/>
          </w:tcPr>
          <w:p w14:paraId="5DA30634" w14:textId="77777777" w:rsidR="00106DBD" w:rsidRDefault="00106DBD" w:rsidP="00E53531">
            <w:pPr>
              <w:pStyle w:val="CRCoverPage"/>
              <w:spacing w:after="0"/>
              <w:rPr>
                <w:noProof/>
                <w:sz w:val="8"/>
                <w:szCs w:val="8"/>
                <w:lang w:eastAsia="fr-FR"/>
              </w:rPr>
            </w:pPr>
          </w:p>
        </w:tc>
        <w:tc>
          <w:tcPr>
            <w:tcW w:w="1417" w:type="dxa"/>
            <w:gridSpan w:val="3"/>
          </w:tcPr>
          <w:p w14:paraId="5231E3BD" w14:textId="77777777" w:rsidR="00106DBD" w:rsidRDefault="00106DBD" w:rsidP="00E53531">
            <w:pPr>
              <w:pStyle w:val="CRCoverPage"/>
              <w:spacing w:after="0"/>
              <w:rPr>
                <w:noProof/>
                <w:sz w:val="8"/>
                <w:szCs w:val="8"/>
                <w:lang w:eastAsia="fr-FR"/>
              </w:rPr>
            </w:pPr>
          </w:p>
        </w:tc>
        <w:tc>
          <w:tcPr>
            <w:tcW w:w="2127" w:type="dxa"/>
            <w:tcBorders>
              <w:top w:val="nil"/>
              <w:left w:val="nil"/>
              <w:bottom w:val="nil"/>
              <w:right w:val="single" w:sz="4" w:space="0" w:color="auto"/>
            </w:tcBorders>
          </w:tcPr>
          <w:p w14:paraId="5EFAA43F" w14:textId="77777777" w:rsidR="00106DBD" w:rsidRDefault="00106DBD" w:rsidP="00E53531">
            <w:pPr>
              <w:pStyle w:val="CRCoverPage"/>
              <w:spacing w:after="0"/>
              <w:rPr>
                <w:noProof/>
                <w:sz w:val="8"/>
                <w:szCs w:val="8"/>
                <w:lang w:eastAsia="fr-FR"/>
              </w:rPr>
            </w:pPr>
          </w:p>
        </w:tc>
      </w:tr>
      <w:tr w:rsidR="00106DBD" w14:paraId="2B90D823" w14:textId="77777777" w:rsidTr="00E53531">
        <w:trPr>
          <w:cantSplit/>
        </w:trPr>
        <w:tc>
          <w:tcPr>
            <w:tcW w:w="1843" w:type="dxa"/>
            <w:tcBorders>
              <w:top w:val="nil"/>
              <w:left w:val="single" w:sz="4" w:space="0" w:color="auto"/>
              <w:bottom w:val="nil"/>
              <w:right w:val="nil"/>
            </w:tcBorders>
            <w:hideMark/>
          </w:tcPr>
          <w:p w14:paraId="3E948F48" w14:textId="77777777" w:rsidR="00106DBD" w:rsidRDefault="00106DBD" w:rsidP="00E5353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4498F20" w14:textId="77777777" w:rsidR="00106DBD" w:rsidRDefault="00106DBD" w:rsidP="00E53531">
            <w:pPr>
              <w:pStyle w:val="CRCoverPage"/>
              <w:spacing w:after="0"/>
              <w:ind w:left="100" w:right="-609"/>
              <w:rPr>
                <w:b/>
                <w:noProof/>
                <w:lang w:eastAsia="fr-FR"/>
              </w:rPr>
            </w:pPr>
            <w:r>
              <w:rPr>
                <w:b/>
                <w:noProof/>
                <w:lang w:eastAsia="fr-FR"/>
              </w:rPr>
              <w:t>F</w:t>
            </w:r>
          </w:p>
        </w:tc>
        <w:tc>
          <w:tcPr>
            <w:tcW w:w="3402" w:type="dxa"/>
            <w:gridSpan w:val="5"/>
          </w:tcPr>
          <w:p w14:paraId="7504B3E3" w14:textId="77777777" w:rsidR="00106DBD" w:rsidRDefault="00106DBD" w:rsidP="00E53531">
            <w:pPr>
              <w:pStyle w:val="CRCoverPage"/>
              <w:spacing w:after="0"/>
              <w:rPr>
                <w:noProof/>
                <w:lang w:eastAsia="fr-FR"/>
              </w:rPr>
            </w:pPr>
          </w:p>
        </w:tc>
        <w:tc>
          <w:tcPr>
            <w:tcW w:w="1417" w:type="dxa"/>
            <w:gridSpan w:val="3"/>
            <w:hideMark/>
          </w:tcPr>
          <w:p w14:paraId="5075EF92" w14:textId="77777777" w:rsidR="00106DBD" w:rsidRDefault="00106DBD" w:rsidP="00E53531">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774814A" w14:textId="77777777" w:rsidR="00106DBD" w:rsidRDefault="00106DBD" w:rsidP="00E53531">
            <w:pPr>
              <w:pStyle w:val="CRCoverPage"/>
              <w:spacing w:after="0"/>
              <w:ind w:left="100"/>
              <w:rPr>
                <w:noProof/>
                <w:lang w:eastAsia="fr-FR"/>
              </w:rPr>
            </w:pPr>
            <w:r>
              <w:rPr>
                <w:noProof/>
                <w:lang w:eastAsia="fr-FR"/>
              </w:rPr>
              <w:t>Rel-15</w:t>
            </w:r>
          </w:p>
        </w:tc>
      </w:tr>
      <w:tr w:rsidR="00106DBD" w14:paraId="25C57924" w14:textId="77777777" w:rsidTr="00E53531">
        <w:tc>
          <w:tcPr>
            <w:tcW w:w="1843" w:type="dxa"/>
            <w:tcBorders>
              <w:top w:val="nil"/>
              <w:left w:val="single" w:sz="4" w:space="0" w:color="auto"/>
              <w:bottom w:val="single" w:sz="4" w:space="0" w:color="auto"/>
              <w:right w:val="nil"/>
            </w:tcBorders>
          </w:tcPr>
          <w:p w14:paraId="6EC091E6" w14:textId="77777777" w:rsidR="00106DBD" w:rsidRDefault="00106DBD" w:rsidP="00E53531">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CAA26ED" w14:textId="77777777" w:rsidR="00106DBD" w:rsidRDefault="00106DBD" w:rsidP="00E5353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6A45466" w14:textId="77777777" w:rsidR="00106DBD" w:rsidRDefault="00106DBD" w:rsidP="00E5353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946A218" w14:textId="77777777" w:rsidR="00106DBD" w:rsidRDefault="00106DBD" w:rsidP="00E5353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106DBD" w14:paraId="0B9FAED3" w14:textId="77777777" w:rsidTr="00E53531">
        <w:tc>
          <w:tcPr>
            <w:tcW w:w="1843" w:type="dxa"/>
          </w:tcPr>
          <w:p w14:paraId="23C52ED3" w14:textId="77777777" w:rsidR="00106DBD" w:rsidRDefault="00106DBD" w:rsidP="00E53531">
            <w:pPr>
              <w:pStyle w:val="CRCoverPage"/>
              <w:spacing w:after="0"/>
              <w:rPr>
                <w:b/>
                <w:i/>
                <w:noProof/>
                <w:sz w:val="8"/>
                <w:szCs w:val="8"/>
                <w:lang w:eastAsia="fr-FR"/>
              </w:rPr>
            </w:pPr>
          </w:p>
        </w:tc>
        <w:tc>
          <w:tcPr>
            <w:tcW w:w="7797" w:type="dxa"/>
            <w:gridSpan w:val="10"/>
          </w:tcPr>
          <w:p w14:paraId="5EA218D6" w14:textId="77777777" w:rsidR="00106DBD" w:rsidRDefault="00106DBD" w:rsidP="00E53531">
            <w:pPr>
              <w:pStyle w:val="CRCoverPage"/>
              <w:spacing w:after="0"/>
              <w:rPr>
                <w:noProof/>
                <w:sz w:val="8"/>
                <w:szCs w:val="8"/>
                <w:lang w:eastAsia="fr-FR"/>
              </w:rPr>
            </w:pPr>
          </w:p>
        </w:tc>
      </w:tr>
      <w:tr w:rsidR="00106DBD" w14:paraId="069DD3EE" w14:textId="77777777" w:rsidTr="00E53531">
        <w:tc>
          <w:tcPr>
            <w:tcW w:w="2694" w:type="dxa"/>
            <w:gridSpan w:val="2"/>
            <w:tcBorders>
              <w:top w:val="single" w:sz="4" w:space="0" w:color="auto"/>
              <w:left w:val="single" w:sz="4" w:space="0" w:color="auto"/>
              <w:bottom w:val="nil"/>
              <w:right w:val="nil"/>
            </w:tcBorders>
            <w:hideMark/>
          </w:tcPr>
          <w:p w14:paraId="08028968" w14:textId="77777777" w:rsidR="00106DBD" w:rsidRDefault="00106DBD" w:rsidP="00E53531">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9DA844A" w14:textId="437085C5" w:rsidR="00106DBD" w:rsidRDefault="00174E7E" w:rsidP="00106DBD">
            <w:pPr>
              <w:pStyle w:val="CRCoverPage"/>
              <w:numPr>
                <w:ilvl w:val="0"/>
                <w:numId w:val="38"/>
              </w:numPr>
              <w:spacing w:after="0"/>
              <w:rPr>
                <w:noProof/>
                <w:lang w:eastAsia="fr-FR"/>
              </w:rPr>
            </w:pPr>
            <w:r>
              <w:rPr>
                <w:noProof/>
                <w:lang w:eastAsia="fr-FR"/>
              </w:rPr>
              <w:t>Duplicate formula for Nframe in annex B.7</w:t>
            </w:r>
          </w:p>
          <w:p w14:paraId="777728A0" w14:textId="77777777" w:rsidR="00106DBD" w:rsidRDefault="00106DBD" w:rsidP="00106DBD">
            <w:pPr>
              <w:pStyle w:val="CRCoverPage"/>
              <w:numPr>
                <w:ilvl w:val="0"/>
                <w:numId w:val="38"/>
              </w:numPr>
              <w:spacing w:after="0"/>
              <w:rPr>
                <w:noProof/>
                <w:lang w:eastAsia="fr-FR"/>
              </w:rPr>
            </w:pPr>
            <w:r>
              <w:rPr>
                <w:noProof/>
                <w:lang w:eastAsia="fr-FR"/>
              </w:rPr>
              <w:t>Minor editing needed to insert spaces</w:t>
            </w:r>
          </w:p>
          <w:p w14:paraId="322BE498" w14:textId="017B161C" w:rsidR="009B1A97" w:rsidRDefault="009B1A97" w:rsidP="00106DBD">
            <w:pPr>
              <w:pStyle w:val="CRCoverPage"/>
              <w:numPr>
                <w:ilvl w:val="0"/>
                <w:numId w:val="38"/>
              </w:numPr>
              <w:spacing w:after="0"/>
              <w:rPr>
                <w:noProof/>
                <w:lang w:eastAsia="fr-FR"/>
              </w:rPr>
            </w:pPr>
            <w:r>
              <w:rPr>
                <w:noProof/>
                <w:lang w:eastAsia="fr-FR"/>
              </w:rPr>
              <w:t>One formula swapped the time and frequency variables in B.6</w:t>
            </w:r>
          </w:p>
          <w:p w14:paraId="4D86E938" w14:textId="6A0BCE71" w:rsidR="00C91D23" w:rsidRDefault="00C91D23" w:rsidP="00106DBD">
            <w:pPr>
              <w:pStyle w:val="CRCoverPage"/>
              <w:numPr>
                <w:ilvl w:val="0"/>
                <w:numId w:val="38"/>
              </w:numPr>
              <w:spacing w:after="0"/>
              <w:rPr>
                <w:noProof/>
                <w:lang w:eastAsia="fr-FR"/>
              </w:rPr>
            </w:pPr>
            <w:r>
              <w:rPr>
                <w:noProof/>
                <w:lang w:eastAsia="fr-FR"/>
              </w:rPr>
              <w:t>Italize W in B.7</w:t>
            </w:r>
          </w:p>
          <w:p w14:paraId="645E0976" w14:textId="6AA70089" w:rsidR="00C91D23" w:rsidRDefault="00C91D23" w:rsidP="00106DBD">
            <w:pPr>
              <w:pStyle w:val="CRCoverPage"/>
              <w:numPr>
                <w:ilvl w:val="0"/>
                <w:numId w:val="38"/>
              </w:numPr>
              <w:spacing w:after="0"/>
              <w:rPr>
                <w:noProof/>
                <w:lang w:eastAsia="fr-FR"/>
              </w:rPr>
            </w:pPr>
            <w:r>
              <w:rPr>
                <w:noProof/>
                <w:lang w:eastAsia="fr-FR"/>
              </w:rPr>
              <w:t>Indent a “where” clause</w:t>
            </w:r>
          </w:p>
        </w:tc>
      </w:tr>
      <w:tr w:rsidR="00106DBD" w14:paraId="59E4A8F7" w14:textId="77777777" w:rsidTr="00E53531">
        <w:tc>
          <w:tcPr>
            <w:tcW w:w="2694" w:type="dxa"/>
            <w:gridSpan w:val="2"/>
            <w:tcBorders>
              <w:top w:val="nil"/>
              <w:left w:val="single" w:sz="4" w:space="0" w:color="auto"/>
              <w:bottom w:val="nil"/>
              <w:right w:val="nil"/>
            </w:tcBorders>
          </w:tcPr>
          <w:p w14:paraId="6FD7FFB0" w14:textId="77777777" w:rsidR="00106DBD" w:rsidRDefault="00106DBD" w:rsidP="00E5353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C7905E9" w14:textId="77777777" w:rsidR="00106DBD" w:rsidRDefault="00106DBD" w:rsidP="00E53531">
            <w:pPr>
              <w:pStyle w:val="CRCoverPage"/>
              <w:spacing w:after="0"/>
              <w:rPr>
                <w:noProof/>
                <w:sz w:val="8"/>
                <w:szCs w:val="8"/>
                <w:lang w:eastAsia="fr-FR"/>
              </w:rPr>
            </w:pPr>
          </w:p>
        </w:tc>
      </w:tr>
      <w:tr w:rsidR="00106DBD" w14:paraId="44F1F8DF" w14:textId="77777777" w:rsidTr="00E53531">
        <w:tc>
          <w:tcPr>
            <w:tcW w:w="2694" w:type="dxa"/>
            <w:gridSpan w:val="2"/>
            <w:tcBorders>
              <w:top w:val="nil"/>
              <w:left w:val="single" w:sz="4" w:space="0" w:color="auto"/>
              <w:bottom w:val="nil"/>
              <w:right w:val="nil"/>
            </w:tcBorders>
            <w:hideMark/>
          </w:tcPr>
          <w:p w14:paraId="3432E618" w14:textId="77777777" w:rsidR="00106DBD" w:rsidRDefault="00106DBD" w:rsidP="00E53531">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3AA22A5A" w14:textId="21418F61" w:rsidR="00106DBD" w:rsidRDefault="00174E7E" w:rsidP="00C91D23">
            <w:pPr>
              <w:pStyle w:val="CRCoverPage"/>
              <w:numPr>
                <w:ilvl w:val="0"/>
                <w:numId w:val="39"/>
              </w:numPr>
              <w:spacing w:after="0"/>
              <w:rPr>
                <w:noProof/>
                <w:lang w:eastAsia="fr-FR"/>
              </w:rPr>
            </w:pPr>
            <w:r>
              <w:rPr>
                <w:noProof/>
                <w:lang w:eastAsia="fr-FR"/>
              </w:rPr>
              <w:t>Remove the duplicated formula</w:t>
            </w:r>
          </w:p>
          <w:p w14:paraId="0A1934DF" w14:textId="77777777" w:rsidR="00106DBD" w:rsidRDefault="009B1A97" w:rsidP="00C91D23">
            <w:pPr>
              <w:pStyle w:val="CRCoverPage"/>
              <w:numPr>
                <w:ilvl w:val="0"/>
                <w:numId w:val="39"/>
              </w:numPr>
              <w:spacing w:after="0"/>
              <w:rPr>
                <w:noProof/>
                <w:lang w:eastAsia="fr-FR"/>
              </w:rPr>
            </w:pPr>
            <w:r>
              <w:rPr>
                <w:noProof/>
                <w:lang w:eastAsia="fr-FR"/>
              </w:rPr>
              <w:t>Spaces added as needed</w:t>
            </w:r>
          </w:p>
          <w:p w14:paraId="1BC125F4" w14:textId="77777777" w:rsidR="009B1A97" w:rsidRDefault="009B1A97" w:rsidP="00C91D23">
            <w:pPr>
              <w:pStyle w:val="CRCoverPage"/>
              <w:numPr>
                <w:ilvl w:val="0"/>
                <w:numId w:val="39"/>
              </w:numPr>
              <w:spacing w:after="0"/>
              <w:rPr>
                <w:noProof/>
                <w:lang w:eastAsia="fr-FR"/>
              </w:rPr>
            </w:pPr>
            <w:r>
              <w:rPr>
                <w:noProof/>
                <w:lang w:eastAsia="fr-FR"/>
              </w:rPr>
              <w:t xml:space="preserve">Swapped </w:t>
            </w:r>
            <w:r w:rsidR="002531A4">
              <w:rPr>
                <w:noProof/>
                <w:lang w:eastAsia="fr-FR"/>
              </w:rPr>
              <w:t>the variables in B.6</w:t>
            </w:r>
          </w:p>
          <w:p w14:paraId="4C9CD774" w14:textId="6B264717" w:rsidR="00C91D23" w:rsidRDefault="00C91D23" w:rsidP="00C91D23">
            <w:pPr>
              <w:pStyle w:val="CRCoverPage"/>
              <w:numPr>
                <w:ilvl w:val="0"/>
                <w:numId w:val="39"/>
              </w:numPr>
              <w:spacing w:after="0"/>
              <w:rPr>
                <w:noProof/>
                <w:lang w:eastAsia="fr-FR"/>
              </w:rPr>
            </w:pPr>
            <w:r>
              <w:rPr>
                <w:noProof/>
                <w:lang w:eastAsia="fr-FR"/>
              </w:rPr>
              <w:t>Italize W in B.7</w:t>
            </w:r>
          </w:p>
          <w:p w14:paraId="0B227BBF" w14:textId="3A642C98" w:rsidR="00C91D23" w:rsidRDefault="00C91D23" w:rsidP="00C91D23">
            <w:pPr>
              <w:pStyle w:val="CRCoverPage"/>
              <w:numPr>
                <w:ilvl w:val="0"/>
                <w:numId w:val="39"/>
              </w:numPr>
              <w:spacing w:after="0"/>
              <w:rPr>
                <w:noProof/>
                <w:lang w:eastAsia="fr-FR"/>
              </w:rPr>
            </w:pPr>
            <w:r>
              <w:rPr>
                <w:noProof/>
                <w:lang w:eastAsia="fr-FR"/>
              </w:rPr>
              <w:t>Indent a “where” clause in B.6</w:t>
            </w:r>
          </w:p>
        </w:tc>
      </w:tr>
      <w:tr w:rsidR="00106DBD" w14:paraId="19BD5496" w14:textId="77777777" w:rsidTr="00E53531">
        <w:tc>
          <w:tcPr>
            <w:tcW w:w="2694" w:type="dxa"/>
            <w:gridSpan w:val="2"/>
            <w:tcBorders>
              <w:top w:val="nil"/>
              <w:left w:val="single" w:sz="4" w:space="0" w:color="auto"/>
              <w:bottom w:val="nil"/>
              <w:right w:val="nil"/>
            </w:tcBorders>
          </w:tcPr>
          <w:p w14:paraId="11E55C7B" w14:textId="77777777" w:rsidR="00106DBD" w:rsidRDefault="00106DBD" w:rsidP="00E5353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7198984" w14:textId="77777777" w:rsidR="00106DBD" w:rsidRDefault="00106DBD" w:rsidP="00E53531">
            <w:pPr>
              <w:pStyle w:val="CRCoverPage"/>
              <w:spacing w:after="0"/>
              <w:rPr>
                <w:noProof/>
                <w:sz w:val="8"/>
                <w:szCs w:val="8"/>
                <w:lang w:eastAsia="fr-FR"/>
              </w:rPr>
            </w:pPr>
          </w:p>
        </w:tc>
      </w:tr>
      <w:tr w:rsidR="00106DBD" w14:paraId="6B0FB44A" w14:textId="77777777" w:rsidTr="00E53531">
        <w:tc>
          <w:tcPr>
            <w:tcW w:w="2694" w:type="dxa"/>
            <w:gridSpan w:val="2"/>
            <w:tcBorders>
              <w:top w:val="nil"/>
              <w:left w:val="single" w:sz="4" w:space="0" w:color="auto"/>
              <w:bottom w:val="single" w:sz="4" w:space="0" w:color="auto"/>
              <w:right w:val="nil"/>
            </w:tcBorders>
            <w:hideMark/>
          </w:tcPr>
          <w:p w14:paraId="0F62CAD9" w14:textId="77777777" w:rsidR="00106DBD" w:rsidRDefault="00106DBD" w:rsidP="00E53531">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0C9DD4" w14:textId="5AF8A565" w:rsidR="00106DBD" w:rsidRDefault="009B1A97" w:rsidP="00E53531">
            <w:pPr>
              <w:pStyle w:val="CRCoverPage"/>
              <w:spacing w:after="0"/>
              <w:ind w:left="100"/>
              <w:rPr>
                <w:noProof/>
                <w:lang w:eastAsia="fr-FR"/>
              </w:rPr>
            </w:pPr>
            <w:r>
              <w:rPr>
                <w:noProof/>
                <w:lang w:eastAsia="fr-FR"/>
              </w:rPr>
              <w:t>The formula for valid only for 15 kHz SCS.</w:t>
            </w:r>
          </w:p>
        </w:tc>
      </w:tr>
      <w:tr w:rsidR="00106DBD" w14:paraId="699B9C89" w14:textId="77777777" w:rsidTr="00E53531">
        <w:tc>
          <w:tcPr>
            <w:tcW w:w="2694" w:type="dxa"/>
            <w:gridSpan w:val="2"/>
          </w:tcPr>
          <w:p w14:paraId="548478C3" w14:textId="77777777" w:rsidR="00106DBD" w:rsidRDefault="00106DBD" w:rsidP="00E53531">
            <w:pPr>
              <w:pStyle w:val="CRCoverPage"/>
              <w:spacing w:after="0"/>
              <w:rPr>
                <w:b/>
                <w:i/>
                <w:noProof/>
                <w:sz w:val="8"/>
                <w:szCs w:val="8"/>
                <w:lang w:eastAsia="fr-FR"/>
              </w:rPr>
            </w:pPr>
          </w:p>
        </w:tc>
        <w:tc>
          <w:tcPr>
            <w:tcW w:w="6946" w:type="dxa"/>
            <w:gridSpan w:val="9"/>
          </w:tcPr>
          <w:p w14:paraId="7919B0AC" w14:textId="77777777" w:rsidR="00106DBD" w:rsidRDefault="00106DBD" w:rsidP="00E53531">
            <w:pPr>
              <w:pStyle w:val="CRCoverPage"/>
              <w:spacing w:after="0"/>
              <w:rPr>
                <w:noProof/>
                <w:sz w:val="8"/>
                <w:szCs w:val="8"/>
                <w:lang w:eastAsia="fr-FR"/>
              </w:rPr>
            </w:pPr>
          </w:p>
        </w:tc>
      </w:tr>
      <w:tr w:rsidR="00106DBD" w14:paraId="3D84CA0E" w14:textId="77777777" w:rsidTr="00E53531">
        <w:tc>
          <w:tcPr>
            <w:tcW w:w="2694" w:type="dxa"/>
            <w:gridSpan w:val="2"/>
            <w:tcBorders>
              <w:top w:val="single" w:sz="4" w:space="0" w:color="auto"/>
              <w:left w:val="single" w:sz="4" w:space="0" w:color="auto"/>
              <w:bottom w:val="nil"/>
              <w:right w:val="nil"/>
            </w:tcBorders>
            <w:hideMark/>
          </w:tcPr>
          <w:p w14:paraId="11D11CE6" w14:textId="77777777" w:rsidR="00106DBD" w:rsidRDefault="00106DBD" w:rsidP="00E53531">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1E4E50F7" w14:textId="300FA12E" w:rsidR="00106DBD" w:rsidRDefault="002531A4" w:rsidP="00E53531">
            <w:pPr>
              <w:pStyle w:val="CRCoverPage"/>
              <w:spacing w:after="0"/>
              <w:ind w:left="100"/>
              <w:rPr>
                <w:noProof/>
                <w:lang w:eastAsia="fr-FR"/>
              </w:rPr>
            </w:pPr>
            <w:r>
              <w:rPr>
                <w:noProof/>
                <w:lang w:eastAsia="fr-FR"/>
              </w:rPr>
              <w:t xml:space="preserve">B.2, B.4, B.5.1, B.6, </w:t>
            </w:r>
            <w:r w:rsidR="009B1A97">
              <w:rPr>
                <w:noProof/>
                <w:lang w:eastAsia="fr-FR"/>
              </w:rPr>
              <w:t>B.7</w:t>
            </w:r>
          </w:p>
        </w:tc>
      </w:tr>
      <w:tr w:rsidR="00106DBD" w14:paraId="6F696F56" w14:textId="77777777" w:rsidTr="00E53531">
        <w:tc>
          <w:tcPr>
            <w:tcW w:w="2694" w:type="dxa"/>
            <w:gridSpan w:val="2"/>
            <w:tcBorders>
              <w:top w:val="nil"/>
              <w:left w:val="single" w:sz="4" w:space="0" w:color="auto"/>
              <w:bottom w:val="nil"/>
              <w:right w:val="nil"/>
            </w:tcBorders>
          </w:tcPr>
          <w:p w14:paraId="2A484903" w14:textId="77777777" w:rsidR="00106DBD" w:rsidRDefault="00106DBD" w:rsidP="00E5353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225CE55" w14:textId="77777777" w:rsidR="00106DBD" w:rsidRDefault="00106DBD" w:rsidP="00E53531">
            <w:pPr>
              <w:pStyle w:val="CRCoverPage"/>
              <w:spacing w:after="0"/>
              <w:rPr>
                <w:noProof/>
                <w:sz w:val="8"/>
                <w:szCs w:val="8"/>
                <w:lang w:eastAsia="fr-FR"/>
              </w:rPr>
            </w:pPr>
          </w:p>
        </w:tc>
      </w:tr>
      <w:tr w:rsidR="00106DBD" w14:paraId="2B8342FE" w14:textId="77777777" w:rsidTr="00E53531">
        <w:tc>
          <w:tcPr>
            <w:tcW w:w="2694" w:type="dxa"/>
            <w:gridSpan w:val="2"/>
            <w:tcBorders>
              <w:top w:val="nil"/>
              <w:left w:val="single" w:sz="4" w:space="0" w:color="auto"/>
              <w:bottom w:val="nil"/>
              <w:right w:val="nil"/>
            </w:tcBorders>
          </w:tcPr>
          <w:p w14:paraId="3AE13BFD" w14:textId="77777777" w:rsidR="00106DBD" w:rsidRDefault="00106DBD" w:rsidP="00E5353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DC73B97" w14:textId="77777777" w:rsidR="00106DBD" w:rsidRDefault="00106DBD" w:rsidP="00E5353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F45F22A" w14:textId="77777777" w:rsidR="00106DBD" w:rsidRDefault="00106DBD" w:rsidP="00E53531">
            <w:pPr>
              <w:pStyle w:val="CRCoverPage"/>
              <w:spacing w:after="0"/>
              <w:jc w:val="center"/>
              <w:rPr>
                <w:b/>
                <w:caps/>
                <w:noProof/>
                <w:lang w:eastAsia="fr-FR"/>
              </w:rPr>
            </w:pPr>
            <w:r>
              <w:rPr>
                <w:b/>
                <w:caps/>
                <w:noProof/>
                <w:lang w:eastAsia="fr-FR"/>
              </w:rPr>
              <w:t>N</w:t>
            </w:r>
          </w:p>
        </w:tc>
        <w:tc>
          <w:tcPr>
            <w:tcW w:w="2977" w:type="dxa"/>
            <w:gridSpan w:val="4"/>
          </w:tcPr>
          <w:p w14:paraId="0967F4BA" w14:textId="77777777" w:rsidR="00106DBD" w:rsidRDefault="00106DBD" w:rsidP="00E53531">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74243146" w14:textId="77777777" w:rsidR="00106DBD" w:rsidRDefault="00106DBD" w:rsidP="00E53531">
            <w:pPr>
              <w:pStyle w:val="CRCoverPage"/>
              <w:spacing w:after="0"/>
              <w:ind w:left="99"/>
              <w:rPr>
                <w:noProof/>
                <w:lang w:eastAsia="fr-FR"/>
              </w:rPr>
            </w:pPr>
          </w:p>
        </w:tc>
      </w:tr>
      <w:tr w:rsidR="00106DBD" w14:paraId="349A64F6" w14:textId="77777777" w:rsidTr="00E53531">
        <w:tc>
          <w:tcPr>
            <w:tcW w:w="2694" w:type="dxa"/>
            <w:gridSpan w:val="2"/>
            <w:tcBorders>
              <w:top w:val="nil"/>
              <w:left w:val="single" w:sz="4" w:space="0" w:color="auto"/>
              <w:bottom w:val="nil"/>
              <w:right w:val="nil"/>
            </w:tcBorders>
            <w:hideMark/>
          </w:tcPr>
          <w:p w14:paraId="65ADC7CA" w14:textId="77777777" w:rsidR="00106DBD" w:rsidRDefault="00106DBD" w:rsidP="00E5353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6D66F17" w14:textId="77777777" w:rsidR="00106DBD" w:rsidRDefault="00106DBD" w:rsidP="00E5353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0B5F8" w14:textId="77777777" w:rsidR="00106DBD" w:rsidRDefault="00106DBD" w:rsidP="00E53531">
            <w:pPr>
              <w:pStyle w:val="CRCoverPage"/>
              <w:spacing w:after="0"/>
              <w:jc w:val="center"/>
              <w:rPr>
                <w:b/>
                <w:caps/>
                <w:noProof/>
                <w:lang w:eastAsia="fr-FR"/>
              </w:rPr>
            </w:pPr>
            <w:r>
              <w:rPr>
                <w:b/>
                <w:caps/>
                <w:noProof/>
                <w:lang w:eastAsia="fr-FR"/>
              </w:rPr>
              <w:t>x</w:t>
            </w:r>
          </w:p>
        </w:tc>
        <w:tc>
          <w:tcPr>
            <w:tcW w:w="2977" w:type="dxa"/>
            <w:gridSpan w:val="4"/>
            <w:hideMark/>
          </w:tcPr>
          <w:p w14:paraId="2E01EB86" w14:textId="77777777" w:rsidR="00106DBD" w:rsidRDefault="00106DBD" w:rsidP="00E5353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AB5340C" w14:textId="77777777" w:rsidR="00106DBD" w:rsidRDefault="00106DBD" w:rsidP="00E53531">
            <w:pPr>
              <w:pStyle w:val="CRCoverPage"/>
              <w:spacing w:after="0"/>
              <w:ind w:left="99"/>
              <w:rPr>
                <w:noProof/>
                <w:lang w:eastAsia="fr-FR"/>
              </w:rPr>
            </w:pPr>
            <w:r>
              <w:rPr>
                <w:noProof/>
                <w:lang w:eastAsia="fr-FR"/>
              </w:rPr>
              <w:t xml:space="preserve">TS/TR ... CR ... </w:t>
            </w:r>
          </w:p>
        </w:tc>
      </w:tr>
      <w:tr w:rsidR="00106DBD" w14:paraId="5C6FAA33" w14:textId="77777777" w:rsidTr="00E53531">
        <w:tc>
          <w:tcPr>
            <w:tcW w:w="2694" w:type="dxa"/>
            <w:gridSpan w:val="2"/>
            <w:tcBorders>
              <w:top w:val="nil"/>
              <w:left w:val="single" w:sz="4" w:space="0" w:color="auto"/>
              <w:bottom w:val="nil"/>
              <w:right w:val="nil"/>
            </w:tcBorders>
            <w:hideMark/>
          </w:tcPr>
          <w:p w14:paraId="221FF87A" w14:textId="77777777" w:rsidR="00106DBD" w:rsidRDefault="00106DBD" w:rsidP="00E5353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F8C2242" w14:textId="77777777" w:rsidR="00106DBD" w:rsidRDefault="00106DBD" w:rsidP="00E5353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B11D1" w14:textId="77777777" w:rsidR="00106DBD" w:rsidRDefault="00106DBD" w:rsidP="00E53531">
            <w:pPr>
              <w:pStyle w:val="CRCoverPage"/>
              <w:spacing w:after="0"/>
              <w:jc w:val="center"/>
              <w:rPr>
                <w:b/>
                <w:caps/>
                <w:noProof/>
                <w:lang w:eastAsia="fr-FR"/>
              </w:rPr>
            </w:pPr>
            <w:r>
              <w:rPr>
                <w:b/>
                <w:caps/>
                <w:noProof/>
                <w:lang w:eastAsia="fr-FR"/>
              </w:rPr>
              <w:t>x</w:t>
            </w:r>
          </w:p>
        </w:tc>
        <w:tc>
          <w:tcPr>
            <w:tcW w:w="2977" w:type="dxa"/>
            <w:gridSpan w:val="4"/>
            <w:hideMark/>
          </w:tcPr>
          <w:p w14:paraId="09B788F3" w14:textId="77777777" w:rsidR="00106DBD" w:rsidRDefault="00106DBD" w:rsidP="00E53531">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10D75DE" w14:textId="77777777" w:rsidR="00106DBD" w:rsidRDefault="00106DBD" w:rsidP="00E53531">
            <w:pPr>
              <w:pStyle w:val="CRCoverPage"/>
              <w:spacing w:after="0"/>
              <w:ind w:left="99"/>
              <w:rPr>
                <w:noProof/>
                <w:lang w:eastAsia="fr-FR"/>
              </w:rPr>
            </w:pPr>
            <w:r>
              <w:rPr>
                <w:noProof/>
                <w:lang w:eastAsia="fr-FR"/>
              </w:rPr>
              <w:t xml:space="preserve">TS/TR ... CR ... </w:t>
            </w:r>
          </w:p>
        </w:tc>
      </w:tr>
      <w:tr w:rsidR="00106DBD" w14:paraId="1CD78D0B" w14:textId="77777777" w:rsidTr="00E53531">
        <w:tc>
          <w:tcPr>
            <w:tcW w:w="2694" w:type="dxa"/>
            <w:gridSpan w:val="2"/>
            <w:tcBorders>
              <w:top w:val="nil"/>
              <w:left w:val="single" w:sz="4" w:space="0" w:color="auto"/>
              <w:bottom w:val="nil"/>
              <w:right w:val="nil"/>
            </w:tcBorders>
            <w:hideMark/>
          </w:tcPr>
          <w:p w14:paraId="42E15D97" w14:textId="77777777" w:rsidR="00106DBD" w:rsidRDefault="00106DBD" w:rsidP="00E5353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AD03562" w14:textId="77777777" w:rsidR="00106DBD" w:rsidRDefault="00106DBD" w:rsidP="00E5353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CCE0B" w14:textId="77777777" w:rsidR="00106DBD" w:rsidRDefault="00106DBD" w:rsidP="00E53531">
            <w:pPr>
              <w:pStyle w:val="CRCoverPage"/>
              <w:spacing w:after="0"/>
              <w:jc w:val="center"/>
              <w:rPr>
                <w:b/>
                <w:caps/>
                <w:noProof/>
                <w:lang w:eastAsia="fr-FR"/>
              </w:rPr>
            </w:pPr>
            <w:r>
              <w:rPr>
                <w:b/>
                <w:caps/>
                <w:noProof/>
                <w:lang w:eastAsia="fr-FR"/>
              </w:rPr>
              <w:t>x</w:t>
            </w:r>
          </w:p>
        </w:tc>
        <w:tc>
          <w:tcPr>
            <w:tcW w:w="2977" w:type="dxa"/>
            <w:gridSpan w:val="4"/>
            <w:hideMark/>
          </w:tcPr>
          <w:p w14:paraId="1A991C85" w14:textId="77777777" w:rsidR="00106DBD" w:rsidRDefault="00106DBD" w:rsidP="00E53531">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EE7C759" w14:textId="77777777" w:rsidR="00106DBD" w:rsidRDefault="00106DBD" w:rsidP="00E53531">
            <w:pPr>
              <w:pStyle w:val="CRCoverPage"/>
              <w:spacing w:after="0"/>
              <w:ind w:left="99"/>
              <w:rPr>
                <w:noProof/>
                <w:lang w:eastAsia="fr-FR"/>
              </w:rPr>
            </w:pPr>
            <w:r>
              <w:rPr>
                <w:noProof/>
                <w:lang w:eastAsia="fr-FR"/>
              </w:rPr>
              <w:t xml:space="preserve">TS/TR ... CR ... </w:t>
            </w:r>
          </w:p>
        </w:tc>
      </w:tr>
      <w:tr w:rsidR="00106DBD" w14:paraId="5D9CF0C3" w14:textId="77777777" w:rsidTr="00E53531">
        <w:tc>
          <w:tcPr>
            <w:tcW w:w="2694" w:type="dxa"/>
            <w:gridSpan w:val="2"/>
            <w:tcBorders>
              <w:top w:val="nil"/>
              <w:left w:val="single" w:sz="4" w:space="0" w:color="auto"/>
              <w:bottom w:val="nil"/>
              <w:right w:val="nil"/>
            </w:tcBorders>
          </w:tcPr>
          <w:p w14:paraId="144AA9DA" w14:textId="77777777" w:rsidR="00106DBD" w:rsidRDefault="00106DBD" w:rsidP="00E53531">
            <w:pPr>
              <w:pStyle w:val="CRCoverPage"/>
              <w:spacing w:after="0"/>
              <w:rPr>
                <w:b/>
                <w:i/>
                <w:noProof/>
                <w:lang w:eastAsia="fr-FR"/>
              </w:rPr>
            </w:pPr>
          </w:p>
        </w:tc>
        <w:tc>
          <w:tcPr>
            <w:tcW w:w="6946" w:type="dxa"/>
            <w:gridSpan w:val="9"/>
            <w:tcBorders>
              <w:top w:val="nil"/>
              <w:left w:val="nil"/>
              <w:bottom w:val="nil"/>
              <w:right w:val="single" w:sz="4" w:space="0" w:color="auto"/>
            </w:tcBorders>
          </w:tcPr>
          <w:p w14:paraId="0F62D548" w14:textId="77777777" w:rsidR="00106DBD" w:rsidRDefault="00106DBD" w:rsidP="00E53531">
            <w:pPr>
              <w:pStyle w:val="CRCoverPage"/>
              <w:spacing w:after="0"/>
              <w:rPr>
                <w:noProof/>
                <w:lang w:eastAsia="fr-FR"/>
              </w:rPr>
            </w:pPr>
          </w:p>
        </w:tc>
      </w:tr>
      <w:tr w:rsidR="00106DBD" w14:paraId="6DD5F5D5" w14:textId="77777777" w:rsidTr="00E53531">
        <w:tc>
          <w:tcPr>
            <w:tcW w:w="2694" w:type="dxa"/>
            <w:gridSpan w:val="2"/>
            <w:tcBorders>
              <w:top w:val="nil"/>
              <w:left w:val="single" w:sz="4" w:space="0" w:color="auto"/>
              <w:bottom w:val="single" w:sz="4" w:space="0" w:color="auto"/>
              <w:right w:val="nil"/>
            </w:tcBorders>
            <w:hideMark/>
          </w:tcPr>
          <w:p w14:paraId="68CD5F39" w14:textId="77777777" w:rsidR="00106DBD" w:rsidRDefault="00106DBD" w:rsidP="00E53531">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9CB0D9C" w14:textId="77777777" w:rsidR="00106DBD" w:rsidRDefault="00106DBD" w:rsidP="00E53531">
            <w:pPr>
              <w:pStyle w:val="CRCoverPage"/>
              <w:spacing w:after="0"/>
              <w:ind w:left="100"/>
              <w:rPr>
                <w:noProof/>
                <w:lang w:eastAsia="fr-FR"/>
              </w:rPr>
            </w:pPr>
          </w:p>
        </w:tc>
      </w:tr>
      <w:tr w:rsidR="00106DBD" w14:paraId="60D2EB50" w14:textId="77777777" w:rsidTr="00E53531">
        <w:tc>
          <w:tcPr>
            <w:tcW w:w="2694" w:type="dxa"/>
            <w:gridSpan w:val="2"/>
            <w:tcBorders>
              <w:top w:val="single" w:sz="4" w:space="0" w:color="auto"/>
              <w:left w:val="nil"/>
              <w:bottom w:val="single" w:sz="4" w:space="0" w:color="auto"/>
              <w:right w:val="nil"/>
            </w:tcBorders>
          </w:tcPr>
          <w:p w14:paraId="4444D641" w14:textId="77777777" w:rsidR="00106DBD" w:rsidRDefault="00106DBD" w:rsidP="00E53531">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FDC486B" w14:textId="77777777" w:rsidR="00106DBD" w:rsidRDefault="00106DBD" w:rsidP="00E53531">
            <w:pPr>
              <w:pStyle w:val="CRCoverPage"/>
              <w:spacing w:after="0"/>
              <w:ind w:left="100"/>
              <w:rPr>
                <w:noProof/>
                <w:sz w:val="8"/>
                <w:szCs w:val="8"/>
                <w:lang w:eastAsia="fr-FR"/>
              </w:rPr>
            </w:pPr>
          </w:p>
        </w:tc>
      </w:tr>
      <w:tr w:rsidR="00106DBD" w14:paraId="10C55C33" w14:textId="77777777" w:rsidTr="00E53531">
        <w:tc>
          <w:tcPr>
            <w:tcW w:w="2694" w:type="dxa"/>
            <w:gridSpan w:val="2"/>
            <w:tcBorders>
              <w:top w:val="single" w:sz="4" w:space="0" w:color="auto"/>
              <w:left w:val="single" w:sz="4" w:space="0" w:color="auto"/>
              <w:bottom w:val="single" w:sz="4" w:space="0" w:color="auto"/>
              <w:right w:val="nil"/>
            </w:tcBorders>
            <w:hideMark/>
          </w:tcPr>
          <w:p w14:paraId="169A4FFB" w14:textId="77777777" w:rsidR="00106DBD" w:rsidRDefault="00106DBD" w:rsidP="00E53531">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8FB0396" w14:textId="77777777" w:rsidR="00106DBD" w:rsidRDefault="00106DBD" w:rsidP="00E53531">
            <w:pPr>
              <w:pStyle w:val="CRCoverPage"/>
              <w:spacing w:after="0"/>
              <w:ind w:left="100"/>
              <w:rPr>
                <w:noProof/>
                <w:lang w:eastAsia="fr-FR"/>
              </w:rPr>
            </w:pPr>
          </w:p>
        </w:tc>
      </w:tr>
    </w:tbl>
    <w:p w14:paraId="7E6EC7AC" w14:textId="77777777" w:rsidR="00106DBD" w:rsidRDefault="00106DBD" w:rsidP="00106DBD">
      <w:pPr>
        <w:pStyle w:val="CRCoverPage"/>
        <w:spacing w:after="0"/>
        <w:rPr>
          <w:noProof/>
          <w:sz w:val="8"/>
          <w:szCs w:val="8"/>
        </w:rPr>
      </w:pPr>
    </w:p>
    <w:p w14:paraId="7AEF05B2" w14:textId="77777777" w:rsidR="00106DBD" w:rsidRDefault="00106DBD" w:rsidP="00106DBD">
      <w:pPr>
        <w:spacing w:after="0"/>
        <w:rPr>
          <w:noProof/>
        </w:rPr>
        <w:sectPr w:rsidR="00106DBD">
          <w:footnotePr>
            <w:numRestart w:val="eachSect"/>
          </w:footnotePr>
          <w:pgSz w:w="11907" w:h="16840"/>
          <w:pgMar w:top="1418" w:right="1134" w:bottom="1134" w:left="1134" w:header="680" w:footer="567" w:gutter="0"/>
          <w:cols w:space="720"/>
        </w:sectPr>
      </w:pPr>
    </w:p>
    <w:bookmarkEnd w:id="0"/>
    <w:p w14:paraId="647DA7BF" w14:textId="430B8C07" w:rsidR="007066B1" w:rsidRDefault="007066B1" w:rsidP="007066B1"/>
    <w:p w14:paraId="2D07B7F8" w14:textId="57C1D44C" w:rsidR="007066B1" w:rsidRDefault="007066B1" w:rsidP="007066B1"/>
    <w:p w14:paraId="41FA4053" w14:textId="59DAC925" w:rsidR="007066B1" w:rsidRDefault="007066B1" w:rsidP="007066B1"/>
    <w:p w14:paraId="39638122" w14:textId="77777777" w:rsidR="007066B1" w:rsidRDefault="007066B1" w:rsidP="007066B1"/>
    <w:p w14:paraId="090EAABF" w14:textId="27759263" w:rsidR="000723CA" w:rsidRPr="0006458D" w:rsidRDefault="000723CA" w:rsidP="000723CA">
      <w:pPr>
        <w:pStyle w:val="Heading8"/>
      </w:pPr>
      <w:r w:rsidRPr="0006458D">
        <w:t>Annex B (normative):</w:t>
      </w:r>
      <w:r w:rsidRPr="0006458D">
        <w:br/>
        <w:t>Error Vector Magnitude (FR1)</w:t>
      </w:r>
      <w:bookmarkEnd w:id="1"/>
    </w:p>
    <w:p w14:paraId="12B9067B" w14:textId="77777777" w:rsidR="000723CA" w:rsidRPr="0006458D" w:rsidRDefault="000723CA" w:rsidP="000723CA">
      <w:pPr>
        <w:pStyle w:val="Heading1"/>
      </w:pPr>
      <w:bookmarkStart w:id="4" w:name="_Toc13079972"/>
      <w:r w:rsidRPr="0006458D">
        <w:t>B.1</w:t>
      </w:r>
      <w:r w:rsidRPr="0006458D">
        <w:tab/>
        <w:t>Reference point for measurement</w:t>
      </w:r>
      <w:bookmarkEnd w:id="4"/>
    </w:p>
    <w:p w14:paraId="5F3A4CC9" w14:textId="77777777" w:rsidR="000723CA" w:rsidRPr="0006458D" w:rsidRDefault="000723CA" w:rsidP="000723CA">
      <w:r w:rsidRPr="0006458D">
        <w:t>The EVM shall be measured at the point after the FFT and a zero-forcing (ZF) equalizer in the receiver, as depicted in figure B.1-1 below.</w:t>
      </w:r>
    </w:p>
    <w:p w14:paraId="5AA0AC62" w14:textId="77777777" w:rsidR="000723CA" w:rsidRPr="0006458D" w:rsidRDefault="000723CA" w:rsidP="000723CA">
      <w:pPr>
        <w:pStyle w:val="TH"/>
      </w:pPr>
      <w:r w:rsidRPr="0006458D">
        <w:object w:dxaOrig="9719" w:dyaOrig="5050" w14:anchorId="6C1F6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3.6pt" o:ole="">
            <v:imagedata r:id="rId12" o:title=""/>
          </v:shape>
          <o:OLEObject Type="Embed" ProgID="Word.Picture.8" ShapeID="_x0000_i1025" DrawAspect="Content" ObjectID="_1628560070" r:id="rId13"/>
        </w:object>
      </w:r>
    </w:p>
    <w:p w14:paraId="041A842D" w14:textId="77777777" w:rsidR="000723CA" w:rsidRPr="0006458D" w:rsidRDefault="000723CA" w:rsidP="00854B6F">
      <w:pPr>
        <w:pStyle w:val="TF"/>
      </w:pPr>
      <w:r w:rsidRPr="0006458D">
        <w:t>Figure B.1-1: Reference point for EVM measurement</w:t>
      </w:r>
    </w:p>
    <w:p w14:paraId="084D654D" w14:textId="77777777" w:rsidR="000723CA" w:rsidRPr="0006458D" w:rsidRDefault="000723CA" w:rsidP="000723CA">
      <w:pPr>
        <w:pStyle w:val="Heading1"/>
      </w:pPr>
      <w:bookmarkStart w:id="5" w:name="_Toc13079973"/>
      <w:r w:rsidRPr="0006458D">
        <w:t>B.2</w:t>
      </w:r>
      <w:r w:rsidRPr="0006458D">
        <w:tab/>
        <w:t>Basic unit of measurement</w:t>
      </w:r>
      <w:bookmarkEnd w:id="5"/>
    </w:p>
    <w:p w14:paraId="1C34023B" w14:textId="76FE344F" w:rsidR="000723CA" w:rsidRPr="0006458D" w:rsidRDefault="000723CA" w:rsidP="000723CA">
      <w:r w:rsidRPr="0006458D">
        <w:t xml:space="preserve">The basic unit of EVM measurement is defined over one </w:t>
      </w:r>
      <w:r w:rsidR="00152D5D" w:rsidRPr="0006458D">
        <w:t xml:space="preserve">slot </w:t>
      </w:r>
      <w:r w:rsidRPr="0006458D">
        <w:t xml:space="preserve">in the time domain and </w:t>
      </w:r>
      <w:r w:rsidRPr="0006458D">
        <w:rPr>
          <w:position w:val="-12"/>
        </w:rPr>
        <w:object w:dxaOrig="499" w:dyaOrig="380" w14:anchorId="4C9B4D7D">
          <v:shape id="_x0000_i1026" type="#_x0000_t75" style="width:22.4pt;height:22.4pt" o:ole="">
            <v:imagedata r:id="rId14" o:title=""/>
          </v:shape>
          <o:OLEObject Type="Embed" ProgID="Equation.3" ShapeID="_x0000_i1026" DrawAspect="Content" ObjectID="_1628560071" r:id="rId15"/>
        </w:object>
      </w:r>
      <w:r w:rsidRPr="0006458D">
        <w:t xml:space="preserve"> subcarriers in the frequency domain:</w:t>
      </w:r>
    </w:p>
    <w:p w14:paraId="0B2B28C6" w14:textId="1129C4B8" w:rsidR="000723CA" w:rsidRPr="0006458D" w:rsidRDefault="00813A7E" w:rsidP="00813A7E">
      <w:pPr>
        <w:pStyle w:val="EQ"/>
      </w:pPr>
      <w:r w:rsidRPr="0006458D">
        <w:tab/>
      </w:r>
      <w:r w:rsidR="000723CA" w:rsidRPr="0006458D">
        <w:rPr>
          <w:position w:val="-56"/>
        </w:rPr>
        <w:object w:dxaOrig="3500" w:dyaOrig="1260" w14:anchorId="388EAF94">
          <v:shape id="_x0000_i1027" type="#_x0000_t75" style="width:187.4pt;height:57.9pt" o:ole="">
            <v:imagedata r:id="rId16" o:title=""/>
          </v:shape>
          <o:OLEObject Type="Embed" ProgID="Equation.3" ShapeID="_x0000_i1027" DrawAspect="Content" ObjectID="_1628560072" r:id="rId17"/>
        </w:object>
      </w:r>
    </w:p>
    <w:p w14:paraId="73E9E855" w14:textId="77777777" w:rsidR="000723CA" w:rsidRPr="0006458D" w:rsidRDefault="000723CA" w:rsidP="000723CA">
      <w:r w:rsidRPr="0006458D">
        <w:t>where</w:t>
      </w:r>
    </w:p>
    <w:p w14:paraId="6F830AC6" w14:textId="7D727E72" w:rsidR="000723CA" w:rsidRPr="0006458D" w:rsidRDefault="003D554A" w:rsidP="00854B6F">
      <w:r w:rsidRPr="0006458D">
        <w:rPr>
          <w:i/>
        </w:rPr>
        <w:t xml:space="preserve">T </w:t>
      </w:r>
      <w:r w:rsidR="000723CA" w:rsidRPr="0006458D">
        <w:t>is the set of symbols with the considered modulation scheme being active within the</w:t>
      </w:r>
      <w:ins w:id="6" w:author="Futurewei" w:date="2019-07-22T13:34:00Z">
        <w:r w:rsidR="00953681">
          <w:t xml:space="preserve"> </w:t>
        </w:r>
      </w:ins>
      <w:r w:rsidR="00152D5D" w:rsidRPr="0006458D">
        <w:t>slot</w:t>
      </w:r>
      <w:r w:rsidR="000723CA" w:rsidRPr="0006458D">
        <w:t>,</w:t>
      </w:r>
    </w:p>
    <w:p w14:paraId="11413E8D" w14:textId="77777777" w:rsidR="000723CA" w:rsidRPr="0006458D" w:rsidRDefault="000723CA" w:rsidP="000723CA">
      <w:r w:rsidRPr="0006458D">
        <w:rPr>
          <w:position w:val="-10"/>
        </w:rPr>
        <w:object w:dxaOrig="440" w:dyaOrig="300" w14:anchorId="35130F2B">
          <v:shape id="_x0000_i1028" type="#_x0000_t75" style="width:22.4pt;height:14.1pt" o:ole="">
            <v:imagedata r:id="rId18" o:title=""/>
          </v:shape>
          <o:OLEObject Type="Embed" ProgID="Equation.3" ShapeID="_x0000_i1028" DrawAspect="Content" ObjectID="_1628560073" r:id="rId19"/>
        </w:object>
      </w:r>
      <w:r w:rsidRPr="0006458D">
        <w:t xml:space="preserve">is the set of subcarriers within the </w:t>
      </w:r>
      <w:r w:rsidRPr="0006458D">
        <w:rPr>
          <w:position w:val="-10"/>
        </w:rPr>
        <w:object w:dxaOrig="480" w:dyaOrig="340" w14:anchorId="5F0C52F3">
          <v:shape id="_x0000_i1029" type="#_x0000_t75" style="width:22.4pt;height:14.1pt" o:ole="">
            <v:imagedata r:id="rId20" o:title=""/>
          </v:shape>
          <o:OLEObject Type="Embed" ProgID="Equation.3" ShapeID="_x0000_i1029" DrawAspect="Content" ObjectID="_1628560074" r:id="rId21"/>
        </w:object>
      </w:r>
      <w:r w:rsidRPr="0006458D">
        <w:t xml:space="preserve"> subcarriers with the considered modulation scheme being active in symbol</w:t>
      </w:r>
      <w:r w:rsidR="003D554A" w:rsidRPr="0006458D">
        <w:t> </w:t>
      </w:r>
      <w:r w:rsidRPr="0006458D">
        <w:rPr>
          <w:i/>
        </w:rPr>
        <w:t>t</w:t>
      </w:r>
      <w:r w:rsidRPr="0006458D">
        <w:t>,</w:t>
      </w:r>
    </w:p>
    <w:p w14:paraId="5E530E70" w14:textId="77777777" w:rsidR="000723CA" w:rsidRPr="0006458D" w:rsidRDefault="000723CA" w:rsidP="00854B6F">
      <w:r w:rsidRPr="0006458D">
        <w:rPr>
          <w:position w:val="-10"/>
        </w:rPr>
        <w:object w:dxaOrig="600" w:dyaOrig="300" w14:anchorId="60D0774B">
          <v:shape id="_x0000_i1030" type="#_x0000_t75" style="width:28.6pt;height:14.1pt" o:ole="">
            <v:imagedata r:id="rId22" o:title=""/>
          </v:shape>
          <o:OLEObject Type="Embed" ProgID="Equation.3" ShapeID="_x0000_i1030" DrawAspect="Content" ObjectID="_1628560075" r:id="rId23"/>
        </w:object>
      </w:r>
      <w:r w:rsidRPr="0006458D">
        <w:rPr>
          <w:iCs/>
        </w:rPr>
        <w:t xml:space="preserve"> is</w:t>
      </w:r>
      <w:r w:rsidRPr="0006458D">
        <w:t xml:space="preserve"> the ideal signal reconstructed by the measurement equipment in accordance with relevant Tx models,</w:t>
      </w:r>
    </w:p>
    <w:p w14:paraId="1ACB385C" w14:textId="77777777" w:rsidR="000723CA" w:rsidRPr="0006458D" w:rsidRDefault="000723CA" w:rsidP="000723CA">
      <w:r w:rsidRPr="0006458D">
        <w:rPr>
          <w:position w:val="-10"/>
        </w:rPr>
        <w:object w:dxaOrig="680" w:dyaOrig="300" w14:anchorId="0A201DD3">
          <v:shape id="_x0000_i1031" type="#_x0000_t75" style="width:36.15pt;height:14.1pt" o:ole="">
            <v:imagedata r:id="rId24" o:title=""/>
          </v:shape>
          <o:OLEObject Type="Embed" ProgID="Equation.3" ShapeID="_x0000_i1031" DrawAspect="Content" ObjectID="_1628560076" r:id="rId25"/>
        </w:object>
      </w:r>
      <w:r w:rsidRPr="0006458D">
        <w:t xml:space="preserve"> is the modified signal under test defined in </w:t>
      </w:r>
      <w:r w:rsidR="003D554A" w:rsidRPr="0006458D">
        <w:t xml:space="preserve">annex </w:t>
      </w:r>
      <w:r w:rsidRPr="0006458D">
        <w:t>B.3.</w:t>
      </w:r>
    </w:p>
    <w:p w14:paraId="5E4B6E2C" w14:textId="7A81D628" w:rsidR="000723CA" w:rsidRPr="0006458D" w:rsidRDefault="000723CA" w:rsidP="000723CA">
      <w:pPr>
        <w:pStyle w:val="NO"/>
        <w:rPr>
          <w:rFonts w:eastAsia="SimSun"/>
        </w:rPr>
      </w:pPr>
      <w:r w:rsidRPr="0006458D">
        <w:rPr>
          <w:rFonts w:eastAsia="SimSun"/>
        </w:rPr>
        <w:t>NOTE:</w:t>
      </w:r>
      <w:r w:rsidR="001318F4" w:rsidRPr="0006458D">
        <w:rPr>
          <w:rFonts w:eastAsia="SimSun"/>
        </w:rPr>
        <w:tab/>
      </w:r>
      <w:r w:rsidRPr="0006458D">
        <w:rPr>
          <w:rFonts w:eastAsia="SimSun"/>
        </w:rPr>
        <w:t>Although the basic unit of measurement is one</w:t>
      </w:r>
      <w:ins w:id="7" w:author="Futurewei" w:date="2019-07-22T13:34:00Z">
        <w:r w:rsidR="00953681">
          <w:rPr>
            <w:rFonts w:eastAsia="SimSun"/>
          </w:rPr>
          <w:t xml:space="preserve"> </w:t>
        </w:r>
      </w:ins>
      <w:r w:rsidR="00152D5D" w:rsidRPr="0006458D">
        <w:rPr>
          <w:rFonts w:eastAsia="SimSun"/>
          <w:lang w:val="en-US" w:eastAsia="zh-CN"/>
        </w:rPr>
        <w:t>slot</w:t>
      </w:r>
      <w:r w:rsidRPr="0006458D">
        <w:rPr>
          <w:rFonts w:eastAsia="SimSun"/>
        </w:rPr>
        <w:t xml:space="preserve">, the equalizer is calculated over 10 </w:t>
      </w:r>
      <w:r w:rsidR="00BC5E0F" w:rsidRPr="0006458D">
        <w:rPr>
          <w:rFonts w:eastAsia="SimSun"/>
        </w:rPr>
        <w:t xml:space="preserve">ms </w:t>
      </w:r>
      <w:r w:rsidRPr="0006458D">
        <w:rPr>
          <w:rFonts w:eastAsia="SimSun"/>
        </w:rPr>
        <w:t xml:space="preserve">measurement </w:t>
      </w:r>
      <w:r w:rsidR="00BC5E0F" w:rsidRPr="0006458D">
        <w:rPr>
          <w:rFonts w:eastAsia="SimSun"/>
        </w:rPr>
        <w:t>interval</w:t>
      </w:r>
      <w:r w:rsidR="00BC5E0F" w:rsidRPr="0006458D" w:rsidDel="00BC5E0F">
        <w:rPr>
          <w:rFonts w:eastAsia="SimSun"/>
        </w:rPr>
        <w:t xml:space="preserve"> </w:t>
      </w:r>
      <w:r w:rsidRPr="0006458D">
        <w:rPr>
          <w:rFonts w:eastAsia="SimSun"/>
        </w:rPr>
        <w:t xml:space="preserve">to reduce the impact of noise in the reference </w:t>
      </w:r>
      <w:r w:rsidR="00BC5E0F" w:rsidRPr="0006458D">
        <w:rPr>
          <w:rFonts w:eastAsia="SimSun"/>
        </w:rPr>
        <w:t>signals</w:t>
      </w:r>
      <w:r w:rsidRPr="0006458D">
        <w:rPr>
          <w:rFonts w:eastAsia="SimSun"/>
        </w:rPr>
        <w:t xml:space="preserve">. The boundaries of the </w:t>
      </w:r>
      <w:r w:rsidR="00BC5E0F" w:rsidRPr="0006458D">
        <w:rPr>
          <w:rFonts w:eastAsia="SimSun"/>
        </w:rPr>
        <w:t>10</w:t>
      </w:r>
      <w:ins w:id="8" w:author="Futurewei" w:date="2019-07-22T13:35:00Z">
        <w:r w:rsidR="00953681">
          <w:rPr>
            <w:rFonts w:eastAsia="SimSun"/>
          </w:rPr>
          <w:t xml:space="preserve"> </w:t>
        </w:r>
      </w:ins>
      <w:r w:rsidR="00BC5E0F" w:rsidRPr="0006458D">
        <w:rPr>
          <w:rFonts w:eastAsia="SimSun"/>
        </w:rPr>
        <w:t xml:space="preserve">ms measurement intervals </w:t>
      </w:r>
      <w:r w:rsidRPr="0006458D">
        <w:rPr>
          <w:rFonts w:eastAsia="SimSun"/>
        </w:rPr>
        <w:t>need not be aligned with radio frame boundaries.</w:t>
      </w:r>
    </w:p>
    <w:p w14:paraId="0ECE7D68" w14:textId="77777777" w:rsidR="000723CA" w:rsidRPr="0006458D" w:rsidRDefault="000723CA" w:rsidP="000723CA">
      <w:pPr>
        <w:pStyle w:val="Heading1"/>
      </w:pPr>
      <w:bookmarkStart w:id="9" w:name="_Toc13079974"/>
      <w:r w:rsidRPr="0006458D">
        <w:t>B.3</w:t>
      </w:r>
      <w:r w:rsidRPr="0006458D">
        <w:tab/>
        <w:t>Modified signal under test</w:t>
      </w:r>
      <w:bookmarkEnd w:id="9"/>
    </w:p>
    <w:p w14:paraId="22ADB615" w14:textId="63FC09CE" w:rsidR="000723CA" w:rsidRPr="0006458D" w:rsidRDefault="000723CA" w:rsidP="000723CA">
      <w:r w:rsidRPr="0006458D">
        <w:t>Implicit in the definition of EVM is an assumption that the receiver is able to compensate a number of transmitter impairments. The signal under test is equali</w:t>
      </w:r>
      <w:r w:rsidR="00152D5D" w:rsidRPr="0006458D">
        <w:t>z</w:t>
      </w:r>
      <w:r w:rsidRPr="0006458D">
        <w:t>ed and decoded according to:</w:t>
      </w:r>
    </w:p>
    <w:p w14:paraId="7D2EF90D" w14:textId="77777777" w:rsidR="000723CA" w:rsidRPr="0006458D" w:rsidRDefault="000723CA" w:rsidP="000723CA">
      <w:pPr>
        <w:pStyle w:val="EQ"/>
      </w:pPr>
      <w:r w:rsidRPr="0006458D">
        <w:tab/>
      </w:r>
      <w:r w:rsidRPr="0006458D">
        <w:rPr>
          <w:position w:val="-30"/>
        </w:rPr>
        <w:object w:dxaOrig="4020" w:dyaOrig="740" w14:anchorId="6B686EBC">
          <v:shape id="_x0000_i1032" type="#_x0000_t75" style="width:200.85pt;height:36.15pt" o:ole="">
            <v:imagedata r:id="rId26" o:title=""/>
          </v:shape>
          <o:OLEObject Type="Embed" ProgID="Equation.3" ShapeID="_x0000_i1032" DrawAspect="Content" ObjectID="_1628560077" r:id="rId27"/>
        </w:object>
      </w:r>
    </w:p>
    <w:p w14:paraId="5E4DC855" w14:textId="77777777" w:rsidR="000723CA" w:rsidRPr="0006458D" w:rsidRDefault="000723CA" w:rsidP="000723CA">
      <w:r w:rsidRPr="0006458D">
        <w:t>where</w:t>
      </w:r>
    </w:p>
    <w:p w14:paraId="690B5891" w14:textId="77777777" w:rsidR="000723CA" w:rsidRPr="0006458D" w:rsidRDefault="000723CA" w:rsidP="000723CA">
      <w:r w:rsidRPr="0006458D">
        <w:rPr>
          <w:position w:val="-10"/>
        </w:rPr>
        <w:object w:dxaOrig="460" w:dyaOrig="320" w14:anchorId="69ABA324">
          <v:shape id="_x0000_i1033" type="#_x0000_t75" style="width:21.7pt;height:14.1pt" o:ole="">
            <v:imagedata r:id="rId28" o:title=""/>
          </v:shape>
          <o:OLEObject Type="Embed" ProgID="Equation.3" ShapeID="_x0000_i1033" DrawAspect="Content" ObjectID="_1628560078" r:id="rId29"/>
        </w:object>
      </w:r>
      <w:r w:rsidRPr="0006458D">
        <w:t xml:space="preserve"> is the time domain samples of the signal under test.</w:t>
      </w:r>
    </w:p>
    <w:p w14:paraId="4A8688F6" w14:textId="77777777" w:rsidR="000723CA" w:rsidRPr="0006458D" w:rsidRDefault="000723CA" w:rsidP="000723CA">
      <w:r w:rsidRPr="0006458D">
        <w:rPr>
          <w:position w:val="-6"/>
        </w:rPr>
        <w:object w:dxaOrig="360" w:dyaOrig="300" w14:anchorId="1759398D">
          <v:shape id="_x0000_i1034" type="#_x0000_t75" style="width:22.4pt;height:14.1pt" o:ole="" fillcolor="window">
            <v:imagedata r:id="rId30" o:title=""/>
          </v:shape>
          <o:OLEObject Type="Embed" ProgID="Equation.3" ShapeID="_x0000_i1034" DrawAspect="Content" ObjectID="_1628560079" r:id="rId31"/>
        </w:object>
      </w:r>
      <w:r w:rsidRPr="0006458D">
        <w:t xml:space="preserve"> is the sample timing difference between the FFT processing window in relation to nominal timing of the ideal signal. Note that two timing offsets are determined, the corresponding EVM is measured and the maximum used as described in </w:t>
      </w:r>
      <w:r w:rsidR="003D554A" w:rsidRPr="0006458D">
        <w:t xml:space="preserve">annex </w:t>
      </w:r>
      <w:r w:rsidRPr="0006458D">
        <w:t>B.7.</w:t>
      </w:r>
    </w:p>
    <w:p w14:paraId="7D974C9C" w14:textId="77777777" w:rsidR="000723CA" w:rsidRPr="0006458D" w:rsidRDefault="000723CA" w:rsidP="000723CA">
      <w:r w:rsidRPr="0006458D">
        <w:rPr>
          <w:position w:val="-10"/>
        </w:rPr>
        <w:object w:dxaOrig="360" w:dyaOrig="380" w14:anchorId="5E4D9B39">
          <v:shape id="_x0000_i1035" type="#_x0000_t75" style="width:22.4pt;height:22.4pt" o:ole="" fillcolor="window">
            <v:imagedata r:id="rId32" o:title=""/>
          </v:shape>
          <o:OLEObject Type="Embed" ProgID="Equation.3" ShapeID="_x0000_i1035" DrawAspect="Content" ObjectID="_1628560080" r:id="rId33"/>
        </w:object>
      </w:r>
      <w:r w:rsidRPr="0006458D">
        <w:t xml:space="preserve"> is the RF frequency offset.</w:t>
      </w:r>
    </w:p>
    <w:p w14:paraId="5F9ABCB9" w14:textId="77777777" w:rsidR="000723CA" w:rsidRPr="0006458D" w:rsidRDefault="000723CA" w:rsidP="000723CA">
      <w:r w:rsidRPr="0006458D">
        <w:rPr>
          <w:position w:val="-10"/>
        </w:rPr>
        <w:object w:dxaOrig="580" w:dyaOrig="320" w14:anchorId="66488B32">
          <v:shape id="_x0000_i1036" type="#_x0000_t75" style="width:28.6pt;height:14.1pt" o:ole="" fillcolor="window">
            <v:imagedata r:id="rId34" o:title=""/>
          </v:shape>
          <o:OLEObject Type="Embed" ProgID="Equation.3" ShapeID="_x0000_i1036" DrawAspect="Content" ObjectID="_1628560081" r:id="rId35"/>
        </w:object>
      </w:r>
      <w:r w:rsidRPr="0006458D">
        <w:t xml:space="preserve"> is the phase response of the TX chain.</w:t>
      </w:r>
    </w:p>
    <w:p w14:paraId="4D950978" w14:textId="77777777" w:rsidR="000723CA" w:rsidRPr="0006458D" w:rsidRDefault="000723CA" w:rsidP="000723CA">
      <w:r w:rsidRPr="0006458D">
        <w:rPr>
          <w:position w:val="-10"/>
        </w:rPr>
        <w:object w:dxaOrig="560" w:dyaOrig="320" w14:anchorId="2901CA4D">
          <v:shape id="_x0000_i1037" type="#_x0000_t75" style="width:28.6pt;height:14.1pt" o:ole="" fillcolor="window">
            <v:imagedata r:id="rId36" o:title=""/>
          </v:shape>
          <o:OLEObject Type="Embed" ProgID="Equation.3" ShapeID="_x0000_i1037" DrawAspect="Content" ObjectID="_1628560082" r:id="rId37"/>
        </w:object>
      </w:r>
      <w:r w:rsidRPr="0006458D">
        <w:t xml:space="preserve"> is the amplitude response of the TX chain.</w:t>
      </w:r>
    </w:p>
    <w:p w14:paraId="6660F563" w14:textId="77777777" w:rsidR="000723CA" w:rsidRPr="0006458D" w:rsidRDefault="000723CA" w:rsidP="000723CA">
      <w:pPr>
        <w:pStyle w:val="FP"/>
      </w:pPr>
    </w:p>
    <w:p w14:paraId="30B2D658" w14:textId="77777777" w:rsidR="000723CA" w:rsidRPr="0006458D" w:rsidRDefault="000723CA" w:rsidP="000723CA">
      <w:pPr>
        <w:pStyle w:val="Heading1"/>
      </w:pPr>
      <w:bookmarkStart w:id="10" w:name="_Toc13079975"/>
      <w:r w:rsidRPr="0006458D">
        <w:t>B.4</w:t>
      </w:r>
      <w:r w:rsidRPr="0006458D">
        <w:tab/>
        <w:t>Estimation of frequency offset</w:t>
      </w:r>
      <w:bookmarkEnd w:id="10"/>
    </w:p>
    <w:p w14:paraId="57D5BFB7" w14:textId="685C8C53" w:rsidR="000723CA" w:rsidRPr="0006458D" w:rsidRDefault="000723CA" w:rsidP="000723CA">
      <w:r w:rsidRPr="0006458D">
        <w:t xml:space="preserve">The observation period for determining the frequency offset </w:t>
      </w:r>
      <w:r w:rsidRPr="0006458D">
        <w:rPr>
          <w:position w:val="-10"/>
        </w:rPr>
        <w:object w:dxaOrig="360" w:dyaOrig="380" w14:anchorId="0EDFA157">
          <v:shape id="_x0000_i1038" type="#_x0000_t75" style="width:22.4pt;height:22.4pt" o:ole="" fillcolor="window">
            <v:imagedata r:id="rId32" o:title=""/>
          </v:shape>
          <o:OLEObject Type="Embed" ProgID="Equation.3" ShapeID="_x0000_i1038" DrawAspect="Content" ObjectID="_1628560083" r:id="rId38"/>
        </w:object>
      </w:r>
      <w:r w:rsidRPr="0006458D">
        <w:t xml:space="preserve"> shall be 1</w:t>
      </w:r>
      <w:ins w:id="11" w:author="Futurewei" w:date="2019-07-22T13:36:00Z">
        <w:r w:rsidR="002B5DA3">
          <w:t xml:space="preserve"> </w:t>
        </w:r>
      </w:ins>
      <w:r w:rsidR="00152D5D" w:rsidRPr="0006458D">
        <w:t>slot</w:t>
      </w:r>
      <w:r w:rsidRPr="0006458D">
        <w:t>.</w:t>
      </w:r>
    </w:p>
    <w:p w14:paraId="56C5DBD7" w14:textId="77777777" w:rsidR="000723CA" w:rsidRPr="0006458D" w:rsidRDefault="000723CA" w:rsidP="000723CA">
      <w:pPr>
        <w:pStyle w:val="Heading1"/>
      </w:pPr>
      <w:bookmarkStart w:id="12" w:name="_Toc13079976"/>
      <w:r w:rsidRPr="0006458D">
        <w:t>B.5</w:t>
      </w:r>
      <w:r w:rsidRPr="0006458D">
        <w:tab/>
        <w:t>Estimation of time offset</w:t>
      </w:r>
      <w:bookmarkEnd w:id="12"/>
    </w:p>
    <w:p w14:paraId="7F8FB9BE" w14:textId="77777777" w:rsidR="000723CA" w:rsidRPr="0006458D" w:rsidRDefault="000723CA" w:rsidP="000723CA">
      <w:pPr>
        <w:pStyle w:val="Heading2"/>
      </w:pPr>
      <w:bookmarkStart w:id="13" w:name="_Toc13079977"/>
      <w:r w:rsidRPr="0006458D">
        <w:t>B.5.1</w:t>
      </w:r>
      <w:r w:rsidRPr="0006458D">
        <w:tab/>
        <w:t>General</w:t>
      </w:r>
      <w:bookmarkEnd w:id="13"/>
    </w:p>
    <w:p w14:paraId="47D5AAC7" w14:textId="738FFDC1" w:rsidR="000723CA" w:rsidRPr="0006458D" w:rsidRDefault="000723CA" w:rsidP="000723CA">
      <w:r w:rsidRPr="0006458D">
        <w:t xml:space="preserve">The observation period for determining the sample timing difference </w:t>
      </w:r>
      <w:r w:rsidRPr="0006458D">
        <w:rPr>
          <w:position w:val="-6"/>
        </w:rPr>
        <w:object w:dxaOrig="360" w:dyaOrig="300" w14:anchorId="5E94CF3A">
          <v:shape id="_x0000_i1039" type="#_x0000_t75" style="width:22.4pt;height:14.1pt" o:ole="" fillcolor="window">
            <v:imagedata r:id="rId30" o:title=""/>
          </v:shape>
          <o:OLEObject Type="Embed" ProgID="Equation.3" ShapeID="_x0000_i1039" DrawAspect="Content" ObjectID="_1628560084" r:id="rId39"/>
        </w:object>
      </w:r>
      <w:r w:rsidRPr="0006458D">
        <w:t>shall be 1</w:t>
      </w:r>
      <w:ins w:id="14" w:author="Futurewei" w:date="2019-07-22T13:36:00Z">
        <w:r w:rsidR="002B5DA3">
          <w:t xml:space="preserve"> </w:t>
        </w:r>
      </w:ins>
      <w:r w:rsidR="00152D5D" w:rsidRPr="0006458D">
        <w:rPr>
          <w:rFonts w:eastAsia="SimSun"/>
          <w:lang w:val="en-US" w:eastAsia="zh-CN"/>
        </w:rPr>
        <w:t>slot</w:t>
      </w:r>
      <w:r w:rsidRPr="0006458D">
        <w:t>.</w:t>
      </w:r>
    </w:p>
    <w:p w14:paraId="65867F47" w14:textId="77777777" w:rsidR="000723CA" w:rsidRPr="0006458D" w:rsidRDefault="000723CA" w:rsidP="000723CA">
      <w:r w:rsidRPr="0006458D">
        <w:t xml:space="preserve">In the following </w:t>
      </w:r>
      <w:r w:rsidRPr="0006458D">
        <w:rPr>
          <w:position w:val="-6"/>
        </w:rPr>
        <w:object w:dxaOrig="360" w:dyaOrig="279" w14:anchorId="5239AC43">
          <v:shape id="_x0000_i1040" type="#_x0000_t75" style="width:22.4pt;height:14.1pt" o:ole="" fillcolor="window">
            <v:imagedata r:id="rId40" o:title=""/>
          </v:shape>
          <o:OLEObject Type="Embed" ProgID="Equation.3" ShapeID="_x0000_i1040" DrawAspect="Content" ObjectID="_1628560085" r:id="rId41"/>
        </w:object>
      </w:r>
      <w:r w:rsidRPr="0006458D">
        <w:t xml:space="preserve"> represents the middle sample of the EVM window of length </w:t>
      </w:r>
      <w:r w:rsidR="003D554A" w:rsidRPr="0006458D">
        <w:rPr>
          <w:i/>
        </w:rPr>
        <w:t>W</w:t>
      </w:r>
      <w:r w:rsidRPr="0006458D">
        <w:t xml:space="preserve"> (defined in </w:t>
      </w:r>
      <w:r w:rsidR="003D554A" w:rsidRPr="0006458D">
        <w:t xml:space="preserve">annex </w:t>
      </w:r>
      <w:r w:rsidRPr="0006458D">
        <w:t xml:space="preserve">B.5.2) or the last sample of the first window half if </w:t>
      </w:r>
      <w:r w:rsidR="003D554A" w:rsidRPr="0006458D">
        <w:rPr>
          <w:i/>
        </w:rPr>
        <w:t xml:space="preserve">W </w:t>
      </w:r>
      <w:r w:rsidRPr="0006458D">
        <w:t>is even.</w:t>
      </w:r>
    </w:p>
    <w:p w14:paraId="68F6A91F" w14:textId="371B5EE9" w:rsidR="000723CA" w:rsidRPr="0006458D" w:rsidRDefault="000723CA" w:rsidP="000723CA">
      <w:r w:rsidRPr="0006458D">
        <w:rPr>
          <w:position w:val="-6"/>
        </w:rPr>
        <w:object w:dxaOrig="360" w:dyaOrig="279" w14:anchorId="38F0A547">
          <v:shape id="_x0000_i1041" type="#_x0000_t75" style="width:22.4pt;height:14.1pt" o:ole="" fillcolor="window">
            <v:imagedata r:id="rId40" o:title=""/>
          </v:shape>
          <o:OLEObject Type="Embed" ProgID="Equation.3" ShapeID="_x0000_i1041" DrawAspect="Content" ObjectID="_1628560086" r:id="rId42"/>
        </w:object>
      </w:r>
      <w:r w:rsidRPr="0006458D">
        <w:t>is estimated</w:t>
      </w:r>
      <w:r w:rsidRPr="0006458D" w:rsidDel="00F534B2">
        <w:t xml:space="preserve"> </w:t>
      </w:r>
      <w:r w:rsidRPr="0006458D">
        <w:t xml:space="preserve">so that the EVM window of length </w:t>
      </w:r>
      <w:r w:rsidR="003D554A" w:rsidRPr="0006458D">
        <w:rPr>
          <w:i/>
        </w:rPr>
        <w:t>W</w:t>
      </w:r>
      <w:r w:rsidRPr="0006458D" w:rsidDel="00F534B2">
        <w:t xml:space="preserve"> </w:t>
      </w:r>
      <w:r w:rsidRPr="0006458D">
        <w:t xml:space="preserve">is centred on the measured cyclic prefix of the considered OFDM symbol. To minimize the estimation error the timing shall be based on </w:t>
      </w:r>
      <w:r w:rsidR="00BC5E0F" w:rsidRPr="0006458D">
        <w:t xml:space="preserve">demodulation </w:t>
      </w:r>
      <w:r w:rsidRPr="0006458D">
        <w:t>reference signals. To limit time distortion of any transmit filter the reference signals in the 1 outer RBs are not taken into account in the timing estimation</w:t>
      </w:r>
    </w:p>
    <w:p w14:paraId="2F5628B3" w14:textId="77777777" w:rsidR="000723CA" w:rsidRPr="0006458D" w:rsidRDefault="000723CA" w:rsidP="000723CA">
      <w:r w:rsidRPr="0006458D">
        <w:t xml:space="preserve">Two values for </w:t>
      </w:r>
      <w:r w:rsidRPr="0006458D">
        <w:rPr>
          <w:position w:val="-6"/>
        </w:rPr>
        <w:object w:dxaOrig="360" w:dyaOrig="300" w14:anchorId="1F37B361">
          <v:shape id="_x0000_i1042" type="#_x0000_t75" style="width:22.4pt;height:14.1pt" o:ole="" fillcolor="window">
            <v:imagedata r:id="rId43" o:title=""/>
          </v:shape>
          <o:OLEObject Type="Embed" ProgID="Equation.3" ShapeID="_x0000_i1042" DrawAspect="Content" ObjectID="_1628560087" r:id="rId44"/>
        </w:object>
      </w:r>
      <w:r w:rsidRPr="0006458D">
        <w:t xml:space="preserve"> are determined:</w:t>
      </w:r>
    </w:p>
    <w:p w14:paraId="0A3CBC17" w14:textId="77777777" w:rsidR="000723CA" w:rsidRPr="0006458D" w:rsidRDefault="000723CA" w:rsidP="000723CA">
      <w:r w:rsidRPr="0006458D">
        <w:rPr>
          <w:position w:val="-28"/>
        </w:rPr>
        <w:object w:dxaOrig="2000" w:dyaOrig="680" w14:anchorId="6D0936A4">
          <v:shape id="_x0000_i1043" type="#_x0000_t75" style="width:100.6pt;height:36.15pt" o:ole="" fillcolor="window">
            <v:imagedata r:id="rId45" o:title=""/>
          </v:shape>
          <o:OLEObject Type="Embed" ProgID="Equation.3" ShapeID="_x0000_i1043" DrawAspect="Content" ObjectID="_1628560088" r:id="rId46"/>
        </w:object>
      </w:r>
      <w:r w:rsidRPr="0006458D">
        <w:t xml:space="preserve"> and</w:t>
      </w:r>
    </w:p>
    <w:p w14:paraId="1BE02810" w14:textId="77777777" w:rsidR="000723CA" w:rsidRPr="0006458D" w:rsidRDefault="000723CA" w:rsidP="000723CA">
      <w:r w:rsidRPr="0006458D">
        <w:rPr>
          <w:position w:val="-28"/>
        </w:rPr>
        <w:object w:dxaOrig="1640" w:dyaOrig="680" w14:anchorId="774F61B0">
          <v:shape id="_x0000_i1044" type="#_x0000_t75" style="width:79.6pt;height:36.15pt" o:ole="" fillcolor="window">
            <v:imagedata r:id="rId47" o:title=""/>
          </v:shape>
          <o:OLEObject Type="Embed" ProgID="Equation.3" ShapeID="_x0000_i1044" DrawAspect="Content" ObjectID="_1628560089" r:id="rId48"/>
        </w:object>
      </w:r>
      <w:r w:rsidRPr="0006458D">
        <w:t xml:space="preserve"> where </w:t>
      </w:r>
      <w:r w:rsidRPr="0006458D">
        <w:rPr>
          <w:position w:val="-6"/>
        </w:rPr>
        <w:object w:dxaOrig="600" w:dyaOrig="279" w14:anchorId="3D2E0E7B">
          <v:shape id="_x0000_i1045" type="#_x0000_t75" style="width:28.6pt;height:14.1pt" o:ole="" fillcolor="window">
            <v:imagedata r:id="rId49" o:title=""/>
          </v:shape>
          <o:OLEObject Type="Embed" ProgID="Equation.3" ShapeID="_x0000_i1045" DrawAspect="Content" ObjectID="_1628560090" r:id="rId50"/>
        </w:object>
      </w:r>
      <w:r w:rsidRPr="0006458D">
        <w:t xml:space="preserve"> if </w:t>
      </w:r>
      <w:r w:rsidR="003D554A" w:rsidRPr="0006458D">
        <w:rPr>
          <w:i/>
        </w:rPr>
        <w:t>W</w:t>
      </w:r>
      <w:r w:rsidRPr="0006458D">
        <w:t xml:space="preserve"> is odd and </w:t>
      </w:r>
      <w:r w:rsidRPr="0006458D">
        <w:rPr>
          <w:position w:val="-6"/>
        </w:rPr>
        <w:object w:dxaOrig="560" w:dyaOrig="279" w14:anchorId="3CA36388">
          <v:shape id="_x0000_i1046" type="#_x0000_t75" style="width:28.6pt;height:14.1pt" o:ole="" fillcolor="window">
            <v:imagedata r:id="rId51" o:title=""/>
          </v:shape>
          <o:OLEObject Type="Embed" ProgID="Equation.3" ShapeID="_x0000_i1046" DrawAspect="Content" ObjectID="_1628560091" r:id="rId52"/>
        </w:object>
      </w:r>
      <w:r w:rsidRPr="0006458D">
        <w:t xml:space="preserve"> if </w:t>
      </w:r>
      <w:r w:rsidR="003D554A" w:rsidRPr="0006458D">
        <w:rPr>
          <w:i/>
        </w:rPr>
        <w:t xml:space="preserve">W </w:t>
      </w:r>
      <w:r w:rsidRPr="0006458D">
        <w:t>is even.</w:t>
      </w:r>
    </w:p>
    <w:p w14:paraId="26685844" w14:textId="77777777" w:rsidR="000723CA" w:rsidRPr="0006458D" w:rsidRDefault="000723CA" w:rsidP="000723CA">
      <w:r w:rsidRPr="0006458D">
        <w:t xml:space="preserve">When the cyclic prefix length varies from symbol to symbol then </w:t>
      </w:r>
      <w:r w:rsidR="003D554A" w:rsidRPr="0006458D">
        <w:rPr>
          <w:i/>
        </w:rPr>
        <w:t>T</w:t>
      </w:r>
      <w:r w:rsidRPr="0006458D">
        <w:t xml:space="preserve"> shall be further restricted to the subset of symbols with the considered modulation scheme being active and with the considered cyclic prefix length type.</w:t>
      </w:r>
    </w:p>
    <w:p w14:paraId="0C0EEFE3" w14:textId="77777777" w:rsidR="000723CA" w:rsidRPr="0006458D" w:rsidRDefault="000723CA" w:rsidP="000723CA">
      <w:pPr>
        <w:pStyle w:val="Heading2"/>
      </w:pPr>
      <w:bookmarkStart w:id="15" w:name="_Toc13079978"/>
      <w:r w:rsidRPr="0006458D">
        <w:t>B.5.2</w:t>
      </w:r>
      <w:r w:rsidRPr="0006458D">
        <w:tab/>
        <w:t>Window length</w:t>
      </w:r>
      <w:bookmarkEnd w:id="15"/>
    </w:p>
    <w:p w14:paraId="3415A05F" w14:textId="77777777" w:rsidR="00352231" w:rsidRPr="0006458D" w:rsidRDefault="00352231" w:rsidP="00352231">
      <w:bookmarkStart w:id="16" w:name="_Hlk515783581"/>
      <w:r w:rsidRPr="0006458D">
        <w:t xml:space="preserve">Table </w:t>
      </w:r>
      <w:r w:rsidR="004F2199" w:rsidRPr="0006458D">
        <w:t>B.5.2</w:t>
      </w:r>
      <w:r w:rsidRPr="0006458D">
        <w:t xml:space="preserve">-1, </w:t>
      </w:r>
      <w:r w:rsidR="004F2199" w:rsidRPr="0006458D">
        <w:t>B.5.2</w:t>
      </w:r>
      <w:r w:rsidRPr="0006458D">
        <w:t xml:space="preserve">-2, </w:t>
      </w:r>
      <w:r w:rsidR="004F2199" w:rsidRPr="0006458D">
        <w:t>B.5.2</w:t>
      </w:r>
      <w:r w:rsidRPr="0006458D">
        <w:t xml:space="preserve">-3 specify </w:t>
      </w:r>
      <w:r w:rsidR="0076630A" w:rsidRPr="0006458D">
        <w:t xml:space="preserve">the </w:t>
      </w:r>
      <w:r w:rsidRPr="0006458D">
        <w:t>EVM window length (</w:t>
      </w:r>
      <w:r w:rsidRPr="0006458D">
        <w:rPr>
          <w:i/>
        </w:rPr>
        <w:t>W</w:t>
      </w:r>
      <w:r w:rsidRPr="0006458D">
        <w:t>) for normal CP.</w:t>
      </w:r>
    </w:p>
    <w:p w14:paraId="3CB62C3C" w14:textId="77777777" w:rsidR="00BB04A1" w:rsidRPr="0006458D" w:rsidRDefault="00352231">
      <w:pPr>
        <w:pStyle w:val="TH"/>
      </w:pPr>
      <w:r w:rsidRPr="0006458D">
        <w:t xml:space="preserve">Table </w:t>
      </w:r>
      <w:r w:rsidR="004F2199" w:rsidRPr="0006458D">
        <w:t>B.5.2</w:t>
      </w:r>
      <w:r w:rsidRPr="0006458D">
        <w:t>-1: EVM window length for normal CP</w:t>
      </w:r>
      <w:r w:rsidR="0076630A" w:rsidRPr="0006458D">
        <w:t>, FR1,</w:t>
      </w:r>
      <w:r w:rsidRPr="0006458D">
        <w:t xml:space="preserve"> 15kHz SCS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0"/>
        <w:gridCol w:w="1170"/>
        <w:gridCol w:w="2053"/>
        <w:gridCol w:w="1436"/>
        <w:gridCol w:w="2264"/>
      </w:tblGrid>
      <w:tr w:rsidR="0006458D" w:rsidRPr="0006458D" w14:paraId="3298222F" w14:textId="77777777" w:rsidTr="00FA3B41">
        <w:trPr>
          <w:jc w:val="center"/>
        </w:trPr>
        <w:tc>
          <w:tcPr>
            <w:tcW w:w="1650" w:type="dxa"/>
            <w:shd w:val="clear" w:color="auto" w:fill="F3F3F3"/>
            <w:vAlign w:val="center"/>
          </w:tcPr>
          <w:p w14:paraId="33CBDDD4" w14:textId="77777777" w:rsidR="00352231" w:rsidRPr="0006458D" w:rsidRDefault="00352231" w:rsidP="00352231">
            <w:pPr>
              <w:pStyle w:val="TAH"/>
              <w:rPr>
                <w:rFonts w:cs="Arial"/>
              </w:rPr>
            </w:pPr>
            <w:r w:rsidRPr="0006458D">
              <w:rPr>
                <w:rFonts w:cs="Arial"/>
              </w:rPr>
              <w:t>Channel</w:t>
            </w:r>
            <w:r w:rsidRPr="0006458D">
              <w:rPr>
                <w:rFonts w:cs="Arial"/>
              </w:rPr>
              <w:br/>
            </w:r>
            <w:r w:rsidR="003D554A" w:rsidRPr="0006458D">
              <w:rPr>
                <w:rFonts w:cs="Arial"/>
              </w:rPr>
              <w:t xml:space="preserve">bandwidth </w:t>
            </w:r>
            <w:r w:rsidR="007566F8" w:rsidRPr="0006458D">
              <w:rPr>
                <w:rFonts w:cs="Arial"/>
              </w:rPr>
              <w:t>(</w:t>
            </w:r>
            <w:r w:rsidRPr="0006458D">
              <w:rPr>
                <w:rFonts w:cs="Arial"/>
              </w:rPr>
              <w:t>MHz</w:t>
            </w:r>
            <w:r w:rsidR="007566F8" w:rsidRPr="0006458D">
              <w:rPr>
                <w:rFonts w:cs="Arial"/>
              </w:rPr>
              <w:t>)</w:t>
            </w:r>
          </w:p>
        </w:tc>
        <w:tc>
          <w:tcPr>
            <w:tcW w:w="1170" w:type="dxa"/>
            <w:shd w:val="clear" w:color="auto" w:fill="F3F3F3"/>
            <w:vAlign w:val="center"/>
          </w:tcPr>
          <w:p w14:paraId="2F09D44D" w14:textId="77777777" w:rsidR="00352231" w:rsidRPr="0006458D" w:rsidRDefault="00352231" w:rsidP="00352231">
            <w:pPr>
              <w:pStyle w:val="TAH"/>
              <w:rPr>
                <w:rFonts w:cs="Arial"/>
              </w:rPr>
            </w:pPr>
            <w:r w:rsidRPr="0006458D">
              <w:rPr>
                <w:rFonts w:cs="Arial"/>
              </w:rPr>
              <w:t>FFT size</w:t>
            </w:r>
          </w:p>
        </w:tc>
        <w:tc>
          <w:tcPr>
            <w:tcW w:w="2053" w:type="dxa"/>
            <w:shd w:val="clear" w:color="auto" w:fill="F3F3F3"/>
            <w:vAlign w:val="center"/>
          </w:tcPr>
          <w:p w14:paraId="27224FFC" w14:textId="77777777" w:rsidR="00352231" w:rsidRPr="0006458D" w:rsidRDefault="003D554A" w:rsidP="00352231">
            <w:pPr>
              <w:pStyle w:val="TAH"/>
              <w:rPr>
                <w:rFonts w:cs="Arial"/>
              </w:rPr>
            </w:pPr>
            <w:r w:rsidRPr="0006458D">
              <w:rPr>
                <w:rFonts w:cs="Arial"/>
              </w:rPr>
              <w:t>CP</w:t>
            </w:r>
            <w:r w:rsidR="00352231" w:rsidRPr="0006458D">
              <w:rPr>
                <w:rFonts w:cs="Arial"/>
              </w:rPr>
              <w:t xml:space="preserve"> length for symbols 1</w:t>
            </w:r>
            <w:r w:rsidR="00352231" w:rsidRPr="0006458D">
              <w:rPr>
                <w:rFonts w:cs="Arial"/>
              </w:rPr>
              <w:noBreakHyphen/>
              <w:t xml:space="preserve">6 </w:t>
            </w:r>
            <w:r w:rsidR="007566F8" w:rsidRPr="0006458D">
              <w:rPr>
                <w:rFonts w:cs="Arial"/>
              </w:rPr>
              <w:t xml:space="preserve">and 8-13 </w:t>
            </w:r>
            <w:r w:rsidR="00352231" w:rsidRPr="0006458D">
              <w:rPr>
                <w:rFonts w:cs="Arial"/>
              </w:rPr>
              <w:t>in FFT samples</w:t>
            </w:r>
          </w:p>
        </w:tc>
        <w:tc>
          <w:tcPr>
            <w:tcW w:w="1436" w:type="dxa"/>
            <w:shd w:val="clear" w:color="auto" w:fill="F3F3F3"/>
            <w:vAlign w:val="center"/>
          </w:tcPr>
          <w:p w14:paraId="6A63515C" w14:textId="77777777" w:rsidR="00352231" w:rsidRPr="0006458D" w:rsidRDefault="00352231" w:rsidP="00352231">
            <w:pPr>
              <w:pStyle w:val="TAH"/>
              <w:rPr>
                <w:rFonts w:cs="Arial"/>
              </w:rPr>
            </w:pPr>
            <w:r w:rsidRPr="0006458D">
              <w:rPr>
                <w:rFonts w:cs="Arial"/>
              </w:rPr>
              <w:t xml:space="preserve">EVM window length </w:t>
            </w:r>
            <w:r w:rsidRPr="0006458D">
              <w:rPr>
                <w:rFonts w:cs="Arial"/>
                <w:i/>
              </w:rPr>
              <w:t>W</w:t>
            </w:r>
          </w:p>
        </w:tc>
        <w:tc>
          <w:tcPr>
            <w:tcW w:w="2264" w:type="dxa"/>
            <w:shd w:val="clear" w:color="auto" w:fill="F3F3F3"/>
            <w:vAlign w:val="center"/>
          </w:tcPr>
          <w:p w14:paraId="7F3515F4" w14:textId="77777777" w:rsidR="00352231" w:rsidRPr="0006458D" w:rsidRDefault="00352231" w:rsidP="00352231">
            <w:pPr>
              <w:pStyle w:val="TAH"/>
              <w:rPr>
                <w:rFonts w:cs="Arial"/>
              </w:rPr>
            </w:pPr>
            <w:r w:rsidRPr="0006458D">
              <w:rPr>
                <w:rFonts w:cs="Arial"/>
              </w:rPr>
              <w:t xml:space="preserve">Ratio of </w:t>
            </w:r>
            <w:r w:rsidRPr="0006458D">
              <w:rPr>
                <w:rFonts w:cs="Arial"/>
                <w:i/>
              </w:rPr>
              <w:t>W</w:t>
            </w:r>
            <w:r w:rsidRPr="0006458D">
              <w:rPr>
                <w:rFonts w:cs="Arial"/>
              </w:rPr>
              <w:t xml:space="preserve"> to total CP</w:t>
            </w:r>
            <w:r w:rsidR="007566F8" w:rsidRPr="0006458D">
              <w:rPr>
                <w:rFonts w:cs="Arial"/>
              </w:rPr>
              <w:t xml:space="preserve"> length</w:t>
            </w:r>
            <w:r w:rsidRPr="0006458D">
              <w:rPr>
                <w:rFonts w:cs="Arial"/>
              </w:rPr>
              <w:t xml:space="preserve"> for symbols 1</w:t>
            </w:r>
            <w:r w:rsidRPr="0006458D">
              <w:rPr>
                <w:rFonts w:cs="Arial"/>
              </w:rPr>
              <w:noBreakHyphen/>
              <w:t>6</w:t>
            </w:r>
            <w:r w:rsidR="007566F8" w:rsidRPr="0006458D">
              <w:rPr>
                <w:rFonts w:cs="Arial"/>
              </w:rPr>
              <w:t xml:space="preserve"> and 8-13</w:t>
            </w:r>
            <w:r w:rsidR="003D554A" w:rsidRPr="0006458D">
              <w:rPr>
                <w:rFonts w:cs="Arial"/>
              </w:rPr>
              <w:t xml:space="preserve"> (Note)</w:t>
            </w:r>
            <w:r w:rsidRPr="0006458D">
              <w:rPr>
                <w:rFonts w:cs="Arial"/>
              </w:rPr>
              <w:t xml:space="preserve"> </w:t>
            </w:r>
            <w:r w:rsidR="00ED325A" w:rsidRPr="0006458D">
              <w:rPr>
                <w:rFonts w:cs="Arial"/>
              </w:rPr>
              <w:t>(%)</w:t>
            </w:r>
          </w:p>
        </w:tc>
      </w:tr>
      <w:tr w:rsidR="0006458D" w:rsidRPr="0006458D" w14:paraId="5F430BDE" w14:textId="77777777" w:rsidTr="00FA3B41">
        <w:trPr>
          <w:jc w:val="center"/>
        </w:trPr>
        <w:tc>
          <w:tcPr>
            <w:tcW w:w="1650" w:type="dxa"/>
            <w:vAlign w:val="center"/>
          </w:tcPr>
          <w:p w14:paraId="11643853" w14:textId="77777777" w:rsidR="00352231" w:rsidRPr="0006458D" w:rsidRDefault="00352231" w:rsidP="00352231">
            <w:pPr>
              <w:pStyle w:val="TAC"/>
              <w:rPr>
                <w:rFonts w:cs="Arial"/>
              </w:rPr>
            </w:pPr>
            <w:r w:rsidRPr="0006458D">
              <w:rPr>
                <w:rFonts w:cs="Arial"/>
              </w:rPr>
              <w:t>5</w:t>
            </w:r>
          </w:p>
        </w:tc>
        <w:tc>
          <w:tcPr>
            <w:tcW w:w="1170" w:type="dxa"/>
            <w:vAlign w:val="center"/>
          </w:tcPr>
          <w:p w14:paraId="4CD1740F" w14:textId="77777777" w:rsidR="00352231" w:rsidRPr="0006458D" w:rsidRDefault="00352231" w:rsidP="00352231">
            <w:pPr>
              <w:pStyle w:val="TAC"/>
              <w:rPr>
                <w:rFonts w:cs="Arial"/>
              </w:rPr>
            </w:pPr>
            <w:r w:rsidRPr="0006458D">
              <w:rPr>
                <w:rFonts w:cs="Arial"/>
              </w:rPr>
              <w:t>512</w:t>
            </w:r>
          </w:p>
        </w:tc>
        <w:tc>
          <w:tcPr>
            <w:tcW w:w="2053" w:type="dxa"/>
            <w:vAlign w:val="center"/>
          </w:tcPr>
          <w:p w14:paraId="1A5E4E3A" w14:textId="77777777" w:rsidR="00352231" w:rsidRPr="0006458D" w:rsidRDefault="00352231" w:rsidP="00352231">
            <w:pPr>
              <w:pStyle w:val="TAC"/>
              <w:rPr>
                <w:rFonts w:cs="Arial"/>
              </w:rPr>
            </w:pPr>
            <w:r w:rsidRPr="0006458D">
              <w:rPr>
                <w:rFonts w:cs="Calibri"/>
                <w:szCs w:val="18"/>
                <w:lang w:val="en-US"/>
              </w:rPr>
              <w:t>36</w:t>
            </w:r>
          </w:p>
        </w:tc>
        <w:tc>
          <w:tcPr>
            <w:tcW w:w="1436" w:type="dxa"/>
            <w:vAlign w:val="center"/>
          </w:tcPr>
          <w:p w14:paraId="2EEBB454" w14:textId="77777777" w:rsidR="00352231" w:rsidRPr="0006458D" w:rsidRDefault="00352231" w:rsidP="00352231">
            <w:pPr>
              <w:pStyle w:val="TAC"/>
              <w:rPr>
                <w:rFonts w:cs="Arial"/>
              </w:rPr>
            </w:pPr>
            <w:r w:rsidRPr="0006458D">
              <w:rPr>
                <w:rFonts w:cs="Arial"/>
              </w:rPr>
              <w:t>14</w:t>
            </w:r>
          </w:p>
        </w:tc>
        <w:tc>
          <w:tcPr>
            <w:tcW w:w="2264" w:type="dxa"/>
            <w:vAlign w:val="center"/>
          </w:tcPr>
          <w:p w14:paraId="2371C944" w14:textId="77777777" w:rsidR="00352231" w:rsidRPr="0006458D" w:rsidRDefault="00352231" w:rsidP="00352231">
            <w:pPr>
              <w:pStyle w:val="TAC"/>
              <w:rPr>
                <w:rFonts w:cs="Arial"/>
              </w:rPr>
            </w:pPr>
            <w:r w:rsidRPr="0006458D">
              <w:rPr>
                <w:rFonts w:cs="Arial"/>
              </w:rPr>
              <w:t>40</w:t>
            </w:r>
          </w:p>
        </w:tc>
      </w:tr>
      <w:tr w:rsidR="0006458D" w:rsidRPr="0006458D" w14:paraId="3E3EB540" w14:textId="77777777" w:rsidTr="00FA3B41">
        <w:trPr>
          <w:jc w:val="center"/>
        </w:trPr>
        <w:tc>
          <w:tcPr>
            <w:tcW w:w="1650" w:type="dxa"/>
            <w:vAlign w:val="center"/>
          </w:tcPr>
          <w:p w14:paraId="2A2B3F82" w14:textId="77777777" w:rsidR="00352231" w:rsidRPr="0006458D" w:rsidRDefault="00352231" w:rsidP="00352231">
            <w:pPr>
              <w:pStyle w:val="TAC"/>
              <w:rPr>
                <w:rFonts w:cs="Arial"/>
              </w:rPr>
            </w:pPr>
            <w:r w:rsidRPr="0006458D">
              <w:rPr>
                <w:rFonts w:cs="Arial"/>
              </w:rPr>
              <w:t>10</w:t>
            </w:r>
          </w:p>
        </w:tc>
        <w:tc>
          <w:tcPr>
            <w:tcW w:w="1170" w:type="dxa"/>
            <w:vAlign w:val="center"/>
          </w:tcPr>
          <w:p w14:paraId="58301B5E" w14:textId="77777777" w:rsidR="00352231" w:rsidRPr="0006458D" w:rsidRDefault="00352231" w:rsidP="00352231">
            <w:pPr>
              <w:pStyle w:val="TAC"/>
              <w:rPr>
                <w:rFonts w:cs="Arial"/>
              </w:rPr>
            </w:pPr>
            <w:r w:rsidRPr="0006458D">
              <w:rPr>
                <w:rFonts w:cs="Arial"/>
              </w:rPr>
              <w:t>1024</w:t>
            </w:r>
          </w:p>
        </w:tc>
        <w:tc>
          <w:tcPr>
            <w:tcW w:w="2053" w:type="dxa"/>
            <w:vAlign w:val="center"/>
          </w:tcPr>
          <w:p w14:paraId="4896C761" w14:textId="77777777" w:rsidR="00352231" w:rsidRPr="0006458D" w:rsidRDefault="00352231" w:rsidP="00352231">
            <w:pPr>
              <w:pStyle w:val="TAC"/>
              <w:rPr>
                <w:rFonts w:cs="Arial"/>
              </w:rPr>
            </w:pPr>
            <w:r w:rsidRPr="0006458D">
              <w:rPr>
                <w:rFonts w:cs="Calibri"/>
                <w:szCs w:val="18"/>
                <w:lang w:val="en-US"/>
              </w:rPr>
              <w:t>72</w:t>
            </w:r>
          </w:p>
        </w:tc>
        <w:tc>
          <w:tcPr>
            <w:tcW w:w="1436" w:type="dxa"/>
            <w:vAlign w:val="center"/>
          </w:tcPr>
          <w:p w14:paraId="5B6BB319" w14:textId="77777777" w:rsidR="00352231" w:rsidRPr="0006458D" w:rsidRDefault="00352231" w:rsidP="00352231">
            <w:pPr>
              <w:pStyle w:val="TAC"/>
              <w:rPr>
                <w:rFonts w:cs="Arial"/>
              </w:rPr>
            </w:pPr>
            <w:r w:rsidRPr="0006458D">
              <w:rPr>
                <w:rFonts w:cs="Arial"/>
              </w:rPr>
              <w:t>28</w:t>
            </w:r>
          </w:p>
        </w:tc>
        <w:tc>
          <w:tcPr>
            <w:tcW w:w="2264" w:type="dxa"/>
            <w:vAlign w:val="center"/>
          </w:tcPr>
          <w:p w14:paraId="4DC29E46" w14:textId="77777777" w:rsidR="00352231" w:rsidRPr="0006458D" w:rsidRDefault="00352231" w:rsidP="00352231">
            <w:pPr>
              <w:pStyle w:val="TAC"/>
              <w:rPr>
                <w:rFonts w:cs="Arial"/>
              </w:rPr>
            </w:pPr>
            <w:r w:rsidRPr="0006458D">
              <w:rPr>
                <w:rFonts w:cs="Arial"/>
              </w:rPr>
              <w:t>40</w:t>
            </w:r>
          </w:p>
        </w:tc>
      </w:tr>
      <w:tr w:rsidR="0006458D" w:rsidRPr="0006458D" w14:paraId="07318D39" w14:textId="77777777" w:rsidTr="00FA3B41">
        <w:trPr>
          <w:jc w:val="center"/>
        </w:trPr>
        <w:tc>
          <w:tcPr>
            <w:tcW w:w="1650" w:type="dxa"/>
            <w:vAlign w:val="center"/>
          </w:tcPr>
          <w:p w14:paraId="06BC3F94" w14:textId="77777777" w:rsidR="00352231" w:rsidRPr="0006458D" w:rsidRDefault="00352231" w:rsidP="00352231">
            <w:pPr>
              <w:pStyle w:val="TAC"/>
              <w:rPr>
                <w:rFonts w:cs="Arial"/>
              </w:rPr>
            </w:pPr>
            <w:r w:rsidRPr="0006458D">
              <w:rPr>
                <w:rFonts w:cs="Arial"/>
              </w:rPr>
              <w:t>15</w:t>
            </w:r>
          </w:p>
        </w:tc>
        <w:tc>
          <w:tcPr>
            <w:tcW w:w="1170" w:type="dxa"/>
            <w:vAlign w:val="center"/>
          </w:tcPr>
          <w:p w14:paraId="7EDFD6BF" w14:textId="77777777" w:rsidR="00352231" w:rsidRPr="0006458D" w:rsidRDefault="00352231" w:rsidP="00352231">
            <w:pPr>
              <w:pStyle w:val="TAC"/>
              <w:rPr>
                <w:rFonts w:cs="Arial"/>
              </w:rPr>
            </w:pPr>
            <w:r w:rsidRPr="0006458D">
              <w:rPr>
                <w:rFonts w:cs="Arial"/>
              </w:rPr>
              <w:t>1536</w:t>
            </w:r>
          </w:p>
        </w:tc>
        <w:tc>
          <w:tcPr>
            <w:tcW w:w="2053" w:type="dxa"/>
            <w:vAlign w:val="center"/>
          </w:tcPr>
          <w:p w14:paraId="6C3E5040" w14:textId="77777777" w:rsidR="00352231" w:rsidRPr="0006458D" w:rsidRDefault="00352231" w:rsidP="00352231">
            <w:pPr>
              <w:pStyle w:val="TAC"/>
              <w:rPr>
                <w:rFonts w:cs="Arial"/>
              </w:rPr>
            </w:pPr>
            <w:r w:rsidRPr="0006458D">
              <w:rPr>
                <w:rFonts w:cs="Calibri"/>
                <w:szCs w:val="18"/>
                <w:lang w:val="en-US"/>
              </w:rPr>
              <w:t>108</w:t>
            </w:r>
          </w:p>
        </w:tc>
        <w:tc>
          <w:tcPr>
            <w:tcW w:w="1436" w:type="dxa"/>
            <w:vAlign w:val="center"/>
          </w:tcPr>
          <w:p w14:paraId="2D9992A0" w14:textId="77777777" w:rsidR="00352231" w:rsidRPr="0006458D" w:rsidRDefault="00352231" w:rsidP="00352231">
            <w:pPr>
              <w:pStyle w:val="TAC"/>
              <w:rPr>
                <w:rFonts w:cs="Arial"/>
              </w:rPr>
            </w:pPr>
            <w:r w:rsidRPr="0006458D">
              <w:rPr>
                <w:rFonts w:cs="Arial"/>
              </w:rPr>
              <w:t>44</w:t>
            </w:r>
          </w:p>
        </w:tc>
        <w:tc>
          <w:tcPr>
            <w:tcW w:w="2264" w:type="dxa"/>
            <w:vAlign w:val="center"/>
          </w:tcPr>
          <w:p w14:paraId="779AC2D6" w14:textId="77777777" w:rsidR="00352231" w:rsidRPr="0006458D" w:rsidRDefault="00352231" w:rsidP="00352231">
            <w:pPr>
              <w:pStyle w:val="TAC"/>
              <w:rPr>
                <w:rFonts w:cs="Arial"/>
              </w:rPr>
            </w:pPr>
            <w:r w:rsidRPr="0006458D">
              <w:rPr>
                <w:rFonts w:cs="Arial"/>
              </w:rPr>
              <w:t>40</w:t>
            </w:r>
          </w:p>
        </w:tc>
      </w:tr>
      <w:tr w:rsidR="0006458D" w:rsidRPr="0006458D" w14:paraId="5A791581" w14:textId="77777777" w:rsidTr="00FA3B41">
        <w:trPr>
          <w:jc w:val="center"/>
        </w:trPr>
        <w:tc>
          <w:tcPr>
            <w:tcW w:w="1650" w:type="dxa"/>
            <w:vAlign w:val="center"/>
          </w:tcPr>
          <w:p w14:paraId="13037264" w14:textId="77777777" w:rsidR="00352231" w:rsidRPr="0006458D" w:rsidRDefault="00352231" w:rsidP="00352231">
            <w:pPr>
              <w:pStyle w:val="TAC"/>
              <w:rPr>
                <w:rFonts w:cs="Arial"/>
              </w:rPr>
            </w:pPr>
            <w:r w:rsidRPr="0006458D">
              <w:rPr>
                <w:rFonts w:cs="Arial"/>
              </w:rPr>
              <w:t>20</w:t>
            </w:r>
          </w:p>
        </w:tc>
        <w:tc>
          <w:tcPr>
            <w:tcW w:w="1170" w:type="dxa"/>
            <w:vAlign w:val="center"/>
          </w:tcPr>
          <w:p w14:paraId="06482007" w14:textId="77777777" w:rsidR="00352231" w:rsidRPr="0006458D" w:rsidRDefault="00352231" w:rsidP="00352231">
            <w:pPr>
              <w:pStyle w:val="TAC"/>
              <w:rPr>
                <w:rFonts w:cs="Arial"/>
              </w:rPr>
            </w:pPr>
            <w:r w:rsidRPr="0006458D">
              <w:rPr>
                <w:rFonts w:cs="Arial"/>
              </w:rPr>
              <w:t>2048</w:t>
            </w:r>
          </w:p>
        </w:tc>
        <w:tc>
          <w:tcPr>
            <w:tcW w:w="2053" w:type="dxa"/>
            <w:vAlign w:val="center"/>
          </w:tcPr>
          <w:p w14:paraId="18015AC7" w14:textId="77777777" w:rsidR="00352231" w:rsidRPr="0006458D" w:rsidRDefault="00352231" w:rsidP="00352231">
            <w:pPr>
              <w:pStyle w:val="TAC"/>
              <w:rPr>
                <w:rFonts w:cs="Arial"/>
              </w:rPr>
            </w:pPr>
            <w:r w:rsidRPr="0006458D">
              <w:rPr>
                <w:rFonts w:cs="Calibri"/>
                <w:szCs w:val="18"/>
                <w:lang w:val="en-US"/>
              </w:rPr>
              <w:t>144</w:t>
            </w:r>
          </w:p>
        </w:tc>
        <w:tc>
          <w:tcPr>
            <w:tcW w:w="1436" w:type="dxa"/>
            <w:vAlign w:val="center"/>
          </w:tcPr>
          <w:p w14:paraId="07043A8B" w14:textId="77777777" w:rsidR="00352231" w:rsidRPr="0006458D" w:rsidRDefault="00352231" w:rsidP="00352231">
            <w:pPr>
              <w:pStyle w:val="TAC"/>
              <w:rPr>
                <w:rFonts w:cs="Arial"/>
              </w:rPr>
            </w:pPr>
            <w:r w:rsidRPr="0006458D">
              <w:rPr>
                <w:rFonts w:cs="Arial"/>
              </w:rPr>
              <w:t>58</w:t>
            </w:r>
          </w:p>
        </w:tc>
        <w:tc>
          <w:tcPr>
            <w:tcW w:w="2264" w:type="dxa"/>
            <w:vAlign w:val="center"/>
          </w:tcPr>
          <w:p w14:paraId="4846AD74" w14:textId="77777777" w:rsidR="00352231" w:rsidRPr="0006458D" w:rsidRDefault="00352231" w:rsidP="00352231">
            <w:pPr>
              <w:pStyle w:val="TAC"/>
              <w:rPr>
                <w:rFonts w:cs="Arial"/>
              </w:rPr>
            </w:pPr>
            <w:r w:rsidRPr="0006458D">
              <w:rPr>
                <w:rFonts w:cs="Arial"/>
              </w:rPr>
              <w:t>40</w:t>
            </w:r>
          </w:p>
        </w:tc>
      </w:tr>
      <w:tr w:rsidR="0006458D" w:rsidRPr="0006458D" w14:paraId="2AAA45D7" w14:textId="77777777" w:rsidTr="00FA3B41">
        <w:trPr>
          <w:jc w:val="center"/>
        </w:trPr>
        <w:tc>
          <w:tcPr>
            <w:tcW w:w="1650" w:type="dxa"/>
            <w:vAlign w:val="center"/>
          </w:tcPr>
          <w:p w14:paraId="723AD1F3" w14:textId="77777777" w:rsidR="00352231" w:rsidRPr="0006458D" w:rsidRDefault="00352231" w:rsidP="00352231">
            <w:pPr>
              <w:pStyle w:val="TAC"/>
              <w:rPr>
                <w:rFonts w:cs="Arial"/>
              </w:rPr>
            </w:pPr>
            <w:r w:rsidRPr="0006458D">
              <w:rPr>
                <w:rFonts w:cs="Arial"/>
              </w:rPr>
              <w:t>25</w:t>
            </w:r>
          </w:p>
        </w:tc>
        <w:tc>
          <w:tcPr>
            <w:tcW w:w="1170" w:type="dxa"/>
            <w:vAlign w:val="center"/>
          </w:tcPr>
          <w:p w14:paraId="55953A2F" w14:textId="77777777" w:rsidR="00352231" w:rsidRPr="0006458D" w:rsidRDefault="00352231" w:rsidP="00352231">
            <w:pPr>
              <w:pStyle w:val="TAC"/>
              <w:rPr>
                <w:rFonts w:cs="Arial"/>
              </w:rPr>
            </w:pPr>
            <w:r w:rsidRPr="0006458D">
              <w:rPr>
                <w:rFonts w:cs="Arial"/>
              </w:rPr>
              <w:t>2048</w:t>
            </w:r>
          </w:p>
        </w:tc>
        <w:tc>
          <w:tcPr>
            <w:tcW w:w="2053" w:type="dxa"/>
            <w:vAlign w:val="center"/>
          </w:tcPr>
          <w:p w14:paraId="58E5EDEC" w14:textId="77777777" w:rsidR="00352231" w:rsidRPr="0006458D" w:rsidRDefault="00352231" w:rsidP="00352231">
            <w:pPr>
              <w:pStyle w:val="TAC"/>
              <w:rPr>
                <w:rFonts w:cs="Arial"/>
              </w:rPr>
            </w:pPr>
            <w:r w:rsidRPr="0006458D">
              <w:rPr>
                <w:rFonts w:cs="Calibri"/>
                <w:szCs w:val="18"/>
                <w:lang w:val="en-US"/>
              </w:rPr>
              <w:t>144</w:t>
            </w:r>
          </w:p>
        </w:tc>
        <w:tc>
          <w:tcPr>
            <w:tcW w:w="1436" w:type="dxa"/>
            <w:vAlign w:val="center"/>
          </w:tcPr>
          <w:p w14:paraId="07E55034" w14:textId="77777777" w:rsidR="00352231" w:rsidRPr="0006458D" w:rsidRDefault="00352231" w:rsidP="00352231">
            <w:pPr>
              <w:pStyle w:val="TAC"/>
              <w:rPr>
                <w:rFonts w:cs="Arial"/>
              </w:rPr>
            </w:pPr>
            <w:r w:rsidRPr="0006458D">
              <w:rPr>
                <w:rFonts w:cs="Arial"/>
              </w:rPr>
              <w:t>72</w:t>
            </w:r>
          </w:p>
        </w:tc>
        <w:tc>
          <w:tcPr>
            <w:tcW w:w="2264" w:type="dxa"/>
            <w:vAlign w:val="center"/>
          </w:tcPr>
          <w:p w14:paraId="034289BA" w14:textId="77777777" w:rsidR="00352231" w:rsidRPr="0006458D" w:rsidRDefault="00352231" w:rsidP="00352231">
            <w:pPr>
              <w:pStyle w:val="TAC"/>
              <w:rPr>
                <w:rFonts w:cs="Arial"/>
              </w:rPr>
            </w:pPr>
            <w:r w:rsidRPr="0006458D">
              <w:rPr>
                <w:rFonts w:cs="Arial"/>
              </w:rPr>
              <w:t>50</w:t>
            </w:r>
          </w:p>
        </w:tc>
      </w:tr>
      <w:tr w:rsidR="0006458D" w:rsidRPr="0006458D" w14:paraId="2A6B422B" w14:textId="77777777" w:rsidTr="00FA3B41">
        <w:trPr>
          <w:jc w:val="center"/>
        </w:trPr>
        <w:tc>
          <w:tcPr>
            <w:tcW w:w="1650" w:type="dxa"/>
            <w:vAlign w:val="center"/>
          </w:tcPr>
          <w:p w14:paraId="61461575" w14:textId="77777777" w:rsidR="00352231" w:rsidRPr="0006458D" w:rsidRDefault="00352231" w:rsidP="00352231">
            <w:pPr>
              <w:pStyle w:val="TAC"/>
              <w:rPr>
                <w:rFonts w:cs="Arial"/>
              </w:rPr>
            </w:pPr>
            <w:r w:rsidRPr="0006458D">
              <w:rPr>
                <w:rFonts w:cs="Arial"/>
              </w:rPr>
              <w:t>30</w:t>
            </w:r>
          </w:p>
        </w:tc>
        <w:tc>
          <w:tcPr>
            <w:tcW w:w="1170" w:type="dxa"/>
            <w:vAlign w:val="center"/>
          </w:tcPr>
          <w:p w14:paraId="58B21DDE" w14:textId="77777777" w:rsidR="00352231" w:rsidRPr="0006458D" w:rsidRDefault="00352231" w:rsidP="00352231">
            <w:pPr>
              <w:pStyle w:val="TAC"/>
              <w:rPr>
                <w:rFonts w:cs="Arial"/>
              </w:rPr>
            </w:pPr>
            <w:r w:rsidRPr="0006458D">
              <w:rPr>
                <w:rFonts w:cs="Arial"/>
              </w:rPr>
              <w:t>3072</w:t>
            </w:r>
          </w:p>
        </w:tc>
        <w:tc>
          <w:tcPr>
            <w:tcW w:w="2053" w:type="dxa"/>
            <w:vAlign w:val="center"/>
          </w:tcPr>
          <w:p w14:paraId="4430AADC" w14:textId="77777777" w:rsidR="00352231" w:rsidRPr="0006458D" w:rsidRDefault="00352231" w:rsidP="00352231">
            <w:pPr>
              <w:pStyle w:val="TAC"/>
              <w:rPr>
                <w:rFonts w:cs="Calibri"/>
                <w:szCs w:val="18"/>
                <w:lang w:val="en-US"/>
              </w:rPr>
            </w:pPr>
            <w:r w:rsidRPr="0006458D">
              <w:rPr>
                <w:rFonts w:cs="Calibri"/>
                <w:szCs w:val="18"/>
                <w:lang w:val="en-US"/>
              </w:rPr>
              <w:t>216</w:t>
            </w:r>
          </w:p>
        </w:tc>
        <w:tc>
          <w:tcPr>
            <w:tcW w:w="1436" w:type="dxa"/>
            <w:vAlign w:val="center"/>
          </w:tcPr>
          <w:p w14:paraId="1A179244" w14:textId="77777777" w:rsidR="00352231" w:rsidRPr="0006458D" w:rsidRDefault="00352231" w:rsidP="00352231">
            <w:pPr>
              <w:pStyle w:val="TAC"/>
              <w:rPr>
                <w:rFonts w:cs="Arial"/>
              </w:rPr>
            </w:pPr>
            <w:r w:rsidRPr="0006458D">
              <w:rPr>
                <w:rFonts w:cs="Arial"/>
              </w:rPr>
              <w:t>108</w:t>
            </w:r>
          </w:p>
        </w:tc>
        <w:tc>
          <w:tcPr>
            <w:tcW w:w="2264" w:type="dxa"/>
            <w:vAlign w:val="center"/>
          </w:tcPr>
          <w:p w14:paraId="1552F41A" w14:textId="77777777" w:rsidR="00352231" w:rsidRPr="0006458D" w:rsidRDefault="00352231" w:rsidP="00352231">
            <w:pPr>
              <w:pStyle w:val="TAC"/>
              <w:rPr>
                <w:rFonts w:cs="Arial"/>
              </w:rPr>
            </w:pPr>
            <w:r w:rsidRPr="0006458D">
              <w:rPr>
                <w:rFonts w:cs="Arial"/>
              </w:rPr>
              <w:t>50</w:t>
            </w:r>
          </w:p>
        </w:tc>
      </w:tr>
      <w:tr w:rsidR="0006458D" w:rsidRPr="0006458D" w14:paraId="53609662" w14:textId="77777777" w:rsidTr="00FA3B41">
        <w:trPr>
          <w:jc w:val="center"/>
        </w:trPr>
        <w:tc>
          <w:tcPr>
            <w:tcW w:w="1650" w:type="dxa"/>
            <w:vAlign w:val="center"/>
          </w:tcPr>
          <w:p w14:paraId="6FD6325A" w14:textId="77777777" w:rsidR="00352231" w:rsidRPr="0006458D" w:rsidRDefault="00352231" w:rsidP="00352231">
            <w:pPr>
              <w:pStyle w:val="TAC"/>
              <w:rPr>
                <w:rFonts w:cs="Arial"/>
              </w:rPr>
            </w:pPr>
            <w:r w:rsidRPr="0006458D">
              <w:rPr>
                <w:rFonts w:cs="Arial"/>
              </w:rPr>
              <w:t>40</w:t>
            </w:r>
          </w:p>
        </w:tc>
        <w:tc>
          <w:tcPr>
            <w:tcW w:w="1170" w:type="dxa"/>
            <w:vAlign w:val="center"/>
          </w:tcPr>
          <w:p w14:paraId="07569285" w14:textId="77777777" w:rsidR="00352231" w:rsidRPr="0006458D" w:rsidRDefault="00352231" w:rsidP="00352231">
            <w:pPr>
              <w:pStyle w:val="TAC"/>
              <w:rPr>
                <w:rFonts w:cs="Arial"/>
              </w:rPr>
            </w:pPr>
            <w:r w:rsidRPr="0006458D">
              <w:rPr>
                <w:rFonts w:cs="Arial"/>
              </w:rPr>
              <w:t>4096</w:t>
            </w:r>
          </w:p>
        </w:tc>
        <w:tc>
          <w:tcPr>
            <w:tcW w:w="2053" w:type="dxa"/>
            <w:vAlign w:val="center"/>
          </w:tcPr>
          <w:p w14:paraId="1F3FBA7B" w14:textId="77777777" w:rsidR="00352231" w:rsidRPr="0006458D" w:rsidRDefault="00352231" w:rsidP="00352231">
            <w:pPr>
              <w:pStyle w:val="TAC"/>
              <w:rPr>
                <w:rFonts w:cs="Arial"/>
              </w:rPr>
            </w:pPr>
            <w:r w:rsidRPr="0006458D">
              <w:rPr>
                <w:rFonts w:cs="Calibri"/>
                <w:szCs w:val="18"/>
                <w:lang w:val="en-US"/>
              </w:rPr>
              <w:t>288</w:t>
            </w:r>
          </w:p>
        </w:tc>
        <w:tc>
          <w:tcPr>
            <w:tcW w:w="1436" w:type="dxa"/>
            <w:vAlign w:val="center"/>
          </w:tcPr>
          <w:p w14:paraId="6AE1C311" w14:textId="77777777" w:rsidR="00352231" w:rsidRPr="0006458D" w:rsidRDefault="00352231" w:rsidP="00352231">
            <w:pPr>
              <w:pStyle w:val="TAC"/>
              <w:rPr>
                <w:rFonts w:cs="Arial"/>
              </w:rPr>
            </w:pPr>
            <w:r w:rsidRPr="0006458D">
              <w:rPr>
                <w:rFonts w:cs="Arial"/>
              </w:rPr>
              <w:t>144</w:t>
            </w:r>
          </w:p>
        </w:tc>
        <w:tc>
          <w:tcPr>
            <w:tcW w:w="2264" w:type="dxa"/>
            <w:vAlign w:val="center"/>
          </w:tcPr>
          <w:p w14:paraId="720560D4" w14:textId="77777777" w:rsidR="00352231" w:rsidRPr="0006458D" w:rsidRDefault="00352231" w:rsidP="00352231">
            <w:pPr>
              <w:pStyle w:val="TAC"/>
              <w:rPr>
                <w:rFonts w:cs="Arial"/>
              </w:rPr>
            </w:pPr>
            <w:r w:rsidRPr="0006458D">
              <w:rPr>
                <w:rFonts w:cs="Arial"/>
              </w:rPr>
              <w:t>50</w:t>
            </w:r>
          </w:p>
        </w:tc>
      </w:tr>
      <w:tr w:rsidR="0006458D" w:rsidRPr="0006458D" w14:paraId="62F24F1D" w14:textId="77777777" w:rsidTr="00FA3B41">
        <w:trPr>
          <w:jc w:val="center"/>
        </w:trPr>
        <w:tc>
          <w:tcPr>
            <w:tcW w:w="1650" w:type="dxa"/>
            <w:vAlign w:val="center"/>
          </w:tcPr>
          <w:p w14:paraId="3B7600B3" w14:textId="77777777" w:rsidR="00352231" w:rsidRPr="0006458D" w:rsidRDefault="00352231" w:rsidP="00352231">
            <w:pPr>
              <w:pStyle w:val="TAC"/>
              <w:rPr>
                <w:rFonts w:cs="Arial"/>
              </w:rPr>
            </w:pPr>
            <w:r w:rsidRPr="0006458D">
              <w:rPr>
                <w:rFonts w:cs="Arial"/>
              </w:rPr>
              <w:t>50</w:t>
            </w:r>
          </w:p>
        </w:tc>
        <w:tc>
          <w:tcPr>
            <w:tcW w:w="1170" w:type="dxa"/>
            <w:vAlign w:val="center"/>
          </w:tcPr>
          <w:p w14:paraId="3905975D" w14:textId="77777777" w:rsidR="00352231" w:rsidRPr="0006458D" w:rsidRDefault="00352231" w:rsidP="00352231">
            <w:pPr>
              <w:pStyle w:val="TAC"/>
              <w:rPr>
                <w:rFonts w:cs="Arial"/>
              </w:rPr>
            </w:pPr>
            <w:r w:rsidRPr="0006458D">
              <w:rPr>
                <w:rFonts w:cs="Arial"/>
              </w:rPr>
              <w:t>4096</w:t>
            </w:r>
          </w:p>
        </w:tc>
        <w:tc>
          <w:tcPr>
            <w:tcW w:w="2053" w:type="dxa"/>
            <w:vAlign w:val="center"/>
          </w:tcPr>
          <w:p w14:paraId="268C9770" w14:textId="77777777" w:rsidR="00352231" w:rsidRPr="0006458D" w:rsidRDefault="00352231" w:rsidP="00352231">
            <w:pPr>
              <w:pStyle w:val="TAC"/>
              <w:rPr>
                <w:rFonts w:cs="Arial"/>
              </w:rPr>
            </w:pPr>
            <w:r w:rsidRPr="0006458D">
              <w:rPr>
                <w:rFonts w:cs="Calibri"/>
                <w:szCs w:val="18"/>
                <w:lang w:val="en-US"/>
              </w:rPr>
              <w:t>288</w:t>
            </w:r>
          </w:p>
        </w:tc>
        <w:tc>
          <w:tcPr>
            <w:tcW w:w="1436" w:type="dxa"/>
            <w:vAlign w:val="center"/>
          </w:tcPr>
          <w:p w14:paraId="7A9A768E" w14:textId="77777777" w:rsidR="00352231" w:rsidRPr="0006458D" w:rsidRDefault="00352231" w:rsidP="00352231">
            <w:pPr>
              <w:pStyle w:val="TAC"/>
              <w:rPr>
                <w:rFonts w:cs="Arial"/>
              </w:rPr>
            </w:pPr>
            <w:r w:rsidRPr="0006458D">
              <w:rPr>
                <w:rFonts w:cs="Arial"/>
              </w:rPr>
              <w:t>144</w:t>
            </w:r>
          </w:p>
        </w:tc>
        <w:tc>
          <w:tcPr>
            <w:tcW w:w="2264" w:type="dxa"/>
            <w:vAlign w:val="center"/>
          </w:tcPr>
          <w:p w14:paraId="12C321BF" w14:textId="77777777" w:rsidR="00352231" w:rsidRPr="0006458D" w:rsidRDefault="00352231" w:rsidP="00352231">
            <w:pPr>
              <w:pStyle w:val="TAC"/>
              <w:rPr>
                <w:rFonts w:cs="Arial"/>
              </w:rPr>
            </w:pPr>
            <w:r w:rsidRPr="0006458D">
              <w:rPr>
                <w:rFonts w:cs="Arial"/>
              </w:rPr>
              <w:t>50</w:t>
            </w:r>
          </w:p>
        </w:tc>
      </w:tr>
      <w:tr w:rsidR="005A07C7" w:rsidRPr="0006458D" w14:paraId="032E477E" w14:textId="77777777" w:rsidTr="00FA3B41">
        <w:trPr>
          <w:jc w:val="center"/>
        </w:trPr>
        <w:tc>
          <w:tcPr>
            <w:tcW w:w="8573" w:type="dxa"/>
            <w:gridSpan w:val="5"/>
            <w:vAlign w:val="center"/>
          </w:tcPr>
          <w:p w14:paraId="04D1E441" w14:textId="77777777" w:rsidR="007566F8" w:rsidRPr="0006458D" w:rsidRDefault="003D554A" w:rsidP="007D45E9">
            <w:pPr>
              <w:pStyle w:val="TAN"/>
              <w:rPr>
                <w:rFonts w:cs="Arial"/>
              </w:rPr>
            </w:pPr>
            <w:r w:rsidRPr="0006458D">
              <w:t>NOTE</w:t>
            </w:r>
            <w:r w:rsidR="007566F8" w:rsidRPr="0006458D">
              <w:t>:</w:t>
            </w:r>
            <w:r w:rsidR="001318F4" w:rsidRPr="0006458D">
              <w:tab/>
            </w:r>
            <w:r w:rsidR="007566F8" w:rsidRPr="0006458D">
              <w:t>These percentages are informative and apply to a slot’s symbols 1 to 6 and 8 to 13. Symbols 0 and 7 have a longer CP and therefore a lower percentage.</w:t>
            </w:r>
          </w:p>
        </w:tc>
      </w:tr>
    </w:tbl>
    <w:p w14:paraId="217950E4" w14:textId="77777777" w:rsidR="00352231" w:rsidRPr="0006458D" w:rsidRDefault="00352231" w:rsidP="00352231"/>
    <w:p w14:paraId="46210370" w14:textId="77777777" w:rsidR="00BB04A1" w:rsidRPr="0006458D" w:rsidRDefault="00352231">
      <w:pPr>
        <w:pStyle w:val="TH"/>
      </w:pPr>
      <w:r w:rsidRPr="0006458D">
        <w:t xml:space="preserve">Table </w:t>
      </w:r>
      <w:r w:rsidR="004F2199" w:rsidRPr="0006458D">
        <w:t>B.5.2</w:t>
      </w:r>
      <w:r w:rsidRPr="0006458D">
        <w:t>-2: EVM window length for normal CP</w:t>
      </w:r>
      <w:r w:rsidR="007566F8" w:rsidRPr="0006458D">
        <w:t>, FR1,</w:t>
      </w:r>
      <w:r w:rsidRPr="0006458D">
        <w:t xml:space="preserve"> 30kHz SCS</w:t>
      </w:r>
    </w:p>
    <w:tbl>
      <w:tblPr>
        <w:tblW w:w="8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175"/>
        <w:gridCol w:w="1982"/>
        <w:gridCol w:w="1469"/>
        <w:gridCol w:w="2294"/>
        <w:gridCol w:w="6"/>
      </w:tblGrid>
      <w:tr w:rsidR="0006458D" w:rsidRPr="0006458D" w14:paraId="2B46361B" w14:textId="77777777" w:rsidTr="00FA3B41">
        <w:trPr>
          <w:gridAfter w:val="1"/>
          <w:wAfter w:w="6" w:type="dxa"/>
          <w:jc w:val="center"/>
        </w:trPr>
        <w:tc>
          <w:tcPr>
            <w:tcW w:w="1661" w:type="dxa"/>
            <w:shd w:val="clear" w:color="auto" w:fill="F3F3F3"/>
            <w:vAlign w:val="center"/>
          </w:tcPr>
          <w:p w14:paraId="7B8DAA8A" w14:textId="77777777" w:rsidR="00352231" w:rsidRPr="0006458D" w:rsidRDefault="00352231" w:rsidP="00352231">
            <w:pPr>
              <w:pStyle w:val="TAH"/>
              <w:rPr>
                <w:rFonts w:cs="Arial"/>
              </w:rPr>
            </w:pPr>
            <w:r w:rsidRPr="0006458D">
              <w:rPr>
                <w:rFonts w:cs="Arial"/>
              </w:rPr>
              <w:t>Channel</w:t>
            </w:r>
            <w:r w:rsidRPr="0006458D">
              <w:rPr>
                <w:rFonts w:cs="Arial"/>
              </w:rPr>
              <w:br/>
            </w:r>
            <w:r w:rsidR="003D554A" w:rsidRPr="0006458D">
              <w:rPr>
                <w:rFonts w:cs="Arial"/>
              </w:rPr>
              <w:t xml:space="preserve">bandwidth </w:t>
            </w:r>
            <w:r w:rsidR="007566F8" w:rsidRPr="0006458D">
              <w:rPr>
                <w:rFonts w:cs="Arial"/>
              </w:rPr>
              <w:t>(</w:t>
            </w:r>
            <w:r w:rsidRPr="0006458D">
              <w:rPr>
                <w:rFonts w:cs="Arial"/>
              </w:rPr>
              <w:t>MHz</w:t>
            </w:r>
            <w:r w:rsidR="007566F8" w:rsidRPr="0006458D">
              <w:rPr>
                <w:rFonts w:cs="Arial"/>
              </w:rPr>
              <w:t>)</w:t>
            </w:r>
          </w:p>
        </w:tc>
        <w:tc>
          <w:tcPr>
            <w:tcW w:w="1175" w:type="dxa"/>
            <w:shd w:val="clear" w:color="auto" w:fill="F3F3F3"/>
            <w:vAlign w:val="center"/>
          </w:tcPr>
          <w:p w14:paraId="04D45B95" w14:textId="77777777" w:rsidR="00352231" w:rsidRPr="0006458D" w:rsidRDefault="00352231" w:rsidP="00352231">
            <w:pPr>
              <w:pStyle w:val="TAH"/>
              <w:rPr>
                <w:rFonts w:cs="Arial"/>
              </w:rPr>
            </w:pPr>
            <w:r w:rsidRPr="0006458D">
              <w:rPr>
                <w:rFonts w:cs="Arial"/>
              </w:rPr>
              <w:t>FFT size</w:t>
            </w:r>
          </w:p>
        </w:tc>
        <w:tc>
          <w:tcPr>
            <w:tcW w:w="1982" w:type="dxa"/>
            <w:shd w:val="clear" w:color="auto" w:fill="F3F3F3"/>
            <w:vAlign w:val="center"/>
          </w:tcPr>
          <w:p w14:paraId="61CA28E3" w14:textId="77777777" w:rsidR="00352231" w:rsidRPr="0006458D" w:rsidRDefault="003D554A" w:rsidP="00352231">
            <w:pPr>
              <w:pStyle w:val="TAH"/>
              <w:rPr>
                <w:rFonts w:cs="Arial"/>
              </w:rPr>
            </w:pPr>
            <w:r w:rsidRPr="0006458D">
              <w:rPr>
                <w:rFonts w:cs="Arial"/>
              </w:rPr>
              <w:t>CP</w:t>
            </w:r>
            <w:r w:rsidR="00352231" w:rsidRPr="0006458D">
              <w:rPr>
                <w:rFonts w:cs="Arial"/>
              </w:rPr>
              <w:t xml:space="preserve"> length for symbols 1</w:t>
            </w:r>
            <w:r w:rsidR="00352231" w:rsidRPr="0006458D">
              <w:rPr>
                <w:rFonts w:cs="Arial"/>
              </w:rPr>
              <w:noBreakHyphen/>
              <w:t>13 in FFT samples</w:t>
            </w:r>
          </w:p>
        </w:tc>
        <w:tc>
          <w:tcPr>
            <w:tcW w:w="1469" w:type="dxa"/>
            <w:shd w:val="clear" w:color="auto" w:fill="F3F3F3"/>
            <w:vAlign w:val="center"/>
          </w:tcPr>
          <w:p w14:paraId="238F6A6D" w14:textId="77777777" w:rsidR="00352231" w:rsidRPr="0006458D" w:rsidRDefault="00352231" w:rsidP="00352231">
            <w:pPr>
              <w:pStyle w:val="TAH"/>
              <w:rPr>
                <w:rFonts w:cs="Arial"/>
              </w:rPr>
            </w:pPr>
            <w:r w:rsidRPr="0006458D">
              <w:rPr>
                <w:rFonts w:cs="Arial"/>
              </w:rPr>
              <w:t xml:space="preserve">EVM window length </w:t>
            </w:r>
            <w:r w:rsidRPr="0006458D">
              <w:rPr>
                <w:rFonts w:cs="Arial"/>
                <w:i/>
              </w:rPr>
              <w:t>W</w:t>
            </w:r>
          </w:p>
        </w:tc>
        <w:tc>
          <w:tcPr>
            <w:tcW w:w="2294" w:type="dxa"/>
            <w:shd w:val="clear" w:color="auto" w:fill="F3F3F3"/>
            <w:vAlign w:val="center"/>
          </w:tcPr>
          <w:p w14:paraId="4FF2A8E5" w14:textId="77777777" w:rsidR="00352231" w:rsidRPr="0006458D" w:rsidRDefault="00352231" w:rsidP="00352231">
            <w:pPr>
              <w:pStyle w:val="TAH"/>
              <w:rPr>
                <w:rFonts w:cs="Arial"/>
              </w:rPr>
            </w:pPr>
            <w:r w:rsidRPr="0006458D">
              <w:rPr>
                <w:rFonts w:cs="Arial"/>
              </w:rPr>
              <w:t xml:space="preserve">Ratio of </w:t>
            </w:r>
            <w:r w:rsidRPr="0006458D">
              <w:rPr>
                <w:rFonts w:cs="Arial"/>
                <w:i/>
              </w:rPr>
              <w:t>W</w:t>
            </w:r>
            <w:r w:rsidRPr="0006458D">
              <w:rPr>
                <w:rFonts w:cs="Arial"/>
              </w:rPr>
              <w:t xml:space="preserve"> to total CP</w:t>
            </w:r>
            <w:r w:rsidR="007566F8" w:rsidRPr="0006458D">
              <w:rPr>
                <w:rFonts w:cs="Arial"/>
              </w:rPr>
              <w:t xml:space="preserve"> length</w:t>
            </w:r>
            <w:r w:rsidRPr="0006458D">
              <w:rPr>
                <w:rFonts w:cs="Arial"/>
              </w:rPr>
              <w:t xml:space="preserve"> for symbols 1</w:t>
            </w:r>
            <w:r w:rsidRPr="0006458D">
              <w:rPr>
                <w:rFonts w:cs="Arial"/>
              </w:rPr>
              <w:noBreakHyphen/>
            </w:r>
            <w:r w:rsidR="007566F8" w:rsidRPr="0006458D">
              <w:rPr>
                <w:rFonts w:cs="Arial"/>
              </w:rPr>
              <w:t>13</w:t>
            </w:r>
            <w:r w:rsidR="003D554A" w:rsidRPr="0006458D">
              <w:rPr>
                <w:rFonts w:cs="Arial"/>
              </w:rPr>
              <w:t xml:space="preserve"> (Note)</w:t>
            </w:r>
            <w:r w:rsidRPr="0006458D">
              <w:rPr>
                <w:rFonts w:cs="Arial"/>
              </w:rPr>
              <w:t xml:space="preserve"> </w:t>
            </w:r>
            <w:r w:rsidR="00ED325A" w:rsidRPr="0006458D">
              <w:rPr>
                <w:rFonts w:cs="Arial"/>
              </w:rPr>
              <w:t>(%)</w:t>
            </w:r>
          </w:p>
        </w:tc>
      </w:tr>
      <w:tr w:rsidR="0006458D" w:rsidRPr="0006458D" w14:paraId="089F4A5D" w14:textId="77777777" w:rsidTr="00FA3B41">
        <w:trPr>
          <w:gridAfter w:val="1"/>
          <w:wAfter w:w="6" w:type="dxa"/>
          <w:jc w:val="center"/>
        </w:trPr>
        <w:tc>
          <w:tcPr>
            <w:tcW w:w="1661" w:type="dxa"/>
          </w:tcPr>
          <w:p w14:paraId="3F966647" w14:textId="77777777" w:rsidR="00352231" w:rsidRPr="0006458D" w:rsidRDefault="00352231" w:rsidP="00352231">
            <w:pPr>
              <w:pStyle w:val="TAC"/>
              <w:rPr>
                <w:rFonts w:cs="Arial"/>
              </w:rPr>
            </w:pPr>
            <w:r w:rsidRPr="0006458D">
              <w:t>5</w:t>
            </w:r>
          </w:p>
        </w:tc>
        <w:tc>
          <w:tcPr>
            <w:tcW w:w="1175" w:type="dxa"/>
          </w:tcPr>
          <w:p w14:paraId="07DE7BAD" w14:textId="77777777" w:rsidR="00352231" w:rsidRPr="0006458D" w:rsidRDefault="00352231" w:rsidP="00352231">
            <w:pPr>
              <w:pStyle w:val="TAC"/>
              <w:rPr>
                <w:rFonts w:cs="Arial"/>
              </w:rPr>
            </w:pPr>
            <w:r w:rsidRPr="0006458D">
              <w:t>256</w:t>
            </w:r>
          </w:p>
        </w:tc>
        <w:tc>
          <w:tcPr>
            <w:tcW w:w="1982" w:type="dxa"/>
          </w:tcPr>
          <w:p w14:paraId="7D3B5311" w14:textId="77777777" w:rsidR="00352231" w:rsidRPr="0006458D" w:rsidRDefault="00352231" w:rsidP="00352231">
            <w:pPr>
              <w:pStyle w:val="TAC"/>
              <w:rPr>
                <w:rFonts w:cs="Arial"/>
              </w:rPr>
            </w:pPr>
            <w:r w:rsidRPr="0006458D">
              <w:t>18</w:t>
            </w:r>
          </w:p>
        </w:tc>
        <w:tc>
          <w:tcPr>
            <w:tcW w:w="1469" w:type="dxa"/>
            <w:vAlign w:val="center"/>
          </w:tcPr>
          <w:p w14:paraId="67EEAE5B" w14:textId="77777777" w:rsidR="00352231" w:rsidRPr="0006458D" w:rsidRDefault="00352231" w:rsidP="00352231">
            <w:pPr>
              <w:pStyle w:val="TAC"/>
              <w:rPr>
                <w:rFonts w:cs="Arial"/>
              </w:rPr>
            </w:pPr>
            <w:r w:rsidRPr="0006458D">
              <w:rPr>
                <w:rFonts w:cs="Arial"/>
              </w:rPr>
              <w:t>8</w:t>
            </w:r>
          </w:p>
        </w:tc>
        <w:tc>
          <w:tcPr>
            <w:tcW w:w="2294" w:type="dxa"/>
          </w:tcPr>
          <w:p w14:paraId="4AA3CA93" w14:textId="77777777" w:rsidR="00352231" w:rsidRPr="0006458D" w:rsidRDefault="00352231" w:rsidP="00352231">
            <w:pPr>
              <w:pStyle w:val="TAC"/>
              <w:rPr>
                <w:rFonts w:cs="Arial"/>
              </w:rPr>
            </w:pPr>
            <w:r w:rsidRPr="0006458D">
              <w:rPr>
                <w:rFonts w:cs="Arial"/>
              </w:rPr>
              <w:t>40</w:t>
            </w:r>
          </w:p>
        </w:tc>
      </w:tr>
      <w:tr w:rsidR="0006458D" w:rsidRPr="0006458D" w14:paraId="5C3591BC" w14:textId="77777777" w:rsidTr="00FA3B41">
        <w:trPr>
          <w:gridAfter w:val="1"/>
          <w:wAfter w:w="6" w:type="dxa"/>
          <w:jc w:val="center"/>
        </w:trPr>
        <w:tc>
          <w:tcPr>
            <w:tcW w:w="1661" w:type="dxa"/>
          </w:tcPr>
          <w:p w14:paraId="61F486E8" w14:textId="77777777" w:rsidR="00352231" w:rsidRPr="0006458D" w:rsidRDefault="00352231" w:rsidP="00352231">
            <w:pPr>
              <w:pStyle w:val="TAC"/>
              <w:rPr>
                <w:rFonts w:cs="Arial"/>
              </w:rPr>
            </w:pPr>
            <w:r w:rsidRPr="0006458D">
              <w:t>10</w:t>
            </w:r>
          </w:p>
        </w:tc>
        <w:tc>
          <w:tcPr>
            <w:tcW w:w="1175" w:type="dxa"/>
          </w:tcPr>
          <w:p w14:paraId="7CE86A2A" w14:textId="77777777" w:rsidR="00352231" w:rsidRPr="0006458D" w:rsidRDefault="00352231" w:rsidP="00352231">
            <w:pPr>
              <w:pStyle w:val="TAC"/>
              <w:rPr>
                <w:rFonts w:cs="Arial"/>
              </w:rPr>
            </w:pPr>
            <w:r w:rsidRPr="0006458D">
              <w:t>512</w:t>
            </w:r>
          </w:p>
        </w:tc>
        <w:tc>
          <w:tcPr>
            <w:tcW w:w="1982" w:type="dxa"/>
          </w:tcPr>
          <w:p w14:paraId="7B3DBF12" w14:textId="77777777" w:rsidR="00352231" w:rsidRPr="0006458D" w:rsidRDefault="00352231" w:rsidP="00352231">
            <w:pPr>
              <w:pStyle w:val="TAC"/>
              <w:rPr>
                <w:rFonts w:cs="Arial"/>
              </w:rPr>
            </w:pPr>
            <w:r w:rsidRPr="0006458D">
              <w:t>36</w:t>
            </w:r>
          </w:p>
        </w:tc>
        <w:tc>
          <w:tcPr>
            <w:tcW w:w="1469" w:type="dxa"/>
            <w:vAlign w:val="center"/>
          </w:tcPr>
          <w:p w14:paraId="0AD81273" w14:textId="77777777" w:rsidR="00352231" w:rsidRPr="0006458D" w:rsidRDefault="00352231" w:rsidP="00352231">
            <w:pPr>
              <w:pStyle w:val="TAC"/>
              <w:rPr>
                <w:rFonts w:cs="Arial"/>
              </w:rPr>
            </w:pPr>
            <w:r w:rsidRPr="0006458D">
              <w:rPr>
                <w:rFonts w:cs="Arial"/>
              </w:rPr>
              <w:t>14</w:t>
            </w:r>
          </w:p>
        </w:tc>
        <w:tc>
          <w:tcPr>
            <w:tcW w:w="2294" w:type="dxa"/>
          </w:tcPr>
          <w:p w14:paraId="1E487177" w14:textId="77777777" w:rsidR="00352231" w:rsidRPr="0006458D" w:rsidRDefault="00352231" w:rsidP="00352231">
            <w:pPr>
              <w:pStyle w:val="TAC"/>
              <w:rPr>
                <w:rFonts w:cs="Arial"/>
              </w:rPr>
            </w:pPr>
            <w:r w:rsidRPr="0006458D">
              <w:rPr>
                <w:rFonts w:cs="Arial"/>
              </w:rPr>
              <w:t>40</w:t>
            </w:r>
          </w:p>
        </w:tc>
      </w:tr>
      <w:tr w:rsidR="0006458D" w:rsidRPr="0006458D" w14:paraId="3E6EEEBC" w14:textId="77777777" w:rsidTr="00FA3B41">
        <w:trPr>
          <w:gridAfter w:val="1"/>
          <w:wAfter w:w="6" w:type="dxa"/>
          <w:jc w:val="center"/>
        </w:trPr>
        <w:tc>
          <w:tcPr>
            <w:tcW w:w="1661" w:type="dxa"/>
          </w:tcPr>
          <w:p w14:paraId="0E24B949" w14:textId="77777777" w:rsidR="00352231" w:rsidRPr="0006458D" w:rsidRDefault="00352231" w:rsidP="00352231">
            <w:pPr>
              <w:pStyle w:val="TAC"/>
              <w:rPr>
                <w:rFonts w:cs="Arial"/>
              </w:rPr>
            </w:pPr>
            <w:r w:rsidRPr="0006458D">
              <w:t>15</w:t>
            </w:r>
          </w:p>
        </w:tc>
        <w:tc>
          <w:tcPr>
            <w:tcW w:w="1175" w:type="dxa"/>
          </w:tcPr>
          <w:p w14:paraId="31E4CCC8" w14:textId="77777777" w:rsidR="00352231" w:rsidRPr="0006458D" w:rsidRDefault="00352231" w:rsidP="00352231">
            <w:pPr>
              <w:pStyle w:val="TAC"/>
              <w:rPr>
                <w:rFonts w:cs="Arial"/>
              </w:rPr>
            </w:pPr>
            <w:r w:rsidRPr="0006458D">
              <w:t>768</w:t>
            </w:r>
          </w:p>
        </w:tc>
        <w:tc>
          <w:tcPr>
            <w:tcW w:w="1982" w:type="dxa"/>
          </w:tcPr>
          <w:p w14:paraId="3190F564" w14:textId="77777777" w:rsidR="00352231" w:rsidRPr="0006458D" w:rsidRDefault="00352231" w:rsidP="00352231">
            <w:pPr>
              <w:pStyle w:val="TAC"/>
              <w:rPr>
                <w:rFonts w:cs="Arial"/>
              </w:rPr>
            </w:pPr>
            <w:r w:rsidRPr="0006458D">
              <w:t>54</w:t>
            </w:r>
          </w:p>
        </w:tc>
        <w:tc>
          <w:tcPr>
            <w:tcW w:w="1469" w:type="dxa"/>
            <w:vAlign w:val="center"/>
          </w:tcPr>
          <w:p w14:paraId="2122C3EA" w14:textId="77777777" w:rsidR="00352231" w:rsidRPr="0006458D" w:rsidRDefault="00352231" w:rsidP="00352231">
            <w:pPr>
              <w:pStyle w:val="TAC"/>
              <w:rPr>
                <w:rFonts w:cs="Arial"/>
              </w:rPr>
            </w:pPr>
            <w:r w:rsidRPr="0006458D">
              <w:rPr>
                <w:rFonts w:cs="Arial"/>
              </w:rPr>
              <w:t>22</w:t>
            </w:r>
          </w:p>
        </w:tc>
        <w:tc>
          <w:tcPr>
            <w:tcW w:w="2294" w:type="dxa"/>
          </w:tcPr>
          <w:p w14:paraId="4DC29F87" w14:textId="77777777" w:rsidR="00352231" w:rsidRPr="0006458D" w:rsidRDefault="00352231" w:rsidP="00352231">
            <w:pPr>
              <w:pStyle w:val="TAC"/>
              <w:rPr>
                <w:rFonts w:cs="Arial"/>
              </w:rPr>
            </w:pPr>
            <w:r w:rsidRPr="0006458D">
              <w:rPr>
                <w:rFonts w:cs="Arial"/>
              </w:rPr>
              <w:t>40</w:t>
            </w:r>
          </w:p>
        </w:tc>
      </w:tr>
      <w:tr w:rsidR="0006458D" w:rsidRPr="0006458D" w14:paraId="3830AC6D" w14:textId="77777777" w:rsidTr="00FA3B41">
        <w:trPr>
          <w:gridAfter w:val="1"/>
          <w:wAfter w:w="6" w:type="dxa"/>
          <w:jc w:val="center"/>
        </w:trPr>
        <w:tc>
          <w:tcPr>
            <w:tcW w:w="1661" w:type="dxa"/>
          </w:tcPr>
          <w:p w14:paraId="40C98354" w14:textId="77777777" w:rsidR="00352231" w:rsidRPr="0006458D" w:rsidRDefault="00352231" w:rsidP="00352231">
            <w:pPr>
              <w:pStyle w:val="TAC"/>
              <w:rPr>
                <w:rFonts w:cs="Arial"/>
              </w:rPr>
            </w:pPr>
            <w:r w:rsidRPr="0006458D">
              <w:t>20</w:t>
            </w:r>
          </w:p>
        </w:tc>
        <w:tc>
          <w:tcPr>
            <w:tcW w:w="1175" w:type="dxa"/>
          </w:tcPr>
          <w:p w14:paraId="0DC00FFA" w14:textId="77777777" w:rsidR="00352231" w:rsidRPr="0006458D" w:rsidRDefault="00352231" w:rsidP="00352231">
            <w:pPr>
              <w:pStyle w:val="TAC"/>
              <w:rPr>
                <w:rFonts w:cs="Arial"/>
              </w:rPr>
            </w:pPr>
            <w:r w:rsidRPr="0006458D">
              <w:t>1024</w:t>
            </w:r>
          </w:p>
        </w:tc>
        <w:tc>
          <w:tcPr>
            <w:tcW w:w="1982" w:type="dxa"/>
          </w:tcPr>
          <w:p w14:paraId="1C3190DC" w14:textId="77777777" w:rsidR="00352231" w:rsidRPr="0006458D" w:rsidRDefault="00352231" w:rsidP="00352231">
            <w:pPr>
              <w:pStyle w:val="TAC"/>
              <w:rPr>
                <w:rFonts w:cs="Arial"/>
              </w:rPr>
            </w:pPr>
            <w:r w:rsidRPr="0006458D">
              <w:t>72</w:t>
            </w:r>
          </w:p>
        </w:tc>
        <w:tc>
          <w:tcPr>
            <w:tcW w:w="1469" w:type="dxa"/>
            <w:vAlign w:val="center"/>
          </w:tcPr>
          <w:p w14:paraId="348F13C0" w14:textId="77777777" w:rsidR="00352231" w:rsidRPr="0006458D" w:rsidRDefault="00352231" w:rsidP="00352231">
            <w:pPr>
              <w:pStyle w:val="TAC"/>
              <w:rPr>
                <w:rFonts w:cs="Arial"/>
              </w:rPr>
            </w:pPr>
            <w:r w:rsidRPr="0006458D">
              <w:rPr>
                <w:rFonts w:cs="Arial"/>
              </w:rPr>
              <w:t>28</w:t>
            </w:r>
          </w:p>
        </w:tc>
        <w:tc>
          <w:tcPr>
            <w:tcW w:w="2294" w:type="dxa"/>
          </w:tcPr>
          <w:p w14:paraId="6FF57FB1" w14:textId="77777777" w:rsidR="00352231" w:rsidRPr="0006458D" w:rsidRDefault="00352231" w:rsidP="00352231">
            <w:pPr>
              <w:pStyle w:val="TAC"/>
              <w:rPr>
                <w:rFonts w:cs="Arial"/>
              </w:rPr>
            </w:pPr>
            <w:r w:rsidRPr="0006458D">
              <w:rPr>
                <w:rFonts w:cs="Arial"/>
              </w:rPr>
              <w:t>40</w:t>
            </w:r>
          </w:p>
        </w:tc>
      </w:tr>
      <w:tr w:rsidR="0006458D" w:rsidRPr="0006458D" w14:paraId="5F4731AE" w14:textId="77777777" w:rsidTr="00FA3B41">
        <w:trPr>
          <w:gridAfter w:val="1"/>
          <w:wAfter w:w="6" w:type="dxa"/>
          <w:jc w:val="center"/>
        </w:trPr>
        <w:tc>
          <w:tcPr>
            <w:tcW w:w="1661" w:type="dxa"/>
          </w:tcPr>
          <w:p w14:paraId="3E53A6A4" w14:textId="77777777" w:rsidR="00352231" w:rsidRPr="0006458D" w:rsidRDefault="00352231" w:rsidP="00352231">
            <w:pPr>
              <w:pStyle w:val="TAC"/>
              <w:rPr>
                <w:rFonts w:cs="Arial"/>
              </w:rPr>
            </w:pPr>
            <w:r w:rsidRPr="0006458D">
              <w:t>25</w:t>
            </w:r>
          </w:p>
        </w:tc>
        <w:tc>
          <w:tcPr>
            <w:tcW w:w="1175" w:type="dxa"/>
          </w:tcPr>
          <w:p w14:paraId="2A2CC1A3" w14:textId="77777777" w:rsidR="00352231" w:rsidRPr="0006458D" w:rsidRDefault="00352231" w:rsidP="00352231">
            <w:pPr>
              <w:pStyle w:val="TAC"/>
              <w:rPr>
                <w:rFonts w:cs="Arial"/>
              </w:rPr>
            </w:pPr>
            <w:r w:rsidRPr="0006458D">
              <w:t>1024</w:t>
            </w:r>
          </w:p>
        </w:tc>
        <w:tc>
          <w:tcPr>
            <w:tcW w:w="1982" w:type="dxa"/>
          </w:tcPr>
          <w:p w14:paraId="120D5ED0" w14:textId="77777777" w:rsidR="00352231" w:rsidRPr="0006458D" w:rsidRDefault="00352231" w:rsidP="00352231">
            <w:pPr>
              <w:pStyle w:val="TAC"/>
              <w:rPr>
                <w:rFonts w:cs="Arial"/>
              </w:rPr>
            </w:pPr>
            <w:r w:rsidRPr="0006458D">
              <w:t>72</w:t>
            </w:r>
          </w:p>
        </w:tc>
        <w:tc>
          <w:tcPr>
            <w:tcW w:w="1469" w:type="dxa"/>
            <w:vAlign w:val="center"/>
          </w:tcPr>
          <w:p w14:paraId="25FB07D0" w14:textId="77777777" w:rsidR="00352231" w:rsidRPr="0006458D" w:rsidRDefault="00352231" w:rsidP="00352231">
            <w:pPr>
              <w:pStyle w:val="TAC"/>
              <w:rPr>
                <w:rFonts w:cs="Arial"/>
              </w:rPr>
            </w:pPr>
            <w:r w:rsidRPr="0006458D">
              <w:rPr>
                <w:rFonts w:cs="Arial"/>
              </w:rPr>
              <w:t>36</w:t>
            </w:r>
          </w:p>
        </w:tc>
        <w:tc>
          <w:tcPr>
            <w:tcW w:w="2294" w:type="dxa"/>
          </w:tcPr>
          <w:p w14:paraId="2A677D85" w14:textId="77777777" w:rsidR="00352231" w:rsidRPr="0006458D" w:rsidRDefault="00352231" w:rsidP="00352231">
            <w:pPr>
              <w:pStyle w:val="TAC"/>
              <w:rPr>
                <w:rFonts w:cs="Arial"/>
              </w:rPr>
            </w:pPr>
            <w:r w:rsidRPr="0006458D">
              <w:rPr>
                <w:rFonts w:cs="Arial"/>
              </w:rPr>
              <w:t>50</w:t>
            </w:r>
          </w:p>
        </w:tc>
      </w:tr>
      <w:tr w:rsidR="0006458D" w:rsidRPr="0006458D" w14:paraId="1910963C" w14:textId="77777777" w:rsidTr="00FA3B41">
        <w:trPr>
          <w:gridAfter w:val="1"/>
          <w:wAfter w:w="6" w:type="dxa"/>
          <w:jc w:val="center"/>
        </w:trPr>
        <w:tc>
          <w:tcPr>
            <w:tcW w:w="1661" w:type="dxa"/>
          </w:tcPr>
          <w:p w14:paraId="4949BC4C" w14:textId="77777777" w:rsidR="00352231" w:rsidRPr="0006458D" w:rsidRDefault="00352231" w:rsidP="00352231">
            <w:pPr>
              <w:pStyle w:val="TAC"/>
              <w:rPr>
                <w:rFonts w:cs="Arial"/>
              </w:rPr>
            </w:pPr>
            <w:r w:rsidRPr="0006458D">
              <w:t>30</w:t>
            </w:r>
          </w:p>
        </w:tc>
        <w:tc>
          <w:tcPr>
            <w:tcW w:w="1175" w:type="dxa"/>
          </w:tcPr>
          <w:p w14:paraId="2CC99284" w14:textId="77777777" w:rsidR="00352231" w:rsidRPr="0006458D" w:rsidRDefault="00352231" w:rsidP="00352231">
            <w:pPr>
              <w:pStyle w:val="TAC"/>
              <w:rPr>
                <w:rFonts w:cs="Arial"/>
              </w:rPr>
            </w:pPr>
            <w:r w:rsidRPr="0006458D">
              <w:t>1536</w:t>
            </w:r>
          </w:p>
        </w:tc>
        <w:tc>
          <w:tcPr>
            <w:tcW w:w="1982" w:type="dxa"/>
          </w:tcPr>
          <w:p w14:paraId="4C06A2CD" w14:textId="77777777" w:rsidR="00352231" w:rsidRPr="0006458D" w:rsidRDefault="00352231" w:rsidP="00352231">
            <w:pPr>
              <w:pStyle w:val="TAC"/>
              <w:rPr>
                <w:rFonts w:cs="Arial"/>
              </w:rPr>
            </w:pPr>
            <w:r w:rsidRPr="0006458D">
              <w:t>108</w:t>
            </w:r>
          </w:p>
        </w:tc>
        <w:tc>
          <w:tcPr>
            <w:tcW w:w="1469" w:type="dxa"/>
            <w:vAlign w:val="center"/>
          </w:tcPr>
          <w:p w14:paraId="35A06BF0" w14:textId="77777777" w:rsidR="00352231" w:rsidRPr="0006458D" w:rsidRDefault="00352231" w:rsidP="00352231">
            <w:pPr>
              <w:pStyle w:val="TAC"/>
              <w:rPr>
                <w:rFonts w:cs="Arial"/>
              </w:rPr>
            </w:pPr>
            <w:r w:rsidRPr="0006458D">
              <w:rPr>
                <w:rFonts w:cs="Arial"/>
              </w:rPr>
              <w:t>54</w:t>
            </w:r>
          </w:p>
        </w:tc>
        <w:tc>
          <w:tcPr>
            <w:tcW w:w="2294" w:type="dxa"/>
          </w:tcPr>
          <w:p w14:paraId="6659AB61" w14:textId="77777777" w:rsidR="00352231" w:rsidRPr="0006458D" w:rsidRDefault="00352231" w:rsidP="00352231">
            <w:pPr>
              <w:pStyle w:val="TAC"/>
              <w:rPr>
                <w:rFonts w:cs="Arial"/>
              </w:rPr>
            </w:pPr>
            <w:r w:rsidRPr="0006458D">
              <w:rPr>
                <w:rFonts w:cs="Arial"/>
              </w:rPr>
              <w:t>50</w:t>
            </w:r>
          </w:p>
        </w:tc>
      </w:tr>
      <w:tr w:rsidR="0006458D" w:rsidRPr="0006458D" w14:paraId="6151E5BF" w14:textId="77777777" w:rsidTr="00FA3B41">
        <w:trPr>
          <w:gridAfter w:val="1"/>
          <w:wAfter w:w="6" w:type="dxa"/>
          <w:jc w:val="center"/>
        </w:trPr>
        <w:tc>
          <w:tcPr>
            <w:tcW w:w="1661" w:type="dxa"/>
          </w:tcPr>
          <w:p w14:paraId="2C604826" w14:textId="77777777" w:rsidR="00352231" w:rsidRPr="0006458D" w:rsidRDefault="00352231" w:rsidP="00352231">
            <w:pPr>
              <w:pStyle w:val="TAC"/>
              <w:rPr>
                <w:rFonts w:cs="Arial"/>
              </w:rPr>
            </w:pPr>
            <w:r w:rsidRPr="0006458D">
              <w:t>40</w:t>
            </w:r>
          </w:p>
        </w:tc>
        <w:tc>
          <w:tcPr>
            <w:tcW w:w="1175" w:type="dxa"/>
          </w:tcPr>
          <w:p w14:paraId="04BCB72B" w14:textId="77777777" w:rsidR="00352231" w:rsidRPr="0006458D" w:rsidRDefault="00352231" w:rsidP="00352231">
            <w:pPr>
              <w:pStyle w:val="TAC"/>
              <w:rPr>
                <w:rFonts w:cs="Arial"/>
              </w:rPr>
            </w:pPr>
            <w:r w:rsidRPr="0006458D">
              <w:t>2048</w:t>
            </w:r>
          </w:p>
        </w:tc>
        <w:tc>
          <w:tcPr>
            <w:tcW w:w="1982" w:type="dxa"/>
          </w:tcPr>
          <w:p w14:paraId="56CBAC89" w14:textId="77777777" w:rsidR="00352231" w:rsidRPr="0006458D" w:rsidRDefault="00352231" w:rsidP="00352231">
            <w:pPr>
              <w:pStyle w:val="TAC"/>
              <w:rPr>
                <w:rFonts w:cs="Arial"/>
              </w:rPr>
            </w:pPr>
            <w:r w:rsidRPr="0006458D">
              <w:t>144</w:t>
            </w:r>
          </w:p>
        </w:tc>
        <w:tc>
          <w:tcPr>
            <w:tcW w:w="1469" w:type="dxa"/>
            <w:vAlign w:val="center"/>
          </w:tcPr>
          <w:p w14:paraId="5EA6DB49" w14:textId="77777777" w:rsidR="00352231" w:rsidRPr="0006458D" w:rsidRDefault="00352231" w:rsidP="00352231">
            <w:pPr>
              <w:pStyle w:val="TAC"/>
              <w:rPr>
                <w:rFonts w:cs="Arial"/>
              </w:rPr>
            </w:pPr>
            <w:r w:rsidRPr="0006458D">
              <w:rPr>
                <w:rFonts w:cs="Arial"/>
              </w:rPr>
              <w:t>72</w:t>
            </w:r>
          </w:p>
        </w:tc>
        <w:tc>
          <w:tcPr>
            <w:tcW w:w="2294" w:type="dxa"/>
          </w:tcPr>
          <w:p w14:paraId="42375F5A" w14:textId="77777777" w:rsidR="00352231" w:rsidRPr="0006458D" w:rsidRDefault="00352231" w:rsidP="00352231">
            <w:pPr>
              <w:pStyle w:val="TAC"/>
              <w:rPr>
                <w:rFonts w:cs="Arial"/>
              </w:rPr>
            </w:pPr>
            <w:r w:rsidRPr="0006458D">
              <w:rPr>
                <w:rFonts w:cs="Arial"/>
              </w:rPr>
              <w:t>50</w:t>
            </w:r>
          </w:p>
        </w:tc>
      </w:tr>
      <w:tr w:rsidR="0006458D" w:rsidRPr="0006458D" w14:paraId="3BF3FE2E" w14:textId="77777777" w:rsidTr="00FA3B41">
        <w:trPr>
          <w:gridAfter w:val="1"/>
          <w:wAfter w:w="6" w:type="dxa"/>
          <w:jc w:val="center"/>
        </w:trPr>
        <w:tc>
          <w:tcPr>
            <w:tcW w:w="1661" w:type="dxa"/>
          </w:tcPr>
          <w:p w14:paraId="1DE7B95D" w14:textId="77777777" w:rsidR="00352231" w:rsidRPr="0006458D" w:rsidRDefault="00352231" w:rsidP="00352231">
            <w:pPr>
              <w:pStyle w:val="TAC"/>
              <w:rPr>
                <w:rFonts w:cs="Arial"/>
              </w:rPr>
            </w:pPr>
            <w:r w:rsidRPr="0006458D">
              <w:t>50</w:t>
            </w:r>
          </w:p>
        </w:tc>
        <w:tc>
          <w:tcPr>
            <w:tcW w:w="1175" w:type="dxa"/>
          </w:tcPr>
          <w:p w14:paraId="5DBEEA9E" w14:textId="77777777" w:rsidR="00352231" w:rsidRPr="0006458D" w:rsidRDefault="00352231" w:rsidP="00352231">
            <w:pPr>
              <w:pStyle w:val="TAC"/>
              <w:rPr>
                <w:rFonts w:cs="Arial"/>
              </w:rPr>
            </w:pPr>
            <w:r w:rsidRPr="0006458D">
              <w:t>2048</w:t>
            </w:r>
          </w:p>
        </w:tc>
        <w:tc>
          <w:tcPr>
            <w:tcW w:w="1982" w:type="dxa"/>
          </w:tcPr>
          <w:p w14:paraId="003B9455" w14:textId="77777777" w:rsidR="00352231" w:rsidRPr="0006458D" w:rsidRDefault="00352231" w:rsidP="00352231">
            <w:pPr>
              <w:pStyle w:val="TAC"/>
              <w:rPr>
                <w:rFonts w:cs="Calibri"/>
                <w:szCs w:val="18"/>
                <w:lang w:val="en-US"/>
              </w:rPr>
            </w:pPr>
            <w:r w:rsidRPr="0006458D">
              <w:t>144</w:t>
            </w:r>
          </w:p>
        </w:tc>
        <w:tc>
          <w:tcPr>
            <w:tcW w:w="1469" w:type="dxa"/>
            <w:vAlign w:val="center"/>
          </w:tcPr>
          <w:p w14:paraId="08B627B2" w14:textId="77777777" w:rsidR="00352231" w:rsidRPr="0006458D" w:rsidRDefault="00352231" w:rsidP="00352231">
            <w:pPr>
              <w:pStyle w:val="TAC"/>
              <w:rPr>
                <w:rFonts w:cs="Arial"/>
              </w:rPr>
            </w:pPr>
            <w:r w:rsidRPr="0006458D">
              <w:rPr>
                <w:rFonts w:cs="Arial"/>
              </w:rPr>
              <w:t>72</w:t>
            </w:r>
          </w:p>
        </w:tc>
        <w:tc>
          <w:tcPr>
            <w:tcW w:w="2294" w:type="dxa"/>
          </w:tcPr>
          <w:p w14:paraId="4F1D8E96" w14:textId="77777777" w:rsidR="00352231" w:rsidRPr="0006458D" w:rsidRDefault="00352231" w:rsidP="00352231">
            <w:pPr>
              <w:pStyle w:val="TAC"/>
              <w:rPr>
                <w:rFonts w:cs="Calibri"/>
                <w:szCs w:val="18"/>
                <w:lang w:val="en-US"/>
              </w:rPr>
            </w:pPr>
            <w:r w:rsidRPr="0006458D">
              <w:rPr>
                <w:rFonts w:cs="Calibri"/>
                <w:szCs w:val="18"/>
                <w:lang w:val="en-US"/>
              </w:rPr>
              <w:t>50</w:t>
            </w:r>
          </w:p>
        </w:tc>
      </w:tr>
      <w:tr w:rsidR="0006458D" w:rsidRPr="0006458D" w14:paraId="4D24F25E" w14:textId="77777777" w:rsidTr="00FA3B41">
        <w:trPr>
          <w:gridAfter w:val="1"/>
          <w:wAfter w:w="6" w:type="dxa"/>
          <w:jc w:val="center"/>
        </w:trPr>
        <w:tc>
          <w:tcPr>
            <w:tcW w:w="1661" w:type="dxa"/>
          </w:tcPr>
          <w:p w14:paraId="1A6AF245" w14:textId="77777777" w:rsidR="00352231" w:rsidRPr="0006458D" w:rsidRDefault="00352231" w:rsidP="00352231">
            <w:pPr>
              <w:pStyle w:val="TAC"/>
              <w:rPr>
                <w:rFonts w:cs="Arial"/>
              </w:rPr>
            </w:pPr>
            <w:r w:rsidRPr="0006458D">
              <w:t>60</w:t>
            </w:r>
          </w:p>
        </w:tc>
        <w:tc>
          <w:tcPr>
            <w:tcW w:w="1175" w:type="dxa"/>
          </w:tcPr>
          <w:p w14:paraId="13DD0674" w14:textId="77777777" w:rsidR="00352231" w:rsidRPr="0006458D" w:rsidRDefault="00352231" w:rsidP="00352231">
            <w:pPr>
              <w:pStyle w:val="TAC"/>
              <w:rPr>
                <w:rFonts w:cs="Arial"/>
              </w:rPr>
            </w:pPr>
            <w:r w:rsidRPr="0006458D">
              <w:t>3072</w:t>
            </w:r>
          </w:p>
        </w:tc>
        <w:tc>
          <w:tcPr>
            <w:tcW w:w="1982" w:type="dxa"/>
          </w:tcPr>
          <w:p w14:paraId="214D4B43" w14:textId="77777777" w:rsidR="00352231" w:rsidRPr="0006458D" w:rsidRDefault="00352231" w:rsidP="00352231">
            <w:pPr>
              <w:pStyle w:val="TAC"/>
              <w:rPr>
                <w:rFonts w:cs="Calibri"/>
                <w:szCs w:val="18"/>
                <w:lang w:val="en-US"/>
              </w:rPr>
            </w:pPr>
            <w:r w:rsidRPr="0006458D">
              <w:t>216</w:t>
            </w:r>
          </w:p>
        </w:tc>
        <w:tc>
          <w:tcPr>
            <w:tcW w:w="1469" w:type="dxa"/>
            <w:vAlign w:val="center"/>
          </w:tcPr>
          <w:p w14:paraId="2D4D08E1" w14:textId="77777777" w:rsidR="00352231" w:rsidRPr="0006458D" w:rsidRDefault="00352231" w:rsidP="00352231">
            <w:pPr>
              <w:pStyle w:val="TAC"/>
              <w:rPr>
                <w:rFonts w:cs="Arial"/>
              </w:rPr>
            </w:pPr>
            <w:r w:rsidRPr="0006458D">
              <w:rPr>
                <w:rFonts w:cs="Arial"/>
              </w:rPr>
              <w:t>130</w:t>
            </w:r>
          </w:p>
        </w:tc>
        <w:tc>
          <w:tcPr>
            <w:tcW w:w="2294" w:type="dxa"/>
          </w:tcPr>
          <w:p w14:paraId="7F5A7AC6" w14:textId="77777777" w:rsidR="00352231" w:rsidRPr="0006458D" w:rsidRDefault="00352231" w:rsidP="00352231">
            <w:pPr>
              <w:pStyle w:val="TAC"/>
              <w:rPr>
                <w:rFonts w:cs="Calibri"/>
                <w:szCs w:val="18"/>
                <w:lang w:val="en-US"/>
              </w:rPr>
            </w:pPr>
            <w:r w:rsidRPr="0006458D">
              <w:rPr>
                <w:rFonts w:cs="Calibri"/>
                <w:szCs w:val="18"/>
                <w:lang w:val="en-US"/>
              </w:rPr>
              <w:t>60</w:t>
            </w:r>
          </w:p>
        </w:tc>
      </w:tr>
      <w:tr w:rsidR="0006458D" w:rsidRPr="0006458D" w14:paraId="77A82733" w14:textId="77777777" w:rsidTr="00FA3B41">
        <w:trPr>
          <w:gridAfter w:val="1"/>
          <w:wAfter w:w="6" w:type="dxa"/>
          <w:jc w:val="center"/>
        </w:trPr>
        <w:tc>
          <w:tcPr>
            <w:tcW w:w="1661" w:type="dxa"/>
          </w:tcPr>
          <w:p w14:paraId="1D72E47B" w14:textId="77777777" w:rsidR="00352231" w:rsidRPr="0006458D" w:rsidRDefault="00352231" w:rsidP="00352231">
            <w:pPr>
              <w:pStyle w:val="TAC"/>
              <w:rPr>
                <w:rFonts w:cs="Arial"/>
              </w:rPr>
            </w:pPr>
            <w:r w:rsidRPr="0006458D">
              <w:t>70</w:t>
            </w:r>
          </w:p>
        </w:tc>
        <w:tc>
          <w:tcPr>
            <w:tcW w:w="1175" w:type="dxa"/>
          </w:tcPr>
          <w:p w14:paraId="5BB3FE7A" w14:textId="77777777" w:rsidR="00352231" w:rsidRPr="0006458D" w:rsidRDefault="00352231" w:rsidP="00352231">
            <w:pPr>
              <w:pStyle w:val="TAC"/>
              <w:rPr>
                <w:rFonts w:cs="Arial"/>
              </w:rPr>
            </w:pPr>
            <w:r w:rsidRPr="0006458D">
              <w:t>3072</w:t>
            </w:r>
          </w:p>
        </w:tc>
        <w:tc>
          <w:tcPr>
            <w:tcW w:w="1982" w:type="dxa"/>
          </w:tcPr>
          <w:p w14:paraId="23366637" w14:textId="77777777" w:rsidR="00352231" w:rsidRPr="0006458D" w:rsidRDefault="00352231" w:rsidP="00352231">
            <w:pPr>
              <w:pStyle w:val="TAC"/>
              <w:rPr>
                <w:rFonts w:cs="Calibri"/>
                <w:szCs w:val="18"/>
                <w:lang w:val="en-US"/>
              </w:rPr>
            </w:pPr>
            <w:r w:rsidRPr="0006458D">
              <w:t>216</w:t>
            </w:r>
          </w:p>
        </w:tc>
        <w:tc>
          <w:tcPr>
            <w:tcW w:w="1469" w:type="dxa"/>
            <w:vAlign w:val="center"/>
          </w:tcPr>
          <w:p w14:paraId="78FC01ED" w14:textId="77777777" w:rsidR="00352231" w:rsidRPr="0006458D" w:rsidRDefault="00352231" w:rsidP="00352231">
            <w:pPr>
              <w:pStyle w:val="TAC"/>
              <w:rPr>
                <w:rFonts w:cs="Arial"/>
              </w:rPr>
            </w:pPr>
            <w:r w:rsidRPr="0006458D">
              <w:rPr>
                <w:rFonts w:cs="Arial"/>
              </w:rPr>
              <w:t>130</w:t>
            </w:r>
          </w:p>
        </w:tc>
        <w:tc>
          <w:tcPr>
            <w:tcW w:w="2294" w:type="dxa"/>
          </w:tcPr>
          <w:p w14:paraId="76E2D8E8" w14:textId="77777777" w:rsidR="00352231" w:rsidRPr="0006458D" w:rsidRDefault="00352231" w:rsidP="00352231">
            <w:pPr>
              <w:pStyle w:val="TAC"/>
              <w:rPr>
                <w:rFonts w:cs="Calibri"/>
                <w:szCs w:val="18"/>
                <w:lang w:val="en-US"/>
              </w:rPr>
            </w:pPr>
            <w:r w:rsidRPr="0006458D">
              <w:rPr>
                <w:rFonts w:cs="Calibri"/>
                <w:szCs w:val="18"/>
                <w:lang w:val="en-US"/>
              </w:rPr>
              <w:t>60</w:t>
            </w:r>
          </w:p>
        </w:tc>
      </w:tr>
      <w:tr w:rsidR="0006458D" w:rsidRPr="0006458D" w14:paraId="0CD39EC5" w14:textId="77777777" w:rsidTr="00FA3B41">
        <w:trPr>
          <w:gridAfter w:val="1"/>
          <w:wAfter w:w="6" w:type="dxa"/>
          <w:jc w:val="center"/>
        </w:trPr>
        <w:tc>
          <w:tcPr>
            <w:tcW w:w="1661" w:type="dxa"/>
          </w:tcPr>
          <w:p w14:paraId="08F4D787" w14:textId="77777777" w:rsidR="00352231" w:rsidRPr="0006458D" w:rsidRDefault="00352231" w:rsidP="00352231">
            <w:pPr>
              <w:pStyle w:val="TAC"/>
              <w:rPr>
                <w:rFonts w:cs="Arial"/>
              </w:rPr>
            </w:pPr>
            <w:r w:rsidRPr="0006458D">
              <w:t>80</w:t>
            </w:r>
          </w:p>
        </w:tc>
        <w:tc>
          <w:tcPr>
            <w:tcW w:w="1175" w:type="dxa"/>
          </w:tcPr>
          <w:p w14:paraId="33FCFD3B" w14:textId="77777777" w:rsidR="00352231" w:rsidRPr="0006458D" w:rsidRDefault="00352231" w:rsidP="00352231">
            <w:pPr>
              <w:pStyle w:val="TAC"/>
              <w:rPr>
                <w:rFonts w:cs="Arial"/>
              </w:rPr>
            </w:pPr>
            <w:r w:rsidRPr="0006458D">
              <w:t>4096</w:t>
            </w:r>
          </w:p>
        </w:tc>
        <w:tc>
          <w:tcPr>
            <w:tcW w:w="1982" w:type="dxa"/>
          </w:tcPr>
          <w:p w14:paraId="0B8B9A34" w14:textId="77777777" w:rsidR="00352231" w:rsidRPr="0006458D" w:rsidRDefault="00352231" w:rsidP="00352231">
            <w:pPr>
              <w:pStyle w:val="TAC"/>
              <w:rPr>
                <w:rFonts w:cs="Calibri"/>
                <w:szCs w:val="18"/>
                <w:lang w:val="en-US"/>
              </w:rPr>
            </w:pPr>
            <w:r w:rsidRPr="0006458D">
              <w:t>288</w:t>
            </w:r>
          </w:p>
        </w:tc>
        <w:tc>
          <w:tcPr>
            <w:tcW w:w="1469" w:type="dxa"/>
            <w:vAlign w:val="center"/>
          </w:tcPr>
          <w:p w14:paraId="05A7613C" w14:textId="77777777" w:rsidR="00352231" w:rsidRPr="0006458D" w:rsidRDefault="00352231" w:rsidP="00352231">
            <w:pPr>
              <w:pStyle w:val="TAC"/>
              <w:rPr>
                <w:rFonts w:cs="Arial"/>
              </w:rPr>
            </w:pPr>
            <w:r w:rsidRPr="0006458D">
              <w:rPr>
                <w:rFonts w:cs="Arial"/>
              </w:rPr>
              <w:t>172</w:t>
            </w:r>
          </w:p>
        </w:tc>
        <w:tc>
          <w:tcPr>
            <w:tcW w:w="2294" w:type="dxa"/>
          </w:tcPr>
          <w:p w14:paraId="0149F1F3" w14:textId="77777777" w:rsidR="00352231" w:rsidRPr="0006458D" w:rsidRDefault="00352231" w:rsidP="00352231">
            <w:pPr>
              <w:pStyle w:val="TAC"/>
              <w:rPr>
                <w:rFonts w:cs="Calibri"/>
                <w:szCs w:val="18"/>
                <w:lang w:val="en-US"/>
              </w:rPr>
            </w:pPr>
            <w:r w:rsidRPr="0006458D">
              <w:rPr>
                <w:rFonts w:cs="Calibri"/>
                <w:szCs w:val="18"/>
                <w:lang w:val="en-US"/>
              </w:rPr>
              <w:t>60</w:t>
            </w:r>
          </w:p>
        </w:tc>
      </w:tr>
      <w:tr w:rsidR="0006458D" w:rsidRPr="0006458D" w14:paraId="2D1CC478" w14:textId="77777777" w:rsidTr="00FA3B41">
        <w:trPr>
          <w:gridAfter w:val="1"/>
          <w:wAfter w:w="6" w:type="dxa"/>
          <w:jc w:val="center"/>
        </w:trPr>
        <w:tc>
          <w:tcPr>
            <w:tcW w:w="1661" w:type="dxa"/>
          </w:tcPr>
          <w:p w14:paraId="2D7E947B" w14:textId="77777777" w:rsidR="00352231" w:rsidRPr="0006458D" w:rsidRDefault="00352231" w:rsidP="00352231">
            <w:pPr>
              <w:pStyle w:val="TAC"/>
              <w:rPr>
                <w:rFonts w:cs="Arial"/>
              </w:rPr>
            </w:pPr>
            <w:r w:rsidRPr="0006458D">
              <w:t>90</w:t>
            </w:r>
          </w:p>
        </w:tc>
        <w:tc>
          <w:tcPr>
            <w:tcW w:w="1175" w:type="dxa"/>
          </w:tcPr>
          <w:p w14:paraId="6C12F867" w14:textId="77777777" w:rsidR="00352231" w:rsidRPr="0006458D" w:rsidRDefault="00352231" w:rsidP="00352231">
            <w:pPr>
              <w:pStyle w:val="TAC"/>
              <w:rPr>
                <w:rFonts w:cs="Arial"/>
              </w:rPr>
            </w:pPr>
            <w:r w:rsidRPr="0006458D">
              <w:t>4096</w:t>
            </w:r>
          </w:p>
        </w:tc>
        <w:tc>
          <w:tcPr>
            <w:tcW w:w="1982" w:type="dxa"/>
          </w:tcPr>
          <w:p w14:paraId="2ED07514" w14:textId="77777777" w:rsidR="00352231" w:rsidRPr="0006458D" w:rsidRDefault="00352231" w:rsidP="00352231">
            <w:pPr>
              <w:pStyle w:val="TAC"/>
              <w:rPr>
                <w:rFonts w:cs="Calibri"/>
                <w:szCs w:val="18"/>
                <w:lang w:val="en-US"/>
              </w:rPr>
            </w:pPr>
            <w:r w:rsidRPr="0006458D">
              <w:t>288</w:t>
            </w:r>
          </w:p>
        </w:tc>
        <w:tc>
          <w:tcPr>
            <w:tcW w:w="1469" w:type="dxa"/>
            <w:vAlign w:val="center"/>
          </w:tcPr>
          <w:p w14:paraId="0E28407C" w14:textId="77777777" w:rsidR="00352231" w:rsidRPr="0006458D" w:rsidRDefault="00352231" w:rsidP="00352231">
            <w:pPr>
              <w:pStyle w:val="TAC"/>
              <w:rPr>
                <w:rFonts w:cs="Arial"/>
              </w:rPr>
            </w:pPr>
            <w:r w:rsidRPr="0006458D">
              <w:rPr>
                <w:rFonts w:cs="Arial"/>
              </w:rPr>
              <w:t>172</w:t>
            </w:r>
          </w:p>
        </w:tc>
        <w:tc>
          <w:tcPr>
            <w:tcW w:w="2294" w:type="dxa"/>
          </w:tcPr>
          <w:p w14:paraId="393E7BB6" w14:textId="77777777" w:rsidR="00352231" w:rsidRPr="0006458D" w:rsidRDefault="00352231" w:rsidP="00352231">
            <w:pPr>
              <w:pStyle w:val="TAC"/>
              <w:rPr>
                <w:rFonts w:cs="Calibri"/>
                <w:szCs w:val="18"/>
                <w:lang w:val="en-US"/>
              </w:rPr>
            </w:pPr>
            <w:r w:rsidRPr="0006458D">
              <w:rPr>
                <w:rFonts w:cs="Calibri"/>
                <w:szCs w:val="18"/>
                <w:lang w:val="en-US"/>
              </w:rPr>
              <w:t>60</w:t>
            </w:r>
          </w:p>
        </w:tc>
      </w:tr>
      <w:tr w:rsidR="0006458D" w:rsidRPr="0006458D" w14:paraId="6DBD186A" w14:textId="77777777" w:rsidTr="00FA3B41">
        <w:trPr>
          <w:gridAfter w:val="1"/>
          <w:wAfter w:w="6" w:type="dxa"/>
          <w:jc w:val="center"/>
        </w:trPr>
        <w:tc>
          <w:tcPr>
            <w:tcW w:w="1661" w:type="dxa"/>
          </w:tcPr>
          <w:p w14:paraId="43A9F0C8" w14:textId="77777777" w:rsidR="00352231" w:rsidRPr="0006458D" w:rsidRDefault="00352231" w:rsidP="00352231">
            <w:pPr>
              <w:pStyle w:val="TAC"/>
            </w:pPr>
            <w:r w:rsidRPr="0006458D">
              <w:t>100</w:t>
            </w:r>
          </w:p>
        </w:tc>
        <w:tc>
          <w:tcPr>
            <w:tcW w:w="1175" w:type="dxa"/>
          </w:tcPr>
          <w:p w14:paraId="6987038B" w14:textId="77777777" w:rsidR="00352231" w:rsidRPr="0006458D" w:rsidRDefault="00352231" w:rsidP="00352231">
            <w:pPr>
              <w:pStyle w:val="TAC"/>
              <w:rPr>
                <w:rFonts w:cs="Arial"/>
              </w:rPr>
            </w:pPr>
            <w:r w:rsidRPr="0006458D">
              <w:t>4096</w:t>
            </w:r>
          </w:p>
        </w:tc>
        <w:tc>
          <w:tcPr>
            <w:tcW w:w="1982" w:type="dxa"/>
          </w:tcPr>
          <w:p w14:paraId="7B9FD1FF" w14:textId="77777777" w:rsidR="00352231" w:rsidRPr="0006458D" w:rsidRDefault="00352231" w:rsidP="00352231">
            <w:pPr>
              <w:pStyle w:val="TAC"/>
              <w:rPr>
                <w:rFonts w:cs="Calibri"/>
                <w:szCs w:val="18"/>
                <w:lang w:val="en-US"/>
              </w:rPr>
            </w:pPr>
            <w:r w:rsidRPr="0006458D">
              <w:t>288</w:t>
            </w:r>
          </w:p>
        </w:tc>
        <w:tc>
          <w:tcPr>
            <w:tcW w:w="1469" w:type="dxa"/>
            <w:vAlign w:val="center"/>
          </w:tcPr>
          <w:p w14:paraId="3D48100F" w14:textId="77777777" w:rsidR="00352231" w:rsidRPr="0006458D" w:rsidRDefault="00352231" w:rsidP="00352231">
            <w:pPr>
              <w:pStyle w:val="TAC"/>
              <w:rPr>
                <w:rFonts w:cs="Arial"/>
              </w:rPr>
            </w:pPr>
            <w:r w:rsidRPr="0006458D">
              <w:rPr>
                <w:rFonts w:cs="Arial"/>
              </w:rPr>
              <w:t>172</w:t>
            </w:r>
          </w:p>
        </w:tc>
        <w:tc>
          <w:tcPr>
            <w:tcW w:w="2294" w:type="dxa"/>
          </w:tcPr>
          <w:p w14:paraId="109CE2FF" w14:textId="77777777" w:rsidR="00352231" w:rsidRPr="0006458D" w:rsidRDefault="00352231" w:rsidP="00352231">
            <w:pPr>
              <w:pStyle w:val="TAC"/>
              <w:rPr>
                <w:rFonts w:cs="Calibri"/>
                <w:szCs w:val="18"/>
                <w:lang w:val="en-US"/>
              </w:rPr>
            </w:pPr>
            <w:r w:rsidRPr="0006458D">
              <w:rPr>
                <w:rFonts w:cs="Calibri"/>
                <w:szCs w:val="18"/>
                <w:lang w:val="en-US"/>
              </w:rPr>
              <w:t>60</w:t>
            </w:r>
          </w:p>
        </w:tc>
      </w:tr>
      <w:tr w:rsidR="005A07C7" w:rsidRPr="0006458D" w14:paraId="6A734916" w14:textId="77777777" w:rsidTr="00FA3B41">
        <w:trPr>
          <w:jc w:val="center"/>
        </w:trPr>
        <w:tc>
          <w:tcPr>
            <w:tcW w:w="8587" w:type="dxa"/>
            <w:gridSpan w:val="6"/>
          </w:tcPr>
          <w:p w14:paraId="0A5E9B2A" w14:textId="77777777" w:rsidR="007566F8" w:rsidRPr="0006458D" w:rsidRDefault="003D554A" w:rsidP="007D45E9">
            <w:pPr>
              <w:pStyle w:val="TAN"/>
              <w:rPr>
                <w:rFonts w:cs="Calibri"/>
                <w:szCs w:val="18"/>
                <w:lang w:val="en-US"/>
              </w:rPr>
            </w:pPr>
            <w:r w:rsidRPr="0006458D">
              <w:t>NOTE</w:t>
            </w:r>
            <w:r w:rsidR="007566F8" w:rsidRPr="0006458D">
              <w:t>:</w:t>
            </w:r>
            <w:r w:rsidR="001318F4" w:rsidRPr="0006458D">
              <w:tab/>
            </w:r>
            <w:r w:rsidR="007566F8" w:rsidRPr="0006458D">
              <w:t>These percentages are informative and apply to a slot’s symbols 1 through 13. Symbol 0 has a longer CP and therefore a lower percentage.</w:t>
            </w:r>
          </w:p>
        </w:tc>
      </w:tr>
    </w:tbl>
    <w:p w14:paraId="63C7BEFC" w14:textId="77777777" w:rsidR="00352231" w:rsidRPr="0006458D" w:rsidRDefault="00352231" w:rsidP="00352231"/>
    <w:p w14:paraId="00F6BC44" w14:textId="77777777" w:rsidR="00BB04A1" w:rsidRPr="0006458D" w:rsidRDefault="00352231">
      <w:pPr>
        <w:pStyle w:val="TH"/>
      </w:pPr>
      <w:r w:rsidRPr="0006458D">
        <w:lastRenderedPageBreak/>
        <w:t xml:space="preserve">Table </w:t>
      </w:r>
      <w:r w:rsidR="004F2199" w:rsidRPr="0006458D">
        <w:t>B.5.2</w:t>
      </w:r>
      <w:r w:rsidRPr="0006458D">
        <w:t>-3: EVM window length for normal CP (60kHz SCS)</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3"/>
        <w:gridCol w:w="1170"/>
        <w:gridCol w:w="2003"/>
        <w:gridCol w:w="1365"/>
        <w:gridCol w:w="2231"/>
      </w:tblGrid>
      <w:tr w:rsidR="0006458D" w:rsidRPr="0006458D" w14:paraId="4843B751" w14:textId="77777777" w:rsidTr="00FA3B41">
        <w:trPr>
          <w:jc w:val="center"/>
        </w:trPr>
        <w:tc>
          <w:tcPr>
            <w:tcW w:w="1753" w:type="dxa"/>
            <w:shd w:val="clear" w:color="auto" w:fill="F3F3F3"/>
            <w:vAlign w:val="center"/>
          </w:tcPr>
          <w:p w14:paraId="14A133B4" w14:textId="77777777" w:rsidR="00352231" w:rsidRPr="0006458D" w:rsidRDefault="00352231" w:rsidP="00352231">
            <w:pPr>
              <w:pStyle w:val="TAH"/>
              <w:rPr>
                <w:rFonts w:cs="Arial"/>
              </w:rPr>
            </w:pPr>
            <w:r w:rsidRPr="0006458D">
              <w:rPr>
                <w:rFonts w:cs="Arial"/>
              </w:rPr>
              <w:t>Channel</w:t>
            </w:r>
            <w:r w:rsidRPr="0006458D">
              <w:rPr>
                <w:rFonts w:cs="Arial"/>
              </w:rPr>
              <w:br/>
            </w:r>
            <w:r w:rsidR="00BF4DB4" w:rsidRPr="0006458D">
              <w:rPr>
                <w:rFonts w:cs="Arial"/>
              </w:rPr>
              <w:t xml:space="preserve">bandwidth </w:t>
            </w:r>
            <w:r w:rsidR="007566F8" w:rsidRPr="0006458D">
              <w:rPr>
                <w:rFonts w:cs="Arial"/>
              </w:rPr>
              <w:t>(</w:t>
            </w:r>
            <w:r w:rsidRPr="0006458D">
              <w:rPr>
                <w:rFonts w:cs="Arial"/>
              </w:rPr>
              <w:t>MHz</w:t>
            </w:r>
            <w:r w:rsidR="007566F8" w:rsidRPr="0006458D">
              <w:rPr>
                <w:rFonts w:cs="Arial"/>
              </w:rPr>
              <w:t>)</w:t>
            </w:r>
          </w:p>
        </w:tc>
        <w:tc>
          <w:tcPr>
            <w:tcW w:w="1170" w:type="dxa"/>
            <w:shd w:val="clear" w:color="auto" w:fill="F3F3F3"/>
            <w:vAlign w:val="center"/>
          </w:tcPr>
          <w:p w14:paraId="0749404F" w14:textId="77777777" w:rsidR="00352231" w:rsidRPr="0006458D" w:rsidRDefault="00352231" w:rsidP="00352231">
            <w:pPr>
              <w:pStyle w:val="TAH"/>
              <w:rPr>
                <w:rFonts w:cs="Arial"/>
              </w:rPr>
            </w:pPr>
            <w:r w:rsidRPr="0006458D">
              <w:rPr>
                <w:rFonts w:cs="Arial"/>
              </w:rPr>
              <w:t>FFT size</w:t>
            </w:r>
          </w:p>
        </w:tc>
        <w:tc>
          <w:tcPr>
            <w:tcW w:w="2003" w:type="dxa"/>
            <w:shd w:val="clear" w:color="auto" w:fill="F3F3F3"/>
            <w:vAlign w:val="center"/>
          </w:tcPr>
          <w:p w14:paraId="2034D35B" w14:textId="77777777" w:rsidR="00352231" w:rsidRPr="0006458D" w:rsidRDefault="00BF4DB4" w:rsidP="00352231">
            <w:pPr>
              <w:pStyle w:val="TAH"/>
              <w:rPr>
                <w:rFonts w:cs="Arial"/>
              </w:rPr>
            </w:pPr>
            <w:r w:rsidRPr="0006458D">
              <w:rPr>
                <w:rFonts w:cs="Arial"/>
              </w:rPr>
              <w:t xml:space="preserve">CP </w:t>
            </w:r>
            <w:r w:rsidR="00352231" w:rsidRPr="0006458D">
              <w:rPr>
                <w:rFonts w:cs="Arial"/>
              </w:rPr>
              <w:t>length for symbols 1</w:t>
            </w:r>
            <w:r w:rsidR="00352231" w:rsidRPr="0006458D">
              <w:rPr>
                <w:rFonts w:cs="Arial"/>
              </w:rPr>
              <w:noBreakHyphen/>
            </w:r>
            <w:r w:rsidR="00B8447D" w:rsidRPr="0006458D">
              <w:rPr>
                <w:rFonts w:cs="Arial"/>
              </w:rPr>
              <w:t>13</w:t>
            </w:r>
            <w:r w:rsidR="00352231" w:rsidRPr="0006458D">
              <w:rPr>
                <w:rFonts w:cs="Arial"/>
              </w:rPr>
              <w:t xml:space="preserve"> in FFT samples</w:t>
            </w:r>
          </w:p>
        </w:tc>
        <w:tc>
          <w:tcPr>
            <w:tcW w:w="1365" w:type="dxa"/>
            <w:shd w:val="clear" w:color="auto" w:fill="F3F3F3"/>
            <w:vAlign w:val="center"/>
          </w:tcPr>
          <w:p w14:paraId="259D122E" w14:textId="77777777" w:rsidR="00352231" w:rsidRPr="0006458D" w:rsidRDefault="00352231" w:rsidP="00352231">
            <w:pPr>
              <w:pStyle w:val="TAH"/>
              <w:rPr>
                <w:rFonts w:cs="Arial"/>
              </w:rPr>
            </w:pPr>
            <w:r w:rsidRPr="0006458D">
              <w:rPr>
                <w:rFonts w:cs="Arial"/>
              </w:rPr>
              <w:t xml:space="preserve">EVM window length </w:t>
            </w:r>
            <w:r w:rsidRPr="0006458D">
              <w:rPr>
                <w:rFonts w:cs="Arial"/>
                <w:i/>
              </w:rPr>
              <w:t>W</w:t>
            </w:r>
          </w:p>
        </w:tc>
        <w:tc>
          <w:tcPr>
            <w:tcW w:w="2231" w:type="dxa"/>
            <w:shd w:val="clear" w:color="auto" w:fill="F3F3F3"/>
            <w:vAlign w:val="center"/>
          </w:tcPr>
          <w:p w14:paraId="15CF2ED1" w14:textId="77777777" w:rsidR="00352231" w:rsidRPr="0006458D" w:rsidRDefault="00352231" w:rsidP="00352231">
            <w:pPr>
              <w:pStyle w:val="TAH"/>
              <w:rPr>
                <w:rFonts w:cs="Arial"/>
              </w:rPr>
            </w:pPr>
            <w:r w:rsidRPr="0006458D">
              <w:rPr>
                <w:rFonts w:cs="Arial"/>
              </w:rPr>
              <w:t xml:space="preserve">Ratio of </w:t>
            </w:r>
            <w:r w:rsidRPr="0006458D">
              <w:rPr>
                <w:rFonts w:cs="Arial"/>
                <w:i/>
              </w:rPr>
              <w:t>W</w:t>
            </w:r>
            <w:r w:rsidRPr="0006458D">
              <w:rPr>
                <w:rFonts w:cs="Arial"/>
              </w:rPr>
              <w:t xml:space="preserve"> to total CP</w:t>
            </w:r>
            <w:r w:rsidR="00812B14" w:rsidRPr="0006458D">
              <w:rPr>
                <w:rFonts w:cs="Arial"/>
              </w:rPr>
              <w:t xml:space="preserve"> length</w:t>
            </w:r>
            <w:r w:rsidRPr="0006458D">
              <w:rPr>
                <w:rFonts w:cs="Arial"/>
              </w:rPr>
              <w:t xml:space="preserve"> for symbols 1</w:t>
            </w:r>
            <w:r w:rsidRPr="0006458D">
              <w:rPr>
                <w:rFonts w:cs="Arial"/>
              </w:rPr>
              <w:noBreakHyphen/>
            </w:r>
            <w:r w:rsidR="00812B14" w:rsidRPr="0006458D">
              <w:rPr>
                <w:rFonts w:cs="Arial"/>
              </w:rPr>
              <w:t>13</w:t>
            </w:r>
            <w:r w:rsidR="00BF4DB4" w:rsidRPr="0006458D">
              <w:rPr>
                <w:rFonts w:cs="Arial"/>
              </w:rPr>
              <w:t xml:space="preserve"> (NOTE)</w:t>
            </w:r>
            <w:r w:rsidRPr="0006458D">
              <w:rPr>
                <w:rFonts w:cs="Arial"/>
              </w:rPr>
              <w:t xml:space="preserve"> </w:t>
            </w:r>
            <w:r w:rsidR="00ED325A" w:rsidRPr="0006458D">
              <w:rPr>
                <w:rFonts w:cs="Arial"/>
              </w:rPr>
              <w:t>(%)</w:t>
            </w:r>
          </w:p>
        </w:tc>
      </w:tr>
      <w:tr w:rsidR="0006458D" w:rsidRPr="0006458D" w14:paraId="6A4228BF" w14:textId="77777777" w:rsidTr="00FA3B41">
        <w:trPr>
          <w:jc w:val="center"/>
        </w:trPr>
        <w:tc>
          <w:tcPr>
            <w:tcW w:w="1753" w:type="dxa"/>
          </w:tcPr>
          <w:p w14:paraId="68DC8723" w14:textId="77777777" w:rsidR="00352231" w:rsidRPr="0006458D" w:rsidRDefault="00352231" w:rsidP="00352231">
            <w:pPr>
              <w:pStyle w:val="TAC"/>
              <w:rPr>
                <w:rFonts w:cs="Arial"/>
              </w:rPr>
            </w:pPr>
            <w:r w:rsidRPr="0006458D">
              <w:t>10</w:t>
            </w:r>
          </w:p>
        </w:tc>
        <w:tc>
          <w:tcPr>
            <w:tcW w:w="1170" w:type="dxa"/>
          </w:tcPr>
          <w:p w14:paraId="6F3930AA" w14:textId="77777777" w:rsidR="00352231" w:rsidRPr="0006458D" w:rsidRDefault="00352231" w:rsidP="00352231">
            <w:pPr>
              <w:pStyle w:val="TAC"/>
              <w:rPr>
                <w:rFonts w:cs="Arial"/>
              </w:rPr>
            </w:pPr>
            <w:r w:rsidRPr="0006458D">
              <w:t>256</w:t>
            </w:r>
          </w:p>
        </w:tc>
        <w:tc>
          <w:tcPr>
            <w:tcW w:w="2003" w:type="dxa"/>
          </w:tcPr>
          <w:p w14:paraId="000CD9A1" w14:textId="77777777" w:rsidR="00352231" w:rsidRPr="0006458D" w:rsidRDefault="00352231" w:rsidP="00352231">
            <w:pPr>
              <w:pStyle w:val="TAC"/>
              <w:rPr>
                <w:rFonts w:cs="Arial"/>
              </w:rPr>
            </w:pPr>
            <w:r w:rsidRPr="0006458D">
              <w:t>18</w:t>
            </w:r>
          </w:p>
        </w:tc>
        <w:tc>
          <w:tcPr>
            <w:tcW w:w="1365" w:type="dxa"/>
            <w:vAlign w:val="center"/>
          </w:tcPr>
          <w:p w14:paraId="0805B050" w14:textId="77777777" w:rsidR="00352231" w:rsidRPr="0006458D" w:rsidRDefault="00352231" w:rsidP="00352231">
            <w:pPr>
              <w:pStyle w:val="TAC"/>
              <w:rPr>
                <w:rFonts w:cs="Arial"/>
              </w:rPr>
            </w:pPr>
            <w:r w:rsidRPr="0006458D">
              <w:rPr>
                <w:rFonts w:cs="Arial"/>
              </w:rPr>
              <w:t>8</w:t>
            </w:r>
          </w:p>
        </w:tc>
        <w:tc>
          <w:tcPr>
            <w:tcW w:w="2231" w:type="dxa"/>
          </w:tcPr>
          <w:p w14:paraId="5D4990BA" w14:textId="77777777" w:rsidR="00352231" w:rsidRPr="0006458D" w:rsidRDefault="00352231" w:rsidP="00352231">
            <w:pPr>
              <w:pStyle w:val="TAC"/>
              <w:rPr>
                <w:rFonts w:cs="Arial"/>
              </w:rPr>
            </w:pPr>
            <w:r w:rsidRPr="0006458D">
              <w:rPr>
                <w:rFonts w:cs="Arial"/>
              </w:rPr>
              <w:t>40</w:t>
            </w:r>
          </w:p>
        </w:tc>
      </w:tr>
      <w:tr w:rsidR="0006458D" w:rsidRPr="0006458D" w14:paraId="0805A361" w14:textId="77777777" w:rsidTr="00FA3B41">
        <w:trPr>
          <w:jc w:val="center"/>
        </w:trPr>
        <w:tc>
          <w:tcPr>
            <w:tcW w:w="1753" w:type="dxa"/>
          </w:tcPr>
          <w:p w14:paraId="072214B6" w14:textId="77777777" w:rsidR="00352231" w:rsidRPr="0006458D" w:rsidRDefault="00352231" w:rsidP="00352231">
            <w:pPr>
              <w:pStyle w:val="TAC"/>
              <w:rPr>
                <w:rFonts w:cs="Arial"/>
              </w:rPr>
            </w:pPr>
            <w:r w:rsidRPr="0006458D">
              <w:t>15</w:t>
            </w:r>
          </w:p>
        </w:tc>
        <w:tc>
          <w:tcPr>
            <w:tcW w:w="1170" w:type="dxa"/>
          </w:tcPr>
          <w:p w14:paraId="41813E1E" w14:textId="77777777" w:rsidR="00352231" w:rsidRPr="0006458D" w:rsidRDefault="00352231" w:rsidP="00352231">
            <w:pPr>
              <w:pStyle w:val="TAC"/>
              <w:rPr>
                <w:rFonts w:cs="Arial"/>
              </w:rPr>
            </w:pPr>
            <w:r w:rsidRPr="0006458D">
              <w:rPr>
                <w:rFonts w:cs="Arial"/>
              </w:rPr>
              <w:t>384</w:t>
            </w:r>
          </w:p>
        </w:tc>
        <w:tc>
          <w:tcPr>
            <w:tcW w:w="2003" w:type="dxa"/>
          </w:tcPr>
          <w:p w14:paraId="1638E0FD" w14:textId="77777777" w:rsidR="00352231" w:rsidRPr="0006458D" w:rsidRDefault="00352231" w:rsidP="00352231">
            <w:pPr>
              <w:pStyle w:val="TAC"/>
              <w:rPr>
                <w:rFonts w:cs="Arial"/>
              </w:rPr>
            </w:pPr>
            <w:r w:rsidRPr="0006458D">
              <w:rPr>
                <w:rFonts w:cs="Arial"/>
              </w:rPr>
              <w:t>27</w:t>
            </w:r>
          </w:p>
        </w:tc>
        <w:tc>
          <w:tcPr>
            <w:tcW w:w="1365" w:type="dxa"/>
            <w:vAlign w:val="center"/>
          </w:tcPr>
          <w:p w14:paraId="1F1C0674" w14:textId="77777777" w:rsidR="00352231" w:rsidRPr="0006458D" w:rsidRDefault="00352231" w:rsidP="00352231">
            <w:pPr>
              <w:pStyle w:val="TAC"/>
              <w:rPr>
                <w:rFonts w:cs="Arial"/>
              </w:rPr>
            </w:pPr>
            <w:r w:rsidRPr="0006458D">
              <w:rPr>
                <w:rFonts w:cs="Arial"/>
              </w:rPr>
              <w:t>11</w:t>
            </w:r>
          </w:p>
        </w:tc>
        <w:tc>
          <w:tcPr>
            <w:tcW w:w="2231" w:type="dxa"/>
          </w:tcPr>
          <w:p w14:paraId="113060FE" w14:textId="77777777" w:rsidR="00352231" w:rsidRPr="0006458D" w:rsidRDefault="00352231" w:rsidP="00352231">
            <w:pPr>
              <w:pStyle w:val="TAC"/>
              <w:rPr>
                <w:rFonts w:cs="Arial"/>
              </w:rPr>
            </w:pPr>
            <w:r w:rsidRPr="0006458D">
              <w:rPr>
                <w:rFonts w:cs="Arial"/>
              </w:rPr>
              <w:t>40</w:t>
            </w:r>
          </w:p>
        </w:tc>
      </w:tr>
      <w:tr w:rsidR="0006458D" w:rsidRPr="0006458D" w14:paraId="34C44539" w14:textId="77777777" w:rsidTr="00FA3B41">
        <w:trPr>
          <w:jc w:val="center"/>
        </w:trPr>
        <w:tc>
          <w:tcPr>
            <w:tcW w:w="1753" w:type="dxa"/>
          </w:tcPr>
          <w:p w14:paraId="5B596F11" w14:textId="77777777" w:rsidR="00352231" w:rsidRPr="0006458D" w:rsidRDefault="00352231" w:rsidP="00352231">
            <w:pPr>
              <w:pStyle w:val="TAC"/>
              <w:rPr>
                <w:rFonts w:cs="Arial"/>
              </w:rPr>
            </w:pPr>
            <w:r w:rsidRPr="0006458D">
              <w:t>20</w:t>
            </w:r>
          </w:p>
        </w:tc>
        <w:tc>
          <w:tcPr>
            <w:tcW w:w="1170" w:type="dxa"/>
          </w:tcPr>
          <w:p w14:paraId="1106CD2C" w14:textId="77777777" w:rsidR="00352231" w:rsidRPr="0006458D" w:rsidRDefault="00352231" w:rsidP="00352231">
            <w:pPr>
              <w:pStyle w:val="TAC"/>
              <w:rPr>
                <w:rFonts w:cs="Arial"/>
              </w:rPr>
            </w:pPr>
            <w:r w:rsidRPr="0006458D">
              <w:rPr>
                <w:rFonts w:cs="Arial"/>
              </w:rPr>
              <w:t>512</w:t>
            </w:r>
          </w:p>
        </w:tc>
        <w:tc>
          <w:tcPr>
            <w:tcW w:w="2003" w:type="dxa"/>
          </w:tcPr>
          <w:p w14:paraId="4CF9DD56" w14:textId="77777777" w:rsidR="00352231" w:rsidRPr="0006458D" w:rsidRDefault="00352231" w:rsidP="00352231">
            <w:pPr>
              <w:pStyle w:val="TAC"/>
              <w:rPr>
                <w:rFonts w:cs="Arial"/>
              </w:rPr>
            </w:pPr>
            <w:r w:rsidRPr="0006458D">
              <w:rPr>
                <w:rFonts w:cs="Arial"/>
              </w:rPr>
              <w:t>36</w:t>
            </w:r>
          </w:p>
        </w:tc>
        <w:tc>
          <w:tcPr>
            <w:tcW w:w="1365" w:type="dxa"/>
            <w:vAlign w:val="center"/>
          </w:tcPr>
          <w:p w14:paraId="28AD099B" w14:textId="77777777" w:rsidR="00352231" w:rsidRPr="0006458D" w:rsidRDefault="00352231" w:rsidP="00352231">
            <w:pPr>
              <w:pStyle w:val="TAC"/>
              <w:rPr>
                <w:rFonts w:cs="Arial"/>
              </w:rPr>
            </w:pPr>
            <w:r w:rsidRPr="0006458D">
              <w:rPr>
                <w:rFonts w:cs="Arial"/>
              </w:rPr>
              <w:t>14</w:t>
            </w:r>
          </w:p>
        </w:tc>
        <w:tc>
          <w:tcPr>
            <w:tcW w:w="2231" w:type="dxa"/>
          </w:tcPr>
          <w:p w14:paraId="11563F3A" w14:textId="77777777" w:rsidR="00352231" w:rsidRPr="0006458D" w:rsidRDefault="00352231" w:rsidP="00352231">
            <w:pPr>
              <w:pStyle w:val="TAC"/>
              <w:rPr>
                <w:rFonts w:cs="Arial"/>
              </w:rPr>
            </w:pPr>
            <w:r w:rsidRPr="0006458D">
              <w:rPr>
                <w:rFonts w:cs="Arial"/>
              </w:rPr>
              <w:t>40</w:t>
            </w:r>
          </w:p>
        </w:tc>
      </w:tr>
      <w:tr w:rsidR="0006458D" w:rsidRPr="0006458D" w14:paraId="0F9EEA06" w14:textId="77777777" w:rsidTr="00FA3B41">
        <w:trPr>
          <w:jc w:val="center"/>
        </w:trPr>
        <w:tc>
          <w:tcPr>
            <w:tcW w:w="1753" w:type="dxa"/>
          </w:tcPr>
          <w:p w14:paraId="68A07B8A" w14:textId="77777777" w:rsidR="00352231" w:rsidRPr="0006458D" w:rsidRDefault="00352231" w:rsidP="00352231">
            <w:pPr>
              <w:pStyle w:val="TAC"/>
              <w:rPr>
                <w:rFonts w:cs="Arial"/>
              </w:rPr>
            </w:pPr>
            <w:r w:rsidRPr="0006458D">
              <w:t>25</w:t>
            </w:r>
          </w:p>
        </w:tc>
        <w:tc>
          <w:tcPr>
            <w:tcW w:w="1170" w:type="dxa"/>
          </w:tcPr>
          <w:p w14:paraId="6FB0432F" w14:textId="77777777" w:rsidR="00352231" w:rsidRPr="0006458D" w:rsidRDefault="00352231" w:rsidP="00352231">
            <w:pPr>
              <w:pStyle w:val="TAC"/>
              <w:rPr>
                <w:rFonts w:cs="Arial"/>
              </w:rPr>
            </w:pPr>
            <w:r w:rsidRPr="0006458D">
              <w:rPr>
                <w:rFonts w:cs="Arial"/>
              </w:rPr>
              <w:t>512</w:t>
            </w:r>
          </w:p>
        </w:tc>
        <w:tc>
          <w:tcPr>
            <w:tcW w:w="2003" w:type="dxa"/>
          </w:tcPr>
          <w:p w14:paraId="580E4B0C" w14:textId="77777777" w:rsidR="00352231" w:rsidRPr="0006458D" w:rsidRDefault="00352231" w:rsidP="00352231">
            <w:pPr>
              <w:pStyle w:val="TAC"/>
              <w:rPr>
                <w:rFonts w:cs="Arial"/>
              </w:rPr>
            </w:pPr>
            <w:r w:rsidRPr="0006458D">
              <w:rPr>
                <w:rFonts w:cs="Arial"/>
              </w:rPr>
              <w:t>36</w:t>
            </w:r>
          </w:p>
        </w:tc>
        <w:tc>
          <w:tcPr>
            <w:tcW w:w="1365" w:type="dxa"/>
            <w:vAlign w:val="center"/>
          </w:tcPr>
          <w:p w14:paraId="3761F7A2" w14:textId="77777777" w:rsidR="00352231" w:rsidRPr="0006458D" w:rsidRDefault="00352231" w:rsidP="00352231">
            <w:pPr>
              <w:pStyle w:val="TAC"/>
              <w:rPr>
                <w:rFonts w:cs="Arial"/>
              </w:rPr>
            </w:pPr>
            <w:r w:rsidRPr="0006458D">
              <w:rPr>
                <w:rFonts w:cs="Arial"/>
              </w:rPr>
              <w:t>18</w:t>
            </w:r>
          </w:p>
        </w:tc>
        <w:tc>
          <w:tcPr>
            <w:tcW w:w="2231" w:type="dxa"/>
          </w:tcPr>
          <w:p w14:paraId="4465C763" w14:textId="77777777" w:rsidR="00352231" w:rsidRPr="0006458D" w:rsidRDefault="00352231" w:rsidP="00352231">
            <w:pPr>
              <w:pStyle w:val="TAC"/>
              <w:rPr>
                <w:rFonts w:cs="Arial"/>
              </w:rPr>
            </w:pPr>
            <w:r w:rsidRPr="0006458D">
              <w:rPr>
                <w:rFonts w:cs="Arial"/>
              </w:rPr>
              <w:t>50</w:t>
            </w:r>
          </w:p>
        </w:tc>
      </w:tr>
      <w:tr w:rsidR="0006458D" w:rsidRPr="0006458D" w14:paraId="20FEC3C4" w14:textId="77777777" w:rsidTr="00FA3B41">
        <w:trPr>
          <w:jc w:val="center"/>
        </w:trPr>
        <w:tc>
          <w:tcPr>
            <w:tcW w:w="1753" w:type="dxa"/>
          </w:tcPr>
          <w:p w14:paraId="5E849F7A" w14:textId="77777777" w:rsidR="00352231" w:rsidRPr="0006458D" w:rsidRDefault="00352231" w:rsidP="00352231">
            <w:pPr>
              <w:pStyle w:val="TAC"/>
            </w:pPr>
            <w:r w:rsidRPr="0006458D">
              <w:t>30</w:t>
            </w:r>
          </w:p>
        </w:tc>
        <w:tc>
          <w:tcPr>
            <w:tcW w:w="1170" w:type="dxa"/>
          </w:tcPr>
          <w:p w14:paraId="20E6E71C" w14:textId="77777777" w:rsidR="00352231" w:rsidRPr="0006458D" w:rsidRDefault="00352231" w:rsidP="00352231">
            <w:pPr>
              <w:pStyle w:val="TAC"/>
            </w:pPr>
            <w:r w:rsidRPr="0006458D">
              <w:t>768</w:t>
            </w:r>
          </w:p>
        </w:tc>
        <w:tc>
          <w:tcPr>
            <w:tcW w:w="2003" w:type="dxa"/>
          </w:tcPr>
          <w:p w14:paraId="553CE434" w14:textId="77777777" w:rsidR="00352231" w:rsidRPr="0006458D" w:rsidRDefault="00352231" w:rsidP="00352231">
            <w:pPr>
              <w:pStyle w:val="TAC"/>
            </w:pPr>
            <w:r w:rsidRPr="0006458D">
              <w:t>54</w:t>
            </w:r>
          </w:p>
        </w:tc>
        <w:tc>
          <w:tcPr>
            <w:tcW w:w="1365" w:type="dxa"/>
            <w:vAlign w:val="center"/>
          </w:tcPr>
          <w:p w14:paraId="1C0B803A" w14:textId="77777777" w:rsidR="00352231" w:rsidRPr="0006458D" w:rsidRDefault="00352231" w:rsidP="00352231">
            <w:pPr>
              <w:pStyle w:val="TAC"/>
              <w:rPr>
                <w:rFonts w:cs="Arial"/>
              </w:rPr>
            </w:pPr>
            <w:r w:rsidRPr="0006458D">
              <w:rPr>
                <w:rFonts w:cs="Arial"/>
              </w:rPr>
              <w:t>26</w:t>
            </w:r>
          </w:p>
        </w:tc>
        <w:tc>
          <w:tcPr>
            <w:tcW w:w="2231" w:type="dxa"/>
          </w:tcPr>
          <w:p w14:paraId="0042E2AD" w14:textId="77777777" w:rsidR="00352231" w:rsidRPr="0006458D" w:rsidRDefault="00352231" w:rsidP="00352231">
            <w:pPr>
              <w:pStyle w:val="TAC"/>
              <w:rPr>
                <w:rFonts w:cs="Arial"/>
              </w:rPr>
            </w:pPr>
            <w:r w:rsidRPr="0006458D">
              <w:rPr>
                <w:rFonts w:cs="Arial"/>
              </w:rPr>
              <w:t>50</w:t>
            </w:r>
          </w:p>
        </w:tc>
      </w:tr>
      <w:tr w:rsidR="0006458D" w:rsidRPr="0006458D" w14:paraId="5A0DC4A9" w14:textId="77777777" w:rsidTr="00FA3B41">
        <w:trPr>
          <w:jc w:val="center"/>
        </w:trPr>
        <w:tc>
          <w:tcPr>
            <w:tcW w:w="1753" w:type="dxa"/>
          </w:tcPr>
          <w:p w14:paraId="68A90387" w14:textId="77777777" w:rsidR="00352231" w:rsidRPr="0006458D" w:rsidRDefault="00352231" w:rsidP="00352231">
            <w:pPr>
              <w:pStyle w:val="TAC"/>
              <w:rPr>
                <w:rFonts w:cs="Arial"/>
              </w:rPr>
            </w:pPr>
            <w:r w:rsidRPr="0006458D">
              <w:t>40</w:t>
            </w:r>
          </w:p>
        </w:tc>
        <w:tc>
          <w:tcPr>
            <w:tcW w:w="1170" w:type="dxa"/>
          </w:tcPr>
          <w:p w14:paraId="36F94BA7" w14:textId="77777777" w:rsidR="00352231" w:rsidRPr="0006458D" w:rsidRDefault="00352231" w:rsidP="00352231">
            <w:pPr>
              <w:pStyle w:val="TAC"/>
              <w:rPr>
                <w:rFonts w:cs="Arial"/>
              </w:rPr>
            </w:pPr>
            <w:r w:rsidRPr="0006458D">
              <w:rPr>
                <w:rFonts w:cs="Arial"/>
              </w:rPr>
              <w:t>1024</w:t>
            </w:r>
          </w:p>
        </w:tc>
        <w:tc>
          <w:tcPr>
            <w:tcW w:w="2003" w:type="dxa"/>
          </w:tcPr>
          <w:p w14:paraId="14D817F1" w14:textId="77777777" w:rsidR="00352231" w:rsidRPr="0006458D" w:rsidRDefault="00352231" w:rsidP="00352231">
            <w:pPr>
              <w:pStyle w:val="TAC"/>
              <w:rPr>
                <w:rFonts w:cs="Arial"/>
              </w:rPr>
            </w:pPr>
            <w:r w:rsidRPr="0006458D">
              <w:rPr>
                <w:rFonts w:cs="Arial"/>
              </w:rPr>
              <w:t>72</w:t>
            </w:r>
          </w:p>
        </w:tc>
        <w:tc>
          <w:tcPr>
            <w:tcW w:w="1365" w:type="dxa"/>
            <w:vAlign w:val="center"/>
          </w:tcPr>
          <w:p w14:paraId="411B3CF6" w14:textId="77777777" w:rsidR="00352231" w:rsidRPr="0006458D" w:rsidRDefault="00352231" w:rsidP="00352231">
            <w:pPr>
              <w:pStyle w:val="TAC"/>
              <w:rPr>
                <w:rFonts w:cs="Arial"/>
              </w:rPr>
            </w:pPr>
            <w:r w:rsidRPr="0006458D">
              <w:rPr>
                <w:rFonts w:cs="Arial"/>
              </w:rPr>
              <w:t>36</w:t>
            </w:r>
          </w:p>
        </w:tc>
        <w:tc>
          <w:tcPr>
            <w:tcW w:w="2231" w:type="dxa"/>
          </w:tcPr>
          <w:p w14:paraId="4CFE7CFD" w14:textId="77777777" w:rsidR="00352231" w:rsidRPr="0006458D" w:rsidRDefault="00352231" w:rsidP="00352231">
            <w:pPr>
              <w:pStyle w:val="TAC"/>
              <w:rPr>
                <w:rFonts w:cs="Arial"/>
              </w:rPr>
            </w:pPr>
            <w:r w:rsidRPr="0006458D">
              <w:rPr>
                <w:rFonts w:cs="Arial"/>
              </w:rPr>
              <w:t>50</w:t>
            </w:r>
          </w:p>
        </w:tc>
      </w:tr>
      <w:tr w:rsidR="0006458D" w:rsidRPr="0006458D" w14:paraId="76B93B22" w14:textId="77777777" w:rsidTr="00FA3B41">
        <w:trPr>
          <w:jc w:val="center"/>
        </w:trPr>
        <w:tc>
          <w:tcPr>
            <w:tcW w:w="1753" w:type="dxa"/>
          </w:tcPr>
          <w:p w14:paraId="5D3E5D90" w14:textId="77777777" w:rsidR="00352231" w:rsidRPr="0006458D" w:rsidRDefault="00352231" w:rsidP="00352231">
            <w:pPr>
              <w:pStyle w:val="TAC"/>
              <w:rPr>
                <w:rFonts w:cs="Arial"/>
              </w:rPr>
            </w:pPr>
            <w:r w:rsidRPr="0006458D">
              <w:t>50</w:t>
            </w:r>
          </w:p>
        </w:tc>
        <w:tc>
          <w:tcPr>
            <w:tcW w:w="1170" w:type="dxa"/>
          </w:tcPr>
          <w:p w14:paraId="3C9832CE" w14:textId="77777777" w:rsidR="00352231" w:rsidRPr="0006458D" w:rsidRDefault="00352231" w:rsidP="00352231">
            <w:pPr>
              <w:pStyle w:val="TAC"/>
              <w:rPr>
                <w:rFonts w:cs="Arial"/>
              </w:rPr>
            </w:pPr>
            <w:r w:rsidRPr="0006458D">
              <w:rPr>
                <w:rFonts w:cs="Arial"/>
              </w:rPr>
              <w:t>1024</w:t>
            </w:r>
          </w:p>
        </w:tc>
        <w:tc>
          <w:tcPr>
            <w:tcW w:w="2003" w:type="dxa"/>
          </w:tcPr>
          <w:p w14:paraId="35E1EC57" w14:textId="77777777" w:rsidR="00352231" w:rsidRPr="0006458D" w:rsidRDefault="00352231" w:rsidP="00352231">
            <w:pPr>
              <w:pStyle w:val="TAC"/>
              <w:rPr>
                <w:rFonts w:cs="Arial"/>
              </w:rPr>
            </w:pPr>
            <w:r w:rsidRPr="0006458D">
              <w:rPr>
                <w:rFonts w:cs="Arial"/>
              </w:rPr>
              <w:t>72</w:t>
            </w:r>
          </w:p>
        </w:tc>
        <w:tc>
          <w:tcPr>
            <w:tcW w:w="1365" w:type="dxa"/>
            <w:vAlign w:val="center"/>
          </w:tcPr>
          <w:p w14:paraId="3734A7D6" w14:textId="77777777" w:rsidR="00352231" w:rsidRPr="0006458D" w:rsidRDefault="00352231" w:rsidP="00352231">
            <w:pPr>
              <w:pStyle w:val="TAC"/>
              <w:rPr>
                <w:rFonts w:cs="Arial"/>
              </w:rPr>
            </w:pPr>
            <w:r w:rsidRPr="0006458D">
              <w:rPr>
                <w:rFonts w:cs="Arial"/>
              </w:rPr>
              <w:t>36</w:t>
            </w:r>
          </w:p>
        </w:tc>
        <w:tc>
          <w:tcPr>
            <w:tcW w:w="2231" w:type="dxa"/>
          </w:tcPr>
          <w:p w14:paraId="7A179B99" w14:textId="77777777" w:rsidR="00352231" w:rsidRPr="0006458D" w:rsidRDefault="00352231" w:rsidP="00352231">
            <w:pPr>
              <w:pStyle w:val="TAC"/>
              <w:rPr>
                <w:rFonts w:cs="Arial"/>
              </w:rPr>
            </w:pPr>
            <w:r w:rsidRPr="0006458D">
              <w:rPr>
                <w:rFonts w:cs="Arial"/>
              </w:rPr>
              <w:t>50</w:t>
            </w:r>
          </w:p>
        </w:tc>
      </w:tr>
      <w:tr w:rsidR="0006458D" w:rsidRPr="0006458D" w14:paraId="40F8DEC1" w14:textId="77777777" w:rsidTr="00FA3B41">
        <w:trPr>
          <w:jc w:val="center"/>
        </w:trPr>
        <w:tc>
          <w:tcPr>
            <w:tcW w:w="1753" w:type="dxa"/>
          </w:tcPr>
          <w:p w14:paraId="3B1E7F9D" w14:textId="77777777" w:rsidR="00352231" w:rsidRPr="0006458D" w:rsidRDefault="00352231" w:rsidP="00352231">
            <w:pPr>
              <w:pStyle w:val="TAC"/>
              <w:rPr>
                <w:rFonts w:cs="Arial"/>
              </w:rPr>
            </w:pPr>
            <w:r w:rsidRPr="0006458D">
              <w:t>60</w:t>
            </w:r>
          </w:p>
        </w:tc>
        <w:tc>
          <w:tcPr>
            <w:tcW w:w="1170" w:type="dxa"/>
          </w:tcPr>
          <w:p w14:paraId="1C12720B" w14:textId="77777777" w:rsidR="00352231" w:rsidRPr="0006458D" w:rsidRDefault="00352231" w:rsidP="00352231">
            <w:pPr>
              <w:pStyle w:val="TAC"/>
              <w:rPr>
                <w:rFonts w:cs="Arial"/>
              </w:rPr>
            </w:pPr>
            <w:r w:rsidRPr="0006458D">
              <w:rPr>
                <w:rFonts w:cs="Arial"/>
              </w:rPr>
              <w:t>1536</w:t>
            </w:r>
          </w:p>
        </w:tc>
        <w:tc>
          <w:tcPr>
            <w:tcW w:w="2003" w:type="dxa"/>
          </w:tcPr>
          <w:p w14:paraId="0AADD8D4" w14:textId="77777777" w:rsidR="00352231" w:rsidRPr="0006458D" w:rsidRDefault="00352231" w:rsidP="00352231">
            <w:pPr>
              <w:pStyle w:val="TAC"/>
              <w:rPr>
                <w:rFonts w:cs="Arial"/>
              </w:rPr>
            </w:pPr>
            <w:r w:rsidRPr="0006458D">
              <w:rPr>
                <w:rFonts w:cs="Arial"/>
              </w:rPr>
              <w:t>108</w:t>
            </w:r>
          </w:p>
        </w:tc>
        <w:tc>
          <w:tcPr>
            <w:tcW w:w="1365" w:type="dxa"/>
            <w:vAlign w:val="center"/>
          </w:tcPr>
          <w:p w14:paraId="4A6405C5" w14:textId="77777777" w:rsidR="00352231" w:rsidRPr="0006458D" w:rsidRDefault="00352231" w:rsidP="00352231">
            <w:pPr>
              <w:pStyle w:val="TAC"/>
              <w:rPr>
                <w:rFonts w:cs="Arial"/>
              </w:rPr>
            </w:pPr>
            <w:r w:rsidRPr="0006458D">
              <w:rPr>
                <w:rFonts w:cs="Arial"/>
              </w:rPr>
              <w:t>64</w:t>
            </w:r>
          </w:p>
        </w:tc>
        <w:tc>
          <w:tcPr>
            <w:tcW w:w="2231" w:type="dxa"/>
          </w:tcPr>
          <w:p w14:paraId="7A3E3EB7" w14:textId="77777777" w:rsidR="00352231" w:rsidRPr="0006458D" w:rsidRDefault="00352231" w:rsidP="00352231">
            <w:pPr>
              <w:pStyle w:val="TAC"/>
              <w:rPr>
                <w:rFonts w:cs="Arial"/>
              </w:rPr>
            </w:pPr>
            <w:r w:rsidRPr="0006458D">
              <w:rPr>
                <w:rFonts w:cs="Arial"/>
              </w:rPr>
              <w:t>60</w:t>
            </w:r>
          </w:p>
        </w:tc>
      </w:tr>
      <w:tr w:rsidR="0006458D" w:rsidRPr="0006458D" w14:paraId="37128528" w14:textId="77777777" w:rsidTr="00FA3B41">
        <w:trPr>
          <w:jc w:val="center"/>
        </w:trPr>
        <w:tc>
          <w:tcPr>
            <w:tcW w:w="1753" w:type="dxa"/>
          </w:tcPr>
          <w:p w14:paraId="268657B9" w14:textId="77777777" w:rsidR="00352231" w:rsidRPr="0006458D" w:rsidRDefault="00352231" w:rsidP="00352231">
            <w:pPr>
              <w:pStyle w:val="TAC"/>
            </w:pPr>
            <w:r w:rsidRPr="0006458D">
              <w:t>70</w:t>
            </w:r>
          </w:p>
        </w:tc>
        <w:tc>
          <w:tcPr>
            <w:tcW w:w="1170" w:type="dxa"/>
          </w:tcPr>
          <w:p w14:paraId="0AE0243C" w14:textId="77777777" w:rsidR="00352231" w:rsidRPr="0006458D" w:rsidRDefault="00352231" w:rsidP="00352231">
            <w:pPr>
              <w:pStyle w:val="TAC"/>
            </w:pPr>
            <w:r w:rsidRPr="0006458D">
              <w:t>1536</w:t>
            </w:r>
          </w:p>
        </w:tc>
        <w:tc>
          <w:tcPr>
            <w:tcW w:w="2003" w:type="dxa"/>
          </w:tcPr>
          <w:p w14:paraId="53DAC4F9" w14:textId="77777777" w:rsidR="00352231" w:rsidRPr="0006458D" w:rsidRDefault="00352231" w:rsidP="00352231">
            <w:pPr>
              <w:pStyle w:val="TAC"/>
            </w:pPr>
            <w:r w:rsidRPr="0006458D">
              <w:t>108</w:t>
            </w:r>
          </w:p>
        </w:tc>
        <w:tc>
          <w:tcPr>
            <w:tcW w:w="1365" w:type="dxa"/>
            <w:vAlign w:val="center"/>
          </w:tcPr>
          <w:p w14:paraId="0AC3609F" w14:textId="77777777" w:rsidR="00352231" w:rsidRPr="0006458D" w:rsidRDefault="00352231" w:rsidP="00352231">
            <w:pPr>
              <w:pStyle w:val="TAC"/>
              <w:rPr>
                <w:rFonts w:cs="Arial"/>
              </w:rPr>
            </w:pPr>
            <w:r w:rsidRPr="0006458D">
              <w:rPr>
                <w:rFonts w:cs="Arial"/>
              </w:rPr>
              <w:t>64</w:t>
            </w:r>
          </w:p>
        </w:tc>
        <w:tc>
          <w:tcPr>
            <w:tcW w:w="2231" w:type="dxa"/>
          </w:tcPr>
          <w:p w14:paraId="045E7747" w14:textId="77777777" w:rsidR="00352231" w:rsidRPr="0006458D" w:rsidRDefault="00352231" w:rsidP="00352231">
            <w:pPr>
              <w:pStyle w:val="TAC"/>
              <w:rPr>
                <w:rFonts w:cs="Calibri"/>
                <w:szCs w:val="18"/>
                <w:lang w:val="en-US"/>
              </w:rPr>
            </w:pPr>
            <w:r w:rsidRPr="0006458D">
              <w:rPr>
                <w:rFonts w:cs="Calibri"/>
                <w:szCs w:val="18"/>
                <w:lang w:val="en-US"/>
              </w:rPr>
              <w:t>60</w:t>
            </w:r>
          </w:p>
        </w:tc>
      </w:tr>
      <w:tr w:rsidR="0006458D" w:rsidRPr="0006458D" w14:paraId="7A2505F3" w14:textId="77777777" w:rsidTr="00FA3B41">
        <w:trPr>
          <w:jc w:val="center"/>
        </w:trPr>
        <w:tc>
          <w:tcPr>
            <w:tcW w:w="1753" w:type="dxa"/>
          </w:tcPr>
          <w:p w14:paraId="5C8B295E" w14:textId="77777777" w:rsidR="00352231" w:rsidRPr="0006458D" w:rsidRDefault="00352231" w:rsidP="00352231">
            <w:pPr>
              <w:pStyle w:val="TAC"/>
              <w:rPr>
                <w:rFonts w:cs="Arial"/>
              </w:rPr>
            </w:pPr>
            <w:r w:rsidRPr="0006458D">
              <w:t>80</w:t>
            </w:r>
          </w:p>
        </w:tc>
        <w:tc>
          <w:tcPr>
            <w:tcW w:w="1170" w:type="dxa"/>
          </w:tcPr>
          <w:p w14:paraId="61BEF32F" w14:textId="77777777" w:rsidR="00352231" w:rsidRPr="0006458D" w:rsidRDefault="00352231" w:rsidP="00352231">
            <w:pPr>
              <w:pStyle w:val="TAC"/>
              <w:rPr>
                <w:rFonts w:cs="Arial"/>
              </w:rPr>
            </w:pPr>
            <w:r w:rsidRPr="0006458D">
              <w:rPr>
                <w:rFonts w:cs="Arial"/>
              </w:rPr>
              <w:t>2048</w:t>
            </w:r>
          </w:p>
        </w:tc>
        <w:tc>
          <w:tcPr>
            <w:tcW w:w="2003" w:type="dxa"/>
          </w:tcPr>
          <w:p w14:paraId="75842B76" w14:textId="77777777" w:rsidR="00352231" w:rsidRPr="0006458D" w:rsidRDefault="00352231" w:rsidP="00352231">
            <w:pPr>
              <w:pStyle w:val="TAC"/>
              <w:rPr>
                <w:rFonts w:cs="Calibri"/>
                <w:szCs w:val="18"/>
                <w:lang w:val="en-US"/>
              </w:rPr>
            </w:pPr>
            <w:r w:rsidRPr="0006458D">
              <w:rPr>
                <w:rFonts w:cs="Calibri"/>
                <w:szCs w:val="18"/>
                <w:lang w:val="en-US"/>
              </w:rPr>
              <w:t>144</w:t>
            </w:r>
          </w:p>
        </w:tc>
        <w:tc>
          <w:tcPr>
            <w:tcW w:w="1365" w:type="dxa"/>
            <w:vAlign w:val="center"/>
          </w:tcPr>
          <w:p w14:paraId="6A844274" w14:textId="77777777" w:rsidR="00352231" w:rsidRPr="0006458D" w:rsidRDefault="00352231" w:rsidP="00352231">
            <w:pPr>
              <w:pStyle w:val="TAC"/>
              <w:rPr>
                <w:rFonts w:cs="Arial"/>
              </w:rPr>
            </w:pPr>
            <w:r w:rsidRPr="0006458D">
              <w:rPr>
                <w:rFonts w:cs="Arial"/>
              </w:rPr>
              <w:t>86</w:t>
            </w:r>
          </w:p>
        </w:tc>
        <w:tc>
          <w:tcPr>
            <w:tcW w:w="2231" w:type="dxa"/>
          </w:tcPr>
          <w:p w14:paraId="6EF64E41" w14:textId="77777777" w:rsidR="00352231" w:rsidRPr="0006458D" w:rsidRDefault="00352231" w:rsidP="00352231">
            <w:pPr>
              <w:pStyle w:val="TAC"/>
              <w:rPr>
                <w:rFonts w:cs="Calibri"/>
                <w:szCs w:val="18"/>
                <w:lang w:val="en-US"/>
              </w:rPr>
            </w:pPr>
            <w:r w:rsidRPr="0006458D">
              <w:rPr>
                <w:rFonts w:cs="Calibri"/>
                <w:szCs w:val="18"/>
                <w:lang w:val="en-US"/>
              </w:rPr>
              <w:t>60</w:t>
            </w:r>
          </w:p>
        </w:tc>
      </w:tr>
      <w:tr w:rsidR="0006458D" w:rsidRPr="0006458D" w14:paraId="39DB9877" w14:textId="77777777" w:rsidTr="00FA3B41">
        <w:trPr>
          <w:jc w:val="center"/>
        </w:trPr>
        <w:tc>
          <w:tcPr>
            <w:tcW w:w="1753" w:type="dxa"/>
          </w:tcPr>
          <w:p w14:paraId="796242AB" w14:textId="77777777" w:rsidR="00352231" w:rsidRPr="0006458D" w:rsidRDefault="00352231" w:rsidP="00352231">
            <w:pPr>
              <w:pStyle w:val="TAC"/>
            </w:pPr>
            <w:r w:rsidRPr="0006458D">
              <w:t>90</w:t>
            </w:r>
          </w:p>
        </w:tc>
        <w:tc>
          <w:tcPr>
            <w:tcW w:w="1170" w:type="dxa"/>
          </w:tcPr>
          <w:p w14:paraId="49A4A304" w14:textId="77777777" w:rsidR="00352231" w:rsidRPr="0006458D" w:rsidRDefault="00352231" w:rsidP="00352231">
            <w:pPr>
              <w:pStyle w:val="TAC"/>
              <w:rPr>
                <w:rFonts w:cs="Arial"/>
              </w:rPr>
            </w:pPr>
            <w:r w:rsidRPr="0006458D">
              <w:rPr>
                <w:rFonts w:cs="Arial"/>
              </w:rPr>
              <w:t>2048</w:t>
            </w:r>
          </w:p>
        </w:tc>
        <w:tc>
          <w:tcPr>
            <w:tcW w:w="2003" w:type="dxa"/>
          </w:tcPr>
          <w:p w14:paraId="4C0EA4E6" w14:textId="77777777" w:rsidR="00352231" w:rsidRPr="0006458D" w:rsidRDefault="00352231" w:rsidP="00352231">
            <w:pPr>
              <w:pStyle w:val="TAC"/>
              <w:rPr>
                <w:rFonts w:cs="Calibri"/>
                <w:szCs w:val="18"/>
                <w:lang w:val="en-US"/>
              </w:rPr>
            </w:pPr>
            <w:r w:rsidRPr="0006458D">
              <w:rPr>
                <w:rFonts w:cs="Calibri"/>
                <w:szCs w:val="18"/>
                <w:lang w:val="en-US"/>
              </w:rPr>
              <w:t>144</w:t>
            </w:r>
          </w:p>
        </w:tc>
        <w:tc>
          <w:tcPr>
            <w:tcW w:w="1365" w:type="dxa"/>
            <w:vAlign w:val="center"/>
          </w:tcPr>
          <w:p w14:paraId="68D8DA3A" w14:textId="77777777" w:rsidR="00352231" w:rsidRPr="0006458D" w:rsidRDefault="00352231" w:rsidP="00352231">
            <w:pPr>
              <w:pStyle w:val="TAC"/>
              <w:rPr>
                <w:rFonts w:cs="Arial"/>
              </w:rPr>
            </w:pPr>
            <w:r w:rsidRPr="0006458D">
              <w:rPr>
                <w:rFonts w:cs="Arial"/>
              </w:rPr>
              <w:t>86</w:t>
            </w:r>
          </w:p>
        </w:tc>
        <w:tc>
          <w:tcPr>
            <w:tcW w:w="2231" w:type="dxa"/>
          </w:tcPr>
          <w:p w14:paraId="6238D8A2" w14:textId="77777777" w:rsidR="00352231" w:rsidRPr="0006458D" w:rsidRDefault="00352231" w:rsidP="00352231">
            <w:pPr>
              <w:pStyle w:val="TAC"/>
              <w:rPr>
                <w:rFonts w:cs="Calibri"/>
                <w:szCs w:val="18"/>
                <w:lang w:val="en-US"/>
              </w:rPr>
            </w:pPr>
            <w:r w:rsidRPr="0006458D">
              <w:rPr>
                <w:rFonts w:cs="Calibri"/>
                <w:szCs w:val="18"/>
                <w:lang w:val="en-US"/>
              </w:rPr>
              <w:t>60</w:t>
            </w:r>
          </w:p>
        </w:tc>
      </w:tr>
      <w:tr w:rsidR="0006458D" w:rsidRPr="0006458D" w14:paraId="1B51EAF6" w14:textId="77777777" w:rsidTr="00FA3B41">
        <w:trPr>
          <w:jc w:val="center"/>
        </w:trPr>
        <w:tc>
          <w:tcPr>
            <w:tcW w:w="1753" w:type="dxa"/>
          </w:tcPr>
          <w:p w14:paraId="3874F05D" w14:textId="77777777" w:rsidR="00352231" w:rsidRPr="0006458D" w:rsidRDefault="00352231" w:rsidP="00352231">
            <w:pPr>
              <w:pStyle w:val="TAC"/>
              <w:rPr>
                <w:rFonts w:cs="Arial"/>
              </w:rPr>
            </w:pPr>
            <w:r w:rsidRPr="0006458D">
              <w:t>100</w:t>
            </w:r>
          </w:p>
        </w:tc>
        <w:tc>
          <w:tcPr>
            <w:tcW w:w="1170" w:type="dxa"/>
          </w:tcPr>
          <w:p w14:paraId="7935DF2C" w14:textId="77777777" w:rsidR="00352231" w:rsidRPr="0006458D" w:rsidRDefault="00352231" w:rsidP="00352231">
            <w:pPr>
              <w:pStyle w:val="TAC"/>
              <w:rPr>
                <w:rFonts w:cs="Arial"/>
              </w:rPr>
            </w:pPr>
            <w:r w:rsidRPr="0006458D">
              <w:rPr>
                <w:rFonts w:cs="Arial"/>
              </w:rPr>
              <w:t>2048</w:t>
            </w:r>
          </w:p>
        </w:tc>
        <w:tc>
          <w:tcPr>
            <w:tcW w:w="2003" w:type="dxa"/>
          </w:tcPr>
          <w:p w14:paraId="22BF8E73" w14:textId="77777777" w:rsidR="00352231" w:rsidRPr="0006458D" w:rsidRDefault="00352231" w:rsidP="00352231">
            <w:pPr>
              <w:pStyle w:val="TAC"/>
              <w:rPr>
                <w:rFonts w:cs="Calibri"/>
                <w:szCs w:val="18"/>
                <w:lang w:val="en-US"/>
              </w:rPr>
            </w:pPr>
            <w:r w:rsidRPr="0006458D">
              <w:rPr>
                <w:rFonts w:cs="Calibri"/>
                <w:szCs w:val="18"/>
                <w:lang w:val="en-US"/>
              </w:rPr>
              <w:t>144</w:t>
            </w:r>
          </w:p>
        </w:tc>
        <w:tc>
          <w:tcPr>
            <w:tcW w:w="1365" w:type="dxa"/>
            <w:vAlign w:val="center"/>
          </w:tcPr>
          <w:p w14:paraId="29C8A82C" w14:textId="77777777" w:rsidR="00352231" w:rsidRPr="0006458D" w:rsidRDefault="00352231" w:rsidP="00352231">
            <w:pPr>
              <w:pStyle w:val="TAC"/>
              <w:rPr>
                <w:rFonts w:cs="Arial"/>
              </w:rPr>
            </w:pPr>
            <w:r w:rsidRPr="0006458D">
              <w:rPr>
                <w:rFonts w:cs="Arial"/>
              </w:rPr>
              <w:t>86</w:t>
            </w:r>
          </w:p>
        </w:tc>
        <w:tc>
          <w:tcPr>
            <w:tcW w:w="2231" w:type="dxa"/>
          </w:tcPr>
          <w:p w14:paraId="11E86406" w14:textId="77777777" w:rsidR="00352231" w:rsidRPr="0006458D" w:rsidRDefault="00352231" w:rsidP="00352231">
            <w:pPr>
              <w:pStyle w:val="TAC"/>
              <w:rPr>
                <w:rFonts w:cs="Calibri"/>
                <w:szCs w:val="18"/>
                <w:lang w:val="en-US"/>
              </w:rPr>
            </w:pPr>
            <w:r w:rsidRPr="0006458D">
              <w:rPr>
                <w:rFonts w:cs="Calibri"/>
                <w:szCs w:val="18"/>
                <w:lang w:val="en-US"/>
              </w:rPr>
              <w:t>60</w:t>
            </w:r>
          </w:p>
        </w:tc>
      </w:tr>
      <w:tr w:rsidR="005A07C7" w:rsidRPr="0006458D" w14:paraId="5C0E49B7" w14:textId="77777777" w:rsidTr="00FA3B41">
        <w:trPr>
          <w:jc w:val="center"/>
        </w:trPr>
        <w:tc>
          <w:tcPr>
            <w:tcW w:w="8522" w:type="dxa"/>
            <w:gridSpan w:val="5"/>
          </w:tcPr>
          <w:p w14:paraId="30AF9C5C" w14:textId="77777777" w:rsidR="00812B14" w:rsidRPr="0006458D" w:rsidRDefault="00BF4DB4" w:rsidP="007D45E9">
            <w:pPr>
              <w:pStyle w:val="TAN"/>
              <w:rPr>
                <w:rFonts w:cs="Calibri"/>
                <w:szCs w:val="18"/>
                <w:lang w:val="en-US"/>
              </w:rPr>
            </w:pPr>
            <w:r w:rsidRPr="0006458D">
              <w:t>NOTE</w:t>
            </w:r>
            <w:r w:rsidR="00812B14" w:rsidRPr="0006458D">
              <w:t>:</w:t>
            </w:r>
            <w:r w:rsidR="001318F4" w:rsidRPr="0006458D">
              <w:tab/>
            </w:r>
            <w:r w:rsidR="00812B14" w:rsidRPr="0006458D">
              <w:t>These percentages are informative and apply to a slot’s symbols 1 through 13. Symbol 0 may have a longer CP and therefore a lower percentage.</w:t>
            </w:r>
          </w:p>
        </w:tc>
      </w:tr>
    </w:tbl>
    <w:p w14:paraId="2B2ED895" w14:textId="77777777" w:rsidR="00352231" w:rsidRPr="0006458D" w:rsidRDefault="00352231" w:rsidP="00352231">
      <w:pPr>
        <w:rPr>
          <w:lang w:val="en-CA"/>
        </w:rPr>
      </w:pPr>
    </w:p>
    <w:p w14:paraId="3F37A392" w14:textId="77777777" w:rsidR="00352231" w:rsidRPr="0006458D" w:rsidRDefault="00352231" w:rsidP="00352231">
      <w:r w:rsidRPr="0006458D">
        <w:t xml:space="preserve">Table </w:t>
      </w:r>
      <w:r w:rsidR="004F2199" w:rsidRPr="0006458D">
        <w:t>B.5.2</w:t>
      </w:r>
      <w:r w:rsidRPr="0006458D">
        <w:t>-4 below specif</w:t>
      </w:r>
      <w:r w:rsidR="00812B14" w:rsidRPr="0006458D">
        <w:t>ies the</w:t>
      </w:r>
      <w:r w:rsidRPr="0006458D">
        <w:t xml:space="preserve"> EVM window length (</w:t>
      </w:r>
      <w:r w:rsidRPr="0006458D">
        <w:rPr>
          <w:i/>
        </w:rPr>
        <w:t>W</w:t>
      </w:r>
      <w:r w:rsidRPr="0006458D">
        <w:t xml:space="preserve">) for extended CP. </w:t>
      </w:r>
      <w:r w:rsidR="00812B14" w:rsidRPr="0006458D">
        <w:t>The n</w:t>
      </w:r>
      <w:r w:rsidRPr="0006458D">
        <w:t xml:space="preserve">umber of CP </w:t>
      </w:r>
      <w:r w:rsidR="00812B14" w:rsidRPr="0006458D">
        <w:t xml:space="preserve">samples </w:t>
      </w:r>
      <w:r w:rsidRPr="0006458D">
        <w:t xml:space="preserve">excluded from </w:t>
      </w:r>
      <w:r w:rsidR="00812B14" w:rsidRPr="0006458D">
        <w:t xml:space="preserve">the </w:t>
      </w:r>
      <w:r w:rsidRPr="0006458D">
        <w:t xml:space="preserve">EVM window is the same </w:t>
      </w:r>
      <w:r w:rsidR="00812B14" w:rsidRPr="0006458D">
        <w:t>as for</w:t>
      </w:r>
      <w:r w:rsidRPr="0006458D">
        <w:t xml:space="preserve"> normal CP length.</w:t>
      </w:r>
    </w:p>
    <w:p w14:paraId="548AF0E7" w14:textId="77777777" w:rsidR="00BB04A1" w:rsidRPr="0006458D" w:rsidRDefault="00352231">
      <w:pPr>
        <w:pStyle w:val="TH"/>
      </w:pPr>
      <w:r w:rsidRPr="0006458D">
        <w:t xml:space="preserve">Table </w:t>
      </w:r>
      <w:r w:rsidR="004F2199" w:rsidRPr="0006458D">
        <w:t>B.5.2</w:t>
      </w:r>
      <w:r w:rsidRPr="0006458D">
        <w:t>-4: EVM window length for extended CP</w:t>
      </w:r>
      <w:r w:rsidR="00812B14" w:rsidRPr="0006458D">
        <w:t>, FR1,</w:t>
      </w:r>
      <w:r w:rsidRPr="0006458D">
        <w:t xml:space="preserve"> 60kHz SCS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4"/>
        <w:gridCol w:w="1170"/>
        <w:gridCol w:w="2014"/>
        <w:gridCol w:w="1375"/>
        <w:gridCol w:w="2284"/>
        <w:gridCol w:w="14"/>
      </w:tblGrid>
      <w:tr w:rsidR="0006458D" w:rsidRPr="0006458D" w14:paraId="07C2B54A" w14:textId="77777777" w:rsidTr="00FA3B41">
        <w:trPr>
          <w:gridAfter w:val="1"/>
          <w:wAfter w:w="14" w:type="dxa"/>
          <w:jc w:val="center"/>
        </w:trPr>
        <w:tc>
          <w:tcPr>
            <w:tcW w:w="1774" w:type="dxa"/>
            <w:shd w:val="clear" w:color="auto" w:fill="F3F3F3"/>
            <w:vAlign w:val="center"/>
          </w:tcPr>
          <w:p w14:paraId="7148B817" w14:textId="77777777" w:rsidR="00352231" w:rsidRPr="0006458D" w:rsidRDefault="00352231" w:rsidP="00352231">
            <w:pPr>
              <w:pStyle w:val="TAH"/>
              <w:rPr>
                <w:rFonts w:cs="Arial"/>
              </w:rPr>
            </w:pPr>
            <w:r w:rsidRPr="0006458D">
              <w:rPr>
                <w:rFonts w:cs="Arial"/>
              </w:rPr>
              <w:t>Channel</w:t>
            </w:r>
            <w:r w:rsidRPr="0006458D">
              <w:rPr>
                <w:rFonts w:cs="Arial"/>
              </w:rPr>
              <w:br/>
            </w:r>
            <w:r w:rsidR="00BF4DB4" w:rsidRPr="0006458D">
              <w:rPr>
                <w:rFonts w:cs="Arial"/>
              </w:rPr>
              <w:t xml:space="preserve">bandwidth </w:t>
            </w:r>
            <w:r w:rsidR="00812B14" w:rsidRPr="0006458D">
              <w:rPr>
                <w:rFonts w:cs="Arial"/>
              </w:rPr>
              <w:t>(</w:t>
            </w:r>
            <w:r w:rsidRPr="0006458D">
              <w:rPr>
                <w:rFonts w:cs="Arial"/>
              </w:rPr>
              <w:t>MHz</w:t>
            </w:r>
            <w:r w:rsidR="00812B14" w:rsidRPr="0006458D">
              <w:rPr>
                <w:rFonts w:cs="Arial"/>
              </w:rPr>
              <w:t>)</w:t>
            </w:r>
          </w:p>
        </w:tc>
        <w:tc>
          <w:tcPr>
            <w:tcW w:w="1170" w:type="dxa"/>
            <w:shd w:val="clear" w:color="auto" w:fill="F3F3F3"/>
            <w:vAlign w:val="center"/>
          </w:tcPr>
          <w:p w14:paraId="0DCB32F5" w14:textId="77777777" w:rsidR="00352231" w:rsidRPr="0006458D" w:rsidRDefault="00352231" w:rsidP="00352231">
            <w:pPr>
              <w:pStyle w:val="TAH"/>
              <w:rPr>
                <w:rFonts w:cs="Arial"/>
              </w:rPr>
            </w:pPr>
            <w:r w:rsidRPr="0006458D">
              <w:rPr>
                <w:rFonts w:cs="Arial"/>
              </w:rPr>
              <w:t>FFT size</w:t>
            </w:r>
          </w:p>
        </w:tc>
        <w:tc>
          <w:tcPr>
            <w:tcW w:w="2014" w:type="dxa"/>
            <w:shd w:val="clear" w:color="auto" w:fill="F3F3F3"/>
            <w:vAlign w:val="center"/>
          </w:tcPr>
          <w:p w14:paraId="476EAA5C" w14:textId="77777777" w:rsidR="00352231" w:rsidRPr="0006458D" w:rsidRDefault="00BF4DB4" w:rsidP="00352231">
            <w:pPr>
              <w:pStyle w:val="TAH"/>
              <w:rPr>
                <w:rFonts w:cs="Arial"/>
              </w:rPr>
            </w:pPr>
            <w:r w:rsidRPr="0006458D">
              <w:rPr>
                <w:rFonts w:cs="Arial"/>
              </w:rPr>
              <w:t>CP</w:t>
            </w:r>
            <w:r w:rsidR="00352231" w:rsidRPr="0006458D">
              <w:rPr>
                <w:rFonts w:cs="Arial"/>
              </w:rPr>
              <w:t xml:space="preserve"> length in FFT samples</w:t>
            </w:r>
          </w:p>
        </w:tc>
        <w:tc>
          <w:tcPr>
            <w:tcW w:w="1375" w:type="dxa"/>
            <w:shd w:val="clear" w:color="auto" w:fill="F3F3F3"/>
            <w:vAlign w:val="center"/>
          </w:tcPr>
          <w:p w14:paraId="7B8A5E97" w14:textId="77777777" w:rsidR="00352231" w:rsidRPr="0006458D" w:rsidRDefault="00352231" w:rsidP="00352231">
            <w:pPr>
              <w:pStyle w:val="TAH"/>
              <w:rPr>
                <w:rFonts w:cs="Arial"/>
              </w:rPr>
            </w:pPr>
            <w:r w:rsidRPr="0006458D">
              <w:rPr>
                <w:rFonts w:cs="Arial"/>
              </w:rPr>
              <w:t xml:space="preserve">EVM window length </w:t>
            </w:r>
            <w:r w:rsidRPr="0006458D">
              <w:rPr>
                <w:rFonts w:cs="Arial"/>
                <w:i/>
              </w:rPr>
              <w:t>W</w:t>
            </w:r>
          </w:p>
        </w:tc>
        <w:tc>
          <w:tcPr>
            <w:tcW w:w="2284" w:type="dxa"/>
            <w:shd w:val="clear" w:color="auto" w:fill="F3F3F3"/>
            <w:vAlign w:val="center"/>
          </w:tcPr>
          <w:p w14:paraId="065BB887" w14:textId="77777777" w:rsidR="00352231" w:rsidRPr="0006458D" w:rsidRDefault="00352231" w:rsidP="00352231">
            <w:pPr>
              <w:pStyle w:val="TAH"/>
              <w:rPr>
                <w:rFonts w:cs="Arial"/>
              </w:rPr>
            </w:pPr>
            <w:r w:rsidRPr="0006458D">
              <w:rPr>
                <w:rFonts w:cs="Arial"/>
              </w:rPr>
              <w:t xml:space="preserve">Ratio of </w:t>
            </w:r>
            <w:r w:rsidRPr="0006458D">
              <w:rPr>
                <w:rFonts w:cs="Arial"/>
                <w:i/>
              </w:rPr>
              <w:t>W</w:t>
            </w:r>
            <w:r w:rsidRPr="0006458D">
              <w:rPr>
                <w:rFonts w:cs="Arial"/>
              </w:rPr>
              <w:t xml:space="preserve"> to total CP </w:t>
            </w:r>
            <w:r w:rsidR="00812B14" w:rsidRPr="0006458D">
              <w:rPr>
                <w:rFonts w:cs="Arial"/>
              </w:rPr>
              <w:t>length</w:t>
            </w:r>
            <w:r w:rsidR="00BF4DB4" w:rsidRPr="0006458D">
              <w:rPr>
                <w:rFonts w:cs="Arial"/>
              </w:rPr>
              <w:t xml:space="preserve"> (Note)</w:t>
            </w:r>
            <w:r w:rsidRPr="0006458D">
              <w:rPr>
                <w:rFonts w:cs="Arial"/>
              </w:rPr>
              <w:t xml:space="preserve"> </w:t>
            </w:r>
            <w:r w:rsidR="00ED325A" w:rsidRPr="0006458D">
              <w:rPr>
                <w:rFonts w:cs="Arial"/>
              </w:rPr>
              <w:t>(%)</w:t>
            </w:r>
          </w:p>
        </w:tc>
      </w:tr>
      <w:tr w:rsidR="0006458D" w:rsidRPr="0006458D" w14:paraId="3998D7B6" w14:textId="77777777" w:rsidTr="00FA3B41">
        <w:trPr>
          <w:gridAfter w:val="1"/>
          <w:wAfter w:w="14" w:type="dxa"/>
          <w:jc w:val="center"/>
        </w:trPr>
        <w:tc>
          <w:tcPr>
            <w:tcW w:w="1774" w:type="dxa"/>
          </w:tcPr>
          <w:p w14:paraId="53B18BBB" w14:textId="77777777" w:rsidR="00352231" w:rsidRPr="0006458D" w:rsidRDefault="00352231" w:rsidP="00352231">
            <w:pPr>
              <w:pStyle w:val="TAC"/>
              <w:rPr>
                <w:rFonts w:cs="Arial"/>
              </w:rPr>
            </w:pPr>
            <w:r w:rsidRPr="0006458D">
              <w:t>10</w:t>
            </w:r>
          </w:p>
        </w:tc>
        <w:tc>
          <w:tcPr>
            <w:tcW w:w="1170" w:type="dxa"/>
          </w:tcPr>
          <w:p w14:paraId="5D4A7972" w14:textId="77777777" w:rsidR="00352231" w:rsidRPr="0006458D" w:rsidRDefault="00352231" w:rsidP="00352231">
            <w:pPr>
              <w:pStyle w:val="TAC"/>
              <w:rPr>
                <w:rFonts w:cs="Arial"/>
              </w:rPr>
            </w:pPr>
            <w:r w:rsidRPr="0006458D">
              <w:t>256</w:t>
            </w:r>
          </w:p>
        </w:tc>
        <w:tc>
          <w:tcPr>
            <w:tcW w:w="2014" w:type="dxa"/>
          </w:tcPr>
          <w:p w14:paraId="0D21F591" w14:textId="77777777" w:rsidR="00352231" w:rsidRPr="0006458D" w:rsidRDefault="00352231" w:rsidP="00352231">
            <w:pPr>
              <w:pStyle w:val="TAC"/>
              <w:rPr>
                <w:rFonts w:cs="Arial"/>
              </w:rPr>
            </w:pPr>
            <w:r w:rsidRPr="0006458D">
              <w:rPr>
                <w:rFonts w:cs="Arial"/>
              </w:rPr>
              <w:t>64</w:t>
            </w:r>
          </w:p>
        </w:tc>
        <w:tc>
          <w:tcPr>
            <w:tcW w:w="1375" w:type="dxa"/>
            <w:vAlign w:val="center"/>
          </w:tcPr>
          <w:p w14:paraId="6AD66569" w14:textId="77777777" w:rsidR="00352231" w:rsidRPr="0006458D" w:rsidRDefault="00352231" w:rsidP="00352231">
            <w:pPr>
              <w:pStyle w:val="TAC"/>
              <w:rPr>
                <w:rFonts w:cs="Arial"/>
              </w:rPr>
            </w:pPr>
            <w:r w:rsidRPr="0006458D">
              <w:rPr>
                <w:rFonts w:cs="Arial"/>
              </w:rPr>
              <w:t>54</w:t>
            </w:r>
          </w:p>
        </w:tc>
        <w:tc>
          <w:tcPr>
            <w:tcW w:w="2284" w:type="dxa"/>
          </w:tcPr>
          <w:p w14:paraId="3DFD4DA7" w14:textId="77777777" w:rsidR="00352231" w:rsidRPr="0006458D" w:rsidRDefault="00352231" w:rsidP="00352231">
            <w:pPr>
              <w:pStyle w:val="TAC"/>
              <w:rPr>
                <w:rFonts w:cs="Arial"/>
              </w:rPr>
            </w:pPr>
            <w:r w:rsidRPr="0006458D">
              <w:rPr>
                <w:rFonts w:cs="Arial"/>
              </w:rPr>
              <w:t>84</w:t>
            </w:r>
          </w:p>
        </w:tc>
      </w:tr>
      <w:tr w:rsidR="0006458D" w:rsidRPr="0006458D" w14:paraId="0B14C21C" w14:textId="77777777" w:rsidTr="00FA3B41">
        <w:trPr>
          <w:gridAfter w:val="1"/>
          <w:wAfter w:w="14" w:type="dxa"/>
          <w:jc w:val="center"/>
        </w:trPr>
        <w:tc>
          <w:tcPr>
            <w:tcW w:w="1774" w:type="dxa"/>
          </w:tcPr>
          <w:p w14:paraId="37982501" w14:textId="77777777" w:rsidR="00352231" w:rsidRPr="0006458D" w:rsidRDefault="00352231" w:rsidP="00352231">
            <w:pPr>
              <w:pStyle w:val="TAC"/>
              <w:rPr>
                <w:rFonts w:cs="Arial"/>
              </w:rPr>
            </w:pPr>
            <w:r w:rsidRPr="0006458D">
              <w:t>15</w:t>
            </w:r>
          </w:p>
        </w:tc>
        <w:tc>
          <w:tcPr>
            <w:tcW w:w="1170" w:type="dxa"/>
          </w:tcPr>
          <w:p w14:paraId="62D06091" w14:textId="77777777" w:rsidR="00352231" w:rsidRPr="0006458D" w:rsidRDefault="00352231" w:rsidP="00352231">
            <w:pPr>
              <w:pStyle w:val="TAC"/>
              <w:rPr>
                <w:rFonts w:cs="Arial"/>
              </w:rPr>
            </w:pPr>
            <w:r w:rsidRPr="0006458D">
              <w:rPr>
                <w:rFonts w:cs="Arial"/>
              </w:rPr>
              <w:t>384</w:t>
            </w:r>
          </w:p>
        </w:tc>
        <w:tc>
          <w:tcPr>
            <w:tcW w:w="2014" w:type="dxa"/>
          </w:tcPr>
          <w:p w14:paraId="6F158645" w14:textId="77777777" w:rsidR="00352231" w:rsidRPr="0006458D" w:rsidRDefault="00352231" w:rsidP="00352231">
            <w:pPr>
              <w:pStyle w:val="TAC"/>
              <w:rPr>
                <w:rFonts w:cs="Arial"/>
              </w:rPr>
            </w:pPr>
            <w:r w:rsidRPr="0006458D">
              <w:rPr>
                <w:rFonts w:cs="Arial"/>
              </w:rPr>
              <w:t>96</w:t>
            </w:r>
          </w:p>
        </w:tc>
        <w:tc>
          <w:tcPr>
            <w:tcW w:w="1375" w:type="dxa"/>
            <w:vAlign w:val="center"/>
          </w:tcPr>
          <w:p w14:paraId="27CCFEFA" w14:textId="77777777" w:rsidR="00352231" w:rsidRPr="0006458D" w:rsidRDefault="00352231" w:rsidP="00352231">
            <w:pPr>
              <w:pStyle w:val="TAC"/>
              <w:rPr>
                <w:rFonts w:cs="Arial"/>
              </w:rPr>
            </w:pPr>
            <w:r w:rsidRPr="0006458D">
              <w:rPr>
                <w:rFonts w:cs="Arial"/>
              </w:rPr>
              <w:t>80</w:t>
            </w:r>
          </w:p>
        </w:tc>
        <w:tc>
          <w:tcPr>
            <w:tcW w:w="2284" w:type="dxa"/>
          </w:tcPr>
          <w:p w14:paraId="7E5E84AC" w14:textId="77777777" w:rsidR="00352231" w:rsidRPr="0006458D" w:rsidRDefault="00352231" w:rsidP="00352231">
            <w:pPr>
              <w:pStyle w:val="TAC"/>
              <w:rPr>
                <w:rFonts w:cs="Arial"/>
              </w:rPr>
            </w:pPr>
            <w:r w:rsidRPr="0006458D">
              <w:rPr>
                <w:rFonts w:cs="Arial"/>
              </w:rPr>
              <w:t>83</w:t>
            </w:r>
          </w:p>
        </w:tc>
      </w:tr>
      <w:tr w:rsidR="0006458D" w:rsidRPr="0006458D" w14:paraId="7FCB23FF" w14:textId="77777777" w:rsidTr="00FA3B41">
        <w:trPr>
          <w:gridAfter w:val="1"/>
          <w:wAfter w:w="14" w:type="dxa"/>
          <w:jc w:val="center"/>
        </w:trPr>
        <w:tc>
          <w:tcPr>
            <w:tcW w:w="1774" w:type="dxa"/>
          </w:tcPr>
          <w:p w14:paraId="366756F5" w14:textId="77777777" w:rsidR="00352231" w:rsidRPr="0006458D" w:rsidRDefault="00352231" w:rsidP="00352231">
            <w:pPr>
              <w:pStyle w:val="TAC"/>
              <w:rPr>
                <w:rFonts w:cs="Arial"/>
              </w:rPr>
            </w:pPr>
            <w:r w:rsidRPr="0006458D">
              <w:t>20</w:t>
            </w:r>
          </w:p>
        </w:tc>
        <w:tc>
          <w:tcPr>
            <w:tcW w:w="1170" w:type="dxa"/>
          </w:tcPr>
          <w:p w14:paraId="357FC3FB" w14:textId="77777777" w:rsidR="00352231" w:rsidRPr="0006458D" w:rsidRDefault="00352231" w:rsidP="00352231">
            <w:pPr>
              <w:pStyle w:val="TAC"/>
              <w:rPr>
                <w:rFonts w:cs="Arial"/>
              </w:rPr>
            </w:pPr>
            <w:r w:rsidRPr="0006458D">
              <w:rPr>
                <w:rFonts w:cs="Arial"/>
              </w:rPr>
              <w:t>512</w:t>
            </w:r>
          </w:p>
        </w:tc>
        <w:tc>
          <w:tcPr>
            <w:tcW w:w="2014" w:type="dxa"/>
          </w:tcPr>
          <w:p w14:paraId="018E38E6" w14:textId="77777777" w:rsidR="00352231" w:rsidRPr="0006458D" w:rsidRDefault="00352231" w:rsidP="00352231">
            <w:pPr>
              <w:pStyle w:val="TAC"/>
              <w:rPr>
                <w:rFonts w:cs="Arial"/>
              </w:rPr>
            </w:pPr>
            <w:r w:rsidRPr="0006458D">
              <w:rPr>
                <w:rFonts w:cs="Arial"/>
              </w:rPr>
              <w:t>128</w:t>
            </w:r>
          </w:p>
        </w:tc>
        <w:tc>
          <w:tcPr>
            <w:tcW w:w="1375" w:type="dxa"/>
            <w:vAlign w:val="center"/>
          </w:tcPr>
          <w:p w14:paraId="48297252" w14:textId="77777777" w:rsidR="00352231" w:rsidRPr="0006458D" w:rsidRDefault="00352231" w:rsidP="00352231">
            <w:pPr>
              <w:pStyle w:val="TAC"/>
              <w:rPr>
                <w:rFonts w:cs="Arial"/>
              </w:rPr>
            </w:pPr>
            <w:r w:rsidRPr="0006458D">
              <w:rPr>
                <w:rFonts w:cs="Arial"/>
              </w:rPr>
              <w:t>106</w:t>
            </w:r>
          </w:p>
        </w:tc>
        <w:tc>
          <w:tcPr>
            <w:tcW w:w="2284" w:type="dxa"/>
          </w:tcPr>
          <w:p w14:paraId="7913986A" w14:textId="77777777" w:rsidR="00352231" w:rsidRPr="0006458D" w:rsidRDefault="00352231" w:rsidP="00352231">
            <w:pPr>
              <w:pStyle w:val="TAC"/>
              <w:rPr>
                <w:rFonts w:cs="Arial"/>
              </w:rPr>
            </w:pPr>
            <w:r w:rsidRPr="0006458D">
              <w:rPr>
                <w:rFonts w:cs="Arial"/>
              </w:rPr>
              <w:t>83</w:t>
            </w:r>
          </w:p>
        </w:tc>
      </w:tr>
      <w:tr w:rsidR="0006458D" w:rsidRPr="0006458D" w14:paraId="01FEB174" w14:textId="77777777" w:rsidTr="00FA3B41">
        <w:trPr>
          <w:gridAfter w:val="1"/>
          <w:wAfter w:w="14" w:type="dxa"/>
          <w:jc w:val="center"/>
        </w:trPr>
        <w:tc>
          <w:tcPr>
            <w:tcW w:w="1774" w:type="dxa"/>
          </w:tcPr>
          <w:p w14:paraId="2F30F9D4" w14:textId="77777777" w:rsidR="00352231" w:rsidRPr="0006458D" w:rsidRDefault="00352231" w:rsidP="00352231">
            <w:pPr>
              <w:pStyle w:val="TAC"/>
              <w:rPr>
                <w:rFonts w:cs="Arial"/>
              </w:rPr>
            </w:pPr>
            <w:r w:rsidRPr="0006458D">
              <w:t>25</w:t>
            </w:r>
          </w:p>
        </w:tc>
        <w:tc>
          <w:tcPr>
            <w:tcW w:w="1170" w:type="dxa"/>
          </w:tcPr>
          <w:p w14:paraId="04ED0E2A" w14:textId="77777777" w:rsidR="00352231" w:rsidRPr="0006458D" w:rsidRDefault="00352231" w:rsidP="00352231">
            <w:pPr>
              <w:pStyle w:val="TAC"/>
              <w:rPr>
                <w:rFonts w:cs="Arial"/>
              </w:rPr>
            </w:pPr>
            <w:r w:rsidRPr="0006458D">
              <w:rPr>
                <w:rFonts w:cs="Arial"/>
              </w:rPr>
              <w:t>512</w:t>
            </w:r>
          </w:p>
        </w:tc>
        <w:tc>
          <w:tcPr>
            <w:tcW w:w="2014" w:type="dxa"/>
          </w:tcPr>
          <w:p w14:paraId="15451410" w14:textId="77777777" w:rsidR="00352231" w:rsidRPr="0006458D" w:rsidRDefault="00352231" w:rsidP="00352231">
            <w:pPr>
              <w:pStyle w:val="TAC"/>
              <w:rPr>
                <w:rFonts w:cs="Arial"/>
              </w:rPr>
            </w:pPr>
            <w:r w:rsidRPr="0006458D">
              <w:rPr>
                <w:rFonts w:cs="Arial"/>
              </w:rPr>
              <w:t>128</w:t>
            </w:r>
          </w:p>
        </w:tc>
        <w:tc>
          <w:tcPr>
            <w:tcW w:w="1375" w:type="dxa"/>
            <w:vAlign w:val="center"/>
          </w:tcPr>
          <w:p w14:paraId="161F6323" w14:textId="77777777" w:rsidR="00352231" w:rsidRPr="0006458D" w:rsidRDefault="00352231" w:rsidP="00352231">
            <w:pPr>
              <w:pStyle w:val="TAC"/>
              <w:rPr>
                <w:rFonts w:cs="Arial"/>
              </w:rPr>
            </w:pPr>
            <w:r w:rsidRPr="0006458D">
              <w:rPr>
                <w:rFonts w:cs="Arial"/>
              </w:rPr>
              <w:t>110</w:t>
            </w:r>
          </w:p>
        </w:tc>
        <w:tc>
          <w:tcPr>
            <w:tcW w:w="2284" w:type="dxa"/>
          </w:tcPr>
          <w:p w14:paraId="4D2AE777" w14:textId="77777777" w:rsidR="00352231" w:rsidRPr="0006458D" w:rsidRDefault="00352231" w:rsidP="00352231">
            <w:pPr>
              <w:pStyle w:val="TAC"/>
              <w:rPr>
                <w:rFonts w:cs="Arial"/>
              </w:rPr>
            </w:pPr>
            <w:r w:rsidRPr="0006458D">
              <w:rPr>
                <w:rFonts w:cs="Arial"/>
              </w:rPr>
              <w:t>85.9</w:t>
            </w:r>
          </w:p>
        </w:tc>
      </w:tr>
      <w:tr w:rsidR="0006458D" w:rsidRPr="0006458D" w14:paraId="14071272" w14:textId="77777777" w:rsidTr="00FA3B41">
        <w:trPr>
          <w:gridAfter w:val="1"/>
          <w:wAfter w:w="14" w:type="dxa"/>
          <w:jc w:val="center"/>
        </w:trPr>
        <w:tc>
          <w:tcPr>
            <w:tcW w:w="1774" w:type="dxa"/>
          </w:tcPr>
          <w:p w14:paraId="22EA4DDD" w14:textId="77777777" w:rsidR="00352231" w:rsidRPr="0006458D" w:rsidRDefault="00352231" w:rsidP="00352231">
            <w:pPr>
              <w:pStyle w:val="TAC"/>
            </w:pPr>
            <w:r w:rsidRPr="0006458D">
              <w:t>30</w:t>
            </w:r>
          </w:p>
        </w:tc>
        <w:tc>
          <w:tcPr>
            <w:tcW w:w="1170" w:type="dxa"/>
          </w:tcPr>
          <w:p w14:paraId="11B9DCE6" w14:textId="77777777" w:rsidR="00352231" w:rsidRPr="0006458D" w:rsidRDefault="00352231" w:rsidP="00352231">
            <w:pPr>
              <w:pStyle w:val="TAC"/>
            </w:pPr>
            <w:r w:rsidRPr="0006458D">
              <w:t>768</w:t>
            </w:r>
          </w:p>
        </w:tc>
        <w:tc>
          <w:tcPr>
            <w:tcW w:w="2014" w:type="dxa"/>
          </w:tcPr>
          <w:p w14:paraId="225C2438" w14:textId="77777777" w:rsidR="00352231" w:rsidRPr="0006458D" w:rsidRDefault="00352231" w:rsidP="00352231">
            <w:pPr>
              <w:pStyle w:val="TAC"/>
              <w:rPr>
                <w:rFonts w:cs="Arial"/>
              </w:rPr>
            </w:pPr>
            <w:r w:rsidRPr="0006458D">
              <w:rPr>
                <w:rFonts w:cs="Arial"/>
              </w:rPr>
              <w:t>192</w:t>
            </w:r>
          </w:p>
        </w:tc>
        <w:tc>
          <w:tcPr>
            <w:tcW w:w="1375" w:type="dxa"/>
            <w:vAlign w:val="center"/>
          </w:tcPr>
          <w:p w14:paraId="43E648D1" w14:textId="77777777" w:rsidR="00352231" w:rsidRPr="0006458D" w:rsidRDefault="00352231" w:rsidP="00352231">
            <w:pPr>
              <w:pStyle w:val="TAC"/>
              <w:rPr>
                <w:rFonts w:cs="Arial"/>
              </w:rPr>
            </w:pPr>
            <w:r w:rsidRPr="0006458D">
              <w:rPr>
                <w:rFonts w:cs="Arial"/>
              </w:rPr>
              <w:t>164</w:t>
            </w:r>
          </w:p>
        </w:tc>
        <w:tc>
          <w:tcPr>
            <w:tcW w:w="2284" w:type="dxa"/>
          </w:tcPr>
          <w:p w14:paraId="748456E9" w14:textId="77777777" w:rsidR="00352231" w:rsidRPr="0006458D" w:rsidRDefault="00352231" w:rsidP="00352231">
            <w:pPr>
              <w:pStyle w:val="TAC"/>
              <w:rPr>
                <w:rFonts w:cs="Arial"/>
              </w:rPr>
            </w:pPr>
            <w:r w:rsidRPr="0006458D">
              <w:rPr>
                <w:rFonts w:cs="Arial"/>
              </w:rPr>
              <w:t>85.9</w:t>
            </w:r>
          </w:p>
        </w:tc>
      </w:tr>
      <w:tr w:rsidR="0006458D" w:rsidRPr="0006458D" w14:paraId="5BCF87BC" w14:textId="77777777" w:rsidTr="00FA3B41">
        <w:trPr>
          <w:gridAfter w:val="1"/>
          <w:wAfter w:w="14" w:type="dxa"/>
          <w:jc w:val="center"/>
        </w:trPr>
        <w:tc>
          <w:tcPr>
            <w:tcW w:w="1774" w:type="dxa"/>
          </w:tcPr>
          <w:p w14:paraId="6E5B652B" w14:textId="77777777" w:rsidR="00352231" w:rsidRPr="0006458D" w:rsidRDefault="00352231" w:rsidP="00352231">
            <w:pPr>
              <w:pStyle w:val="TAC"/>
              <w:rPr>
                <w:rFonts w:cs="Arial"/>
              </w:rPr>
            </w:pPr>
            <w:r w:rsidRPr="0006458D">
              <w:t>40</w:t>
            </w:r>
          </w:p>
        </w:tc>
        <w:tc>
          <w:tcPr>
            <w:tcW w:w="1170" w:type="dxa"/>
          </w:tcPr>
          <w:p w14:paraId="434526F2" w14:textId="77777777" w:rsidR="00352231" w:rsidRPr="0006458D" w:rsidRDefault="00352231" w:rsidP="00352231">
            <w:pPr>
              <w:pStyle w:val="TAC"/>
              <w:rPr>
                <w:rFonts w:cs="Arial"/>
              </w:rPr>
            </w:pPr>
            <w:r w:rsidRPr="0006458D">
              <w:rPr>
                <w:rFonts w:cs="Arial"/>
              </w:rPr>
              <w:t>1024</w:t>
            </w:r>
          </w:p>
        </w:tc>
        <w:tc>
          <w:tcPr>
            <w:tcW w:w="2014" w:type="dxa"/>
          </w:tcPr>
          <w:p w14:paraId="4EF3E35C" w14:textId="77777777" w:rsidR="00352231" w:rsidRPr="0006458D" w:rsidRDefault="00352231" w:rsidP="00352231">
            <w:pPr>
              <w:pStyle w:val="TAC"/>
              <w:rPr>
                <w:rFonts w:cs="Arial"/>
              </w:rPr>
            </w:pPr>
            <w:r w:rsidRPr="0006458D">
              <w:rPr>
                <w:rFonts w:cs="Arial"/>
              </w:rPr>
              <w:t>256</w:t>
            </w:r>
          </w:p>
        </w:tc>
        <w:tc>
          <w:tcPr>
            <w:tcW w:w="1375" w:type="dxa"/>
            <w:vAlign w:val="center"/>
          </w:tcPr>
          <w:p w14:paraId="7D662B44" w14:textId="77777777" w:rsidR="00352231" w:rsidRPr="0006458D" w:rsidRDefault="00352231" w:rsidP="00352231">
            <w:pPr>
              <w:pStyle w:val="TAC"/>
              <w:rPr>
                <w:rFonts w:cs="Arial"/>
              </w:rPr>
            </w:pPr>
            <w:r w:rsidRPr="0006458D">
              <w:rPr>
                <w:rFonts w:cs="Arial"/>
              </w:rPr>
              <w:t>220</w:t>
            </w:r>
          </w:p>
        </w:tc>
        <w:tc>
          <w:tcPr>
            <w:tcW w:w="2284" w:type="dxa"/>
          </w:tcPr>
          <w:p w14:paraId="5396D0A7" w14:textId="77777777" w:rsidR="00352231" w:rsidRPr="0006458D" w:rsidRDefault="00352231" w:rsidP="00352231">
            <w:pPr>
              <w:pStyle w:val="TAC"/>
              <w:rPr>
                <w:rFonts w:cs="Arial"/>
              </w:rPr>
            </w:pPr>
            <w:r w:rsidRPr="0006458D">
              <w:rPr>
                <w:rFonts w:cs="Arial"/>
              </w:rPr>
              <w:t>85.9</w:t>
            </w:r>
          </w:p>
        </w:tc>
      </w:tr>
      <w:tr w:rsidR="0006458D" w:rsidRPr="0006458D" w14:paraId="45296BD3" w14:textId="77777777" w:rsidTr="00FA3B41">
        <w:trPr>
          <w:gridAfter w:val="1"/>
          <w:wAfter w:w="14" w:type="dxa"/>
          <w:jc w:val="center"/>
        </w:trPr>
        <w:tc>
          <w:tcPr>
            <w:tcW w:w="1774" w:type="dxa"/>
          </w:tcPr>
          <w:p w14:paraId="439714CF" w14:textId="77777777" w:rsidR="00352231" w:rsidRPr="0006458D" w:rsidRDefault="00352231" w:rsidP="00352231">
            <w:pPr>
              <w:pStyle w:val="TAC"/>
              <w:rPr>
                <w:rFonts w:cs="Arial"/>
              </w:rPr>
            </w:pPr>
            <w:r w:rsidRPr="0006458D">
              <w:t>50</w:t>
            </w:r>
          </w:p>
        </w:tc>
        <w:tc>
          <w:tcPr>
            <w:tcW w:w="1170" w:type="dxa"/>
          </w:tcPr>
          <w:p w14:paraId="1606170D" w14:textId="77777777" w:rsidR="00352231" w:rsidRPr="0006458D" w:rsidRDefault="00352231" w:rsidP="00352231">
            <w:pPr>
              <w:pStyle w:val="TAC"/>
              <w:rPr>
                <w:rFonts w:cs="Arial"/>
              </w:rPr>
            </w:pPr>
            <w:r w:rsidRPr="0006458D">
              <w:rPr>
                <w:rFonts w:cs="Arial"/>
              </w:rPr>
              <w:t>1024</w:t>
            </w:r>
          </w:p>
        </w:tc>
        <w:tc>
          <w:tcPr>
            <w:tcW w:w="2014" w:type="dxa"/>
          </w:tcPr>
          <w:p w14:paraId="02AF1D00" w14:textId="77777777" w:rsidR="00352231" w:rsidRPr="0006458D" w:rsidRDefault="00352231" w:rsidP="00352231">
            <w:pPr>
              <w:pStyle w:val="TAC"/>
              <w:rPr>
                <w:rFonts w:cs="Arial"/>
              </w:rPr>
            </w:pPr>
            <w:r w:rsidRPr="0006458D">
              <w:rPr>
                <w:rFonts w:cs="Arial"/>
              </w:rPr>
              <w:t>256</w:t>
            </w:r>
          </w:p>
        </w:tc>
        <w:tc>
          <w:tcPr>
            <w:tcW w:w="1375" w:type="dxa"/>
            <w:vAlign w:val="center"/>
          </w:tcPr>
          <w:p w14:paraId="12F84339" w14:textId="77777777" w:rsidR="00352231" w:rsidRPr="0006458D" w:rsidRDefault="00352231" w:rsidP="00352231">
            <w:pPr>
              <w:pStyle w:val="TAC"/>
              <w:rPr>
                <w:rFonts w:cs="Arial"/>
              </w:rPr>
            </w:pPr>
            <w:r w:rsidRPr="0006458D">
              <w:rPr>
                <w:rFonts w:cs="Arial"/>
              </w:rPr>
              <w:t>220</w:t>
            </w:r>
          </w:p>
        </w:tc>
        <w:tc>
          <w:tcPr>
            <w:tcW w:w="2284" w:type="dxa"/>
          </w:tcPr>
          <w:p w14:paraId="59379A5B" w14:textId="77777777" w:rsidR="00352231" w:rsidRPr="0006458D" w:rsidRDefault="00352231" w:rsidP="00352231">
            <w:pPr>
              <w:pStyle w:val="TAC"/>
              <w:rPr>
                <w:rFonts w:cs="Arial"/>
              </w:rPr>
            </w:pPr>
            <w:r w:rsidRPr="0006458D">
              <w:rPr>
                <w:rFonts w:cs="Arial"/>
              </w:rPr>
              <w:t>85.9</w:t>
            </w:r>
          </w:p>
        </w:tc>
      </w:tr>
      <w:tr w:rsidR="0006458D" w:rsidRPr="0006458D" w14:paraId="4624F660" w14:textId="77777777" w:rsidTr="00FA3B41">
        <w:trPr>
          <w:gridAfter w:val="1"/>
          <w:wAfter w:w="14" w:type="dxa"/>
          <w:jc w:val="center"/>
        </w:trPr>
        <w:tc>
          <w:tcPr>
            <w:tcW w:w="1774" w:type="dxa"/>
          </w:tcPr>
          <w:p w14:paraId="611A6487" w14:textId="77777777" w:rsidR="00352231" w:rsidRPr="0006458D" w:rsidRDefault="00352231" w:rsidP="00352231">
            <w:pPr>
              <w:pStyle w:val="TAC"/>
              <w:rPr>
                <w:rFonts w:cs="Arial"/>
              </w:rPr>
            </w:pPr>
            <w:r w:rsidRPr="0006458D">
              <w:t>60</w:t>
            </w:r>
          </w:p>
        </w:tc>
        <w:tc>
          <w:tcPr>
            <w:tcW w:w="1170" w:type="dxa"/>
          </w:tcPr>
          <w:p w14:paraId="4C8F77F1" w14:textId="77777777" w:rsidR="00352231" w:rsidRPr="0006458D" w:rsidRDefault="00352231" w:rsidP="00352231">
            <w:pPr>
              <w:pStyle w:val="TAC"/>
              <w:rPr>
                <w:rFonts w:cs="Arial"/>
              </w:rPr>
            </w:pPr>
            <w:r w:rsidRPr="0006458D">
              <w:rPr>
                <w:rFonts w:cs="Arial"/>
              </w:rPr>
              <w:t>1536</w:t>
            </w:r>
          </w:p>
        </w:tc>
        <w:tc>
          <w:tcPr>
            <w:tcW w:w="2014" w:type="dxa"/>
          </w:tcPr>
          <w:p w14:paraId="36F93DC8" w14:textId="77777777" w:rsidR="00352231" w:rsidRPr="0006458D" w:rsidRDefault="00352231" w:rsidP="00352231">
            <w:pPr>
              <w:pStyle w:val="TAC"/>
              <w:rPr>
                <w:rFonts w:cs="Arial"/>
              </w:rPr>
            </w:pPr>
            <w:r w:rsidRPr="0006458D">
              <w:rPr>
                <w:rFonts w:cs="Arial"/>
              </w:rPr>
              <w:t>384</w:t>
            </w:r>
          </w:p>
        </w:tc>
        <w:tc>
          <w:tcPr>
            <w:tcW w:w="1375" w:type="dxa"/>
            <w:vAlign w:val="center"/>
          </w:tcPr>
          <w:p w14:paraId="12C3E458" w14:textId="77777777" w:rsidR="00352231" w:rsidRPr="0006458D" w:rsidRDefault="00352231" w:rsidP="00352231">
            <w:pPr>
              <w:pStyle w:val="TAC"/>
              <w:rPr>
                <w:rFonts w:cs="Arial"/>
              </w:rPr>
            </w:pPr>
            <w:r w:rsidRPr="0006458D">
              <w:rPr>
                <w:rFonts w:cs="Arial"/>
              </w:rPr>
              <w:t>340</w:t>
            </w:r>
          </w:p>
        </w:tc>
        <w:tc>
          <w:tcPr>
            <w:tcW w:w="2284" w:type="dxa"/>
          </w:tcPr>
          <w:p w14:paraId="001BD0C6" w14:textId="77777777" w:rsidR="00352231" w:rsidRPr="0006458D" w:rsidRDefault="00352231" w:rsidP="00352231">
            <w:pPr>
              <w:pStyle w:val="TAC"/>
              <w:rPr>
                <w:rFonts w:cs="Arial"/>
              </w:rPr>
            </w:pPr>
            <w:r w:rsidRPr="0006458D">
              <w:rPr>
                <w:rFonts w:cs="Arial"/>
              </w:rPr>
              <w:t>88.6</w:t>
            </w:r>
          </w:p>
        </w:tc>
      </w:tr>
      <w:tr w:rsidR="0006458D" w:rsidRPr="0006458D" w14:paraId="78263E9C" w14:textId="77777777" w:rsidTr="00FA3B41">
        <w:trPr>
          <w:gridAfter w:val="1"/>
          <w:wAfter w:w="14" w:type="dxa"/>
          <w:jc w:val="center"/>
        </w:trPr>
        <w:tc>
          <w:tcPr>
            <w:tcW w:w="1774" w:type="dxa"/>
          </w:tcPr>
          <w:p w14:paraId="130C8E6E" w14:textId="77777777" w:rsidR="00352231" w:rsidRPr="0006458D" w:rsidRDefault="00352231" w:rsidP="00352231">
            <w:pPr>
              <w:pStyle w:val="TAC"/>
            </w:pPr>
            <w:r w:rsidRPr="0006458D">
              <w:t>70</w:t>
            </w:r>
          </w:p>
        </w:tc>
        <w:tc>
          <w:tcPr>
            <w:tcW w:w="1170" w:type="dxa"/>
          </w:tcPr>
          <w:p w14:paraId="63C0D3BF" w14:textId="77777777" w:rsidR="00352231" w:rsidRPr="0006458D" w:rsidRDefault="00352231" w:rsidP="00352231">
            <w:pPr>
              <w:pStyle w:val="TAC"/>
            </w:pPr>
            <w:r w:rsidRPr="0006458D">
              <w:t>1536</w:t>
            </w:r>
          </w:p>
        </w:tc>
        <w:tc>
          <w:tcPr>
            <w:tcW w:w="2014" w:type="dxa"/>
          </w:tcPr>
          <w:p w14:paraId="778832A8" w14:textId="77777777" w:rsidR="00352231" w:rsidRPr="0006458D" w:rsidRDefault="00352231" w:rsidP="00352231">
            <w:pPr>
              <w:pStyle w:val="TAC"/>
              <w:rPr>
                <w:rFonts w:cs="Calibri"/>
                <w:szCs w:val="18"/>
                <w:lang w:val="en-US"/>
              </w:rPr>
            </w:pPr>
            <w:r w:rsidRPr="0006458D">
              <w:rPr>
                <w:rFonts w:cs="Calibri"/>
                <w:szCs w:val="18"/>
                <w:lang w:val="en-US"/>
              </w:rPr>
              <w:t>384</w:t>
            </w:r>
          </w:p>
        </w:tc>
        <w:tc>
          <w:tcPr>
            <w:tcW w:w="1375" w:type="dxa"/>
            <w:vAlign w:val="center"/>
          </w:tcPr>
          <w:p w14:paraId="3F0C42EE" w14:textId="77777777" w:rsidR="00352231" w:rsidRPr="0006458D" w:rsidRDefault="00352231" w:rsidP="00352231">
            <w:pPr>
              <w:pStyle w:val="TAC"/>
              <w:rPr>
                <w:rFonts w:cs="Arial"/>
              </w:rPr>
            </w:pPr>
            <w:r w:rsidRPr="0006458D">
              <w:rPr>
                <w:rFonts w:cs="Arial"/>
              </w:rPr>
              <w:t>340</w:t>
            </w:r>
          </w:p>
        </w:tc>
        <w:tc>
          <w:tcPr>
            <w:tcW w:w="2284" w:type="dxa"/>
          </w:tcPr>
          <w:p w14:paraId="54706D84" w14:textId="77777777" w:rsidR="00352231" w:rsidRPr="0006458D" w:rsidRDefault="00352231" w:rsidP="00352231">
            <w:pPr>
              <w:pStyle w:val="TAC"/>
              <w:rPr>
                <w:rFonts w:cs="Calibri"/>
                <w:szCs w:val="18"/>
                <w:lang w:val="en-US"/>
              </w:rPr>
            </w:pPr>
            <w:r w:rsidRPr="0006458D">
              <w:rPr>
                <w:rFonts w:cs="Calibri"/>
                <w:szCs w:val="18"/>
                <w:lang w:val="en-US"/>
              </w:rPr>
              <w:t>88.7</w:t>
            </w:r>
          </w:p>
        </w:tc>
      </w:tr>
      <w:tr w:rsidR="0006458D" w:rsidRPr="0006458D" w14:paraId="55DA2585" w14:textId="77777777" w:rsidTr="00FA3B41">
        <w:trPr>
          <w:gridAfter w:val="1"/>
          <w:wAfter w:w="14" w:type="dxa"/>
          <w:jc w:val="center"/>
        </w:trPr>
        <w:tc>
          <w:tcPr>
            <w:tcW w:w="1774" w:type="dxa"/>
          </w:tcPr>
          <w:p w14:paraId="6E3CE8D2" w14:textId="77777777" w:rsidR="00352231" w:rsidRPr="0006458D" w:rsidRDefault="00352231" w:rsidP="00352231">
            <w:pPr>
              <w:pStyle w:val="TAC"/>
              <w:rPr>
                <w:rFonts w:cs="Arial"/>
              </w:rPr>
            </w:pPr>
            <w:r w:rsidRPr="0006458D">
              <w:t>80</w:t>
            </w:r>
          </w:p>
        </w:tc>
        <w:tc>
          <w:tcPr>
            <w:tcW w:w="1170" w:type="dxa"/>
          </w:tcPr>
          <w:p w14:paraId="31BCADC3" w14:textId="77777777" w:rsidR="00352231" w:rsidRPr="0006458D" w:rsidRDefault="00352231" w:rsidP="00352231">
            <w:pPr>
              <w:pStyle w:val="TAC"/>
              <w:rPr>
                <w:rFonts w:cs="Arial"/>
              </w:rPr>
            </w:pPr>
            <w:r w:rsidRPr="0006458D">
              <w:rPr>
                <w:rFonts w:cs="Arial"/>
              </w:rPr>
              <w:t>2048</w:t>
            </w:r>
          </w:p>
        </w:tc>
        <w:tc>
          <w:tcPr>
            <w:tcW w:w="2014" w:type="dxa"/>
          </w:tcPr>
          <w:p w14:paraId="2E62D3DA" w14:textId="77777777" w:rsidR="00352231" w:rsidRPr="0006458D" w:rsidRDefault="00352231" w:rsidP="00352231">
            <w:pPr>
              <w:pStyle w:val="TAC"/>
              <w:rPr>
                <w:rFonts w:cs="Calibri"/>
                <w:szCs w:val="18"/>
                <w:lang w:val="en-US"/>
              </w:rPr>
            </w:pPr>
            <w:r w:rsidRPr="0006458D">
              <w:rPr>
                <w:rFonts w:cs="Calibri"/>
                <w:szCs w:val="18"/>
                <w:lang w:val="en-US"/>
              </w:rPr>
              <w:t>512</w:t>
            </w:r>
          </w:p>
        </w:tc>
        <w:tc>
          <w:tcPr>
            <w:tcW w:w="1375" w:type="dxa"/>
            <w:vAlign w:val="center"/>
          </w:tcPr>
          <w:p w14:paraId="20662D03" w14:textId="77777777" w:rsidR="00352231" w:rsidRPr="0006458D" w:rsidRDefault="00352231" w:rsidP="00352231">
            <w:pPr>
              <w:pStyle w:val="TAC"/>
              <w:rPr>
                <w:rFonts w:cs="Arial"/>
              </w:rPr>
            </w:pPr>
            <w:r w:rsidRPr="0006458D">
              <w:rPr>
                <w:rFonts w:cs="Arial"/>
              </w:rPr>
              <w:t>454</w:t>
            </w:r>
          </w:p>
        </w:tc>
        <w:tc>
          <w:tcPr>
            <w:tcW w:w="2284" w:type="dxa"/>
          </w:tcPr>
          <w:p w14:paraId="0AD98544" w14:textId="77777777" w:rsidR="00352231" w:rsidRPr="0006458D" w:rsidRDefault="00352231" w:rsidP="00352231">
            <w:pPr>
              <w:pStyle w:val="TAC"/>
              <w:rPr>
                <w:rFonts w:cs="Calibri"/>
                <w:szCs w:val="18"/>
                <w:lang w:val="en-US"/>
              </w:rPr>
            </w:pPr>
            <w:r w:rsidRPr="0006458D">
              <w:rPr>
                <w:rFonts w:cs="Calibri"/>
                <w:szCs w:val="18"/>
                <w:lang w:val="en-US"/>
              </w:rPr>
              <w:t>88.7</w:t>
            </w:r>
          </w:p>
        </w:tc>
      </w:tr>
      <w:tr w:rsidR="0006458D" w:rsidRPr="0006458D" w14:paraId="264CB975" w14:textId="77777777" w:rsidTr="00FA3B41">
        <w:trPr>
          <w:gridAfter w:val="1"/>
          <w:wAfter w:w="14" w:type="dxa"/>
          <w:jc w:val="center"/>
        </w:trPr>
        <w:tc>
          <w:tcPr>
            <w:tcW w:w="1774" w:type="dxa"/>
          </w:tcPr>
          <w:p w14:paraId="2CDE326A" w14:textId="77777777" w:rsidR="00352231" w:rsidRPr="0006458D" w:rsidRDefault="00352231" w:rsidP="00352231">
            <w:pPr>
              <w:pStyle w:val="TAC"/>
            </w:pPr>
            <w:r w:rsidRPr="0006458D">
              <w:t>90</w:t>
            </w:r>
          </w:p>
        </w:tc>
        <w:tc>
          <w:tcPr>
            <w:tcW w:w="1170" w:type="dxa"/>
          </w:tcPr>
          <w:p w14:paraId="6340D0D7" w14:textId="77777777" w:rsidR="00352231" w:rsidRPr="0006458D" w:rsidRDefault="00352231" w:rsidP="00352231">
            <w:pPr>
              <w:pStyle w:val="TAC"/>
            </w:pPr>
            <w:r w:rsidRPr="0006458D">
              <w:t>2048</w:t>
            </w:r>
          </w:p>
        </w:tc>
        <w:tc>
          <w:tcPr>
            <w:tcW w:w="2014" w:type="dxa"/>
          </w:tcPr>
          <w:p w14:paraId="4898BB1F" w14:textId="77777777" w:rsidR="00352231" w:rsidRPr="0006458D" w:rsidRDefault="00352231" w:rsidP="00352231">
            <w:pPr>
              <w:pStyle w:val="TAC"/>
              <w:rPr>
                <w:rFonts w:cs="Calibri"/>
                <w:szCs w:val="18"/>
                <w:lang w:val="en-US"/>
              </w:rPr>
            </w:pPr>
            <w:r w:rsidRPr="0006458D">
              <w:rPr>
                <w:rFonts w:cs="Calibri"/>
                <w:szCs w:val="18"/>
                <w:lang w:val="en-US"/>
              </w:rPr>
              <w:t>512</w:t>
            </w:r>
          </w:p>
        </w:tc>
        <w:tc>
          <w:tcPr>
            <w:tcW w:w="1375" w:type="dxa"/>
            <w:vAlign w:val="center"/>
          </w:tcPr>
          <w:p w14:paraId="264F6722" w14:textId="77777777" w:rsidR="00352231" w:rsidRPr="0006458D" w:rsidRDefault="00352231" w:rsidP="00352231">
            <w:pPr>
              <w:pStyle w:val="TAC"/>
              <w:rPr>
                <w:rFonts w:cs="Arial"/>
              </w:rPr>
            </w:pPr>
            <w:r w:rsidRPr="0006458D">
              <w:rPr>
                <w:rFonts w:cs="Arial"/>
              </w:rPr>
              <w:t>454</w:t>
            </w:r>
          </w:p>
        </w:tc>
        <w:tc>
          <w:tcPr>
            <w:tcW w:w="2284" w:type="dxa"/>
          </w:tcPr>
          <w:p w14:paraId="4F345925" w14:textId="77777777" w:rsidR="00352231" w:rsidRPr="0006458D" w:rsidRDefault="00352231" w:rsidP="00352231">
            <w:pPr>
              <w:pStyle w:val="TAC"/>
              <w:rPr>
                <w:rFonts w:cs="Calibri"/>
                <w:szCs w:val="18"/>
                <w:lang w:val="en-US"/>
              </w:rPr>
            </w:pPr>
            <w:r w:rsidRPr="0006458D">
              <w:rPr>
                <w:rFonts w:cs="Calibri"/>
                <w:szCs w:val="18"/>
                <w:lang w:val="en-US"/>
              </w:rPr>
              <w:t>88.7</w:t>
            </w:r>
          </w:p>
        </w:tc>
      </w:tr>
      <w:tr w:rsidR="0006458D" w:rsidRPr="0006458D" w14:paraId="1E2F7795" w14:textId="77777777" w:rsidTr="00FA3B41">
        <w:trPr>
          <w:gridAfter w:val="1"/>
          <w:wAfter w:w="14" w:type="dxa"/>
          <w:jc w:val="center"/>
        </w:trPr>
        <w:tc>
          <w:tcPr>
            <w:tcW w:w="1774" w:type="dxa"/>
          </w:tcPr>
          <w:p w14:paraId="68738F40" w14:textId="77777777" w:rsidR="00352231" w:rsidRPr="0006458D" w:rsidRDefault="00352231" w:rsidP="00352231">
            <w:pPr>
              <w:pStyle w:val="TAC"/>
              <w:rPr>
                <w:rFonts w:cs="Arial"/>
              </w:rPr>
            </w:pPr>
            <w:r w:rsidRPr="0006458D">
              <w:t>100</w:t>
            </w:r>
          </w:p>
        </w:tc>
        <w:tc>
          <w:tcPr>
            <w:tcW w:w="1170" w:type="dxa"/>
          </w:tcPr>
          <w:p w14:paraId="344B6A9C" w14:textId="77777777" w:rsidR="00352231" w:rsidRPr="0006458D" w:rsidRDefault="00352231" w:rsidP="00352231">
            <w:pPr>
              <w:pStyle w:val="TAC"/>
              <w:rPr>
                <w:rFonts w:cs="Arial"/>
              </w:rPr>
            </w:pPr>
            <w:r w:rsidRPr="0006458D">
              <w:rPr>
                <w:rFonts w:cs="Arial"/>
              </w:rPr>
              <w:t>2048</w:t>
            </w:r>
          </w:p>
        </w:tc>
        <w:tc>
          <w:tcPr>
            <w:tcW w:w="2014" w:type="dxa"/>
          </w:tcPr>
          <w:p w14:paraId="4C45ACC7" w14:textId="77777777" w:rsidR="00352231" w:rsidRPr="0006458D" w:rsidRDefault="00352231" w:rsidP="00352231">
            <w:pPr>
              <w:pStyle w:val="TAC"/>
              <w:rPr>
                <w:rFonts w:cs="Calibri"/>
                <w:szCs w:val="18"/>
                <w:lang w:val="en-US"/>
              </w:rPr>
            </w:pPr>
            <w:r w:rsidRPr="0006458D">
              <w:rPr>
                <w:rFonts w:cs="Calibri"/>
                <w:szCs w:val="18"/>
                <w:lang w:val="en-US"/>
              </w:rPr>
              <w:t>512</w:t>
            </w:r>
          </w:p>
        </w:tc>
        <w:tc>
          <w:tcPr>
            <w:tcW w:w="1375" w:type="dxa"/>
            <w:vAlign w:val="center"/>
          </w:tcPr>
          <w:p w14:paraId="28021A6C" w14:textId="77777777" w:rsidR="00352231" w:rsidRPr="0006458D" w:rsidRDefault="00352231" w:rsidP="00352231">
            <w:pPr>
              <w:pStyle w:val="TAC"/>
              <w:rPr>
                <w:rFonts w:cs="Arial"/>
              </w:rPr>
            </w:pPr>
            <w:r w:rsidRPr="0006458D">
              <w:rPr>
                <w:rFonts w:cs="Arial"/>
              </w:rPr>
              <w:t>454</w:t>
            </w:r>
          </w:p>
        </w:tc>
        <w:tc>
          <w:tcPr>
            <w:tcW w:w="2284" w:type="dxa"/>
          </w:tcPr>
          <w:p w14:paraId="73BC69B0" w14:textId="77777777" w:rsidR="00352231" w:rsidRPr="0006458D" w:rsidRDefault="00352231" w:rsidP="00352231">
            <w:pPr>
              <w:pStyle w:val="TAC"/>
              <w:rPr>
                <w:rFonts w:cs="Calibri"/>
                <w:szCs w:val="18"/>
                <w:lang w:val="en-US"/>
              </w:rPr>
            </w:pPr>
            <w:r w:rsidRPr="0006458D">
              <w:rPr>
                <w:rFonts w:cs="Calibri"/>
                <w:szCs w:val="18"/>
                <w:lang w:val="en-US"/>
              </w:rPr>
              <w:t>88.7</w:t>
            </w:r>
          </w:p>
        </w:tc>
      </w:tr>
      <w:tr w:rsidR="005A07C7" w:rsidRPr="0006458D" w14:paraId="30888BAC" w14:textId="77777777" w:rsidTr="00FA3B41">
        <w:trPr>
          <w:jc w:val="center"/>
        </w:trPr>
        <w:tc>
          <w:tcPr>
            <w:tcW w:w="8631" w:type="dxa"/>
            <w:gridSpan w:val="6"/>
          </w:tcPr>
          <w:p w14:paraId="1E0B3F4F" w14:textId="77777777" w:rsidR="00812B14" w:rsidRPr="0006458D" w:rsidRDefault="00BF4DB4" w:rsidP="007D45E9">
            <w:pPr>
              <w:pStyle w:val="TAN"/>
              <w:rPr>
                <w:rFonts w:cs="Calibri"/>
                <w:szCs w:val="18"/>
                <w:lang w:val="en-US"/>
              </w:rPr>
            </w:pPr>
            <w:r w:rsidRPr="0006458D">
              <w:t>NOTE</w:t>
            </w:r>
            <w:r w:rsidR="00812B14" w:rsidRPr="0006458D">
              <w:t>:</w:t>
            </w:r>
            <w:r w:rsidR="001318F4" w:rsidRPr="0006458D">
              <w:tab/>
            </w:r>
            <w:r w:rsidR="00812B14" w:rsidRPr="0006458D">
              <w:t>These percentages are informative.</w:t>
            </w:r>
          </w:p>
        </w:tc>
      </w:tr>
    </w:tbl>
    <w:p w14:paraId="01631463" w14:textId="77777777" w:rsidR="00352231" w:rsidRPr="0006458D" w:rsidRDefault="00352231" w:rsidP="00352231">
      <w:pPr>
        <w:rPr>
          <w:noProof/>
          <w:lang w:val="en-US"/>
        </w:rPr>
      </w:pPr>
    </w:p>
    <w:p w14:paraId="5111D7B4" w14:textId="77777777" w:rsidR="000723CA" w:rsidRPr="0006458D" w:rsidRDefault="000723CA" w:rsidP="000723CA">
      <w:pPr>
        <w:pStyle w:val="Heading1"/>
      </w:pPr>
      <w:bookmarkStart w:id="17" w:name="_Toc13079979"/>
      <w:bookmarkEnd w:id="16"/>
      <w:r w:rsidRPr="0006458D">
        <w:t>B.6</w:t>
      </w:r>
      <w:r w:rsidRPr="0006458D">
        <w:tab/>
        <w:t>Estimation of TX chain amplitude and frequency response parameters</w:t>
      </w:r>
      <w:bookmarkEnd w:id="17"/>
    </w:p>
    <w:p w14:paraId="348D0802" w14:textId="77777777" w:rsidR="00B004F1" w:rsidRPr="0006458D" w:rsidRDefault="00B004F1" w:rsidP="00B004F1">
      <w:pPr>
        <w:tabs>
          <w:tab w:val="left" w:pos="540"/>
        </w:tabs>
        <w:overflowPunct w:val="0"/>
        <w:autoSpaceDE w:val="0"/>
        <w:autoSpaceDN w:val="0"/>
        <w:adjustRightInd w:val="0"/>
        <w:textAlignment w:val="baseline"/>
        <w:rPr>
          <w:lang w:eastAsia="ko-KR"/>
        </w:rPr>
      </w:pPr>
      <w:r w:rsidRPr="0006458D">
        <w:rPr>
          <w:lang w:eastAsia="ko-KR"/>
        </w:rPr>
        <w:t>The</w:t>
      </w:r>
      <w:r w:rsidRPr="0006458D">
        <w:rPr>
          <w:rFonts w:eastAsia="SimSun"/>
          <w:lang w:eastAsia="ko-KR"/>
        </w:rPr>
        <w:t xml:space="preserve"> </w:t>
      </w:r>
      <w:r w:rsidRPr="0006458D" w:rsidDel="001A020D">
        <w:rPr>
          <w:rFonts w:eastAsia="SimSun"/>
          <w:lang w:eastAsia="ko-KR"/>
        </w:rPr>
        <w:t>equalizer coefficients</w:t>
      </w:r>
      <w:r w:rsidRPr="0006458D">
        <w:rPr>
          <w:lang w:eastAsia="ko-KR"/>
        </w:rPr>
        <w:t xml:space="preserve"> </w:t>
      </w:r>
      <w:r w:rsidR="00D12DB3" w:rsidRPr="0006458D">
        <w:rPr>
          <w:noProof/>
          <w:position w:val="-10"/>
          <w:lang w:val="en-US" w:eastAsia="ko-KR"/>
        </w:rPr>
        <w:drawing>
          <wp:inline distT="0" distB="0" distL="0" distR="0" wp14:anchorId="24FB4FB1" wp14:editId="582CFC49">
            <wp:extent cx="352425" cy="200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rPr>
          <w:lang w:eastAsia="ko-KR"/>
        </w:rPr>
        <w:t xml:space="preserve">and </w:t>
      </w:r>
      <w:r w:rsidR="00D12DB3" w:rsidRPr="0006458D">
        <w:rPr>
          <w:noProof/>
          <w:position w:val="-10"/>
          <w:lang w:val="en-US" w:eastAsia="ko-KR"/>
        </w:rPr>
        <w:drawing>
          <wp:inline distT="0" distB="0" distL="0" distR="0" wp14:anchorId="50D76532" wp14:editId="7251FF7C">
            <wp:extent cx="371475"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rPr>
          <w:lang w:eastAsia="ko-KR"/>
        </w:rPr>
        <w:t xml:space="preserve"> are determined as follows:</w:t>
      </w:r>
    </w:p>
    <w:p w14:paraId="2178FE15" w14:textId="4823B435" w:rsidR="00B004F1" w:rsidRPr="0006458D" w:rsidRDefault="00B004F1" w:rsidP="00B004F1">
      <w:pPr>
        <w:pStyle w:val="B1"/>
      </w:pPr>
      <w:r w:rsidRPr="0006458D">
        <w:t>1.</w:t>
      </w:r>
      <w:r w:rsidRPr="0006458D">
        <w:tab/>
        <w:t xml:space="preserve">Calculate the complex ratios (amplitude and phase) of the post-FFT acquired signal </w:t>
      </w:r>
      <w:r w:rsidR="00D12DB3" w:rsidRPr="0006458D">
        <w:rPr>
          <w:noProof/>
          <w:position w:val="-10"/>
          <w:lang w:val="en-US" w:eastAsia="ko-KR"/>
        </w:rPr>
        <w:drawing>
          <wp:inline distT="0" distB="0" distL="0" distR="0" wp14:anchorId="4EC32D75" wp14:editId="30B3D39F">
            <wp:extent cx="504825" cy="2000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06458D">
        <w:t xml:space="preserve"> and the post-FFT </w:t>
      </w:r>
      <w:r w:rsidR="00BC5E0F" w:rsidRPr="0006458D">
        <w:t xml:space="preserve">ideal </w:t>
      </w:r>
      <w:r w:rsidRPr="0006458D">
        <w:t xml:space="preserve">signal </w:t>
      </w:r>
      <w:r w:rsidR="00D12DB3" w:rsidRPr="0006458D">
        <w:rPr>
          <w:noProof/>
          <w:position w:val="-10"/>
          <w:lang w:val="en-US" w:eastAsia="ko-KR"/>
        </w:rPr>
        <w:drawing>
          <wp:inline distT="0" distB="0" distL="0" distR="0" wp14:anchorId="7DCA46BC" wp14:editId="5408A18B">
            <wp:extent cx="495300" cy="2190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t>, for each reference</w:t>
      </w:r>
      <w:r w:rsidR="00BC5E0F" w:rsidRPr="0006458D">
        <w:t xml:space="preserve"> signal</w:t>
      </w:r>
      <w:r w:rsidRPr="0006458D">
        <w:t>, over</w:t>
      </w:r>
      <w:r w:rsidR="00BC5E0F" w:rsidRPr="0006458D">
        <w:t xml:space="preserve"> 10ms measurement interval</w:t>
      </w:r>
      <w:r w:rsidRPr="0006458D">
        <w:t>. This process creates a set of complex ratios:</w:t>
      </w:r>
    </w:p>
    <w:p w14:paraId="39B83ECD" w14:textId="77777777" w:rsidR="00B004F1" w:rsidRPr="0006458D" w:rsidRDefault="00A31EE4" w:rsidP="00FA3B41">
      <w:pPr>
        <w:pStyle w:val="B1"/>
      </w:pPr>
      <w:r w:rsidRPr="0006458D">
        <w:tab/>
      </w:r>
      <w:r w:rsidR="00D12DB3" w:rsidRPr="0006458D">
        <w:rPr>
          <w:noProof/>
          <w:lang w:val="en-US" w:eastAsia="ko-KR"/>
        </w:rPr>
        <w:drawing>
          <wp:inline distT="0" distB="0" distL="0" distR="0" wp14:anchorId="6A2A2616" wp14:editId="6E041CF7">
            <wp:extent cx="1619250" cy="4191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p>
    <w:p w14:paraId="6C4E09C6" w14:textId="7EDADAC0" w:rsidR="00B004F1" w:rsidRPr="0006458D" w:rsidRDefault="009B1A97">
      <w:pPr>
        <w:pStyle w:val="B1"/>
        <w:rPr>
          <w:lang w:eastAsia="ko-KR"/>
        </w:rPr>
        <w:pPrChange w:id="18" w:author="Futurewei" w:date="2019-07-22T14:41:00Z">
          <w:pPr>
            <w:overflowPunct w:val="0"/>
            <w:autoSpaceDE w:val="0"/>
            <w:autoSpaceDN w:val="0"/>
            <w:adjustRightInd w:val="0"/>
            <w:textAlignment w:val="baseline"/>
          </w:pPr>
        </w:pPrChange>
      </w:pPr>
      <w:ins w:id="19" w:author="Futurewei" w:date="2019-07-22T14:41:00Z">
        <w:r w:rsidRPr="0006458D">
          <w:tab/>
        </w:r>
      </w:ins>
      <w:r w:rsidR="00B004F1" w:rsidRPr="0006458D">
        <w:rPr>
          <w:noProof/>
          <w:lang w:eastAsia="ko-KR"/>
        </w:rPr>
        <w:t xml:space="preserve">Where the </w:t>
      </w:r>
      <w:r w:rsidR="00B004F1" w:rsidRPr="0006458D">
        <w:rPr>
          <w:lang w:eastAsia="ko-KR"/>
        </w:rPr>
        <w:t xml:space="preserve">post-FFT </w:t>
      </w:r>
      <w:r w:rsidR="00BC5E0F" w:rsidRPr="0006458D">
        <w:rPr>
          <w:lang w:eastAsia="ko-KR"/>
        </w:rPr>
        <w:t xml:space="preserve">ideal </w:t>
      </w:r>
      <w:r w:rsidR="00B004F1" w:rsidRPr="0006458D">
        <w:rPr>
          <w:lang w:eastAsia="ko-KR"/>
        </w:rPr>
        <w:t xml:space="preserve">signal </w:t>
      </w:r>
      <w:r w:rsidR="00D12DB3" w:rsidRPr="0006458D">
        <w:rPr>
          <w:noProof/>
          <w:position w:val="-10"/>
          <w:lang w:val="en-US" w:eastAsia="ko-KR"/>
        </w:rPr>
        <w:drawing>
          <wp:inline distT="0" distB="0" distL="0" distR="0" wp14:anchorId="2ED81D0D" wp14:editId="33DF562A">
            <wp:extent cx="495300" cy="2190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00B004F1" w:rsidRPr="0006458D">
        <w:rPr>
          <w:noProof/>
          <w:lang w:eastAsia="ko-KR"/>
        </w:rPr>
        <w:t xml:space="preserve"> is constructed by the measuring equipment according to the relevant TX specifications, using the following parameters: i.e.</w:t>
      </w:r>
      <w:r w:rsidR="00B004F1" w:rsidRPr="0006458D">
        <w:rPr>
          <w:lang w:eastAsia="ko-KR"/>
        </w:rPr>
        <w:t xml:space="preserve"> nominal </w:t>
      </w:r>
      <w:r w:rsidR="00BC5E0F" w:rsidRPr="0006458D">
        <w:rPr>
          <w:lang w:eastAsia="ko-KR"/>
        </w:rPr>
        <w:t>demodulation reference signals</w:t>
      </w:r>
      <w:r w:rsidR="00B004F1" w:rsidRPr="0006458D">
        <w:rPr>
          <w:lang w:eastAsia="ko-KR"/>
        </w:rPr>
        <w:t>, (all other modulation symbols are set to 0 V)</w:t>
      </w:r>
      <w:r w:rsidR="00B004F1" w:rsidRPr="0006458D">
        <w:rPr>
          <w:noProof/>
          <w:lang w:eastAsia="ko-KR"/>
        </w:rPr>
        <w:t>, nominal carrier frequency,  nominal amplitude and phase for each applicable subcarrier, nominal timing</w:t>
      </w:r>
      <w:r w:rsidR="00B004F1" w:rsidRPr="0006458D">
        <w:rPr>
          <w:lang w:eastAsia="ko-KR"/>
        </w:rPr>
        <w:t>.</w:t>
      </w:r>
    </w:p>
    <w:p w14:paraId="08D9DFD4" w14:textId="0AAC9C2D" w:rsidR="00B004F1" w:rsidRPr="0006458D" w:rsidRDefault="00B004F1" w:rsidP="00B004F1">
      <w:pPr>
        <w:pStyle w:val="B1"/>
      </w:pPr>
      <w:r w:rsidRPr="0006458D">
        <w:lastRenderedPageBreak/>
        <w:t>2.</w:t>
      </w:r>
      <w:r w:rsidRPr="0006458D">
        <w:tab/>
        <w:t>Perform time averaging at each reference signal subcarrier of the complex ratios, the time-averaging length is</w:t>
      </w:r>
      <w:r w:rsidR="00BC5E0F" w:rsidRPr="0006458D">
        <w:t xml:space="preserve"> 10ms measurement interval</w:t>
      </w:r>
      <w:r w:rsidRPr="0006458D">
        <w:t xml:space="preserve">. Prior to the averaging of the phases </w:t>
      </w:r>
      <w:r w:rsidR="00D12DB3" w:rsidRPr="0006458D">
        <w:rPr>
          <w:noProof/>
          <w:position w:val="-12"/>
          <w:lang w:val="en-US" w:eastAsia="ko-KR"/>
        </w:rPr>
        <w:drawing>
          <wp:inline distT="0" distB="0" distL="0" distR="0" wp14:anchorId="19F945F4" wp14:editId="0AFD5A11">
            <wp:extent cx="485775"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an unwrap operation must be performed according to the following definition: The unwrap operation corrects the radian phase angles of </w:t>
      </w:r>
      <w:r w:rsidR="00D12DB3" w:rsidRPr="0006458D">
        <w:rPr>
          <w:noProof/>
          <w:position w:val="-12"/>
          <w:lang w:val="en-US" w:eastAsia="ko-KR"/>
        </w:rPr>
        <w:drawing>
          <wp:inline distT="0" distB="0" distL="0" distR="0" wp14:anchorId="3474E909" wp14:editId="041CD437">
            <wp:extent cx="485775"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by adding multiples of 2*PI when absolute phase jumps between consecutive time instances t</w:t>
      </w:r>
      <w:r w:rsidRPr="0006458D">
        <w:rPr>
          <w:vertAlign w:val="subscript"/>
        </w:rPr>
        <w:t>i</w:t>
      </w:r>
      <w:r w:rsidRPr="0006458D">
        <w:t xml:space="preserve"> are greater </w:t>
      </w:r>
      <w:r w:rsidR="00152D5D" w:rsidRPr="0006458D">
        <w:t>than</w:t>
      </w:r>
      <w:r w:rsidRPr="0006458D">
        <w:t xml:space="preserve"> or equal to the jump tolerance of PI radians. This process creates an average amplitude and phase for each reference signal subcarrier (i.e. every second subcarrier).</w:t>
      </w:r>
    </w:p>
    <w:p w14:paraId="296C74E6" w14:textId="77777777" w:rsidR="00B004F1" w:rsidRPr="0006458D" w:rsidRDefault="00A31EE4" w:rsidP="00FA3B41">
      <w:pPr>
        <w:pStyle w:val="B1"/>
      </w:pPr>
      <w:r w:rsidRPr="0006458D">
        <w:tab/>
      </w:r>
      <w:r w:rsidR="00D12DB3" w:rsidRPr="0006458D">
        <w:rPr>
          <w:noProof/>
        </w:rPr>
        <w:drawing>
          <wp:inline distT="0" distB="0" distL="0" distR="0" wp14:anchorId="61060291" wp14:editId="3E9D648B">
            <wp:extent cx="1190625" cy="590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190625" cy="590550"/>
                    </a:xfrm>
                    <a:prstGeom prst="rect">
                      <a:avLst/>
                    </a:prstGeom>
                    <a:noFill/>
                    <a:ln>
                      <a:noFill/>
                    </a:ln>
                  </pic:spPr>
                </pic:pic>
              </a:graphicData>
            </a:graphic>
          </wp:inline>
        </w:drawing>
      </w:r>
    </w:p>
    <w:p w14:paraId="40CD6DD4" w14:textId="77777777" w:rsidR="00B004F1" w:rsidRPr="0006458D" w:rsidRDefault="00A31EE4" w:rsidP="00FA3B41">
      <w:pPr>
        <w:pStyle w:val="B1"/>
      </w:pPr>
      <w:r w:rsidRPr="0006458D">
        <w:tab/>
      </w:r>
      <w:r w:rsidR="00D12DB3" w:rsidRPr="0006458D">
        <w:rPr>
          <w:noProof/>
          <w:lang w:val="en-US" w:eastAsia="ko-KR"/>
        </w:rPr>
        <w:drawing>
          <wp:inline distT="0" distB="0" distL="0" distR="0" wp14:anchorId="3727099B" wp14:editId="6FA8425E">
            <wp:extent cx="1238250" cy="5905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238250" cy="590550"/>
                    </a:xfrm>
                    <a:prstGeom prst="rect">
                      <a:avLst/>
                    </a:prstGeom>
                    <a:noFill/>
                    <a:ln>
                      <a:noFill/>
                    </a:ln>
                  </pic:spPr>
                </pic:pic>
              </a:graphicData>
            </a:graphic>
          </wp:inline>
        </w:drawing>
      </w:r>
    </w:p>
    <w:p w14:paraId="23FB226D" w14:textId="59EBF287" w:rsidR="00B004F1" w:rsidRPr="0006458D" w:rsidRDefault="00B004F1" w:rsidP="00B004F1">
      <w:pPr>
        <w:pStyle w:val="B1"/>
        <w:rPr>
          <w:lang w:eastAsia="ko-KR"/>
        </w:rPr>
      </w:pPr>
      <w:r w:rsidRPr="0006458D">
        <w:rPr>
          <w:lang w:eastAsia="ko-KR"/>
        </w:rPr>
        <w:tab/>
        <w:t xml:space="preserve">Where </w:t>
      </w:r>
      <w:r w:rsidRPr="0006458D">
        <w:rPr>
          <w:rFonts w:ascii="Times New Roman Italic" w:hAnsi="Times New Roman Italic"/>
          <w:i/>
          <w:lang w:eastAsia="ko-KR"/>
        </w:rPr>
        <w:t>N</w:t>
      </w:r>
      <w:r w:rsidRPr="0006458D">
        <w:rPr>
          <w:i/>
          <w:lang w:eastAsia="ko-KR"/>
        </w:rPr>
        <w:t xml:space="preserve"> </w:t>
      </w:r>
      <w:r w:rsidRPr="0006458D">
        <w:rPr>
          <w:lang w:eastAsia="ko-KR"/>
        </w:rPr>
        <w:t xml:space="preserve">is the number of </w:t>
      </w:r>
      <w:r w:rsidR="00BC5E0F" w:rsidRPr="0006458D">
        <w:rPr>
          <w:lang w:eastAsia="ko-KR"/>
        </w:rPr>
        <w:t xml:space="preserve">reference signal; </w:t>
      </w:r>
      <w:r w:rsidRPr="0006458D">
        <w:rPr>
          <w:lang w:eastAsia="ko-KR"/>
        </w:rPr>
        <w:t xml:space="preserve">time-domain locations </w:t>
      </w:r>
      <w:r w:rsidRPr="0006458D">
        <w:rPr>
          <w:rFonts w:ascii="Times New Roman Italic" w:hAnsi="Times New Roman Italic"/>
          <w:i/>
          <w:lang w:eastAsia="ko-KR"/>
        </w:rPr>
        <w:t>t</w:t>
      </w:r>
      <w:r w:rsidRPr="0006458D">
        <w:rPr>
          <w:rFonts w:ascii="Times New Roman Italic" w:hAnsi="Times New Roman Italic"/>
          <w:i/>
          <w:vertAlign w:val="subscript"/>
          <w:lang w:eastAsia="ko-KR"/>
        </w:rPr>
        <w:t>i</w:t>
      </w:r>
      <w:r w:rsidRPr="0006458D">
        <w:rPr>
          <w:lang w:eastAsia="ko-KR"/>
        </w:rPr>
        <w:t xml:space="preserve"> from </w:t>
      </w:r>
      <m:oMath>
        <m:r>
          <w:ins w:id="20" w:author="Futurewei" w:date="2019-07-22T14:42:00Z">
            <w:rPr>
              <w:rFonts w:ascii="Cambria Math" w:hAnsi="Cambria Math"/>
              <w:lang w:eastAsia="ko-KR"/>
            </w:rPr>
            <m:t>Z'</m:t>
          </w:ins>
        </m:r>
        <m:d>
          <m:dPr>
            <m:ctrlPr>
              <w:ins w:id="21" w:author="Futurewei" w:date="2019-07-22T14:43:00Z">
                <w:rPr>
                  <w:rFonts w:ascii="Cambria Math" w:hAnsi="Cambria Math"/>
                  <w:i/>
                  <w:lang w:eastAsia="ko-KR"/>
                </w:rPr>
              </w:ins>
            </m:ctrlPr>
          </m:dPr>
          <m:e>
            <m:r>
              <w:ins w:id="22" w:author="Futurewei" w:date="2019-07-22T14:43:00Z">
                <w:rPr>
                  <w:rFonts w:ascii="Cambria Math" w:hAnsi="Cambria Math"/>
                  <w:lang w:eastAsia="ko-KR"/>
                </w:rPr>
                <m:t>t,f</m:t>
              </w:ins>
            </m:r>
          </m:e>
        </m:d>
        <m:r>
          <w:del w:id="23" w:author="Futurewei" w:date="2019-07-22T14:43:00Z">
            <m:rPr>
              <m:sty m:val="p"/>
            </m:rPr>
            <w:rPr>
              <w:rFonts w:ascii="Cambria Math" w:hAnsi="Cambria Math"/>
              <w:noProof/>
              <w:lang w:eastAsia="ko-KR"/>
            </w:rPr>
            <m:t>Z’(f,t)</m:t>
          </w:del>
        </m:r>
      </m:oMath>
      <w:r w:rsidRPr="0006458D">
        <w:rPr>
          <w:noProof/>
          <w:lang w:eastAsia="ko-KR"/>
        </w:rPr>
        <w:t xml:space="preserve"> </w:t>
      </w:r>
      <w:r w:rsidRPr="0006458D">
        <w:rPr>
          <w:lang w:eastAsia="ko-KR"/>
        </w:rPr>
        <w:t xml:space="preserve">for each reference signal subcarrier </w:t>
      </w:r>
      <w:r w:rsidR="00D12DB3" w:rsidRPr="0006458D">
        <w:rPr>
          <w:noProof/>
          <w:position w:val="-10"/>
          <w:lang w:val="en-US" w:eastAsia="ko-KR"/>
        </w:rPr>
        <w:drawing>
          <wp:inline distT="0" distB="0" distL="0" distR="0" wp14:anchorId="2506FFCB" wp14:editId="188FDB1A">
            <wp:extent cx="152400" cy="200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06458D">
        <w:rPr>
          <w:lang w:eastAsia="ko-KR"/>
        </w:rPr>
        <w:t>.</w:t>
      </w:r>
    </w:p>
    <w:p w14:paraId="74648337" w14:textId="52926C8D" w:rsidR="00B004F1" w:rsidRPr="0006458D" w:rsidRDefault="00B004F1" w:rsidP="00B004F1">
      <w:pPr>
        <w:pStyle w:val="B1"/>
      </w:pPr>
      <w:r w:rsidRPr="0006458D">
        <w:rPr>
          <w:rFonts w:eastAsia="SimSun"/>
        </w:rPr>
        <w:t>3.</w:t>
      </w:r>
      <w:r w:rsidRPr="0006458D">
        <w:rPr>
          <w:rFonts w:eastAsia="SimSun"/>
        </w:rPr>
        <w:tab/>
        <w:t xml:space="preserve">The </w:t>
      </w:r>
      <w:r w:rsidRPr="0006458D" w:rsidDel="001A020D">
        <w:rPr>
          <w:rFonts w:eastAsia="SimSun"/>
        </w:rPr>
        <w:t>equalizer coefficients</w:t>
      </w:r>
      <w:r w:rsidRPr="0006458D">
        <w:rPr>
          <w:rFonts w:eastAsia="SimSun"/>
        </w:rPr>
        <w:t xml:space="preserve"> for amplitude and phase </w:t>
      </w:r>
      <w:r w:rsidR="00D12DB3" w:rsidRPr="0006458D">
        <w:rPr>
          <w:noProof/>
          <w:position w:val="-10"/>
          <w:lang w:val="en-US" w:eastAsia="ko-KR"/>
        </w:rPr>
        <w:drawing>
          <wp:inline distT="0" distB="0" distL="0" distR="0" wp14:anchorId="61D52B71" wp14:editId="49F07454">
            <wp:extent cx="342900" cy="2190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00D12DB3" w:rsidRPr="0006458D">
        <w:rPr>
          <w:noProof/>
          <w:position w:val="-10"/>
          <w:lang w:val="en-US" w:eastAsia="ko-KR"/>
        </w:rPr>
        <w:drawing>
          <wp:inline distT="0" distB="0" distL="0" distR="0" wp14:anchorId="28AB9209" wp14:editId="590E1CBD">
            <wp:extent cx="352425" cy="2190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w:t>
      </w:r>
      <w:r w:rsidRPr="0006458D">
        <w:rPr>
          <w:rFonts w:eastAsia="SimSun"/>
        </w:rPr>
        <w:t xml:space="preserve">at the reference signal subcarriers </w:t>
      </w:r>
      <w:r w:rsidRPr="0006458D">
        <w:t>are obtained by computing the moving average</w:t>
      </w:r>
      <w:r w:rsidRPr="0006458D" w:rsidDel="001A020D">
        <w:rPr>
          <w:rFonts w:eastAsia="SimSun"/>
        </w:rPr>
        <w:t xml:space="preserve"> </w:t>
      </w:r>
      <w:r w:rsidRPr="0006458D">
        <w:rPr>
          <w:rFonts w:eastAsia="SimSun"/>
        </w:rPr>
        <w:t>in the frequency domain of the time-averaged reference signal subcarriers, i.e. every second subcarrier. The moving average window size is</w:t>
      </w:r>
      <w:r w:rsidR="00BC5E0F" w:rsidRPr="0006458D">
        <w:rPr>
          <w:rFonts w:eastAsia="SimSun"/>
        </w:rPr>
        <w:t xml:space="preserve"> 19</w:t>
      </w:r>
      <w:r w:rsidRPr="0006458D">
        <w:rPr>
          <w:rFonts w:eastAsia="SimSun"/>
        </w:rPr>
        <w:t xml:space="preserve">. For reference </w:t>
      </w:r>
      <w:r w:rsidR="00BC5E0F" w:rsidRPr="0006458D">
        <w:rPr>
          <w:rFonts w:eastAsia="SimSun"/>
        </w:rPr>
        <w:t xml:space="preserve">signal </w:t>
      </w:r>
      <w:r w:rsidRPr="0006458D">
        <w:rPr>
          <w:rFonts w:eastAsia="SimSun"/>
        </w:rPr>
        <w:t>subcarriers at or near the edge of the channel the window size is reduced accordingly as per figure B.6-1.</w:t>
      </w:r>
    </w:p>
    <w:p w14:paraId="4F0ACA18" w14:textId="77777777" w:rsidR="00B004F1" w:rsidRPr="0006458D" w:rsidRDefault="00B004F1" w:rsidP="00B004F1">
      <w:pPr>
        <w:pStyle w:val="B1"/>
      </w:pPr>
      <w:r w:rsidRPr="0006458D">
        <w:t>4.</w:t>
      </w:r>
      <w:r w:rsidRPr="0006458D">
        <w:tab/>
        <w:t xml:space="preserve">Perform linear interpolation from the </w:t>
      </w:r>
      <w:r w:rsidRPr="0006458D" w:rsidDel="001A020D">
        <w:rPr>
          <w:rFonts w:eastAsia="SimSun"/>
        </w:rPr>
        <w:t>equalizer coefficients</w:t>
      </w:r>
      <w:r w:rsidRPr="0006458D" w:rsidDel="009E6DE9">
        <w:t xml:space="preserve"> </w:t>
      </w:r>
      <w:r w:rsidR="00D12DB3" w:rsidRPr="0006458D">
        <w:rPr>
          <w:noProof/>
          <w:position w:val="-10"/>
          <w:lang w:val="en-US" w:eastAsia="ko-KR"/>
        </w:rPr>
        <w:drawing>
          <wp:inline distT="0" distB="0" distL="0" distR="0" wp14:anchorId="0D7164B7" wp14:editId="52318317">
            <wp:extent cx="342900" cy="2190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00D12DB3" w:rsidRPr="0006458D">
        <w:rPr>
          <w:noProof/>
          <w:position w:val="-10"/>
          <w:lang w:val="en-US" w:eastAsia="ko-KR"/>
        </w:rPr>
        <w:drawing>
          <wp:inline distT="0" distB="0" distL="0" distR="0" wp14:anchorId="507EF58D" wp14:editId="319F0727">
            <wp:extent cx="352425" cy="2190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to compute coefficients </w:t>
      </w:r>
      <w:r w:rsidR="00D12DB3" w:rsidRPr="0006458D">
        <w:rPr>
          <w:noProof/>
          <w:position w:val="-10"/>
          <w:lang w:val="en-US" w:eastAsia="ko-KR"/>
        </w:rPr>
        <w:drawing>
          <wp:inline distT="0" distB="0" distL="0" distR="0" wp14:anchorId="3CE23058" wp14:editId="4C657D41">
            <wp:extent cx="352425" cy="2000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t xml:space="preserve">, </w:t>
      </w:r>
      <w:r w:rsidR="00D12DB3" w:rsidRPr="0006458D">
        <w:rPr>
          <w:noProof/>
          <w:position w:val="-10"/>
          <w:lang w:val="en-US" w:eastAsia="ko-KR"/>
        </w:rPr>
        <w:drawing>
          <wp:inline distT="0" distB="0" distL="0" distR="0" wp14:anchorId="6C8305EB" wp14:editId="79870A5E">
            <wp:extent cx="371475" cy="2000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t xml:space="preserve"> for each subcarrier.</w:t>
      </w:r>
    </w:p>
    <w:p w14:paraId="6BF7D0F5" w14:textId="77777777" w:rsidR="00BB04A1" w:rsidRPr="0006458D" w:rsidRDefault="00D12DB3">
      <w:pPr>
        <w:pStyle w:val="TH"/>
      </w:pPr>
      <w:r w:rsidRPr="0006458D">
        <w:rPr>
          <w:noProof/>
          <w:lang w:val="en-US" w:eastAsia="ko-KR"/>
        </w:rPr>
        <w:drawing>
          <wp:inline distT="0" distB="0" distL="0" distR="0" wp14:anchorId="4CA5BE0B" wp14:editId="0D789C9E">
            <wp:extent cx="4229100" cy="332422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p>
    <w:p w14:paraId="1D1849D5" w14:textId="083BE5DF" w:rsidR="00B004F1" w:rsidRPr="0006458D" w:rsidRDefault="00B004F1" w:rsidP="00B004F1">
      <w:pPr>
        <w:pStyle w:val="TF"/>
      </w:pPr>
      <w:r w:rsidRPr="0006458D">
        <w:t>Figure B.6-1: Reference subcarrier smoothing in the frequency domain</w:t>
      </w:r>
    </w:p>
    <w:p w14:paraId="47D5298D" w14:textId="77777777" w:rsidR="000723CA" w:rsidRPr="0006458D" w:rsidRDefault="000723CA" w:rsidP="000723CA"/>
    <w:p w14:paraId="57A7D067" w14:textId="77777777" w:rsidR="000723CA" w:rsidRPr="0006458D" w:rsidRDefault="000723CA" w:rsidP="000723CA">
      <w:pPr>
        <w:pStyle w:val="Heading1"/>
        <w:rPr>
          <w:lang w:eastAsia="en-CA"/>
        </w:rPr>
      </w:pPr>
      <w:bookmarkStart w:id="24" w:name="_Toc13079980"/>
      <w:r w:rsidRPr="0006458D">
        <w:rPr>
          <w:lang w:eastAsia="en-CA"/>
        </w:rPr>
        <w:lastRenderedPageBreak/>
        <w:t>B.7</w:t>
      </w:r>
      <w:r w:rsidRPr="0006458D">
        <w:rPr>
          <w:lang w:eastAsia="en-CA"/>
        </w:rPr>
        <w:tab/>
        <w:t>Averaged EVM</w:t>
      </w:r>
      <w:bookmarkEnd w:id="24"/>
    </w:p>
    <w:p w14:paraId="5BF2D283" w14:textId="7CEE4CB6" w:rsidR="000723CA" w:rsidRPr="0006458D" w:rsidRDefault="000723CA" w:rsidP="000723CA">
      <w:pPr>
        <w:overflowPunct w:val="0"/>
        <w:autoSpaceDE w:val="0"/>
        <w:autoSpaceDN w:val="0"/>
        <w:adjustRightInd w:val="0"/>
        <w:textAlignment w:val="baseline"/>
        <w:rPr>
          <w:lang w:eastAsia="ko-KR"/>
        </w:rPr>
      </w:pPr>
      <w:r w:rsidRPr="0006458D">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00BC5E0F" w:rsidRPr="0006458D">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00BC5E0F" w:rsidRPr="0006458D">
        <w:rPr>
          <w:rFonts w:eastAsia="Osaka"/>
        </w:rPr>
        <w:t xml:space="preserve"> is the number of slots in a 10 ms measurement interval</w:t>
      </w:r>
      <w:r w:rsidR="00BC5E0F" w:rsidRPr="0006458D">
        <w:rPr>
          <w:lang w:eastAsia="ko-KR"/>
        </w:rPr>
        <w:t>.</w:t>
      </w:r>
    </w:p>
    <w:p w14:paraId="0D82D64B" w14:textId="6005C7FC" w:rsidR="000723CA" w:rsidRPr="0006458D" w:rsidRDefault="000723CA" w:rsidP="000723CA">
      <w:pPr>
        <w:overflowPunct w:val="0"/>
        <w:autoSpaceDE w:val="0"/>
        <w:autoSpaceDN w:val="0"/>
        <w:adjustRightInd w:val="0"/>
        <w:textAlignment w:val="baseline"/>
        <w:rPr>
          <w:rFonts w:eastAsia="SimSun"/>
          <w:lang w:eastAsia="ko-KR"/>
        </w:rPr>
      </w:pPr>
      <w:r w:rsidRPr="0006458D">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00BC5E0F" w:rsidRPr="0006458D">
        <w:t xml:space="preserve"> slot </w:t>
      </w:r>
      <w:r w:rsidR="00BC5E0F" w:rsidRPr="0006458D">
        <w:rPr>
          <w:lang w:eastAsia="ko-KR"/>
        </w:rPr>
        <w:t xml:space="preserve">duration of the </w:t>
      </w:r>
      <w:r w:rsidR="00BC5E0F" w:rsidRPr="0006458D">
        <w:rPr>
          <w:rFonts w:eastAsia="SimSun"/>
          <w:lang w:eastAsia="ko-KR"/>
        </w:rPr>
        <w:t xml:space="preserve">10 ms measurement interval </w:t>
      </w:r>
      <w:r w:rsidRPr="0006458D">
        <w:rPr>
          <w:rFonts w:eastAsia="SimSun"/>
          <w:lang w:eastAsia="ko-KR"/>
        </w:rPr>
        <w:t>from the equalizer estimation step.</w:t>
      </w:r>
    </w:p>
    <w:p w14:paraId="5C38D7A4" w14:textId="77777777" w:rsidR="000723CA" w:rsidRPr="0006458D" w:rsidRDefault="00C262FD" w:rsidP="0006458D">
      <w:pPr>
        <w:pStyle w:val="B1"/>
        <w:rPr>
          <w:noProof/>
          <w:lang w:eastAsia="ko-KR"/>
        </w:rPr>
      </w:pPr>
      <w:r w:rsidRPr="0006458D">
        <w:rPr>
          <w:noProof/>
          <w:lang w:val="en-US" w:eastAsia="ko-KR"/>
        </w:rPr>
        <w:drawing>
          <wp:inline distT="0" distB="0" distL="0" distR="0" wp14:anchorId="671D0D19" wp14:editId="608C5EA8">
            <wp:extent cx="2085975" cy="71437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85975" cy="714375"/>
                    </a:xfrm>
                    <a:prstGeom prst="rect">
                      <a:avLst/>
                    </a:prstGeom>
                    <a:noFill/>
                    <a:ln>
                      <a:noFill/>
                    </a:ln>
                  </pic:spPr>
                </pic:pic>
              </a:graphicData>
            </a:graphic>
          </wp:inline>
        </w:drawing>
      </w:r>
    </w:p>
    <w:p w14:paraId="0BB58486" w14:textId="6BFC4D31" w:rsidR="000723CA" w:rsidRPr="0006458D" w:rsidRDefault="00BC5E0F" w:rsidP="0006458D">
      <w:pPr>
        <w:pStyle w:val="B1"/>
        <w:rPr>
          <w:lang w:eastAsia="ko-KR"/>
        </w:rPr>
      </w:pPr>
      <w:r w:rsidRPr="0006458D">
        <w:rPr>
          <w:iCs/>
          <w:lang w:eastAsia="ko-KR"/>
        </w:rPr>
        <w:t>-</w:t>
      </w:r>
      <w:r w:rsidRPr="0006458D">
        <w:rPr>
          <w:iCs/>
          <w:lang w:eastAsia="ko-KR"/>
        </w:rPr>
        <w:tab/>
      </w:r>
      <w:r w:rsidR="000723CA" w:rsidRPr="0006458D">
        <w:rPr>
          <w:iCs/>
          <w:lang w:eastAsia="ko-KR"/>
        </w:rPr>
        <w:t xml:space="preserve">Where </w:t>
      </w:r>
      <w:r w:rsidR="000723CA" w:rsidRPr="0006458D">
        <w:rPr>
          <w:i/>
          <w:lang w:eastAsia="ko-KR"/>
        </w:rPr>
        <w:t>Ni</w:t>
      </w:r>
      <w:r w:rsidR="000723CA" w:rsidRPr="0006458D">
        <w:rPr>
          <w:lang w:eastAsia="ko-KR"/>
        </w:rPr>
        <w:t xml:space="preserve"> is the number of resource blocks with the considered modulation scheme in </w:t>
      </w:r>
      <w:r w:rsidR="00D87808" w:rsidRPr="0006458D">
        <w:rPr>
          <w:lang w:eastAsia="ko-KR"/>
        </w:rPr>
        <w:t xml:space="preserve">slot </w:t>
      </w:r>
      <w:r w:rsidR="000723CA" w:rsidRPr="0006458D">
        <w:rPr>
          <w:i/>
          <w:lang w:eastAsia="ko-KR"/>
        </w:rPr>
        <w:t>i</w:t>
      </w:r>
      <w:r w:rsidR="000723CA" w:rsidRPr="0006458D">
        <w:rPr>
          <w:lang w:eastAsia="ko-KR"/>
        </w:rPr>
        <w:t>.</w:t>
      </w:r>
    </w:p>
    <w:p w14:paraId="4DA9C944" w14:textId="3451DC49" w:rsidR="000723CA" w:rsidRPr="0006458D" w:rsidRDefault="00BC5E0F" w:rsidP="0006458D">
      <w:pPr>
        <w:pStyle w:val="B1"/>
        <w:rPr>
          <w:lang w:eastAsia="ko-KR"/>
        </w:rPr>
      </w:pPr>
      <w:r w:rsidRPr="0006458D">
        <w:rPr>
          <w:lang w:eastAsia="ko-KR"/>
        </w:rPr>
        <w:t>-</w:t>
      </w:r>
      <w:r w:rsidRPr="0006458D">
        <w:rPr>
          <w:lang w:eastAsia="ko-KR"/>
        </w:rPr>
        <w:tab/>
      </w:r>
      <w:r w:rsidR="000723CA" w:rsidRPr="0006458D">
        <w:rPr>
          <w:lang w:eastAsia="ko-KR"/>
        </w:rPr>
        <w:t xml:space="preserve">The EVM requirements shall be tested against the maximum of the RMS average at the window </w:t>
      </w:r>
      <w:r w:rsidR="000723CA" w:rsidRPr="002531A4">
        <w:rPr>
          <w:i/>
          <w:iCs/>
          <w:lang w:eastAsia="ko-KR"/>
          <w:rPrChange w:id="25" w:author="Futurewei" w:date="2019-07-22T14:46:00Z">
            <w:rPr>
              <w:lang w:eastAsia="ko-KR"/>
            </w:rPr>
          </w:rPrChange>
        </w:rPr>
        <w:t>W</w:t>
      </w:r>
      <w:r w:rsidR="000723CA" w:rsidRPr="0006458D">
        <w:rPr>
          <w:lang w:eastAsia="ko-KR"/>
        </w:rPr>
        <w:t xml:space="preserve"> extremities of the EVM measurements:</w:t>
      </w:r>
    </w:p>
    <w:p w14:paraId="059B2593" w14:textId="77C7E020" w:rsidR="000723CA" w:rsidRPr="0006458D" w:rsidRDefault="00BC5E0F" w:rsidP="0006458D">
      <w:pPr>
        <w:pStyle w:val="B1"/>
        <w:rPr>
          <w:lang w:eastAsia="ko-KR"/>
        </w:rPr>
      </w:pPr>
      <w:r w:rsidRPr="0006458D">
        <w:rPr>
          <w:lang w:eastAsia="ko-KR"/>
        </w:rPr>
        <w:t>-</w:t>
      </w:r>
      <w:r w:rsidRPr="0006458D">
        <w:rPr>
          <w:lang w:eastAsia="ko-KR"/>
        </w:rPr>
        <w:tab/>
      </w:r>
      <w:r w:rsidR="000723CA" w:rsidRPr="0006458D">
        <w:rPr>
          <w:lang w:eastAsia="ko-KR"/>
        </w:rPr>
        <w:t xml:space="preserve">Thus </w:t>
      </w:r>
      <w:r w:rsidR="00C262FD" w:rsidRPr="0006458D">
        <w:rPr>
          <w:rFonts w:eastAsia="×–¾’©‘Ì"/>
          <w:noProof/>
          <w:position w:val="-8"/>
          <w:lang w:val="en-US" w:eastAsia="ko-KR"/>
        </w:rPr>
        <w:drawing>
          <wp:inline distT="0" distB="0" distL="0" distR="0" wp14:anchorId="0418466D" wp14:editId="32526C96">
            <wp:extent cx="657225" cy="2286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sidR="000723CA" w:rsidRPr="0006458D">
        <w:rPr>
          <w:vertAlign w:val="subscript"/>
          <w:lang w:eastAsia="ko-KR"/>
        </w:rPr>
        <w:t xml:space="preserve"> </w:t>
      </w:r>
      <w:r w:rsidR="000723CA" w:rsidRPr="0006458D">
        <w:rPr>
          <w:lang w:eastAsia="ko-KR"/>
        </w:rPr>
        <w:t xml:space="preserve"> is calculated using </w:t>
      </w:r>
      <w:r w:rsidR="00C262FD" w:rsidRPr="0006458D">
        <w:rPr>
          <w:noProof/>
          <w:position w:val="-12"/>
          <w:lang w:val="en-US" w:eastAsia="ko-KR"/>
        </w:rPr>
        <w:drawing>
          <wp:inline distT="0" distB="0" distL="0" distR="0" wp14:anchorId="1F1C77AF" wp14:editId="2228291A">
            <wp:extent cx="571500" cy="2286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000723CA" w:rsidRPr="0006458D" w:rsidDel="00D815B2">
        <w:rPr>
          <w:lang w:eastAsia="ko-KR"/>
        </w:rPr>
        <w:t>in the expressions above</w:t>
      </w:r>
      <w:r w:rsidR="000723CA" w:rsidRPr="0006458D">
        <w:rPr>
          <w:lang w:eastAsia="ko-KR"/>
        </w:rPr>
        <w:t xml:space="preserve"> and </w:t>
      </w:r>
      <w:r w:rsidR="00C262FD" w:rsidRPr="0006458D">
        <w:rPr>
          <w:rFonts w:eastAsia="×–¾’©‘Ì"/>
          <w:noProof/>
          <w:position w:val="-10"/>
          <w:lang w:val="en-US" w:eastAsia="ko-KR"/>
        </w:rPr>
        <w:drawing>
          <wp:inline distT="0" distB="0" distL="0" distR="0" wp14:anchorId="79BD8A95" wp14:editId="777A628C">
            <wp:extent cx="695325" cy="2381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ins w:id="26" w:author="Futurewei" w:date="2019-07-22T14:46:00Z">
        <w:r w:rsidR="002531A4">
          <w:rPr>
            <w:lang w:eastAsia="ko-KR"/>
          </w:rPr>
          <w:t xml:space="preserve"> </w:t>
        </w:r>
      </w:ins>
      <w:r w:rsidR="000723CA" w:rsidRPr="0006458D">
        <w:rPr>
          <w:lang w:eastAsia="ko-KR"/>
        </w:rPr>
        <w:t xml:space="preserve">is calculated using </w:t>
      </w:r>
      <w:r w:rsidR="00C262FD" w:rsidRPr="0006458D">
        <w:rPr>
          <w:noProof/>
          <w:position w:val="-12"/>
          <w:lang w:val="en-US" w:eastAsia="ko-KR"/>
        </w:rPr>
        <w:drawing>
          <wp:inline distT="0" distB="0" distL="0" distR="0" wp14:anchorId="2D238EC5" wp14:editId="4828E36C">
            <wp:extent cx="571500" cy="2286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000723CA" w:rsidRPr="0006458D">
        <w:rPr>
          <w:lang w:eastAsia="ko-KR"/>
        </w:rPr>
        <w:t xml:space="preserve"> in the </w:t>
      </w:r>
      <w:r w:rsidR="00C262FD" w:rsidRPr="0006458D">
        <w:rPr>
          <w:noProof/>
          <w:position w:val="-14"/>
          <w:lang w:val="en-US" w:eastAsia="ko-KR"/>
        </w:rPr>
        <w:drawing>
          <wp:inline distT="0" distB="0" distL="0" distR="0" wp14:anchorId="63A9877D" wp14:editId="79BFBDC5">
            <wp:extent cx="619125" cy="26670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619125" cy="266700"/>
                    </a:xfrm>
                    <a:prstGeom prst="rect">
                      <a:avLst/>
                    </a:prstGeom>
                    <a:noFill/>
                    <a:ln>
                      <a:noFill/>
                    </a:ln>
                  </pic:spPr>
                </pic:pic>
              </a:graphicData>
            </a:graphic>
          </wp:inline>
        </w:drawing>
      </w:r>
      <w:r w:rsidR="000723CA" w:rsidRPr="0006458D">
        <w:rPr>
          <w:lang w:eastAsia="ko-KR"/>
        </w:rPr>
        <w:t xml:space="preserve"> calculation.</w:t>
      </w:r>
    </w:p>
    <w:p w14:paraId="2BFD3326" w14:textId="139A9CE2" w:rsidR="000723CA" w:rsidRPr="0006458D" w:rsidRDefault="00BC5E0F" w:rsidP="0006458D">
      <w:pPr>
        <w:pStyle w:val="B1"/>
        <w:rPr>
          <w:lang w:eastAsia="ko-KR"/>
        </w:rPr>
      </w:pPr>
      <w:r w:rsidRPr="0006458D">
        <w:rPr>
          <w:lang w:eastAsia="ko-KR"/>
        </w:rPr>
        <w:t>-</w:t>
      </w:r>
      <w:r w:rsidRPr="0006458D">
        <w:rPr>
          <w:lang w:eastAsia="ko-KR"/>
        </w:rPr>
        <w:tab/>
      </w:r>
      <w:r w:rsidR="000723CA" w:rsidRPr="0006458D">
        <w:rPr>
          <w:lang w:eastAsia="ko-KR"/>
        </w:rPr>
        <w:t>Thus we get:</w:t>
      </w:r>
    </w:p>
    <w:p w14:paraId="2B9FFBDE" w14:textId="77777777" w:rsidR="000723CA" w:rsidRPr="0006458D" w:rsidRDefault="00C262FD" w:rsidP="0006458D">
      <w:pPr>
        <w:pStyle w:val="B1"/>
        <w:ind w:firstLine="0"/>
      </w:pPr>
      <w:r w:rsidRPr="0006458D">
        <w:rPr>
          <w:noProof/>
          <w:lang w:val="en-US" w:eastAsia="ko-KR"/>
        </w:rPr>
        <w:drawing>
          <wp:inline distT="0" distB="0" distL="0" distR="0" wp14:anchorId="4BE015F8" wp14:editId="6EB7980B">
            <wp:extent cx="2514600" cy="2667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514600" cy="266700"/>
                    </a:xfrm>
                    <a:prstGeom prst="rect">
                      <a:avLst/>
                    </a:prstGeom>
                    <a:noFill/>
                    <a:ln>
                      <a:noFill/>
                    </a:ln>
                  </pic:spPr>
                </pic:pic>
              </a:graphicData>
            </a:graphic>
          </wp:inline>
        </w:drawing>
      </w:r>
    </w:p>
    <w:p w14:paraId="338E3CEE" w14:textId="2E2C91EC" w:rsidR="000723CA" w:rsidRPr="0006458D" w:rsidRDefault="00BC5E0F" w:rsidP="0006458D">
      <w:pPr>
        <w:pStyle w:val="B1"/>
        <w:rPr>
          <w:lang w:eastAsia="ko-KR"/>
        </w:rPr>
      </w:pPr>
      <w:r w:rsidRPr="0006458D">
        <w:rPr>
          <w:lang w:eastAsia="ko-KR"/>
        </w:rPr>
        <w:t>-</w:t>
      </w:r>
      <w:r w:rsidRPr="0006458D">
        <w:rPr>
          <w:lang w:eastAsia="ko-KR"/>
        </w:rPr>
        <w:tab/>
      </w:r>
      <w:r w:rsidR="000723CA" w:rsidRPr="0006458D">
        <w:rPr>
          <w:lang w:eastAsia="ko-KR"/>
        </w:rPr>
        <w:t xml:space="preserve">The averaged EVM with the minimum averaging length of at least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r>
          <w:rPr>
            <w:rFonts w:ascii="Cambria Math" w:eastAsia="Osaka" w:hAnsi="Cambria Math"/>
          </w:rPr>
          <m:t xml:space="preserve"> </m:t>
        </m:r>
      </m:oMath>
      <w:r w:rsidRPr="0006458D">
        <w:rPr>
          <w:lang w:eastAsia="ko-KR"/>
        </w:rPr>
        <w:t xml:space="preserve">slots </w:t>
      </w:r>
      <w:r w:rsidR="000723CA" w:rsidRPr="0006458D">
        <w:rPr>
          <w:lang w:eastAsia="ko-KR"/>
        </w:rPr>
        <w:t xml:space="preserve">is then achieved by further averaging of the </w:t>
      </w:r>
      <w:r w:rsidR="00C262FD" w:rsidRPr="0006458D">
        <w:rPr>
          <w:noProof/>
          <w:position w:val="-14"/>
          <w:lang w:val="en-US" w:eastAsia="ko-KR"/>
        </w:rPr>
        <w:drawing>
          <wp:inline distT="0" distB="0" distL="0" distR="0" wp14:anchorId="1450CCBE" wp14:editId="7ACB5A7B">
            <wp:extent cx="609600" cy="23812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09600" cy="238125"/>
                    </a:xfrm>
                    <a:prstGeom prst="rect">
                      <a:avLst/>
                    </a:prstGeom>
                    <a:noFill/>
                    <a:ln>
                      <a:noFill/>
                    </a:ln>
                  </pic:spPr>
                </pic:pic>
              </a:graphicData>
            </a:graphic>
          </wp:inline>
        </w:drawing>
      </w:r>
      <w:r w:rsidR="000723CA" w:rsidRPr="0006458D">
        <w:rPr>
          <w:lang w:eastAsia="ko-KR"/>
        </w:rPr>
        <w:t xml:space="preserve"> results</w:t>
      </w:r>
    </w:p>
    <w:p w14:paraId="094ECFB8" w14:textId="0D2ECADD" w:rsidR="00BC5E0F" w:rsidRPr="0006458D" w:rsidRDefault="00C262FD" w:rsidP="00BC5E0F">
      <w:pPr>
        <w:pStyle w:val="B1"/>
        <w:rPr>
          <w:rFonts w:eastAsia="×–¾’©‘Ì"/>
          <w:noProof/>
          <w:lang w:eastAsia="ko-KR"/>
        </w:rPr>
      </w:pPr>
      <w:r w:rsidRPr="0006458D">
        <w:rPr>
          <w:rFonts w:eastAsia="×–¾’©‘Ì"/>
          <w:noProof/>
          <w:position w:val="-34"/>
          <w:lang w:val="en-US" w:eastAsia="ko-KR"/>
        </w:rPr>
        <w:drawing>
          <wp:inline distT="0" distB="0" distL="0" distR="0" wp14:anchorId="665B0922" wp14:editId="4D7A3F48">
            <wp:extent cx="1933575" cy="5334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933575" cy="533400"/>
                    </a:xfrm>
                    <a:prstGeom prst="rect">
                      <a:avLst/>
                    </a:prstGeom>
                    <a:noFill/>
                    <a:ln>
                      <a:noFill/>
                    </a:ln>
                  </pic:spPr>
                </pic:pic>
              </a:graphicData>
            </a:graphic>
          </wp:inline>
        </w:drawing>
      </w:r>
      <w:r w:rsidR="000723CA" w:rsidRPr="0006458D">
        <w:rPr>
          <w:rFonts w:eastAsia="×–¾’©‘Ì"/>
          <w:noProof/>
          <w:lang w:eastAsia="ko-KR"/>
        </w:rPr>
        <w:t xml:space="preserve">, </w:t>
      </w:r>
      <w:del w:id="27" w:author="Futurewei" w:date="2019-08-29T04:55:00Z">
        <w:r w:rsidRPr="0006458D" w:rsidDel="00174E7E">
          <w:rPr>
            <w:noProof/>
            <w:position w:val="-32"/>
            <w:lang w:val="en-US" w:eastAsia="ko-KR"/>
          </w:rPr>
          <w:drawing>
            <wp:inline distT="0" distB="0" distL="0" distR="0" wp14:anchorId="65DA9681" wp14:editId="57293974">
              <wp:extent cx="942975" cy="48577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42975" cy="485775"/>
                      </a:xfrm>
                      <a:prstGeom prst="rect">
                        <a:avLst/>
                      </a:prstGeom>
                      <a:noFill/>
                      <a:ln>
                        <a:noFill/>
                      </a:ln>
                    </pic:spPr>
                  </pic:pic>
                </a:graphicData>
              </a:graphic>
            </wp:inline>
          </w:drawing>
        </w:r>
      </w:del>
    </w:p>
    <w:p w14:paraId="6BDF5C01" w14:textId="2AC1FF72" w:rsidR="002531A4" w:rsidRPr="0006458D" w:rsidRDefault="00BC5E0F" w:rsidP="00BC5E0F">
      <w:pPr>
        <w:pStyle w:val="B1"/>
        <w:rPr>
          <w:rFonts w:eastAsia="×–¾’©‘Ì"/>
          <w:noProof/>
          <w:lang w:eastAsia="ko-KR"/>
        </w:rPr>
      </w:pPr>
      <w:r w:rsidRPr="0006458D">
        <w:rPr>
          <w:rFonts w:eastAsia="×–¾’©‘Ì"/>
          <w:noProof/>
          <w:lang w:eastAsia="ko-KR"/>
        </w:rPr>
        <w:t xml:space="preserve">Where </w:t>
      </w:r>
      <w:r w:rsidRPr="0006458D">
        <w:rPr>
          <w:noProof/>
          <w:position w:val="-32"/>
          <w:lang w:val="en-US" w:eastAsia="ko-KR"/>
        </w:rPr>
        <w:drawing>
          <wp:inline distT="0" distB="0" distL="0" distR="0" wp14:anchorId="78AC7B88" wp14:editId="484A6CA4">
            <wp:extent cx="942975" cy="4857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42975" cy="485775"/>
                    </a:xfrm>
                    <a:prstGeom prst="rect">
                      <a:avLst/>
                    </a:prstGeom>
                    <a:noFill/>
                    <a:ln>
                      <a:noFill/>
                    </a:ln>
                  </pic:spPr>
                </pic:pic>
              </a:graphicData>
            </a:graphic>
          </wp:inline>
        </w:drawing>
      </w:r>
    </w:p>
    <w:p w14:paraId="46AA513B" w14:textId="77777777" w:rsidR="00BC5E0F" w:rsidRPr="0006458D" w:rsidRDefault="00BC5E0F" w:rsidP="00BC5E0F">
      <w:pPr>
        <w:overflowPunct w:val="0"/>
        <w:autoSpaceDE w:val="0"/>
        <w:autoSpaceDN w:val="0"/>
        <w:adjustRightInd w:val="0"/>
        <w:textAlignment w:val="baseline"/>
        <w:rPr>
          <w:lang w:eastAsia="ko-KR"/>
        </w:rPr>
      </w:pPr>
      <w:r w:rsidRPr="0006458D">
        <w:rPr>
          <w:rFonts w:eastAsia="SimSun"/>
          <w:lang w:eastAsia="ko-KR"/>
        </w:rPr>
        <w:t>For TDD, l</w:t>
      </w:r>
      <w:r w:rsidRPr="0006458D">
        <w:rPr>
          <w:rFonts w:eastAsia="SimSun"/>
        </w:rPr>
        <w:t xml:space="preserve">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06458D">
        <w:rPr>
          <w:rFonts w:eastAsia="SimSun"/>
          <w:lang w:eastAsia="ko-KR"/>
        </w:rPr>
        <w:t xml:space="preserve"> be the number of </w:t>
      </w:r>
      <w:r w:rsidRPr="0006458D">
        <w:rPr>
          <w:rFonts w:eastAsia="SimSun"/>
        </w:rPr>
        <w:t xml:space="preserve">slots with downlink symbols </w:t>
      </w:r>
      <w:r w:rsidRPr="0006458D">
        <w:rPr>
          <w:rFonts w:eastAsia="SimSun"/>
          <w:lang w:eastAsia="ko-KR"/>
        </w:rPr>
        <w:t xml:space="preserve">within a 10 ms measurement interval, the </w:t>
      </w:r>
      <w:r w:rsidRPr="0006458D">
        <w:rPr>
          <w:lang w:eastAsia="ko-KR"/>
        </w:rPr>
        <w:t>averaging in the time domain</w:t>
      </w:r>
      <w:r w:rsidRPr="0006458D">
        <w:rPr>
          <w:rFonts w:eastAsia="SimSun"/>
          <w:lang w:eastAsia="ko-KR"/>
        </w:rPr>
        <w:t xml:space="preserve"> can be calculated from </w:t>
      </w:r>
      <m:oMath>
        <m:r>
          <w:rPr>
            <w:rFonts w:ascii="Cambria Math" w:hAnsi="Cambria Math"/>
            <w:lang w:eastAsia="ko-KR"/>
          </w:rPr>
          <m:t xml:space="preserve"> </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06458D">
        <w:rPr>
          <w:rFonts w:eastAsia="SimSun"/>
        </w:rPr>
        <w:t xml:space="preserve"> slots </w:t>
      </w:r>
      <w:r w:rsidRPr="0006458D">
        <w:rPr>
          <w:rFonts w:eastAsia="SimSun"/>
          <w:lang w:eastAsia="ko-KR"/>
        </w:rPr>
        <w:t>of different 10 ms measurement intervals</w:t>
      </w:r>
      <w:r w:rsidRPr="0006458D">
        <w:rPr>
          <w:rFonts w:eastAsia="SimSun"/>
        </w:rPr>
        <w:t xml:space="preserve"> and should have a minimum of</w:t>
      </w:r>
      <w:r w:rsidRPr="0006458D">
        <w:rPr>
          <w:lang w:eastAsia="ko-KR"/>
        </w:rPr>
        <w:t xml:space="preserv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Pr>
          <w:rFonts w:eastAsia="Osaka"/>
        </w:rPr>
        <w:t xml:space="preserve"> slots averaging length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Pr>
          <w:rFonts w:eastAsia="Osaka"/>
        </w:rPr>
        <w:t xml:space="preserve"> is the number of slots in a 10 ms measurement interval.</w:t>
      </w:r>
    </w:p>
    <w:p w14:paraId="0EFB2D7D" w14:textId="188A75FD" w:rsidR="00BC5E0F" w:rsidRPr="0006458D" w:rsidRDefault="0006458D" w:rsidP="0006458D">
      <w:pPr>
        <w:pStyle w:val="B1"/>
      </w:pPr>
      <w:r w:rsidRPr="0006458D">
        <w:rPr>
          <w:iCs/>
          <w:lang w:eastAsia="ko-KR"/>
        </w:rPr>
        <w:t>-</w:t>
      </w:r>
      <w:r w:rsidRPr="0006458D">
        <w:rPr>
          <w:iCs/>
          <w:lang w:eastAsia="ko-KR"/>
        </w:rPr>
        <w:tab/>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00BC5E0F" w:rsidRPr="0006458D">
        <w:t xml:space="preserve"> is </w:t>
      </w:r>
      <w:r w:rsidR="00BC5E0F" w:rsidRPr="0006458D">
        <w:rPr>
          <w:rFonts w:eastAsia="×–¾’©‘Ì"/>
        </w:rPr>
        <w:t>derived by:</w:t>
      </w:r>
      <w:r w:rsidR="00BC5E0F" w:rsidRPr="0006458D">
        <w:t xml:space="preserve"> Square the EVM results in each 10 ms measurement interval. Sum the squares, divide the sum by the number of EVM relevant locations, square-root the quotient (RMS).</w:t>
      </w:r>
    </w:p>
    <w:p w14:paraId="550CBAD9" w14:textId="77777777" w:rsidR="00BC5E0F" w:rsidRPr="0006458D" w:rsidRDefault="00E53531" w:rsidP="00C93491">
      <w:pPr>
        <w:pStyle w:val="B1"/>
      </w:pPr>
      <m:oMathPara>
        <m:oMathParaPr>
          <m:jc m:val="left"/>
        </m:oMathParaPr>
        <m:oMath>
          <m:sSub>
            <m:sSubPr>
              <m:ctrlPr>
                <w:rPr>
                  <w:rFonts w:ascii="Cambria Math" w:hAnsi="Cambria Math"/>
                </w:rPr>
              </m:ctrlPr>
            </m:sSubPr>
            <m:e>
              <m:acc>
                <m:accPr>
                  <m:chr m:val="̅"/>
                  <m:ctrlPr>
                    <w:rPr>
                      <w:rFonts w:ascii="Cambria Math" w:hAnsi="Cambria Math"/>
                    </w:rPr>
                  </m:ctrlPr>
                </m:accPr>
                <m:e>
                  <m:r>
                    <w:rPr>
                      <w:rFonts w:ascii="Cambria Math" w:hAnsi="Cambria Math"/>
                    </w:rPr>
                    <m:t>EVM</m:t>
                  </m:r>
                </m:e>
              </m:acc>
            </m:e>
            <m:sub>
              <m:r>
                <m:rPr>
                  <m:nor/>
                </m:rPr>
                <m:t>frame</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sSubSup>
                        <m:sSubSupPr>
                          <m:ctrlPr>
                            <w:rPr>
                              <w:rFonts w:ascii="Cambria Math" w:hAnsi="Cambria Math"/>
                            </w:rPr>
                          </m:ctrlPr>
                        </m:sSubSupPr>
                        <m:e>
                          <m:r>
                            <w:rPr>
                              <w:rFonts w:ascii="Cambria Math" w:hAnsi="Cambria Math"/>
                            </w:rPr>
                            <m:t>N</m:t>
                          </m:r>
                        </m:e>
                        <m:sub>
                          <m:r>
                            <w:rPr>
                              <w:rFonts w:ascii="Cambria Math" w:hAnsi="Cambria Math"/>
                            </w:rPr>
                            <m:t>dl</m:t>
                          </m:r>
                        </m:sub>
                        <m:sup>
                          <m:r>
                            <w:rPr>
                              <w:rFonts w:ascii="Cambria Math" w:hAnsi="Cambria Math"/>
                            </w:rPr>
                            <m:t>TDD</m:t>
                          </m:r>
                        </m:sup>
                      </m:sSubSup>
                    </m:sup>
                    <m:e>
                      <m:sSub>
                        <m:sSubPr>
                          <m:ctrlPr>
                            <w:rPr>
                              <w:rFonts w:ascii="Cambria Math" w:hAnsi="Cambria Math"/>
                            </w:rPr>
                          </m:ctrlPr>
                        </m:sSubPr>
                        <m:e>
                          <m:r>
                            <w:rPr>
                              <w:rFonts w:ascii="Cambria Math" w:hAnsi="Cambria Math"/>
                            </w:rPr>
                            <m:t>N</m:t>
                          </m:r>
                        </m:e>
                        <m:sub>
                          <m:r>
                            <w:rPr>
                              <w:rFonts w:ascii="Cambria Math" w:hAnsi="Cambria Math"/>
                            </w:rPr>
                            <m:t>i</m:t>
                          </m:r>
                        </m:sub>
                      </m:sSub>
                    </m:e>
                  </m:nary>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sSubSup>
                    <m:sSubSupPr>
                      <m:ctrlPr>
                        <w:rPr>
                          <w:rFonts w:ascii="Cambria Math" w:hAnsi="Cambria Math"/>
                        </w:rPr>
                      </m:ctrlPr>
                    </m:sSubSupPr>
                    <m:e>
                      <m:r>
                        <w:rPr>
                          <w:rFonts w:ascii="Cambria Math" w:hAnsi="Cambria Math"/>
                        </w:rPr>
                        <m:t>N</m:t>
                      </m:r>
                    </m:e>
                    <m:sub>
                      <m:r>
                        <w:rPr>
                          <w:rFonts w:ascii="Cambria Math" w:hAnsi="Cambria Math"/>
                        </w:rPr>
                        <m:t>dl</m:t>
                      </m:r>
                    </m:sub>
                    <m:sup>
                      <m:r>
                        <w:rPr>
                          <w:rFonts w:ascii="Cambria Math" w:hAnsi="Cambria Math"/>
                        </w:rPr>
                        <m:t>TDD</m:t>
                      </m:r>
                    </m:sup>
                  </m:sSubSup>
                </m:sup>
                <m:e>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i</m:t>
                          </m:r>
                        </m:sub>
                      </m:sSub>
                    </m:sup>
                    <m:e>
                      <m:sSubSup>
                        <m:sSubSupPr>
                          <m:ctrlPr>
                            <w:rPr>
                              <w:rFonts w:ascii="Cambria Math" w:hAnsi="Cambria Math"/>
                            </w:rPr>
                          </m:ctrlPr>
                        </m:sSubSupPr>
                        <m:e>
                          <m:r>
                            <w:rPr>
                              <w:rFonts w:ascii="Cambria Math" w:hAnsi="Cambria Math"/>
                            </w:rPr>
                            <m:t>EVM</m:t>
                          </m:r>
                        </m:e>
                        <m:sub>
                          <m:r>
                            <w:rPr>
                              <w:rFonts w:ascii="Cambria Math" w:hAnsi="Cambria Math"/>
                            </w:rPr>
                            <m:t>i</m:t>
                          </m:r>
                          <m:r>
                            <m:rPr>
                              <m:sty m:val="p"/>
                            </m:rPr>
                            <w:rPr>
                              <w:rFonts w:ascii="Cambria Math" w:hAnsi="Cambria Math"/>
                            </w:rPr>
                            <m:t>,</m:t>
                          </m:r>
                          <m:r>
                            <w:rPr>
                              <w:rFonts w:ascii="Cambria Math" w:hAnsi="Cambria Math"/>
                            </w:rPr>
                            <m:t>j</m:t>
                          </m:r>
                        </m:sub>
                        <m:sup>
                          <m:r>
                            <m:rPr>
                              <m:sty m:val="p"/>
                            </m:rPr>
                            <w:rPr>
                              <w:rFonts w:ascii="Cambria Math" w:hAnsi="Cambria Math"/>
                            </w:rPr>
                            <m:t>2</m:t>
                          </m:r>
                        </m:sup>
                      </m:sSubSup>
                    </m:e>
                  </m:nary>
                </m:e>
              </m:nary>
            </m:e>
          </m:rad>
        </m:oMath>
      </m:oMathPara>
    </w:p>
    <w:p w14:paraId="6468F7A3" w14:textId="5CFFE941" w:rsidR="00BC5E0F" w:rsidRPr="0006458D" w:rsidRDefault="0006458D" w:rsidP="0006458D">
      <w:pPr>
        <w:pStyle w:val="B1"/>
        <w:rPr>
          <w:lang w:eastAsia="ko-KR"/>
        </w:rPr>
      </w:pPr>
      <w:r w:rsidRPr="0006458D">
        <w:rPr>
          <w:iCs/>
          <w:lang w:eastAsia="ko-KR"/>
        </w:rPr>
        <w:t>-</w:t>
      </w:r>
      <w:r w:rsidRPr="0006458D">
        <w:rPr>
          <w:iCs/>
          <w:lang w:eastAsia="ko-KR"/>
        </w:rPr>
        <w:tab/>
      </w:r>
      <w:r w:rsidR="00BC5E0F" w:rsidRPr="0006458D">
        <w:rPr>
          <w:iCs/>
          <w:lang w:eastAsia="ko-KR"/>
        </w:rPr>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sidR="00BC5E0F" w:rsidRPr="0006458D">
        <w:rPr>
          <w:lang w:eastAsia="ko-KR"/>
        </w:rPr>
        <w:t xml:space="preserve"> is the number of resource blocks with the considered modulation scheme in slot </w:t>
      </w:r>
      <w:r w:rsidR="00BC5E0F" w:rsidRPr="0006458D">
        <w:rPr>
          <w:i/>
          <w:lang w:eastAsia="ko-KR"/>
        </w:rPr>
        <w:t>i</w:t>
      </w:r>
      <w:r w:rsidR="00BC5E0F" w:rsidRPr="0006458D">
        <w:rPr>
          <w:lang w:eastAsia="ko-KR"/>
        </w:rPr>
        <w:t>.</w:t>
      </w:r>
    </w:p>
    <w:p w14:paraId="29F11C21" w14:textId="12DD17A5" w:rsidR="00BC5E0F" w:rsidRPr="0006458D" w:rsidRDefault="0006458D" w:rsidP="0006458D">
      <w:pPr>
        <w:pStyle w:val="B1"/>
      </w:pPr>
      <w:r w:rsidRPr="0006458D">
        <w:rPr>
          <w:iCs/>
          <w:lang w:eastAsia="ko-KR"/>
        </w:rPr>
        <w:t>-</w:t>
      </w:r>
      <w:r w:rsidRPr="0006458D">
        <w:rPr>
          <w:iCs/>
          <w:lang w:eastAsia="ko-KR"/>
        </w:rPr>
        <w:tab/>
      </w:r>
      <w:r w:rsidR="00BC5E0F" w:rsidRPr="0006458D">
        <w:t xml:space="preserve">The </w:t>
      </w:r>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oMath>
      <w:r w:rsidR="00BC5E0F" w:rsidRPr="0006458D">
        <w:t xml:space="preserve"> is calculated, using the maximum of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00BC5E0F" w:rsidRPr="0006458D">
        <w:t xml:space="preserve"> at the window </w:t>
      </w:r>
      <w:r w:rsidR="00BC5E0F" w:rsidRPr="0006458D">
        <w:rPr>
          <w:i/>
        </w:rPr>
        <w:t>W</w:t>
      </w:r>
      <w:r w:rsidR="00BC5E0F" w:rsidRPr="0006458D">
        <w:t xml:space="preserve"> extremities. Thus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oMath>
      <w:r w:rsidR="00BC5E0F" w:rsidRPr="0006458D">
        <w:t xml:space="preserve"> 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l</m:t>
            </m:r>
          </m:sub>
        </m:sSub>
      </m:oMath>
      <w:r w:rsidR="00BC5E0F" w:rsidRPr="0006458D">
        <w:t xml:space="preserve"> and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oMath>
      <w:r w:rsidR="00BC5E0F" w:rsidRPr="0006458D">
        <w:rPr>
          <w:rFonts w:eastAsia="×–¾’©‘Ì"/>
        </w:rPr>
        <w:t xml:space="preserve"> i</w:t>
      </w:r>
      <w:r w:rsidR="00BC5E0F" w:rsidRPr="0006458D">
        <w:t xml:space="preserve">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h</m:t>
            </m:r>
          </m:sub>
        </m:sSub>
      </m:oMath>
      <w:r w:rsidR="00BC5E0F" w:rsidRPr="0006458D">
        <w:t xml:space="preserve"> (</w:t>
      </w:r>
      <w:r w:rsidR="00BC5E0F" w:rsidRPr="0006458D">
        <w:rPr>
          <w:i/>
        </w:rPr>
        <w:t>l</w:t>
      </w:r>
      <w:r w:rsidR="00BC5E0F" w:rsidRPr="0006458D">
        <w:t xml:space="preserve"> and </w:t>
      </w:r>
      <w:r w:rsidR="00BC5E0F" w:rsidRPr="0006458D">
        <w:rPr>
          <w:i/>
        </w:rPr>
        <w:t>h</w:t>
      </w:r>
      <w:r w:rsidR="00BC5E0F" w:rsidRPr="0006458D">
        <w:t xml:space="preserve">, low and high; where low is the timing </w:t>
      </w:r>
      <m:oMath>
        <m:d>
          <m:dPr>
            <m:ctrlPr>
              <w:rPr>
                <w:rFonts w:ascii="Cambria Math" w:hAnsi="Cambria Math"/>
                <w:i/>
              </w:rPr>
            </m:ctrlPr>
          </m:dPr>
          <m:e>
            <m:r>
              <w:rPr>
                <w:rFonts w:ascii="Cambria Math" w:hAnsi="Cambria Math"/>
              </w:rPr>
              <m:t>∆c-W/2</m:t>
            </m:r>
          </m:e>
        </m:d>
      </m:oMath>
      <w:r w:rsidR="00BC5E0F" w:rsidRPr="0006458D">
        <w:rPr>
          <w:noProof/>
        </w:rPr>
        <w:t xml:space="preserve"> and and high is the timing </w:t>
      </w:r>
      <m:oMath>
        <m:d>
          <m:dPr>
            <m:ctrlPr>
              <w:rPr>
                <w:rFonts w:ascii="Cambria Math" w:hAnsi="Cambria Math"/>
                <w:i/>
              </w:rPr>
            </m:ctrlPr>
          </m:dPr>
          <m:e>
            <m:r>
              <w:rPr>
                <w:rFonts w:ascii="Cambria Math" w:hAnsi="Cambria Math"/>
              </w:rPr>
              <m:t>∆c+W/2</m:t>
            </m:r>
          </m:e>
        </m:d>
      </m:oMath>
      <w:r w:rsidR="00BC5E0F" w:rsidRPr="0006458D">
        <w:rPr>
          <w:noProof/>
        </w:rPr>
        <w:t>)</w:t>
      </w:r>
      <w:r w:rsidR="00BC5E0F" w:rsidRPr="0006458D">
        <w:t>.</w:t>
      </w:r>
    </w:p>
    <w:p w14:paraId="21D0F7C1" w14:textId="77777777" w:rsidR="00BC5E0F" w:rsidRPr="0006458D" w:rsidRDefault="00E53531" w:rsidP="00BC5E0F">
      <w:pPr>
        <w:pStyle w:val="EQ"/>
        <w:jc w:val="center"/>
        <w:rPr>
          <w:iCs/>
        </w:rPr>
      </w:pPr>
      <m:oMath>
        <m:sSub>
          <m:sSubPr>
            <m:ctrlPr>
              <w:rPr>
                <w:rFonts w:ascii="Cambria Math" w:eastAsia="×–¾’©‘Ì" w:hAnsi="Cambria Math"/>
                <w:i/>
                <w:noProof w:val="0"/>
              </w:rPr>
            </m:ctrlPr>
          </m:sSubPr>
          <m:e>
            <m:r>
              <w:rPr>
                <w:rFonts w:ascii="Cambria Math" w:eastAsia="×–¾’©‘Ì" w:hAnsi="Cambria Math"/>
                <w:noProof w:val="0"/>
              </w:rPr>
              <m:t>EVM</m:t>
            </m:r>
          </m:e>
          <m:sub>
            <m:r>
              <m:rPr>
                <m:nor/>
              </m:rPr>
              <w:rPr>
                <w:rFonts w:ascii="Cambria Math" w:eastAsia="×–¾’©‘Ì" w:hAnsi="Cambria Math"/>
              </w:rPr>
              <m:t>frame</m:t>
            </m:r>
          </m:sub>
        </m:sSub>
        <m:r>
          <w:rPr>
            <w:rFonts w:ascii="Cambria Math" w:eastAsia="×–¾’©‘Ì" w:hAnsi="Cambria Math"/>
            <w:noProof w:val="0"/>
          </w:rPr>
          <m:t>=</m:t>
        </m:r>
        <m:func>
          <m:funcPr>
            <m:ctrlPr>
              <w:rPr>
                <w:rFonts w:ascii="Cambria Math" w:eastAsia="×–¾’©‘Ì" w:hAnsi="Cambria Math"/>
                <w:i/>
                <w:noProof w:val="0"/>
              </w:rPr>
            </m:ctrlPr>
          </m:funcPr>
          <m:fName>
            <m:r>
              <m:rPr>
                <m:sty m:val="p"/>
              </m:rPr>
              <w:rPr>
                <w:rFonts w:ascii="Cambria Math" w:eastAsia="×–¾’©‘Ì" w:hAnsi="Cambria Math"/>
                <w:noProof w:val="0"/>
              </w:rPr>
              <m:t>max</m:t>
            </m:r>
          </m:fName>
          <m:e>
            <m:d>
              <m:dPr>
                <m:ctrlPr>
                  <w:rPr>
                    <w:rFonts w:ascii="Cambria Math" w:eastAsia="×–¾’©‘Ì" w:hAnsi="Cambria Math"/>
                    <w:i/>
                    <w:noProof w:val="0"/>
                  </w:rPr>
                </m:ctrlPr>
              </m:dPr>
              <m:e>
                <m:sSub>
                  <m:sSubPr>
                    <m:ctrlPr>
                      <w:rPr>
                        <w:rFonts w:ascii="Cambria Math" w:eastAsia="×–¾’©‘Ì" w:hAnsi="Cambria Math"/>
                        <w:i/>
                        <w:noProof w:val="0"/>
                      </w:rPr>
                    </m:ctrlPr>
                  </m:sSubPr>
                  <m:e>
                    <m:acc>
                      <m:accPr>
                        <m:chr m:val="̅"/>
                        <m:ctrlPr>
                          <w:rPr>
                            <w:rFonts w:ascii="Cambria Math" w:eastAsia="×–¾’©‘Ì" w:hAnsi="Cambria Math"/>
                            <w:i/>
                            <w:noProof w:val="0"/>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noProof w:val="0"/>
                  </w:rPr>
                  <m:t>,</m:t>
                </m:r>
                <m:sSub>
                  <m:sSubPr>
                    <m:ctrlPr>
                      <w:rPr>
                        <w:rFonts w:ascii="Cambria Math" w:eastAsia="×–¾’©‘Ì" w:hAnsi="Cambria Math"/>
                        <w:i/>
                        <w:noProof w:val="0"/>
                      </w:rPr>
                    </m:ctrlPr>
                  </m:sSubPr>
                  <m:e>
                    <m:acc>
                      <m:accPr>
                        <m:chr m:val="̅"/>
                        <m:ctrlPr>
                          <w:rPr>
                            <w:rFonts w:ascii="Cambria Math" w:eastAsia="×–¾’©‘Ì" w:hAnsi="Cambria Math"/>
                            <w:i/>
                            <w:noProof w:val="0"/>
                          </w:rPr>
                        </m:ctrlPr>
                      </m:accPr>
                      <m:e>
                        <m:r>
                          <w:rPr>
                            <w:rFonts w:ascii="Cambria Math" w:eastAsia="×–¾’©‘Ì" w:hAnsi="Cambria Math"/>
                          </w:rPr>
                          <m:t>EVM</m:t>
                        </m:r>
                      </m:e>
                    </m:acc>
                  </m:e>
                  <m:sub>
                    <m:r>
                      <m:rPr>
                        <m:nor/>
                      </m:rPr>
                      <w:rPr>
                        <w:rFonts w:ascii="Cambria Math" w:eastAsia="×–¾’©‘Ì" w:hAnsi="Cambria Math"/>
                      </w:rPr>
                      <m:t>frame,h</m:t>
                    </m:r>
                  </m:sub>
                </m:sSub>
              </m:e>
            </m:d>
          </m:e>
        </m:func>
      </m:oMath>
      <w:r w:rsidR="00BC5E0F" w:rsidRPr="0006458D">
        <w:rPr>
          <w:rFonts w:eastAsia="×–¾’©‘Ì"/>
        </w:rPr>
        <w:fldChar w:fldCharType="begin"/>
      </w:r>
      <w:r w:rsidR="00BC5E0F" w:rsidRPr="0006458D">
        <w:rPr>
          <w:rFonts w:eastAsia="×–¾’©‘Ì"/>
        </w:rPr>
        <w:fldChar w:fldCharType="end"/>
      </w:r>
    </w:p>
    <w:p w14:paraId="68BD71D1" w14:textId="46E0D947" w:rsidR="00BC5E0F" w:rsidRPr="0006458D" w:rsidRDefault="0006458D" w:rsidP="0006458D">
      <w:pPr>
        <w:pStyle w:val="B1"/>
      </w:pPr>
      <w:r w:rsidRPr="0006458D">
        <w:rPr>
          <w:iCs/>
          <w:lang w:eastAsia="ko-KR"/>
        </w:rPr>
        <w:t>-</w:t>
      </w:r>
      <w:r w:rsidRPr="0006458D">
        <w:rPr>
          <w:iCs/>
          <w:lang w:eastAsia="ko-KR"/>
        </w:rPr>
        <w:tab/>
      </w:r>
      <w:r w:rsidR="00BC5E0F" w:rsidRPr="0006458D">
        <w:t xml:space="preserve">In order to unite at least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00BC5E0F" w:rsidRPr="0006458D">
        <w:rPr>
          <w:lang w:eastAsia="ko-KR"/>
        </w:rPr>
        <w:t xml:space="preserve"> slots</w:t>
      </w:r>
      <w:r w:rsidR="00BC5E0F" w:rsidRPr="0006458D">
        <w:t xml:space="preserve">, consider the minimum integer number of 10 ms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sidR="00BC5E0F" w:rsidRPr="0006458D">
        <w:rPr>
          <w:lang w:eastAsia="ko-KR"/>
        </w:rPr>
        <w:t xml:space="preserve"> is determined by</w:t>
      </w:r>
      <w:r w:rsidR="00BC5E0F" w:rsidRPr="0006458D">
        <w:t>.</w:t>
      </w:r>
    </w:p>
    <w:p w14:paraId="46C43C70" w14:textId="687CD7B1" w:rsidR="00BC5E0F" w:rsidRPr="0006458D" w:rsidRDefault="00E53531" w:rsidP="0006458D">
      <w:pPr>
        <w:pStyle w:val="EQ"/>
        <w:rPr>
          <w:rFonts w:eastAsia="×–¾’©‘Ì"/>
        </w:rPr>
      </w:pPr>
      <m:oMathPara>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10</m:t>
                  </m:r>
                </m:num>
                <m:den>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m:oMathPara>
    </w:p>
    <w:p w14:paraId="714F6289" w14:textId="772485F5" w:rsidR="00BC5E0F" w:rsidRPr="0006458D" w:rsidRDefault="0006458D" w:rsidP="0006458D">
      <w:pPr>
        <w:pStyle w:val="B1"/>
      </w:pPr>
      <w:r w:rsidRPr="0006458D">
        <w:rPr>
          <w:iCs/>
          <w:lang w:eastAsia="ko-KR"/>
        </w:rPr>
        <w:t>-</w:t>
      </w:r>
      <w:r w:rsidRPr="0006458D">
        <w:rPr>
          <w:iCs/>
          <w:lang w:eastAsia="ko-KR"/>
        </w:rPr>
        <w:tab/>
      </w:r>
      <w:r w:rsidR="00BC5E0F" w:rsidRPr="0006458D">
        <w:t>Unite by RMS.</w:t>
      </w:r>
    </w:p>
    <w:p w14:paraId="0D841769" w14:textId="77777777" w:rsidR="00BC5E0F" w:rsidRPr="0006458D" w:rsidRDefault="00E53531" w:rsidP="0006458D">
      <w:pPr>
        <w:pStyle w:val="EQ"/>
        <w:rPr>
          <w:iCs/>
        </w:rPr>
      </w:pPr>
      <m:oMathPara>
        <m:oMath>
          <m:acc>
            <m:accPr>
              <m:chr m:val="̅"/>
              <m:ctrlPr>
                <w:rPr>
                  <w:rFonts w:ascii="Cambria Math" w:eastAsia="×–¾’©‘Ì" w:hAnsi="Cambria Math"/>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den>
              </m:f>
              <m:nary>
                <m:naryPr>
                  <m:chr m:val="∑"/>
                  <m:limLoc m:val="undOvr"/>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frame</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m:oMathPara>
    </w:p>
    <w:p w14:paraId="72C442A9" w14:textId="77777777" w:rsidR="000723CA" w:rsidRPr="0006458D" w:rsidRDefault="000723CA" w:rsidP="000723CA">
      <w:pPr>
        <w:keepLines/>
        <w:tabs>
          <w:tab w:val="center" w:pos="4536"/>
          <w:tab w:val="right" w:pos="9072"/>
        </w:tabs>
        <w:overflowPunct w:val="0"/>
        <w:autoSpaceDE w:val="0"/>
        <w:autoSpaceDN w:val="0"/>
        <w:adjustRightInd w:val="0"/>
        <w:textAlignment w:val="baseline"/>
      </w:pPr>
    </w:p>
    <w:p w14:paraId="0865C351" w14:textId="77777777" w:rsidR="001E41F3" w:rsidRPr="0006458D" w:rsidRDefault="001E41F3">
      <w:pPr>
        <w:rPr>
          <w:noProof/>
        </w:rPr>
      </w:pPr>
    </w:p>
    <w:sectPr w:rsidR="001E41F3" w:rsidRPr="0006458D" w:rsidSect="0006458D">
      <w:headerReference w:type="default" r:id="rId78"/>
      <w:footerReference w:type="default" r:id="rId7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41722" w14:textId="77777777" w:rsidR="00A95D31" w:rsidRDefault="00A95D31">
      <w:r>
        <w:separator/>
      </w:r>
    </w:p>
  </w:endnote>
  <w:endnote w:type="continuationSeparator" w:id="0">
    <w:p w14:paraId="341F80AE" w14:textId="77777777" w:rsidR="00A95D31" w:rsidRDefault="00A95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FC33F" w14:textId="77777777" w:rsidR="00E53531" w:rsidRDefault="00E535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DA05F" w14:textId="77777777" w:rsidR="00A95D31" w:rsidRDefault="00A95D31">
      <w:r>
        <w:separator/>
      </w:r>
    </w:p>
  </w:footnote>
  <w:footnote w:type="continuationSeparator" w:id="0">
    <w:p w14:paraId="62AB0CA0" w14:textId="77777777" w:rsidR="00A95D31" w:rsidRDefault="00A95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5BBA8" w14:textId="01381684" w:rsidR="00E53531" w:rsidRDefault="00E53531" w:rsidP="005A07C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4E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2CFF50" w14:textId="77777777" w:rsidR="00E53531" w:rsidRDefault="00E53531" w:rsidP="005A07C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304B6D64" w14:textId="169AED4A" w:rsidR="00E53531" w:rsidRDefault="00E53531" w:rsidP="005A07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4E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B05A30" w14:textId="77777777" w:rsidR="00E53531" w:rsidRPr="005A07C7" w:rsidRDefault="00E53531" w:rsidP="005A07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63D5C9E"/>
    <w:multiLevelType w:val="hybridMultilevel"/>
    <w:tmpl w:val="DE3C6898"/>
    <w:lvl w:ilvl="0" w:tplc="7004B9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0"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51876466"/>
    <w:multiLevelType w:val="hybridMultilevel"/>
    <w:tmpl w:val="86B42638"/>
    <w:lvl w:ilvl="0" w:tplc="AA66787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5"/>
  </w:num>
  <w:num w:numId="5">
    <w:abstractNumId w:val="11"/>
  </w:num>
  <w:num w:numId="6">
    <w:abstractNumId w:val="31"/>
  </w:num>
  <w:num w:numId="7">
    <w:abstractNumId w:val="22"/>
  </w:num>
  <w:num w:numId="8">
    <w:abstractNumId w:val="6"/>
  </w:num>
  <w:num w:numId="9">
    <w:abstractNumId w:val="33"/>
  </w:num>
  <w:num w:numId="10">
    <w:abstractNumId w:val="24"/>
  </w:num>
  <w:num w:numId="11">
    <w:abstractNumId w:val="36"/>
  </w:num>
  <w:num w:numId="12">
    <w:abstractNumId w:val="29"/>
  </w:num>
  <w:num w:numId="13">
    <w:abstractNumId w:val="13"/>
  </w:num>
  <w:num w:numId="14">
    <w:abstractNumId w:val="10"/>
  </w:num>
  <w:num w:numId="15">
    <w:abstractNumId w:val="21"/>
  </w:num>
  <w:num w:numId="16">
    <w:abstractNumId w:val="20"/>
  </w:num>
  <w:num w:numId="17">
    <w:abstractNumId w:val="26"/>
  </w:num>
  <w:num w:numId="18">
    <w:abstractNumId w:val="18"/>
  </w:num>
  <w:num w:numId="19">
    <w:abstractNumId w:val="8"/>
  </w:num>
  <w:num w:numId="20">
    <w:abstractNumId w:val="34"/>
  </w:num>
  <w:num w:numId="21">
    <w:abstractNumId w:val="28"/>
  </w:num>
  <w:num w:numId="22">
    <w:abstractNumId w:val="32"/>
  </w:num>
  <w:num w:numId="23">
    <w:abstractNumId w:val="9"/>
  </w:num>
  <w:num w:numId="24">
    <w:abstractNumId w:val="5"/>
  </w:num>
  <w:num w:numId="25">
    <w:abstractNumId w:val="14"/>
  </w:num>
  <w:num w:numId="26">
    <w:abstractNumId w:val="30"/>
  </w:num>
  <w:num w:numId="27">
    <w:abstractNumId w:val="2"/>
  </w:num>
  <w:num w:numId="28">
    <w:abstractNumId w:val="1"/>
  </w:num>
  <w:num w:numId="29">
    <w:abstractNumId w:val="0"/>
  </w:num>
  <w:num w:numId="30">
    <w:abstractNumId w:val="19"/>
  </w:num>
  <w:num w:numId="31">
    <w:abstractNumId w:val="25"/>
  </w:num>
  <w:num w:numId="32">
    <w:abstractNumId w:val="7"/>
  </w:num>
  <w:num w:numId="33">
    <w:abstractNumId w:val="27"/>
  </w:num>
  <w:num w:numId="34">
    <w:abstractNumId w:val="37"/>
  </w:num>
  <w:num w:numId="35">
    <w:abstractNumId w:val="17"/>
  </w:num>
  <w:num w:numId="36">
    <w:abstractNumId w:val="16"/>
  </w:num>
  <w:num w:numId="37">
    <w:abstractNumId w:val="15"/>
  </w:num>
  <w:num w:numId="38">
    <w:abstractNumId w:val="23"/>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8"/>
  <w:doNotDisplayPageBoundaries/>
  <w:printFractionalCharacterWidth/>
  <w:embedSystemFonts/>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22E4A"/>
    <w:rsid w:val="00002144"/>
    <w:rsid w:val="0000240E"/>
    <w:rsid w:val="000033E8"/>
    <w:rsid w:val="00004D1E"/>
    <w:rsid w:val="0000768A"/>
    <w:rsid w:val="000111E6"/>
    <w:rsid w:val="00012418"/>
    <w:rsid w:val="00013731"/>
    <w:rsid w:val="00022E4A"/>
    <w:rsid w:val="00023485"/>
    <w:rsid w:val="00024D98"/>
    <w:rsid w:val="00025478"/>
    <w:rsid w:val="00025658"/>
    <w:rsid w:val="00027796"/>
    <w:rsid w:val="000308FB"/>
    <w:rsid w:val="00037105"/>
    <w:rsid w:val="00042C34"/>
    <w:rsid w:val="00042FA4"/>
    <w:rsid w:val="00045A95"/>
    <w:rsid w:val="000462C9"/>
    <w:rsid w:val="0004657B"/>
    <w:rsid w:val="00056B70"/>
    <w:rsid w:val="00060A86"/>
    <w:rsid w:val="000617A1"/>
    <w:rsid w:val="000641D9"/>
    <w:rsid w:val="000643C1"/>
    <w:rsid w:val="0006458D"/>
    <w:rsid w:val="0006594E"/>
    <w:rsid w:val="0007233E"/>
    <w:rsid w:val="000723CA"/>
    <w:rsid w:val="00073A85"/>
    <w:rsid w:val="000800C5"/>
    <w:rsid w:val="00082BFD"/>
    <w:rsid w:val="00087F3D"/>
    <w:rsid w:val="00091AF0"/>
    <w:rsid w:val="0009557F"/>
    <w:rsid w:val="00097041"/>
    <w:rsid w:val="00097BE0"/>
    <w:rsid w:val="000A4D8A"/>
    <w:rsid w:val="000A6394"/>
    <w:rsid w:val="000A7D5D"/>
    <w:rsid w:val="000B314C"/>
    <w:rsid w:val="000C038A"/>
    <w:rsid w:val="000C2049"/>
    <w:rsid w:val="000C302B"/>
    <w:rsid w:val="000C6598"/>
    <w:rsid w:val="000D4105"/>
    <w:rsid w:val="000D476A"/>
    <w:rsid w:val="000D71B2"/>
    <w:rsid w:val="000E7831"/>
    <w:rsid w:val="000E7950"/>
    <w:rsid w:val="000F1B58"/>
    <w:rsid w:val="000F2FD0"/>
    <w:rsid w:val="000F3A25"/>
    <w:rsid w:val="000F516B"/>
    <w:rsid w:val="001006C8"/>
    <w:rsid w:val="00102A66"/>
    <w:rsid w:val="00106A93"/>
    <w:rsid w:val="00106DBD"/>
    <w:rsid w:val="00107586"/>
    <w:rsid w:val="0011066A"/>
    <w:rsid w:val="00111ADD"/>
    <w:rsid w:val="001137A6"/>
    <w:rsid w:val="00121F07"/>
    <w:rsid w:val="001229C0"/>
    <w:rsid w:val="0012316E"/>
    <w:rsid w:val="00123857"/>
    <w:rsid w:val="00130EF3"/>
    <w:rsid w:val="001318F4"/>
    <w:rsid w:val="00132C22"/>
    <w:rsid w:val="001346EA"/>
    <w:rsid w:val="00136D37"/>
    <w:rsid w:val="00142488"/>
    <w:rsid w:val="00143179"/>
    <w:rsid w:val="00145D43"/>
    <w:rsid w:val="001517CF"/>
    <w:rsid w:val="00152D5D"/>
    <w:rsid w:val="0015490A"/>
    <w:rsid w:val="00157A42"/>
    <w:rsid w:val="00160019"/>
    <w:rsid w:val="00166473"/>
    <w:rsid w:val="00166799"/>
    <w:rsid w:val="00170B85"/>
    <w:rsid w:val="00171ED1"/>
    <w:rsid w:val="001728B8"/>
    <w:rsid w:val="00174E7E"/>
    <w:rsid w:val="0018293D"/>
    <w:rsid w:val="00183095"/>
    <w:rsid w:val="00184433"/>
    <w:rsid w:val="001847E3"/>
    <w:rsid w:val="001857CB"/>
    <w:rsid w:val="001861D4"/>
    <w:rsid w:val="00186742"/>
    <w:rsid w:val="00186CD6"/>
    <w:rsid w:val="0018709D"/>
    <w:rsid w:val="00192C46"/>
    <w:rsid w:val="001956A7"/>
    <w:rsid w:val="0019579A"/>
    <w:rsid w:val="00195F02"/>
    <w:rsid w:val="001A4647"/>
    <w:rsid w:val="001A68EB"/>
    <w:rsid w:val="001A6DFC"/>
    <w:rsid w:val="001A7B60"/>
    <w:rsid w:val="001B18BB"/>
    <w:rsid w:val="001B7A65"/>
    <w:rsid w:val="001C1CC5"/>
    <w:rsid w:val="001C226D"/>
    <w:rsid w:val="001C49FB"/>
    <w:rsid w:val="001C7574"/>
    <w:rsid w:val="001D0459"/>
    <w:rsid w:val="001D0FC3"/>
    <w:rsid w:val="001D3717"/>
    <w:rsid w:val="001D45A5"/>
    <w:rsid w:val="001E41F3"/>
    <w:rsid w:val="001E62C7"/>
    <w:rsid w:val="001F1A05"/>
    <w:rsid w:val="001F4A48"/>
    <w:rsid w:val="001F5ACB"/>
    <w:rsid w:val="00200D23"/>
    <w:rsid w:val="00200FBC"/>
    <w:rsid w:val="0020149C"/>
    <w:rsid w:val="0020240F"/>
    <w:rsid w:val="00203874"/>
    <w:rsid w:val="00204DC7"/>
    <w:rsid w:val="00207C1B"/>
    <w:rsid w:val="00213B82"/>
    <w:rsid w:val="002153AA"/>
    <w:rsid w:val="0021639A"/>
    <w:rsid w:val="00217C68"/>
    <w:rsid w:val="002209AE"/>
    <w:rsid w:val="00221EAA"/>
    <w:rsid w:val="00224B3B"/>
    <w:rsid w:val="00227915"/>
    <w:rsid w:val="00230249"/>
    <w:rsid w:val="00231DFC"/>
    <w:rsid w:val="00232C76"/>
    <w:rsid w:val="0023473B"/>
    <w:rsid w:val="00235D34"/>
    <w:rsid w:val="002375F3"/>
    <w:rsid w:val="002413F2"/>
    <w:rsid w:val="00243D12"/>
    <w:rsid w:val="00246C43"/>
    <w:rsid w:val="0025171D"/>
    <w:rsid w:val="00251AAA"/>
    <w:rsid w:val="00252E05"/>
    <w:rsid w:val="002531A4"/>
    <w:rsid w:val="00256EEC"/>
    <w:rsid w:val="0026004D"/>
    <w:rsid w:val="002609D5"/>
    <w:rsid w:val="0026134B"/>
    <w:rsid w:val="002633E1"/>
    <w:rsid w:val="00265925"/>
    <w:rsid w:val="002661C3"/>
    <w:rsid w:val="0026758A"/>
    <w:rsid w:val="00270FA4"/>
    <w:rsid w:val="00275042"/>
    <w:rsid w:val="00275B6B"/>
    <w:rsid w:val="00275D12"/>
    <w:rsid w:val="00276F5C"/>
    <w:rsid w:val="002808E6"/>
    <w:rsid w:val="00281B98"/>
    <w:rsid w:val="002831D1"/>
    <w:rsid w:val="002835C4"/>
    <w:rsid w:val="002860C4"/>
    <w:rsid w:val="0028617C"/>
    <w:rsid w:val="00287458"/>
    <w:rsid w:val="00290F7D"/>
    <w:rsid w:val="00292722"/>
    <w:rsid w:val="00293A7B"/>
    <w:rsid w:val="00293B7E"/>
    <w:rsid w:val="00295622"/>
    <w:rsid w:val="0029682F"/>
    <w:rsid w:val="002A01CC"/>
    <w:rsid w:val="002A273C"/>
    <w:rsid w:val="002A4CBF"/>
    <w:rsid w:val="002B1773"/>
    <w:rsid w:val="002B2100"/>
    <w:rsid w:val="002B5741"/>
    <w:rsid w:val="002B5A2F"/>
    <w:rsid w:val="002B5DA3"/>
    <w:rsid w:val="002B74C3"/>
    <w:rsid w:val="002C29DF"/>
    <w:rsid w:val="002C3D16"/>
    <w:rsid w:val="002C3FBF"/>
    <w:rsid w:val="002D0674"/>
    <w:rsid w:val="002D1445"/>
    <w:rsid w:val="002D1BA4"/>
    <w:rsid w:val="002D214A"/>
    <w:rsid w:val="002D351E"/>
    <w:rsid w:val="002D39EB"/>
    <w:rsid w:val="002E2546"/>
    <w:rsid w:val="002E41CA"/>
    <w:rsid w:val="002E4ED0"/>
    <w:rsid w:val="002E6671"/>
    <w:rsid w:val="002E7E69"/>
    <w:rsid w:val="002F0B21"/>
    <w:rsid w:val="002F0F8C"/>
    <w:rsid w:val="002F114C"/>
    <w:rsid w:val="002F185C"/>
    <w:rsid w:val="002F2EBE"/>
    <w:rsid w:val="002F40F7"/>
    <w:rsid w:val="002F5E31"/>
    <w:rsid w:val="002F6A5E"/>
    <w:rsid w:val="00300C6F"/>
    <w:rsid w:val="00301D4A"/>
    <w:rsid w:val="0030227B"/>
    <w:rsid w:val="003028B3"/>
    <w:rsid w:val="00303225"/>
    <w:rsid w:val="00304E94"/>
    <w:rsid w:val="00305409"/>
    <w:rsid w:val="00305CDD"/>
    <w:rsid w:val="00313C34"/>
    <w:rsid w:val="00313E12"/>
    <w:rsid w:val="003201AD"/>
    <w:rsid w:val="003249EF"/>
    <w:rsid w:val="0032530F"/>
    <w:rsid w:val="00326F11"/>
    <w:rsid w:val="00327649"/>
    <w:rsid w:val="003319EB"/>
    <w:rsid w:val="00333122"/>
    <w:rsid w:val="003339B0"/>
    <w:rsid w:val="00344963"/>
    <w:rsid w:val="00346863"/>
    <w:rsid w:val="003505ED"/>
    <w:rsid w:val="003515F8"/>
    <w:rsid w:val="00352231"/>
    <w:rsid w:val="00354396"/>
    <w:rsid w:val="00354614"/>
    <w:rsid w:val="0035482E"/>
    <w:rsid w:val="003551C2"/>
    <w:rsid w:val="0035689B"/>
    <w:rsid w:val="00363C9C"/>
    <w:rsid w:val="00365064"/>
    <w:rsid w:val="00367DDB"/>
    <w:rsid w:val="00372524"/>
    <w:rsid w:val="0037328F"/>
    <w:rsid w:val="00374286"/>
    <w:rsid w:val="00374822"/>
    <w:rsid w:val="00380CB8"/>
    <w:rsid w:val="003817D6"/>
    <w:rsid w:val="0038324D"/>
    <w:rsid w:val="0038445C"/>
    <w:rsid w:val="003875D8"/>
    <w:rsid w:val="003906A8"/>
    <w:rsid w:val="00392026"/>
    <w:rsid w:val="00397CFA"/>
    <w:rsid w:val="003A0491"/>
    <w:rsid w:val="003A1119"/>
    <w:rsid w:val="003A6E0C"/>
    <w:rsid w:val="003B23C0"/>
    <w:rsid w:val="003B3318"/>
    <w:rsid w:val="003B4994"/>
    <w:rsid w:val="003B4A59"/>
    <w:rsid w:val="003B526F"/>
    <w:rsid w:val="003B6880"/>
    <w:rsid w:val="003C06D0"/>
    <w:rsid w:val="003C151F"/>
    <w:rsid w:val="003C46B1"/>
    <w:rsid w:val="003C637A"/>
    <w:rsid w:val="003D1C3F"/>
    <w:rsid w:val="003D2820"/>
    <w:rsid w:val="003D3352"/>
    <w:rsid w:val="003D554A"/>
    <w:rsid w:val="003D5596"/>
    <w:rsid w:val="003E1A36"/>
    <w:rsid w:val="003E4E7E"/>
    <w:rsid w:val="003E577A"/>
    <w:rsid w:val="003E79A5"/>
    <w:rsid w:val="003F055D"/>
    <w:rsid w:val="003F1AFD"/>
    <w:rsid w:val="003F222D"/>
    <w:rsid w:val="003F54F7"/>
    <w:rsid w:val="003F71C0"/>
    <w:rsid w:val="00402830"/>
    <w:rsid w:val="0040288F"/>
    <w:rsid w:val="00405C71"/>
    <w:rsid w:val="00405ED7"/>
    <w:rsid w:val="00410A71"/>
    <w:rsid w:val="00410B1B"/>
    <w:rsid w:val="00410CB4"/>
    <w:rsid w:val="00410F0F"/>
    <w:rsid w:val="00414A70"/>
    <w:rsid w:val="00416BEF"/>
    <w:rsid w:val="004237BA"/>
    <w:rsid w:val="004242F1"/>
    <w:rsid w:val="00425326"/>
    <w:rsid w:val="00426FFB"/>
    <w:rsid w:val="0043025D"/>
    <w:rsid w:val="00432189"/>
    <w:rsid w:val="00433761"/>
    <w:rsid w:val="00437675"/>
    <w:rsid w:val="00442251"/>
    <w:rsid w:val="004440E9"/>
    <w:rsid w:val="00446607"/>
    <w:rsid w:val="00447071"/>
    <w:rsid w:val="004479C3"/>
    <w:rsid w:val="0045056D"/>
    <w:rsid w:val="00450A5F"/>
    <w:rsid w:val="00450C09"/>
    <w:rsid w:val="00457875"/>
    <w:rsid w:val="00460932"/>
    <w:rsid w:val="00462967"/>
    <w:rsid w:val="00464902"/>
    <w:rsid w:val="00464C6B"/>
    <w:rsid w:val="00464D94"/>
    <w:rsid w:val="004650AC"/>
    <w:rsid w:val="00465D20"/>
    <w:rsid w:val="00470BCA"/>
    <w:rsid w:val="0047154D"/>
    <w:rsid w:val="00472000"/>
    <w:rsid w:val="004730CC"/>
    <w:rsid w:val="00473B4C"/>
    <w:rsid w:val="00475EAA"/>
    <w:rsid w:val="00481057"/>
    <w:rsid w:val="00484559"/>
    <w:rsid w:val="00486226"/>
    <w:rsid w:val="00496702"/>
    <w:rsid w:val="004A1F6D"/>
    <w:rsid w:val="004B1DEE"/>
    <w:rsid w:val="004B310C"/>
    <w:rsid w:val="004B570F"/>
    <w:rsid w:val="004B67DC"/>
    <w:rsid w:val="004B75B7"/>
    <w:rsid w:val="004C12F1"/>
    <w:rsid w:val="004C2A06"/>
    <w:rsid w:val="004C6AED"/>
    <w:rsid w:val="004D1592"/>
    <w:rsid w:val="004D27E6"/>
    <w:rsid w:val="004D2B70"/>
    <w:rsid w:val="004D4B9C"/>
    <w:rsid w:val="004D68CF"/>
    <w:rsid w:val="004E2788"/>
    <w:rsid w:val="004E31AB"/>
    <w:rsid w:val="004E3336"/>
    <w:rsid w:val="004E5010"/>
    <w:rsid w:val="004E6375"/>
    <w:rsid w:val="004F0126"/>
    <w:rsid w:val="004F1586"/>
    <w:rsid w:val="004F1A75"/>
    <w:rsid w:val="004F1C4A"/>
    <w:rsid w:val="004F2199"/>
    <w:rsid w:val="004F249E"/>
    <w:rsid w:val="004F46A5"/>
    <w:rsid w:val="004F5ABB"/>
    <w:rsid w:val="004F72DB"/>
    <w:rsid w:val="004F767E"/>
    <w:rsid w:val="005009B5"/>
    <w:rsid w:val="005029CF"/>
    <w:rsid w:val="00507A61"/>
    <w:rsid w:val="00511D37"/>
    <w:rsid w:val="00512F83"/>
    <w:rsid w:val="005134C5"/>
    <w:rsid w:val="00513F94"/>
    <w:rsid w:val="0051436E"/>
    <w:rsid w:val="0051580D"/>
    <w:rsid w:val="00516622"/>
    <w:rsid w:val="005170FD"/>
    <w:rsid w:val="00521006"/>
    <w:rsid w:val="00521B72"/>
    <w:rsid w:val="00523CCE"/>
    <w:rsid w:val="00523CDD"/>
    <w:rsid w:val="00524036"/>
    <w:rsid w:val="00530849"/>
    <w:rsid w:val="0053629C"/>
    <w:rsid w:val="00537DDD"/>
    <w:rsid w:val="00537F61"/>
    <w:rsid w:val="00540AA8"/>
    <w:rsid w:val="00542892"/>
    <w:rsid w:val="0054362D"/>
    <w:rsid w:val="00544560"/>
    <w:rsid w:val="0054628E"/>
    <w:rsid w:val="00546DDF"/>
    <w:rsid w:val="00550A4B"/>
    <w:rsid w:val="005514D7"/>
    <w:rsid w:val="00553D92"/>
    <w:rsid w:val="00555670"/>
    <w:rsid w:val="00557250"/>
    <w:rsid w:val="00560F29"/>
    <w:rsid w:val="005654AE"/>
    <w:rsid w:val="0056559B"/>
    <w:rsid w:val="00566CD4"/>
    <w:rsid w:val="00567EC0"/>
    <w:rsid w:val="005737E3"/>
    <w:rsid w:val="0058150A"/>
    <w:rsid w:val="00582FA8"/>
    <w:rsid w:val="00585A65"/>
    <w:rsid w:val="00586469"/>
    <w:rsid w:val="0058729E"/>
    <w:rsid w:val="00592D74"/>
    <w:rsid w:val="00594CB0"/>
    <w:rsid w:val="00596512"/>
    <w:rsid w:val="0059663B"/>
    <w:rsid w:val="005A07C7"/>
    <w:rsid w:val="005A07DC"/>
    <w:rsid w:val="005A1942"/>
    <w:rsid w:val="005A36A2"/>
    <w:rsid w:val="005A3D57"/>
    <w:rsid w:val="005A56C3"/>
    <w:rsid w:val="005A5E41"/>
    <w:rsid w:val="005A62BA"/>
    <w:rsid w:val="005A733B"/>
    <w:rsid w:val="005A7DDE"/>
    <w:rsid w:val="005B2269"/>
    <w:rsid w:val="005B2E78"/>
    <w:rsid w:val="005B5A08"/>
    <w:rsid w:val="005B776B"/>
    <w:rsid w:val="005C09CD"/>
    <w:rsid w:val="005C117F"/>
    <w:rsid w:val="005C510B"/>
    <w:rsid w:val="005C668E"/>
    <w:rsid w:val="005D0066"/>
    <w:rsid w:val="005D2F22"/>
    <w:rsid w:val="005D318F"/>
    <w:rsid w:val="005D4F81"/>
    <w:rsid w:val="005D52E8"/>
    <w:rsid w:val="005E2C44"/>
    <w:rsid w:val="005E43F0"/>
    <w:rsid w:val="005E51EF"/>
    <w:rsid w:val="005E5EF6"/>
    <w:rsid w:val="005E6308"/>
    <w:rsid w:val="005F3402"/>
    <w:rsid w:val="005F4F11"/>
    <w:rsid w:val="005F503C"/>
    <w:rsid w:val="005F5CEE"/>
    <w:rsid w:val="00601F80"/>
    <w:rsid w:val="00603A14"/>
    <w:rsid w:val="00603E11"/>
    <w:rsid w:val="006158F1"/>
    <w:rsid w:val="00621188"/>
    <w:rsid w:val="006257ED"/>
    <w:rsid w:val="00632448"/>
    <w:rsid w:val="006336E2"/>
    <w:rsid w:val="006354C4"/>
    <w:rsid w:val="00635D2D"/>
    <w:rsid w:val="006373EA"/>
    <w:rsid w:val="0064195F"/>
    <w:rsid w:val="006459E2"/>
    <w:rsid w:val="00646C14"/>
    <w:rsid w:val="00650877"/>
    <w:rsid w:val="0065385A"/>
    <w:rsid w:val="006609D4"/>
    <w:rsid w:val="00661F4E"/>
    <w:rsid w:val="00662CD2"/>
    <w:rsid w:val="006645AA"/>
    <w:rsid w:val="0066644A"/>
    <w:rsid w:val="0066668B"/>
    <w:rsid w:val="00671BAA"/>
    <w:rsid w:val="006741BD"/>
    <w:rsid w:val="00675D55"/>
    <w:rsid w:val="0068053D"/>
    <w:rsid w:val="00683E1C"/>
    <w:rsid w:val="00685232"/>
    <w:rsid w:val="00692450"/>
    <w:rsid w:val="00693BAE"/>
    <w:rsid w:val="00694775"/>
    <w:rsid w:val="00695808"/>
    <w:rsid w:val="00697C9C"/>
    <w:rsid w:val="006A0CB7"/>
    <w:rsid w:val="006A154B"/>
    <w:rsid w:val="006A17D8"/>
    <w:rsid w:val="006A1AA6"/>
    <w:rsid w:val="006A1CA0"/>
    <w:rsid w:val="006A3943"/>
    <w:rsid w:val="006A57E6"/>
    <w:rsid w:val="006A5E1C"/>
    <w:rsid w:val="006A6B5C"/>
    <w:rsid w:val="006A6FDF"/>
    <w:rsid w:val="006B285B"/>
    <w:rsid w:val="006B313A"/>
    <w:rsid w:val="006B38C2"/>
    <w:rsid w:val="006B46FB"/>
    <w:rsid w:val="006B6A1E"/>
    <w:rsid w:val="006B7422"/>
    <w:rsid w:val="006C206A"/>
    <w:rsid w:val="006C2F1D"/>
    <w:rsid w:val="006C3382"/>
    <w:rsid w:val="006C472D"/>
    <w:rsid w:val="006C5CEF"/>
    <w:rsid w:val="006C7BDF"/>
    <w:rsid w:val="006D1841"/>
    <w:rsid w:val="006D7A05"/>
    <w:rsid w:val="006E21FB"/>
    <w:rsid w:val="006E3EFF"/>
    <w:rsid w:val="006E72F2"/>
    <w:rsid w:val="006E7727"/>
    <w:rsid w:val="006F24D6"/>
    <w:rsid w:val="006F3294"/>
    <w:rsid w:val="006F36FB"/>
    <w:rsid w:val="006F3ED5"/>
    <w:rsid w:val="006F4B11"/>
    <w:rsid w:val="007013AB"/>
    <w:rsid w:val="0070224F"/>
    <w:rsid w:val="007024AC"/>
    <w:rsid w:val="00704FA4"/>
    <w:rsid w:val="007066B1"/>
    <w:rsid w:val="00706D38"/>
    <w:rsid w:val="00707752"/>
    <w:rsid w:val="0071472C"/>
    <w:rsid w:val="00715E65"/>
    <w:rsid w:val="0071791D"/>
    <w:rsid w:val="00721000"/>
    <w:rsid w:val="0072122A"/>
    <w:rsid w:val="007215A8"/>
    <w:rsid w:val="007224E8"/>
    <w:rsid w:val="00723C68"/>
    <w:rsid w:val="0072409A"/>
    <w:rsid w:val="00724223"/>
    <w:rsid w:val="00724AC8"/>
    <w:rsid w:val="007264DA"/>
    <w:rsid w:val="00731337"/>
    <w:rsid w:val="007370EC"/>
    <w:rsid w:val="00742415"/>
    <w:rsid w:val="00744704"/>
    <w:rsid w:val="00746D0B"/>
    <w:rsid w:val="007502FF"/>
    <w:rsid w:val="00751B4D"/>
    <w:rsid w:val="007536CB"/>
    <w:rsid w:val="007566F8"/>
    <w:rsid w:val="007574A2"/>
    <w:rsid w:val="00762DBA"/>
    <w:rsid w:val="0076630A"/>
    <w:rsid w:val="007665DE"/>
    <w:rsid w:val="0077104E"/>
    <w:rsid w:val="00771241"/>
    <w:rsid w:val="00780955"/>
    <w:rsid w:val="0078246C"/>
    <w:rsid w:val="00784B67"/>
    <w:rsid w:val="00784BA6"/>
    <w:rsid w:val="00785A50"/>
    <w:rsid w:val="00787159"/>
    <w:rsid w:val="00790E4A"/>
    <w:rsid w:val="0079118D"/>
    <w:rsid w:val="00792342"/>
    <w:rsid w:val="00795559"/>
    <w:rsid w:val="00796735"/>
    <w:rsid w:val="00797FCF"/>
    <w:rsid w:val="007A0BC3"/>
    <w:rsid w:val="007A1EE0"/>
    <w:rsid w:val="007A7819"/>
    <w:rsid w:val="007B00A3"/>
    <w:rsid w:val="007B01C8"/>
    <w:rsid w:val="007B1444"/>
    <w:rsid w:val="007B3EA5"/>
    <w:rsid w:val="007B512A"/>
    <w:rsid w:val="007C09BB"/>
    <w:rsid w:val="007C0A66"/>
    <w:rsid w:val="007C2097"/>
    <w:rsid w:val="007C2E54"/>
    <w:rsid w:val="007C51C9"/>
    <w:rsid w:val="007C5E2F"/>
    <w:rsid w:val="007D0CB3"/>
    <w:rsid w:val="007D16F8"/>
    <w:rsid w:val="007D45E9"/>
    <w:rsid w:val="007D55EC"/>
    <w:rsid w:val="007D6A07"/>
    <w:rsid w:val="007E4B72"/>
    <w:rsid w:val="007E546B"/>
    <w:rsid w:val="007E75CC"/>
    <w:rsid w:val="007F4A87"/>
    <w:rsid w:val="007F5736"/>
    <w:rsid w:val="007F6BDE"/>
    <w:rsid w:val="00800916"/>
    <w:rsid w:val="0080095A"/>
    <w:rsid w:val="008019AF"/>
    <w:rsid w:val="00804068"/>
    <w:rsid w:val="0080758F"/>
    <w:rsid w:val="00810273"/>
    <w:rsid w:val="00810533"/>
    <w:rsid w:val="00812AB4"/>
    <w:rsid w:val="00812B14"/>
    <w:rsid w:val="008135B2"/>
    <w:rsid w:val="00813A7E"/>
    <w:rsid w:val="00813A9C"/>
    <w:rsid w:val="00815837"/>
    <w:rsid w:val="00815EC3"/>
    <w:rsid w:val="0081787D"/>
    <w:rsid w:val="00821D87"/>
    <w:rsid w:val="0082558F"/>
    <w:rsid w:val="00827531"/>
    <w:rsid w:val="0082773F"/>
    <w:rsid w:val="008279FA"/>
    <w:rsid w:val="00831208"/>
    <w:rsid w:val="00831309"/>
    <w:rsid w:val="00832164"/>
    <w:rsid w:val="00835025"/>
    <w:rsid w:val="00837F3C"/>
    <w:rsid w:val="00841B1F"/>
    <w:rsid w:val="008472E8"/>
    <w:rsid w:val="00850456"/>
    <w:rsid w:val="008509A9"/>
    <w:rsid w:val="0085112F"/>
    <w:rsid w:val="00851C29"/>
    <w:rsid w:val="00852593"/>
    <w:rsid w:val="00854B6F"/>
    <w:rsid w:val="00855ACC"/>
    <w:rsid w:val="0085623B"/>
    <w:rsid w:val="00856C07"/>
    <w:rsid w:val="00861141"/>
    <w:rsid w:val="00862563"/>
    <w:rsid w:val="00862639"/>
    <w:rsid w:val="008626E7"/>
    <w:rsid w:val="008629F1"/>
    <w:rsid w:val="0086483A"/>
    <w:rsid w:val="0086535C"/>
    <w:rsid w:val="00865A0F"/>
    <w:rsid w:val="00866EEA"/>
    <w:rsid w:val="00870EE7"/>
    <w:rsid w:val="0087278D"/>
    <w:rsid w:val="00877299"/>
    <w:rsid w:val="00881C0D"/>
    <w:rsid w:val="0088682B"/>
    <w:rsid w:val="008870A2"/>
    <w:rsid w:val="00891341"/>
    <w:rsid w:val="008971C4"/>
    <w:rsid w:val="008A079F"/>
    <w:rsid w:val="008A1FAF"/>
    <w:rsid w:val="008B2C0E"/>
    <w:rsid w:val="008B3652"/>
    <w:rsid w:val="008C0D23"/>
    <w:rsid w:val="008C0FFA"/>
    <w:rsid w:val="008C225A"/>
    <w:rsid w:val="008C6E4C"/>
    <w:rsid w:val="008C6ECE"/>
    <w:rsid w:val="008C710E"/>
    <w:rsid w:val="008D15F7"/>
    <w:rsid w:val="008D1B94"/>
    <w:rsid w:val="008D1E0D"/>
    <w:rsid w:val="008D2696"/>
    <w:rsid w:val="008D2CB5"/>
    <w:rsid w:val="008E694A"/>
    <w:rsid w:val="008E7851"/>
    <w:rsid w:val="008F0775"/>
    <w:rsid w:val="008F325E"/>
    <w:rsid w:val="008F3CB8"/>
    <w:rsid w:val="008F3FEB"/>
    <w:rsid w:val="008F5F01"/>
    <w:rsid w:val="008F686C"/>
    <w:rsid w:val="00904504"/>
    <w:rsid w:val="00907EBA"/>
    <w:rsid w:val="009122BB"/>
    <w:rsid w:val="00914A6A"/>
    <w:rsid w:val="00914E67"/>
    <w:rsid w:val="00914FAA"/>
    <w:rsid w:val="0091565B"/>
    <w:rsid w:val="00915A5A"/>
    <w:rsid w:val="00915B83"/>
    <w:rsid w:val="00916057"/>
    <w:rsid w:val="009172AB"/>
    <w:rsid w:val="009174D1"/>
    <w:rsid w:val="009209A0"/>
    <w:rsid w:val="00923AC7"/>
    <w:rsid w:val="00924A95"/>
    <w:rsid w:val="009254E6"/>
    <w:rsid w:val="00930998"/>
    <w:rsid w:val="0093180F"/>
    <w:rsid w:val="0093587F"/>
    <w:rsid w:val="00941289"/>
    <w:rsid w:val="00942581"/>
    <w:rsid w:val="00944658"/>
    <w:rsid w:val="009454DF"/>
    <w:rsid w:val="00946F2A"/>
    <w:rsid w:val="00947BD0"/>
    <w:rsid w:val="00953681"/>
    <w:rsid w:val="009544A4"/>
    <w:rsid w:val="00955649"/>
    <w:rsid w:val="00955B20"/>
    <w:rsid w:val="00965211"/>
    <w:rsid w:val="009677A1"/>
    <w:rsid w:val="009701CF"/>
    <w:rsid w:val="00970455"/>
    <w:rsid w:val="00976719"/>
    <w:rsid w:val="009777D9"/>
    <w:rsid w:val="00981656"/>
    <w:rsid w:val="00981891"/>
    <w:rsid w:val="009824C1"/>
    <w:rsid w:val="00984C3D"/>
    <w:rsid w:val="00991B88"/>
    <w:rsid w:val="0099259C"/>
    <w:rsid w:val="00993B4D"/>
    <w:rsid w:val="00994CDF"/>
    <w:rsid w:val="00996852"/>
    <w:rsid w:val="009A0F37"/>
    <w:rsid w:val="009A33F6"/>
    <w:rsid w:val="009A3795"/>
    <w:rsid w:val="009A3A33"/>
    <w:rsid w:val="009A5025"/>
    <w:rsid w:val="009A579D"/>
    <w:rsid w:val="009B1A97"/>
    <w:rsid w:val="009B32CA"/>
    <w:rsid w:val="009B477E"/>
    <w:rsid w:val="009C0655"/>
    <w:rsid w:val="009C204F"/>
    <w:rsid w:val="009C5EDF"/>
    <w:rsid w:val="009D7650"/>
    <w:rsid w:val="009E0FFE"/>
    <w:rsid w:val="009E2E11"/>
    <w:rsid w:val="009E2ED0"/>
    <w:rsid w:val="009E3297"/>
    <w:rsid w:val="009E3DF2"/>
    <w:rsid w:val="009E5790"/>
    <w:rsid w:val="009E592B"/>
    <w:rsid w:val="009E68E5"/>
    <w:rsid w:val="009E7413"/>
    <w:rsid w:val="009E7A5E"/>
    <w:rsid w:val="009F2E0B"/>
    <w:rsid w:val="009F5AB0"/>
    <w:rsid w:val="009F6B38"/>
    <w:rsid w:val="009F734F"/>
    <w:rsid w:val="00A03A2F"/>
    <w:rsid w:val="00A04C42"/>
    <w:rsid w:val="00A0600A"/>
    <w:rsid w:val="00A06A6E"/>
    <w:rsid w:val="00A1204B"/>
    <w:rsid w:val="00A1400F"/>
    <w:rsid w:val="00A165B5"/>
    <w:rsid w:val="00A20281"/>
    <w:rsid w:val="00A21AFE"/>
    <w:rsid w:val="00A23837"/>
    <w:rsid w:val="00A246B6"/>
    <w:rsid w:val="00A24C79"/>
    <w:rsid w:val="00A2528F"/>
    <w:rsid w:val="00A31EE4"/>
    <w:rsid w:val="00A31F4D"/>
    <w:rsid w:val="00A37B16"/>
    <w:rsid w:val="00A406AE"/>
    <w:rsid w:val="00A44300"/>
    <w:rsid w:val="00A47E70"/>
    <w:rsid w:val="00A50962"/>
    <w:rsid w:val="00A5121D"/>
    <w:rsid w:val="00A51AA9"/>
    <w:rsid w:val="00A51CF8"/>
    <w:rsid w:val="00A53D3E"/>
    <w:rsid w:val="00A60A7D"/>
    <w:rsid w:val="00A627E8"/>
    <w:rsid w:val="00A63CD1"/>
    <w:rsid w:val="00A6594C"/>
    <w:rsid w:val="00A738E5"/>
    <w:rsid w:val="00A74EB9"/>
    <w:rsid w:val="00A7671C"/>
    <w:rsid w:val="00A80BDE"/>
    <w:rsid w:val="00A8112D"/>
    <w:rsid w:val="00A87A6E"/>
    <w:rsid w:val="00A90492"/>
    <w:rsid w:val="00A91E14"/>
    <w:rsid w:val="00A95D31"/>
    <w:rsid w:val="00A95EF2"/>
    <w:rsid w:val="00AA09BD"/>
    <w:rsid w:val="00AB0F32"/>
    <w:rsid w:val="00AB6D06"/>
    <w:rsid w:val="00AB74FB"/>
    <w:rsid w:val="00AC1E5A"/>
    <w:rsid w:val="00AC4DB5"/>
    <w:rsid w:val="00AC6C8E"/>
    <w:rsid w:val="00AC70FD"/>
    <w:rsid w:val="00AD027C"/>
    <w:rsid w:val="00AD19E1"/>
    <w:rsid w:val="00AD1CD8"/>
    <w:rsid w:val="00AD3E44"/>
    <w:rsid w:val="00AD4421"/>
    <w:rsid w:val="00AE47EF"/>
    <w:rsid w:val="00AE4DFB"/>
    <w:rsid w:val="00AE5842"/>
    <w:rsid w:val="00AE6BF0"/>
    <w:rsid w:val="00AE79AC"/>
    <w:rsid w:val="00AF52E3"/>
    <w:rsid w:val="00B004F1"/>
    <w:rsid w:val="00B04564"/>
    <w:rsid w:val="00B05894"/>
    <w:rsid w:val="00B078B4"/>
    <w:rsid w:val="00B10C7E"/>
    <w:rsid w:val="00B12050"/>
    <w:rsid w:val="00B148C2"/>
    <w:rsid w:val="00B16003"/>
    <w:rsid w:val="00B174AF"/>
    <w:rsid w:val="00B203E2"/>
    <w:rsid w:val="00B22C39"/>
    <w:rsid w:val="00B24327"/>
    <w:rsid w:val="00B2519C"/>
    <w:rsid w:val="00B258BB"/>
    <w:rsid w:val="00B25C53"/>
    <w:rsid w:val="00B3666C"/>
    <w:rsid w:val="00B375F0"/>
    <w:rsid w:val="00B37923"/>
    <w:rsid w:val="00B44FDE"/>
    <w:rsid w:val="00B463A3"/>
    <w:rsid w:val="00B46B09"/>
    <w:rsid w:val="00B50CEC"/>
    <w:rsid w:val="00B536D0"/>
    <w:rsid w:val="00B53BE5"/>
    <w:rsid w:val="00B544FF"/>
    <w:rsid w:val="00B56D59"/>
    <w:rsid w:val="00B60A01"/>
    <w:rsid w:val="00B60AA5"/>
    <w:rsid w:val="00B61E6C"/>
    <w:rsid w:val="00B65F7F"/>
    <w:rsid w:val="00B660F5"/>
    <w:rsid w:val="00B67B97"/>
    <w:rsid w:val="00B733BD"/>
    <w:rsid w:val="00B76EC2"/>
    <w:rsid w:val="00B77278"/>
    <w:rsid w:val="00B8280D"/>
    <w:rsid w:val="00B8447D"/>
    <w:rsid w:val="00B87953"/>
    <w:rsid w:val="00B87B7B"/>
    <w:rsid w:val="00B9031A"/>
    <w:rsid w:val="00B916BB"/>
    <w:rsid w:val="00B968C8"/>
    <w:rsid w:val="00BA11E6"/>
    <w:rsid w:val="00BA12F2"/>
    <w:rsid w:val="00BA3EC5"/>
    <w:rsid w:val="00BA4C56"/>
    <w:rsid w:val="00BA587A"/>
    <w:rsid w:val="00BB0122"/>
    <w:rsid w:val="00BB04A1"/>
    <w:rsid w:val="00BB073E"/>
    <w:rsid w:val="00BB09E0"/>
    <w:rsid w:val="00BB3473"/>
    <w:rsid w:val="00BB5DFC"/>
    <w:rsid w:val="00BB75A8"/>
    <w:rsid w:val="00BC25E2"/>
    <w:rsid w:val="00BC3118"/>
    <w:rsid w:val="00BC544B"/>
    <w:rsid w:val="00BC5E0F"/>
    <w:rsid w:val="00BD279D"/>
    <w:rsid w:val="00BD3270"/>
    <w:rsid w:val="00BD6745"/>
    <w:rsid w:val="00BD6BB8"/>
    <w:rsid w:val="00BD75EC"/>
    <w:rsid w:val="00BE117F"/>
    <w:rsid w:val="00BE2490"/>
    <w:rsid w:val="00BE2870"/>
    <w:rsid w:val="00BE3FB8"/>
    <w:rsid w:val="00BE5B9A"/>
    <w:rsid w:val="00BE7E5C"/>
    <w:rsid w:val="00BF1206"/>
    <w:rsid w:val="00BF1354"/>
    <w:rsid w:val="00BF20AF"/>
    <w:rsid w:val="00BF3B98"/>
    <w:rsid w:val="00BF434E"/>
    <w:rsid w:val="00BF4DB4"/>
    <w:rsid w:val="00BF5A4F"/>
    <w:rsid w:val="00C03BC9"/>
    <w:rsid w:val="00C061B4"/>
    <w:rsid w:val="00C06965"/>
    <w:rsid w:val="00C06EBE"/>
    <w:rsid w:val="00C1017B"/>
    <w:rsid w:val="00C1234B"/>
    <w:rsid w:val="00C1339D"/>
    <w:rsid w:val="00C1422D"/>
    <w:rsid w:val="00C14CCB"/>
    <w:rsid w:val="00C14F4B"/>
    <w:rsid w:val="00C20186"/>
    <w:rsid w:val="00C2100B"/>
    <w:rsid w:val="00C23A11"/>
    <w:rsid w:val="00C262FD"/>
    <w:rsid w:val="00C30108"/>
    <w:rsid w:val="00C30BE6"/>
    <w:rsid w:val="00C30EAE"/>
    <w:rsid w:val="00C32C1A"/>
    <w:rsid w:val="00C3549E"/>
    <w:rsid w:val="00C358B2"/>
    <w:rsid w:val="00C40C7E"/>
    <w:rsid w:val="00C42B4E"/>
    <w:rsid w:val="00C42E91"/>
    <w:rsid w:val="00C456FE"/>
    <w:rsid w:val="00C462A3"/>
    <w:rsid w:val="00C47990"/>
    <w:rsid w:val="00C50636"/>
    <w:rsid w:val="00C52128"/>
    <w:rsid w:val="00C529F7"/>
    <w:rsid w:val="00C53FE5"/>
    <w:rsid w:val="00C54C80"/>
    <w:rsid w:val="00C55390"/>
    <w:rsid w:val="00C57861"/>
    <w:rsid w:val="00C61D51"/>
    <w:rsid w:val="00C629A6"/>
    <w:rsid w:val="00C6377E"/>
    <w:rsid w:val="00C64AAF"/>
    <w:rsid w:val="00C77010"/>
    <w:rsid w:val="00C81663"/>
    <w:rsid w:val="00C81F27"/>
    <w:rsid w:val="00C84DDA"/>
    <w:rsid w:val="00C8610C"/>
    <w:rsid w:val="00C872FE"/>
    <w:rsid w:val="00C87B53"/>
    <w:rsid w:val="00C901F2"/>
    <w:rsid w:val="00C91829"/>
    <w:rsid w:val="00C91D23"/>
    <w:rsid w:val="00C93491"/>
    <w:rsid w:val="00C95985"/>
    <w:rsid w:val="00C95BF2"/>
    <w:rsid w:val="00C9638E"/>
    <w:rsid w:val="00C970C7"/>
    <w:rsid w:val="00C97526"/>
    <w:rsid w:val="00CA14C1"/>
    <w:rsid w:val="00CA40E6"/>
    <w:rsid w:val="00CB45B6"/>
    <w:rsid w:val="00CB5CE5"/>
    <w:rsid w:val="00CC1256"/>
    <w:rsid w:val="00CC1D46"/>
    <w:rsid w:val="00CC1E18"/>
    <w:rsid w:val="00CC37E4"/>
    <w:rsid w:val="00CC4F86"/>
    <w:rsid w:val="00CC5026"/>
    <w:rsid w:val="00CC5C73"/>
    <w:rsid w:val="00CC738B"/>
    <w:rsid w:val="00CD0EE6"/>
    <w:rsid w:val="00CD2C94"/>
    <w:rsid w:val="00CD391B"/>
    <w:rsid w:val="00CD6267"/>
    <w:rsid w:val="00CE0515"/>
    <w:rsid w:val="00CE0970"/>
    <w:rsid w:val="00CE2F8D"/>
    <w:rsid w:val="00CE3216"/>
    <w:rsid w:val="00CE47C2"/>
    <w:rsid w:val="00CF3D1C"/>
    <w:rsid w:val="00CF3DE3"/>
    <w:rsid w:val="00D03F9A"/>
    <w:rsid w:val="00D04FDD"/>
    <w:rsid w:val="00D05BFC"/>
    <w:rsid w:val="00D102DB"/>
    <w:rsid w:val="00D12694"/>
    <w:rsid w:val="00D12BD7"/>
    <w:rsid w:val="00D12DB3"/>
    <w:rsid w:val="00D14646"/>
    <w:rsid w:val="00D154CC"/>
    <w:rsid w:val="00D203BF"/>
    <w:rsid w:val="00D235F5"/>
    <w:rsid w:val="00D23853"/>
    <w:rsid w:val="00D23C07"/>
    <w:rsid w:val="00D25693"/>
    <w:rsid w:val="00D27458"/>
    <w:rsid w:val="00D32A5D"/>
    <w:rsid w:val="00D33586"/>
    <w:rsid w:val="00D37110"/>
    <w:rsid w:val="00D379A8"/>
    <w:rsid w:val="00D37EBA"/>
    <w:rsid w:val="00D47423"/>
    <w:rsid w:val="00D51FF6"/>
    <w:rsid w:val="00D52D5E"/>
    <w:rsid w:val="00D56593"/>
    <w:rsid w:val="00D602E0"/>
    <w:rsid w:val="00D61F8B"/>
    <w:rsid w:val="00D650E0"/>
    <w:rsid w:val="00D675C1"/>
    <w:rsid w:val="00D703E8"/>
    <w:rsid w:val="00D71A06"/>
    <w:rsid w:val="00D82446"/>
    <w:rsid w:val="00D877BF"/>
    <w:rsid w:val="00D87808"/>
    <w:rsid w:val="00D90AFB"/>
    <w:rsid w:val="00D92B55"/>
    <w:rsid w:val="00D94365"/>
    <w:rsid w:val="00D95C42"/>
    <w:rsid w:val="00D96D15"/>
    <w:rsid w:val="00DA4E60"/>
    <w:rsid w:val="00DA567A"/>
    <w:rsid w:val="00DA6526"/>
    <w:rsid w:val="00DB0E1E"/>
    <w:rsid w:val="00DB201B"/>
    <w:rsid w:val="00DB2833"/>
    <w:rsid w:val="00DB3376"/>
    <w:rsid w:val="00DB5B51"/>
    <w:rsid w:val="00DB5DF9"/>
    <w:rsid w:val="00DC2211"/>
    <w:rsid w:val="00DC461B"/>
    <w:rsid w:val="00DC4968"/>
    <w:rsid w:val="00DC692E"/>
    <w:rsid w:val="00DC7A29"/>
    <w:rsid w:val="00DD2F27"/>
    <w:rsid w:val="00DE02AF"/>
    <w:rsid w:val="00DE34CF"/>
    <w:rsid w:val="00DE3980"/>
    <w:rsid w:val="00DE509C"/>
    <w:rsid w:val="00DF0FB6"/>
    <w:rsid w:val="00DF1B58"/>
    <w:rsid w:val="00DF214D"/>
    <w:rsid w:val="00DF3DEC"/>
    <w:rsid w:val="00DF4B4B"/>
    <w:rsid w:val="00DF6633"/>
    <w:rsid w:val="00DF7099"/>
    <w:rsid w:val="00E130C4"/>
    <w:rsid w:val="00E130E2"/>
    <w:rsid w:val="00E13F11"/>
    <w:rsid w:val="00E20F78"/>
    <w:rsid w:val="00E211FE"/>
    <w:rsid w:val="00E21F29"/>
    <w:rsid w:val="00E2301F"/>
    <w:rsid w:val="00E23C51"/>
    <w:rsid w:val="00E250D2"/>
    <w:rsid w:val="00E25E90"/>
    <w:rsid w:val="00E3112E"/>
    <w:rsid w:val="00E324CD"/>
    <w:rsid w:val="00E33690"/>
    <w:rsid w:val="00E40233"/>
    <w:rsid w:val="00E414AE"/>
    <w:rsid w:val="00E431E6"/>
    <w:rsid w:val="00E43D0C"/>
    <w:rsid w:val="00E468BE"/>
    <w:rsid w:val="00E469F0"/>
    <w:rsid w:val="00E47C93"/>
    <w:rsid w:val="00E503AB"/>
    <w:rsid w:val="00E51AED"/>
    <w:rsid w:val="00E51CAC"/>
    <w:rsid w:val="00E5320D"/>
    <w:rsid w:val="00E53531"/>
    <w:rsid w:val="00E5507B"/>
    <w:rsid w:val="00E56DFF"/>
    <w:rsid w:val="00E6011E"/>
    <w:rsid w:val="00E61734"/>
    <w:rsid w:val="00E61B14"/>
    <w:rsid w:val="00E63F3F"/>
    <w:rsid w:val="00E6437B"/>
    <w:rsid w:val="00E64511"/>
    <w:rsid w:val="00E66B4C"/>
    <w:rsid w:val="00E710A7"/>
    <w:rsid w:val="00E71879"/>
    <w:rsid w:val="00E80A2C"/>
    <w:rsid w:val="00E863E1"/>
    <w:rsid w:val="00E87364"/>
    <w:rsid w:val="00E90B6D"/>
    <w:rsid w:val="00E935A0"/>
    <w:rsid w:val="00E9727E"/>
    <w:rsid w:val="00EA075E"/>
    <w:rsid w:val="00EA13FF"/>
    <w:rsid w:val="00EA1BC9"/>
    <w:rsid w:val="00EA1CE8"/>
    <w:rsid w:val="00EA6ADA"/>
    <w:rsid w:val="00EB3DB5"/>
    <w:rsid w:val="00EB7C6C"/>
    <w:rsid w:val="00EC3825"/>
    <w:rsid w:val="00EC79E3"/>
    <w:rsid w:val="00ED31BF"/>
    <w:rsid w:val="00ED325A"/>
    <w:rsid w:val="00ED6786"/>
    <w:rsid w:val="00EE17F5"/>
    <w:rsid w:val="00EE590D"/>
    <w:rsid w:val="00EE7D7C"/>
    <w:rsid w:val="00EF16C9"/>
    <w:rsid w:val="00EF1F5F"/>
    <w:rsid w:val="00EF23BB"/>
    <w:rsid w:val="00EF2D09"/>
    <w:rsid w:val="00EF739E"/>
    <w:rsid w:val="00F07F39"/>
    <w:rsid w:val="00F115EF"/>
    <w:rsid w:val="00F14BA3"/>
    <w:rsid w:val="00F166A0"/>
    <w:rsid w:val="00F17153"/>
    <w:rsid w:val="00F17F1C"/>
    <w:rsid w:val="00F25D98"/>
    <w:rsid w:val="00F26FEA"/>
    <w:rsid w:val="00F300FB"/>
    <w:rsid w:val="00F31FBA"/>
    <w:rsid w:val="00F34953"/>
    <w:rsid w:val="00F40225"/>
    <w:rsid w:val="00F4138F"/>
    <w:rsid w:val="00F42522"/>
    <w:rsid w:val="00F47329"/>
    <w:rsid w:val="00F479F6"/>
    <w:rsid w:val="00F47C2C"/>
    <w:rsid w:val="00F47C67"/>
    <w:rsid w:val="00F52536"/>
    <w:rsid w:val="00F559D2"/>
    <w:rsid w:val="00F61C93"/>
    <w:rsid w:val="00F62A9A"/>
    <w:rsid w:val="00F636DA"/>
    <w:rsid w:val="00F644D2"/>
    <w:rsid w:val="00F678A7"/>
    <w:rsid w:val="00F70C0A"/>
    <w:rsid w:val="00F77EF6"/>
    <w:rsid w:val="00F80002"/>
    <w:rsid w:val="00F828A0"/>
    <w:rsid w:val="00F8369D"/>
    <w:rsid w:val="00F85170"/>
    <w:rsid w:val="00F862B6"/>
    <w:rsid w:val="00F9182C"/>
    <w:rsid w:val="00F92700"/>
    <w:rsid w:val="00F96356"/>
    <w:rsid w:val="00FA0FE6"/>
    <w:rsid w:val="00FA2271"/>
    <w:rsid w:val="00FA31FC"/>
    <w:rsid w:val="00FA3B41"/>
    <w:rsid w:val="00FA6718"/>
    <w:rsid w:val="00FA7240"/>
    <w:rsid w:val="00FB1A9E"/>
    <w:rsid w:val="00FB4CE0"/>
    <w:rsid w:val="00FB5338"/>
    <w:rsid w:val="00FB6386"/>
    <w:rsid w:val="00FC3AB3"/>
    <w:rsid w:val="00FC4512"/>
    <w:rsid w:val="00FC69A0"/>
    <w:rsid w:val="00FC69EE"/>
    <w:rsid w:val="00FD1D43"/>
    <w:rsid w:val="00FE0ACB"/>
    <w:rsid w:val="00FE4EED"/>
    <w:rsid w:val="00FF0B13"/>
    <w:rsid w:val="00FF23FC"/>
    <w:rsid w:val="00FF341C"/>
    <w:rsid w:val="00FF4619"/>
    <w:rsid w:val="00FF4B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53FD"/>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8EB"/>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character" w:styleId="FootnoteReference">
    <w:name w:val="footnote reference"/>
    <w:rsid w:val="003748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List2"/>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basedOn w:val="Normal"/>
    <w:link w:val="FooterChar"/>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FooterChar">
    <w:name w:val="Footer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645AA"/>
    <w:rPr>
      <w:rFonts w:ascii="Times New Roman" w:hAnsi="Times New Roman"/>
      <w:sz w:val="16"/>
      <w:lang w:val="en-GB"/>
    </w:rPr>
  </w:style>
  <w:style w:type="character"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PageNumber">
    <w:name w:val="page number"/>
    <w:rsid w:val="00CE3216"/>
  </w:style>
  <w:style w:type="paragraph" w:customStyle="1" w:styleId="Reference">
    <w:name w:val="Reference"/>
    <w:basedOn w:val="Normal"/>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SimSun" w:hAnsi="Arial" w:cs="Arial"/>
      <w:color w:val="0000FF"/>
      <w:kern w:val="2"/>
      <w:lang w:eastAsia="zh-CN"/>
    </w:rPr>
  </w:style>
  <w:style w:type="character" w:styleId="Emphasis">
    <w:name w:val="Emphasis"/>
    <w:qFormat/>
    <w:rsid w:val="00CE3216"/>
    <w:rPr>
      <w:i/>
      <w:iCs/>
    </w:rPr>
  </w:style>
  <w:style w:type="character" w:styleId="IntenseEmphasis">
    <w:name w:val="Intense Emphasis"/>
    <w:uiPriority w:val="21"/>
    <w:qFormat/>
    <w:rsid w:val="00CE3216"/>
    <w:rPr>
      <w:b/>
      <w:bCs/>
      <w:i/>
      <w:iCs/>
      <w:color w:val="4F81BD"/>
    </w:rPr>
  </w:style>
  <w:style w:type="paragraph" w:customStyle="1" w:styleId="References">
    <w:name w:val="References"/>
    <w:basedOn w:val="Normal"/>
    <w:next w:val="Normal"/>
    <w:rsid w:val="00CE3216"/>
    <w:pPr>
      <w:numPr>
        <w:numId w:val="35"/>
      </w:numPr>
      <w:autoSpaceDE w:val="0"/>
      <w:autoSpaceDN w:val="0"/>
      <w:snapToGrid w:val="0"/>
      <w:spacing w:after="60"/>
    </w:pPr>
    <w:rPr>
      <w:rFonts w:eastAsia="SimSun"/>
      <w:szCs w:val="16"/>
      <w:lang w:val="en-US"/>
    </w:rPr>
  </w:style>
  <w:style w:type="paragraph" w:customStyle="1" w:styleId="FL">
    <w:name w:val="FL"/>
    <w:basedOn w:val="Normal"/>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E3216"/>
    <w:rPr>
      <w:rFonts w:ascii="Courier New" w:eastAsia="Times New Roman" w:hAnsi="Courier New"/>
      <w:lang w:val="nb-NO" w:eastAsia="x-none"/>
    </w:rPr>
  </w:style>
  <w:style w:type="paragraph" w:customStyle="1" w:styleId="BL">
    <w:name w:val="BL"/>
    <w:basedOn w:val="Normal"/>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CE3216"/>
    <w:pPr>
      <w:overflowPunct w:val="0"/>
      <w:autoSpaceDE w:val="0"/>
      <w:autoSpaceDN w:val="0"/>
      <w:adjustRightInd w:val="0"/>
      <w:textAlignment w:val="baseline"/>
    </w:pPr>
    <w:rPr>
      <w:rFonts w:eastAsia="Times New Roman" w:cs="v4.2.0"/>
      <w:lang w:eastAsia="en-GB"/>
    </w:rPr>
  </w:style>
  <w:style w:type="character" w:styleId="Strong">
    <w:name w:val="Strong"/>
    <w:qFormat/>
    <w:rsid w:val="00CE3216"/>
    <w:rPr>
      <w:b/>
      <w:bCs/>
    </w:rPr>
  </w:style>
  <w:style w:type="table" w:customStyle="1" w:styleId="TableGrid1">
    <w:name w:val="Table Grid1"/>
    <w:basedOn w:val="TableNormal"/>
    <w:next w:val="TableGrid"/>
    <w:uiPriority w:val="39"/>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Heading1"/>
    <w:next w:val="Normal"/>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CE3216"/>
    <w:rPr>
      <w:rFonts w:ascii="Arial" w:hAnsi="Arial"/>
      <w:lang w:val="en-GB"/>
    </w:rPr>
  </w:style>
  <w:style w:type="character" w:customStyle="1" w:styleId="Heading7Char">
    <w:name w:val="Heading 7 Char"/>
    <w:link w:val="Heading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SimSun"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Normal"/>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CE321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E3216"/>
    <w:rPr>
      <w:rFonts w:ascii="Times New Roman" w:eastAsia="MS Mincho" w:hAnsi="Times New Roman"/>
    </w:rPr>
    <w:tblPr/>
  </w:style>
  <w:style w:type="paragraph" w:customStyle="1" w:styleId="Bullet">
    <w:name w:val="Bullet"/>
    <w:basedOn w:val="Normal"/>
    <w:rsid w:val="00CE3216"/>
    <w:pPr>
      <w:tabs>
        <w:tab w:val="num" w:pos="926"/>
      </w:tabs>
      <w:ind w:left="926" w:hanging="360"/>
    </w:pPr>
    <w:rPr>
      <w:rFonts w:eastAsia="MS Mincho"/>
      <w:lang w:eastAsia="ja-JP"/>
    </w:rPr>
  </w:style>
  <w:style w:type="paragraph" w:customStyle="1" w:styleId="TOC91">
    <w:name w:val="TOC 91"/>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Footer"/>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Normal"/>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Normal"/>
    <w:next w:val="Normal"/>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CE321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E321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E32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E3216"/>
    <w:rPr>
      <w:rFonts w:ascii="Times New Roman" w:eastAsia="Batang" w:hAnsi="Times New Roman"/>
      <w:lang w:val="en-GB"/>
    </w:rPr>
  </w:style>
  <w:style w:type="paragraph" w:customStyle="1" w:styleId="1">
    <w:name w:val="修订1"/>
    <w:hidden/>
    <w:semiHidden/>
    <w:rsid w:val="00CE3216"/>
    <w:rPr>
      <w:rFonts w:ascii="Times New Roman" w:eastAsia="Batang" w:hAnsi="Times New Roman"/>
      <w:lang w:val="en-GB"/>
    </w:rPr>
  </w:style>
  <w:style w:type="paragraph" w:styleId="EndnoteText">
    <w:name w:val="endnote text"/>
    <w:basedOn w:val="Normal"/>
    <w:link w:val="EndnoteTextChar"/>
    <w:rsid w:val="00CE3216"/>
    <w:pPr>
      <w:snapToGrid w:val="0"/>
    </w:pPr>
    <w:rPr>
      <w:rFonts w:eastAsia="Times New Roman"/>
      <w:lang w:eastAsia="x-none"/>
    </w:rPr>
  </w:style>
  <w:style w:type="character" w:customStyle="1" w:styleId="EndnoteTextChar">
    <w:name w:val="Endnote Text Char"/>
    <w:basedOn w:val="DefaultParagraphFont"/>
    <w:link w:val="EndnoteText"/>
    <w:rsid w:val="00CE3216"/>
    <w:rPr>
      <w:rFonts w:ascii="Times New Roman" w:eastAsia="Times New Roman" w:hAnsi="Times New Roman"/>
      <w:lang w:val="en-GB" w:eastAsia="x-none"/>
    </w:rPr>
  </w:style>
  <w:style w:type="paragraph" w:customStyle="1" w:styleId="a0">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Normal"/>
    <w:rsid w:val="00CE321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CE321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Heading9Char">
    <w:name w:val="Heading 9 Char"/>
    <w:link w:val="Heading9"/>
    <w:rsid w:val="00CE3216"/>
    <w:rPr>
      <w:rFonts w:ascii="Arial" w:hAnsi="Arial"/>
      <w:sz w:val="36"/>
      <w:lang w:val="en-GB"/>
    </w:rPr>
  </w:style>
  <w:style w:type="character" w:customStyle="1" w:styleId="ListBullet2Char">
    <w:name w:val="List Bullet 2 Char"/>
    <w:link w:val="ListBullet2"/>
    <w:rsid w:val="00CE3216"/>
    <w:rPr>
      <w:rFonts w:ascii="Times New Roman" w:hAnsi="Times New Roman"/>
      <w:lang w:val="en-GB"/>
    </w:rPr>
  </w:style>
  <w:style w:type="numbering" w:customStyle="1" w:styleId="NoList1">
    <w:name w:val="No List1"/>
    <w:next w:val="NoList"/>
    <w:uiPriority w:val="99"/>
    <w:semiHidden/>
    <w:unhideWhenUsed/>
    <w:rsid w:val="00CE3216"/>
  </w:style>
  <w:style w:type="numbering" w:customStyle="1" w:styleId="NoList2">
    <w:name w:val="No List2"/>
    <w:next w:val="NoList"/>
    <w:uiPriority w:val="99"/>
    <w:semiHidden/>
    <w:unhideWhenUsed/>
    <w:rsid w:val="00CE3216"/>
  </w:style>
  <w:style w:type="table" w:customStyle="1" w:styleId="TableGrid4">
    <w:name w:val="Table Grid4"/>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E3216"/>
  </w:style>
  <w:style w:type="table" w:customStyle="1" w:styleId="TableGrid5">
    <w:name w:val="Table Grid5"/>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E3216"/>
  </w:style>
  <w:style w:type="table" w:customStyle="1" w:styleId="TableGrid6">
    <w:name w:val="Table Grid6"/>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E3216"/>
  </w:style>
  <w:style w:type="numbering" w:customStyle="1" w:styleId="NoList6">
    <w:name w:val="No List6"/>
    <w:next w:val="NoList"/>
    <w:semiHidden/>
    <w:unhideWhenUsed/>
    <w:rsid w:val="00CE3216"/>
  </w:style>
  <w:style w:type="numbering" w:customStyle="1" w:styleId="NoList7">
    <w:name w:val="No List7"/>
    <w:next w:val="NoList"/>
    <w:semiHidden/>
    <w:unhideWhenUsed/>
    <w:rsid w:val="00CE3216"/>
  </w:style>
  <w:style w:type="numbering" w:customStyle="1" w:styleId="NoList8">
    <w:name w:val="No List8"/>
    <w:next w:val="NoList"/>
    <w:uiPriority w:val="99"/>
    <w:semiHidden/>
    <w:unhideWhenUsed/>
    <w:rsid w:val="00CE3216"/>
  </w:style>
  <w:style w:type="character" w:styleId="PlaceholderText">
    <w:name w:val="Placeholder Text"/>
    <w:uiPriority w:val="99"/>
    <w:semiHidden/>
    <w:rsid w:val="00CE3216"/>
    <w:rPr>
      <w:color w:val="808080"/>
    </w:rPr>
  </w:style>
  <w:style w:type="paragraph" w:customStyle="1" w:styleId="TOC92">
    <w:name w:val="TOC 92"/>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CE3216"/>
  </w:style>
  <w:style w:type="table" w:customStyle="1" w:styleId="TableGrid7">
    <w:name w:val="Table Grid7"/>
    <w:basedOn w:val="TableNormal"/>
    <w:next w:val="TableGrid"/>
    <w:uiPriority w:val="39"/>
    <w:rsid w:val="00CE321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06458D"/>
    <w:pPr>
      <w:tabs>
        <w:tab w:val="center" w:pos="4513"/>
        <w:tab w:val="right" w:pos="9026"/>
      </w:tabs>
      <w:spacing w:after="0"/>
    </w:pPr>
  </w:style>
  <w:style w:type="character" w:customStyle="1" w:styleId="HeaderChar">
    <w:name w:val="Header Char"/>
    <w:basedOn w:val="DefaultParagraphFont"/>
    <w:link w:val="Header"/>
    <w:rsid w:val="0006458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7.wmf"/><Relationship Id="rId63" Type="http://schemas.openxmlformats.org/officeDocument/2006/relationships/image" Target="media/image30.wmf"/><Relationship Id="rId68" Type="http://schemas.openxmlformats.org/officeDocument/2006/relationships/image" Target="media/image35.wmf"/><Relationship Id="rId16" Type="http://schemas.openxmlformats.org/officeDocument/2006/relationships/image" Target="media/image3.wmf"/><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37" Type="http://schemas.openxmlformats.org/officeDocument/2006/relationships/oleObject" Target="embeddings/oleObject13.bin"/><Relationship Id="rId53" Type="http://schemas.openxmlformats.org/officeDocument/2006/relationships/image" Target="media/image20.wmf"/><Relationship Id="rId58" Type="http://schemas.openxmlformats.org/officeDocument/2006/relationships/image" Target="media/image25.wmf"/><Relationship Id="rId74" Type="http://schemas.openxmlformats.org/officeDocument/2006/relationships/image" Target="media/image41.wmf"/><Relationship Id="rId79"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image" Target="media/image15.wmf"/><Relationship Id="rId48" Type="http://schemas.openxmlformats.org/officeDocument/2006/relationships/oleObject" Target="embeddings/oleObject20.bin"/><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image" Target="media/image44.wmf"/><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image" Target="media/image39.wmf"/><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image" Target="media/image34.emf"/><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image" Target="media/image21.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8.wmf"/><Relationship Id="rId57" Type="http://schemas.openxmlformats.org/officeDocument/2006/relationships/image" Target="media/image24.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header" Target="header1.xml"/><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5.bin"/><Relationship Id="rId34" Type="http://schemas.openxmlformats.org/officeDocument/2006/relationships/image" Target="media/image12.wmf"/><Relationship Id="rId50" Type="http://schemas.openxmlformats.org/officeDocument/2006/relationships/oleObject" Target="embeddings/oleObject21.bin"/><Relationship Id="rId55" Type="http://schemas.openxmlformats.org/officeDocument/2006/relationships/image" Target="media/image22.wmf"/><Relationship Id="rId76" Type="http://schemas.openxmlformats.org/officeDocument/2006/relationships/image" Target="media/image43.wmf"/><Relationship Id="rId7" Type="http://schemas.openxmlformats.org/officeDocument/2006/relationships/footnotes" Target="footnotes.xml"/><Relationship Id="rId71" Type="http://schemas.openxmlformats.org/officeDocument/2006/relationships/image" Target="media/image38.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4.wmf"/><Relationship Id="rId45" Type="http://schemas.openxmlformats.org/officeDocument/2006/relationships/image" Target="media/image16.wmf"/><Relationship Id="rId66" Type="http://schemas.openxmlformats.org/officeDocument/2006/relationships/image" Target="media/image3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1B0D3-E804-48D1-BCBA-FEED7F60F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8</Pages>
  <Words>1801</Words>
  <Characters>10272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12049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Futurewei</cp:lastModifiedBy>
  <cp:revision>3</cp:revision>
  <cp:lastPrinted>1900-01-01T06:00:00Z</cp:lastPrinted>
  <dcterms:created xsi:type="dcterms:W3CDTF">2019-08-29T07:13:00Z</dcterms:created>
  <dcterms:modified xsi:type="dcterms:W3CDTF">2019-08-29T09:58:00Z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