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6618A45" w14:textId="1EFFEA35" w:rsidR="00410D17" w:rsidRDefault="00410D17" w:rsidP="00410D17">
      <w:pPr>
        <w:pStyle w:val="CRCoverPage"/>
        <w:tabs>
          <w:tab w:val="right" w:pos="9639"/>
        </w:tabs>
        <w:spacing w:after="0"/>
        <w:rPr>
          <w:b/>
          <w:noProof/>
          <w:color w:val="0000FF"/>
          <w:sz w:val="24"/>
          <w:szCs w:val="24"/>
          <w:lang w:val="en-US"/>
        </w:rPr>
      </w:pPr>
      <w:bookmarkStart w:id="0" w:name="_Hlk491845607"/>
      <w:r>
        <w:rPr>
          <w:rFonts w:cs="Arial"/>
          <w:b/>
          <w:sz w:val="24"/>
          <w:szCs w:val="24"/>
        </w:rPr>
        <w:t>3GPP TSG-RAN WG4 Meeting #</w:t>
      </w:r>
      <w:r>
        <w:rPr>
          <w:rFonts w:cs="Arial"/>
          <w:b/>
          <w:sz w:val="24"/>
          <w:szCs w:val="24"/>
          <w:lang w:eastAsia="ja-JP"/>
        </w:rPr>
        <w:t>86</w:t>
      </w:r>
      <w:r w:rsidR="00B550B8">
        <w:rPr>
          <w:rFonts w:cs="Arial"/>
          <w:b/>
          <w:sz w:val="24"/>
          <w:szCs w:val="24"/>
          <w:lang w:eastAsia="ja-JP"/>
        </w:rPr>
        <w:t>bis</w:t>
      </w:r>
      <w:r>
        <w:rPr>
          <w:b/>
          <w:i/>
          <w:noProof/>
          <w:color w:val="0000FF"/>
          <w:sz w:val="24"/>
          <w:szCs w:val="24"/>
        </w:rPr>
        <w:tab/>
      </w:r>
      <w:r w:rsidR="00EA5DC1" w:rsidRPr="00EA5DC1">
        <w:rPr>
          <w:rFonts w:cs="Arial"/>
          <w:b/>
          <w:iCs/>
          <w:sz w:val="24"/>
          <w:szCs w:val="24"/>
        </w:rPr>
        <w:t>R4-1804222</w:t>
      </w:r>
    </w:p>
    <w:p w14:paraId="27025408" w14:textId="20660D2D" w:rsidR="00410D17" w:rsidRDefault="00B550B8" w:rsidP="00410D17">
      <w:pPr>
        <w:pStyle w:val="Header"/>
        <w:tabs>
          <w:tab w:val="right" w:pos="9900"/>
          <w:tab w:val="right" w:pos="13323"/>
        </w:tabs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Melbourne, Australia</w:t>
      </w:r>
      <w:r w:rsidR="00410D17">
        <w:rPr>
          <w:rFonts w:cs="Arial"/>
          <w:sz w:val="24"/>
          <w:szCs w:val="24"/>
        </w:rPr>
        <w:t xml:space="preserve">, </w:t>
      </w:r>
      <w:r>
        <w:rPr>
          <w:rFonts w:cs="Arial"/>
          <w:sz w:val="24"/>
          <w:szCs w:val="24"/>
        </w:rPr>
        <w:t xml:space="preserve">16-20 April, </w:t>
      </w:r>
      <w:r w:rsidR="00410D17">
        <w:rPr>
          <w:rFonts w:cs="Arial"/>
          <w:sz w:val="24"/>
          <w:szCs w:val="24"/>
        </w:rPr>
        <w:t>201</w:t>
      </w:r>
      <w:bookmarkEnd w:id="0"/>
      <w:r w:rsidR="00410D17">
        <w:rPr>
          <w:rFonts w:cs="Arial"/>
          <w:sz w:val="24"/>
          <w:szCs w:val="24"/>
        </w:rPr>
        <w:t>8</w:t>
      </w:r>
    </w:p>
    <w:p w14:paraId="3CF7922C" w14:textId="77777777" w:rsidR="00491A21" w:rsidRDefault="00491A21" w:rsidP="003777FE">
      <w:pPr>
        <w:pStyle w:val="Header"/>
        <w:tabs>
          <w:tab w:val="right" w:pos="9900"/>
          <w:tab w:val="right" w:pos="13323"/>
        </w:tabs>
        <w:rPr>
          <w:rFonts w:cs="Arial"/>
          <w:sz w:val="24"/>
          <w:szCs w:val="24"/>
        </w:rPr>
      </w:pPr>
    </w:p>
    <w:p w14:paraId="4A86AF59" w14:textId="77777777" w:rsidR="0043450E" w:rsidRPr="003777FE" w:rsidRDefault="0043450E" w:rsidP="0043450E">
      <w:pPr>
        <w:overflowPunct/>
        <w:autoSpaceDE/>
        <w:autoSpaceDN/>
        <w:adjustRightInd/>
        <w:textAlignment w:val="auto"/>
        <w:rPr>
          <w:rFonts w:ascii="Arial" w:hAnsi="Arial"/>
          <w:b/>
          <w:noProof/>
          <w:sz w:val="24"/>
          <w:lang w:val="en-US"/>
        </w:rPr>
      </w:pPr>
    </w:p>
    <w:p w14:paraId="2C01B5AF" w14:textId="0926FDF9" w:rsidR="0043450E" w:rsidRPr="00B16EEF" w:rsidRDefault="0043450E" w:rsidP="0043450E">
      <w:pPr>
        <w:tabs>
          <w:tab w:val="left" w:pos="1985"/>
        </w:tabs>
        <w:jc w:val="both"/>
        <w:rPr>
          <w:b/>
          <w:sz w:val="22"/>
        </w:rPr>
      </w:pPr>
      <w:r w:rsidRPr="00B16EEF">
        <w:rPr>
          <w:b/>
          <w:sz w:val="22"/>
        </w:rPr>
        <w:t xml:space="preserve">Source: </w:t>
      </w:r>
      <w:r w:rsidRPr="00B16EEF">
        <w:rPr>
          <w:b/>
          <w:sz w:val="22"/>
        </w:rPr>
        <w:tab/>
      </w:r>
      <w:r w:rsidR="00B550B8">
        <w:rPr>
          <w:sz w:val="22"/>
        </w:rPr>
        <w:t>Sprint</w:t>
      </w:r>
    </w:p>
    <w:p w14:paraId="58A3D7EF" w14:textId="3878544F" w:rsidR="0043450E" w:rsidRDefault="0043450E" w:rsidP="0043450E">
      <w:pPr>
        <w:rPr>
          <w:sz w:val="22"/>
        </w:rPr>
      </w:pPr>
      <w:r w:rsidRPr="00B16EEF">
        <w:rPr>
          <w:b/>
          <w:sz w:val="22"/>
        </w:rPr>
        <w:t>Title:</w:t>
      </w:r>
      <w:r w:rsidRPr="00B16EEF">
        <w:rPr>
          <w:sz w:val="22"/>
        </w:rPr>
        <w:t xml:space="preserve"> </w:t>
      </w:r>
      <w:r w:rsidRPr="00B16EEF"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 w:rsidR="00F24968">
        <w:rPr>
          <w:sz w:val="22"/>
        </w:rPr>
        <w:t xml:space="preserve">Sprint </w:t>
      </w:r>
      <w:r w:rsidR="007C1B95">
        <w:rPr>
          <w:sz w:val="22"/>
        </w:rPr>
        <w:t>B41/</w:t>
      </w:r>
      <w:r w:rsidR="00F24968">
        <w:rPr>
          <w:sz w:val="22"/>
        </w:rPr>
        <w:t>n41 EN-DC goals for June</w:t>
      </w:r>
    </w:p>
    <w:p w14:paraId="209FD21B" w14:textId="3307A18B" w:rsidR="0043450E" w:rsidRPr="0001487E" w:rsidRDefault="0043450E" w:rsidP="0043450E">
      <w:pPr>
        <w:rPr>
          <w:sz w:val="22"/>
        </w:rPr>
      </w:pPr>
      <w:r w:rsidRPr="00B16EEF">
        <w:rPr>
          <w:b/>
          <w:sz w:val="22"/>
        </w:rPr>
        <w:t>Agenda Item:</w:t>
      </w:r>
      <w:r>
        <w:rPr>
          <w:b/>
          <w:sz w:val="22"/>
        </w:rPr>
        <w:t xml:space="preserve"> </w:t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</w:r>
      <w:r w:rsidR="00BD2DF9" w:rsidRPr="00BD2DF9">
        <w:rPr>
          <w:sz w:val="22"/>
        </w:rPr>
        <w:t>7.1.2.1.1</w:t>
      </w:r>
    </w:p>
    <w:p w14:paraId="2E4C06F7" w14:textId="0A8DF8DB" w:rsidR="0043450E" w:rsidRPr="00F26B60" w:rsidRDefault="0043450E" w:rsidP="0043450E">
      <w:pPr>
        <w:tabs>
          <w:tab w:val="left" w:pos="1985"/>
        </w:tabs>
        <w:jc w:val="both"/>
        <w:rPr>
          <w:caps/>
          <w:sz w:val="22"/>
        </w:rPr>
      </w:pPr>
      <w:r w:rsidRPr="00B16EEF">
        <w:rPr>
          <w:b/>
          <w:sz w:val="22"/>
        </w:rPr>
        <w:t>Document for:</w:t>
      </w:r>
      <w:r w:rsidRPr="00B16EEF">
        <w:rPr>
          <w:sz w:val="22"/>
        </w:rPr>
        <w:tab/>
      </w:r>
      <w:r w:rsidR="00B550B8">
        <w:rPr>
          <w:sz w:val="22"/>
        </w:rPr>
        <w:t>Approval</w:t>
      </w:r>
    </w:p>
    <w:p w14:paraId="35B3EB34" w14:textId="471243B4" w:rsidR="0043450E" w:rsidRDefault="002941AB" w:rsidP="002941AB">
      <w:pPr>
        <w:pStyle w:val="Heading1"/>
        <w:ind w:left="0" w:firstLine="0"/>
      </w:pPr>
      <w:r>
        <w:t>1</w:t>
      </w:r>
      <w:r>
        <w:tab/>
      </w:r>
      <w:r>
        <w:tab/>
      </w:r>
      <w:r w:rsidR="0043450E">
        <w:t>Introduction</w:t>
      </w:r>
    </w:p>
    <w:p w14:paraId="03909698" w14:textId="55594D58" w:rsidR="00B550B8" w:rsidRDefault="007C1B95" w:rsidP="002941AB">
      <w:r>
        <w:t xml:space="preserve">In February, priorities for Band 41/n41 EN-DC were approved by RAN4 </w:t>
      </w:r>
      <w:r>
        <w:fldChar w:fldCharType="begin"/>
      </w:r>
      <w:r>
        <w:instrText xml:space="preserve"> REF _Ref510526317 \r \h </w:instrText>
      </w:r>
      <w:r>
        <w:fldChar w:fldCharType="separate"/>
      </w:r>
      <w:r>
        <w:t>[1]</w:t>
      </w:r>
      <w:r>
        <w:fldChar w:fldCharType="end"/>
      </w:r>
      <w:r w:rsidR="00AD678F">
        <w:t xml:space="preserve"> which included prioritizing PC2</w:t>
      </w:r>
      <w:r w:rsidR="00F24968">
        <w:t>. It is important to Sprint that certain objectives be met by June. This contribution documents our requirements for June.</w:t>
      </w:r>
      <w:r w:rsidR="00A63A57">
        <w:t xml:space="preserve"> </w:t>
      </w:r>
    </w:p>
    <w:p w14:paraId="5252E994" w14:textId="77777777" w:rsidR="004C0103" w:rsidRDefault="00DB6938" w:rsidP="00DB6938">
      <w:pPr>
        <w:pStyle w:val="Heading1"/>
      </w:pPr>
      <w:r>
        <w:t>2</w:t>
      </w:r>
      <w:r>
        <w:tab/>
        <w:t>Discussion</w:t>
      </w:r>
    </w:p>
    <w:p w14:paraId="3E1B0C08" w14:textId="6B8EE5FA" w:rsidR="007C1B95" w:rsidRDefault="007C1B95" w:rsidP="00F24968">
      <w:r>
        <w:t xml:space="preserve">The following are goals of Sprint </w:t>
      </w:r>
      <w:r w:rsidR="00A067DA">
        <w:t>to be completed by June 2018.</w:t>
      </w:r>
    </w:p>
    <w:p w14:paraId="7F73E395" w14:textId="584B5783" w:rsidR="00F24968" w:rsidRDefault="007C1B95" w:rsidP="007C1B95">
      <w:pPr>
        <w:pStyle w:val="ListParagraph"/>
        <w:numPr>
          <w:ilvl w:val="0"/>
          <w:numId w:val="7"/>
        </w:numPr>
      </w:pPr>
      <w:r>
        <w:t>St</w:t>
      </w:r>
      <w:r w:rsidR="00F24968">
        <w:t xml:space="preserve">andalone A-MPR for </w:t>
      </w:r>
      <w:r>
        <w:t xml:space="preserve">n41 </w:t>
      </w:r>
      <w:r w:rsidR="00F24968">
        <w:t>PC2</w:t>
      </w:r>
    </w:p>
    <w:p w14:paraId="16A952BC" w14:textId="6834EFB9" w:rsidR="007C1B95" w:rsidRDefault="007C1B95" w:rsidP="007C1B95">
      <w:pPr>
        <w:pStyle w:val="ListParagraph"/>
        <w:numPr>
          <w:ilvl w:val="0"/>
          <w:numId w:val="7"/>
        </w:numPr>
      </w:pPr>
      <w:r>
        <w:t>Sprint would be fine with DFT-S-OFDM only</w:t>
      </w:r>
      <w:r w:rsidR="00670E63">
        <w:t xml:space="preserve"> for Rel-15</w:t>
      </w:r>
    </w:p>
    <w:p w14:paraId="4FC62071" w14:textId="3B052D9A" w:rsidR="007C1B95" w:rsidRDefault="007C1B95" w:rsidP="00C257D1">
      <w:pPr>
        <w:pStyle w:val="ListParagraph"/>
        <w:numPr>
          <w:ilvl w:val="0"/>
          <w:numId w:val="7"/>
        </w:numPr>
      </w:pPr>
      <w:r>
        <w:t xml:space="preserve">DC_(n)41C </w:t>
      </w:r>
      <w:r w:rsidR="00670E63">
        <w:t xml:space="preserve">PC2 </w:t>
      </w:r>
      <w:r>
        <w:t>A-MPR for BCS0</w:t>
      </w:r>
      <w:r w:rsidR="00C257D1">
        <w:t xml:space="preserve"> (as proposed in </w:t>
      </w:r>
      <w:r w:rsidR="00C257D1" w:rsidRPr="00C257D1">
        <w:t>R4-1804220</w:t>
      </w:r>
      <w:r w:rsidR="00C257D1">
        <w:t xml:space="preserve"> </w:t>
      </w:r>
      <w:r w:rsidR="00C257D1">
        <w:fldChar w:fldCharType="begin"/>
      </w:r>
      <w:r w:rsidR="00C257D1">
        <w:instrText xml:space="preserve"> REF _Ref510779541 \r \h </w:instrText>
      </w:r>
      <w:r w:rsidR="00C257D1">
        <w:fldChar w:fldCharType="separate"/>
      </w:r>
      <w:r w:rsidR="00C257D1">
        <w:t>[2]</w:t>
      </w:r>
      <w:r w:rsidR="00C257D1">
        <w:fldChar w:fldCharType="end"/>
      </w:r>
      <w:r w:rsidR="00C257D1">
        <w:t>)</w:t>
      </w:r>
    </w:p>
    <w:p w14:paraId="7ED77387" w14:textId="675247AA" w:rsidR="007C1B95" w:rsidRDefault="007C1B95" w:rsidP="00C257D1">
      <w:pPr>
        <w:pStyle w:val="ListParagraph"/>
        <w:numPr>
          <w:ilvl w:val="0"/>
          <w:numId w:val="7"/>
        </w:numPr>
      </w:pPr>
      <w:r>
        <w:t>DC_41A_n41A</w:t>
      </w:r>
      <w:r w:rsidR="00670E63">
        <w:t xml:space="preserve"> PC2</w:t>
      </w:r>
      <w:r>
        <w:t xml:space="preserve"> A-MPR for BCS0</w:t>
      </w:r>
      <w:r w:rsidR="00C257D1">
        <w:t xml:space="preserve"> </w:t>
      </w:r>
      <w:r w:rsidR="00C257D1" w:rsidRPr="00C257D1">
        <w:t>(as proposed in R4-1804220</w:t>
      </w:r>
      <w:r w:rsidR="00C257D1">
        <w:t xml:space="preserve"> </w:t>
      </w:r>
      <w:r w:rsidR="00C257D1">
        <w:fldChar w:fldCharType="begin"/>
      </w:r>
      <w:r w:rsidR="00C257D1">
        <w:instrText xml:space="preserve"> REF _Ref510779541 \r \h </w:instrText>
      </w:r>
      <w:r w:rsidR="00C257D1">
        <w:fldChar w:fldCharType="separate"/>
      </w:r>
      <w:r w:rsidR="00C257D1">
        <w:t>[2]</w:t>
      </w:r>
      <w:r w:rsidR="00C257D1">
        <w:fldChar w:fldCharType="end"/>
      </w:r>
      <w:r w:rsidR="00C257D1" w:rsidRPr="00C257D1">
        <w:t>)</w:t>
      </w:r>
    </w:p>
    <w:p w14:paraId="2A77F223" w14:textId="20BFDBC9" w:rsidR="007C1B95" w:rsidRDefault="007C1B95" w:rsidP="007C1B95">
      <w:pPr>
        <w:pStyle w:val="ListParagraph"/>
        <w:numPr>
          <w:ilvl w:val="0"/>
          <w:numId w:val="7"/>
        </w:numPr>
      </w:pPr>
      <w:r>
        <w:t>High</w:t>
      </w:r>
      <w:r w:rsidR="00941461">
        <w:t>er than necessary</w:t>
      </w:r>
      <w:r>
        <w:t xml:space="preserve"> A-MPR </w:t>
      </w:r>
      <w:r w:rsidR="00941461">
        <w:t>would be</w:t>
      </w:r>
      <w:r>
        <w:t xml:space="preserve"> preferable to removing the band combinations from the June release</w:t>
      </w:r>
    </w:p>
    <w:p w14:paraId="0B82EDB8" w14:textId="77777777" w:rsidR="007C1B95" w:rsidRDefault="007C1B95" w:rsidP="007C1B95">
      <w:pPr>
        <w:pStyle w:val="ListParagraph"/>
      </w:pPr>
    </w:p>
    <w:p w14:paraId="30731375" w14:textId="3047AC30" w:rsidR="001F3FF9" w:rsidRDefault="001F3FF9" w:rsidP="001F3FF9">
      <w:pPr>
        <w:pStyle w:val="Heading1"/>
      </w:pPr>
      <w:r>
        <w:t>3</w:t>
      </w:r>
      <w:r>
        <w:tab/>
        <w:t>Conclusion</w:t>
      </w:r>
      <w:bookmarkStart w:id="1" w:name="_GoBack"/>
      <w:bookmarkEnd w:id="1"/>
    </w:p>
    <w:p w14:paraId="24754DE6" w14:textId="733B1589" w:rsidR="005D0872" w:rsidRPr="00941461" w:rsidRDefault="00FE13BD" w:rsidP="001F3FF9">
      <w:r>
        <w:t xml:space="preserve">In this contribution </w:t>
      </w:r>
      <w:r w:rsidR="00E77421">
        <w:t>w</w:t>
      </w:r>
      <w:r w:rsidR="00E634F0">
        <w:t xml:space="preserve">e have </w:t>
      </w:r>
      <w:r w:rsidR="00941461">
        <w:t>outlined Sprint’s objectives of B41/n41 EN-DC for June.</w:t>
      </w:r>
    </w:p>
    <w:p w14:paraId="575CD20B" w14:textId="74C309B2" w:rsidR="001F3FF9" w:rsidRDefault="001F3FF9" w:rsidP="001F3FF9">
      <w:pPr>
        <w:pStyle w:val="Heading1"/>
      </w:pPr>
      <w:r>
        <w:t>4</w:t>
      </w:r>
      <w:r>
        <w:tab/>
        <w:t>References</w:t>
      </w:r>
    </w:p>
    <w:p w14:paraId="4AEE95CB" w14:textId="3DAC073F" w:rsidR="00491A21" w:rsidRDefault="007C1B95" w:rsidP="007C1B95">
      <w:pPr>
        <w:pStyle w:val="ListParagraph"/>
        <w:numPr>
          <w:ilvl w:val="0"/>
          <w:numId w:val="6"/>
        </w:numPr>
      </w:pPr>
      <w:bookmarkStart w:id="2" w:name="_Ref510526317"/>
      <w:r w:rsidRPr="007C1B95">
        <w:t>R4-1803068</w:t>
      </w:r>
      <w:r>
        <w:t xml:space="preserve">, </w:t>
      </w:r>
      <w:r w:rsidR="00C257D1">
        <w:t>“</w:t>
      </w:r>
      <w:r w:rsidRPr="007C1B95">
        <w:t>Prioritization for Band 41/n41 EN-DC</w:t>
      </w:r>
      <w:r>
        <w:t>,</w:t>
      </w:r>
      <w:r w:rsidR="00C257D1">
        <w:t>”</w:t>
      </w:r>
      <w:r>
        <w:t xml:space="preserve"> Sprint</w:t>
      </w:r>
      <w:bookmarkEnd w:id="2"/>
    </w:p>
    <w:p w14:paraId="74555103" w14:textId="066392B0" w:rsidR="00C257D1" w:rsidRDefault="00C257D1" w:rsidP="00C257D1">
      <w:pPr>
        <w:pStyle w:val="ListParagraph"/>
        <w:numPr>
          <w:ilvl w:val="0"/>
          <w:numId w:val="6"/>
        </w:numPr>
      </w:pPr>
      <w:bookmarkStart w:id="3" w:name="_Ref510779541"/>
      <w:r w:rsidRPr="00C257D1">
        <w:t>R4-1804220</w:t>
      </w:r>
      <w:r>
        <w:t>. “</w:t>
      </w:r>
      <w:r w:rsidRPr="00C257D1">
        <w:t>Bandwidth Combination Sets for B41/n41 intra-band EN-DC</w:t>
      </w:r>
      <w:r>
        <w:t>,” Sprint</w:t>
      </w:r>
      <w:bookmarkEnd w:id="3"/>
    </w:p>
    <w:p w14:paraId="0E9EACC2" w14:textId="0C71F2D9" w:rsidR="00A07CB8" w:rsidRDefault="00A07CB8" w:rsidP="001F3FF9"/>
    <w:sectPr w:rsidR="00A07CB8">
      <w:headerReference w:type="even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CF703DC" w14:textId="77777777" w:rsidR="004F5C12" w:rsidRDefault="004F5C12" w:rsidP="002B3503">
      <w:pPr>
        <w:spacing w:after="0"/>
      </w:pPr>
      <w:r>
        <w:separator/>
      </w:r>
    </w:p>
  </w:endnote>
  <w:endnote w:type="continuationSeparator" w:id="0">
    <w:p w14:paraId="72C9124F" w14:textId="77777777" w:rsidR="004F5C12" w:rsidRDefault="004F5C12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0CD75AB" w14:textId="77777777" w:rsidR="004F5C12" w:rsidRDefault="004F5C12" w:rsidP="002B3503">
      <w:pPr>
        <w:spacing w:after="0"/>
      </w:pPr>
      <w:r>
        <w:separator/>
      </w:r>
    </w:p>
  </w:footnote>
  <w:footnote w:type="continuationSeparator" w:id="0">
    <w:p w14:paraId="2BADCBB4" w14:textId="77777777" w:rsidR="004F5C12" w:rsidRDefault="004F5C12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DB4F507" w14:textId="77777777" w:rsidR="00604D01" w:rsidRDefault="00604D01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E907ED"/>
    <w:multiLevelType w:val="hybridMultilevel"/>
    <w:tmpl w:val="741A646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C21DEB"/>
    <w:multiLevelType w:val="hybridMultilevel"/>
    <w:tmpl w:val="0C46556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981FC6"/>
    <w:multiLevelType w:val="hybridMultilevel"/>
    <w:tmpl w:val="68D62FF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842465"/>
    <w:multiLevelType w:val="hybridMultilevel"/>
    <w:tmpl w:val="D412317E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1F6580B"/>
    <w:multiLevelType w:val="hybridMultilevel"/>
    <w:tmpl w:val="C5D4FFB2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C29398A"/>
    <w:multiLevelType w:val="hybridMultilevel"/>
    <w:tmpl w:val="5DFABB50"/>
    <w:lvl w:ilvl="0" w:tplc="8288FD26">
      <w:start w:val="1"/>
      <w:numFmt w:val="decimal"/>
      <w:lvlText w:val="%1"/>
      <w:lvlJc w:val="left"/>
      <w:pPr>
        <w:ind w:left="1488" w:hanging="1128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DD410DD"/>
    <w:multiLevelType w:val="hybridMultilevel"/>
    <w:tmpl w:val="A7C81C44"/>
    <w:lvl w:ilvl="0" w:tplc="4284346A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2"/>
  </w:num>
  <w:num w:numId="5">
    <w:abstractNumId w:val="6"/>
  </w:num>
  <w:num w:numId="6">
    <w:abstractNumId w:val="3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intFractionalCharacterWidth/>
  <w:attachedTemplate r:id="rId1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450E"/>
    <w:rsid w:val="00024C15"/>
    <w:rsid w:val="00025FA9"/>
    <w:rsid w:val="0003006D"/>
    <w:rsid w:val="00055371"/>
    <w:rsid w:val="00075A5D"/>
    <w:rsid w:val="0008047C"/>
    <w:rsid w:val="0009601C"/>
    <w:rsid w:val="000B4E56"/>
    <w:rsid w:val="000D48F2"/>
    <w:rsid w:val="000E6FCC"/>
    <w:rsid w:val="000F027F"/>
    <w:rsid w:val="000F2546"/>
    <w:rsid w:val="00113D0C"/>
    <w:rsid w:val="00115226"/>
    <w:rsid w:val="00120728"/>
    <w:rsid w:val="00136D72"/>
    <w:rsid w:val="0017765A"/>
    <w:rsid w:val="001A7E8B"/>
    <w:rsid w:val="001C1530"/>
    <w:rsid w:val="001C5F30"/>
    <w:rsid w:val="001D3953"/>
    <w:rsid w:val="001F3FF9"/>
    <w:rsid w:val="00203C80"/>
    <w:rsid w:val="00214C87"/>
    <w:rsid w:val="0022365D"/>
    <w:rsid w:val="00233131"/>
    <w:rsid w:val="00245353"/>
    <w:rsid w:val="00264353"/>
    <w:rsid w:val="002712A8"/>
    <w:rsid w:val="002761D5"/>
    <w:rsid w:val="00281E8F"/>
    <w:rsid w:val="002837BB"/>
    <w:rsid w:val="00291DDD"/>
    <w:rsid w:val="002941AB"/>
    <w:rsid w:val="00295652"/>
    <w:rsid w:val="002A7181"/>
    <w:rsid w:val="002B3503"/>
    <w:rsid w:val="002E59DA"/>
    <w:rsid w:val="002F6A38"/>
    <w:rsid w:val="002F7E6F"/>
    <w:rsid w:val="00323751"/>
    <w:rsid w:val="00343AE9"/>
    <w:rsid w:val="003777FE"/>
    <w:rsid w:val="00386306"/>
    <w:rsid w:val="00397FDA"/>
    <w:rsid w:val="00410D17"/>
    <w:rsid w:val="00411083"/>
    <w:rsid w:val="00421FEB"/>
    <w:rsid w:val="00424278"/>
    <w:rsid w:val="004314F2"/>
    <w:rsid w:val="0043450E"/>
    <w:rsid w:val="00442A1D"/>
    <w:rsid w:val="00454E53"/>
    <w:rsid w:val="004567C4"/>
    <w:rsid w:val="00485CCC"/>
    <w:rsid w:val="00491386"/>
    <w:rsid w:val="00491A21"/>
    <w:rsid w:val="004C0103"/>
    <w:rsid w:val="004D3D81"/>
    <w:rsid w:val="004F5C12"/>
    <w:rsid w:val="0051588E"/>
    <w:rsid w:val="00516132"/>
    <w:rsid w:val="00570B14"/>
    <w:rsid w:val="00573A2C"/>
    <w:rsid w:val="00580DD9"/>
    <w:rsid w:val="005A2E27"/>
    <w:rsid w:val="005D0872"/>
    <w:rsid w:val="00604D01"/>
    <w:rsid w:val="006146C6"/>
    <w:rsid w:val="00627580"/>
    <w:rsid w:val="00641C2E"/>
    <w:rsid w:val="00646043"/>
    <w:rsid w:val="00670E63"/>
    <w:rsid w:val="0068714B"/>
    <w:rsid w:val="006B1FFC"/>
    <w:rsid w:val="006B7446"/>
    <w:rsid w:val="006C59FD"/>
    <w:rsid w:val="006C6840"/>
    <w:rsid w:val="006D032C"/>
    <w:rsid w:val="00707F66"/>
    <w:rsid w:val="00712547"/>
    <w:rsid w:val="00723C1E"/>
    <w:rsid w:val="00726265"/>
    <w:rsid w:val="007353D9"/>
    <w:rsid w:val="00741AB9"/>
    <w:rsid w:val="00755AFF"/>
    <w:rsid w:val="00775658"/>
    <w:rsid w:val="007757EA"/>
    <w:rsid w:val="007A319F"/>
    <w:rsid w:val="007B642A"/>
    <w:rsid w:val="007C1B95"/>
    <w:rsid w:val="007D20DF"/>
    <w:rsid w:val="007D3DFC"/>
    <w:rsid w:val="00803DFA"/>
    <w:rsid w:val="008050B5"/>
    <w:rsid w:val="00814137"/>
    <w:rsid w:val="008342BF"/>
    <w:rsid w:val="00854E89"/>
    <w:rsid w:val="00861EAE"/>
    <w:rsid w:val="008674C8"/>
    <w:rsid w:val="00880917"/>
    <w:rsid w:val="0088482F"/>
    <w:rsid w:val="00890A8F"/>
    <w:rsid w:val="00892CDC"/>
    <w:rsid w:val="008A4493"/>
    <w:rsid w:val="008C5B4B"/>
    <w:rsid w:val="008D2EA4"/>
    <w:rsid w:val="008D7E7A"/>
    <w:rsid w:val="008F010F"/>
    <w:rsid w:val="00914785"/>
    <w:rsid w:val="009304B4"/>
    <w:rsid w:val="00940559"/>
    <w:rsid w:val="00941461"/>
    <w:rsid w:val="00970466"/>
    <w:rsid w:val="009761A7"/>
    <w:rsid w:val="00992792"/>
    <w:rsid w:val="009A19F2"/>
    <w:rsid w:val="009B1E68"/>
    <w:rsid w:val="009B40C4"/>
    <w:rsid w:val="009C61DA"/>
    <w:rsid w:val="00A04BE7"/>
    <w:rsid w:val="00A06650"/>
    <w:rsid w:val="00A067DA"/>
    <w:rsid w:val="00A07CB8"/>
    <w:rsid w:val="00A1705E"/>
    <w:rsid w:val="00A451E8"/>
    <w:rsid w:val="00A6018C"/>
    <w:rsid w:val="00A63A57"/>
    <w:rsid w:val="00A760A9"/>
    <w:rsid w:val="00A85B1F"/>
    <w:rsid w:val="00A91AB9"/>
    <w:rsid w:val="00AA4927"/>
    <w:rsid w:val="00AB5927"/>
    <w:rsid w:val="00AC515F"/>
    <w:rsid w:val="00AD678F"/>
    <w:rsid w:val="00AE14F0"/>
    <w:rsid w:val="00AF4F1B"/>
    <w:rsid w:val="00B00373"/>
    <w:rsid w:val="00B2039A"/>
    <w:rsid w:val="00B32845"/>
    <w:rsid w:val="00B32F10"/>
    <w:rsid w:val="00B550B8"/>
    <w:rsid w:val="00B65B59"/>
    <w:rsid w:val="00B90A58"/>
    <w:rsid w:val="00BC1579"/>
    <w:rsid w:val="00BC764C"/>
    <w:rsid w:val="00BD2DF9"/>
    <w:rsid w:val="00C03F8D"/>
    <w:rsid w:val="00C131B9"/>
    <w:rsid w:val="00C1651C"/>
    <w:rsid w:val="00C220C0"/>
    <w:rsid w:val="00C257D1"/>
    <w:rsid w:val="00C45684"/>
    <w:rsid w:val="00C65700"/>
    <w:rsid w:val="00C87626"/>
    <w:rsid w:val="00C95B57"/>
    <w:rsid w:val="00CA6A88"/>
    <w:rsid w:val="00CB2757"/>
    <w:rsid w:val="00CC3780"/>
    <w:rsid w:val="00CD1963"/>
    <w:rsid w:val="00D21C06"/>
    <w:rsid w:val="00D25694"/>
    <w:rsid w:val="00D25C49"/>
    <w:rsid w:val="00D275CC"/>
    <w:rsid w:val="00D468C5"/>
    <w:rsid w:val="00D61C4F"/>
    <w:rsid w:val="00D767C4"/>
    <w:rsid w:val="00D84AF6"/>
    <w:rsid w:val="00DB6244"/>
    <w:rsid w:val="00DB6938"/>
    <w:rsid w:val="00DC4223"/>
    <w:rsid w:val="00E053B7"/>
    <w:rsid w:val="00E14293"/>
    <w:rsid w:val="00E17A02"/>
    <w:rsid w:val="00E247C6"/>
    <w:rsid w:val="00E33803"/>
    <w:rsid w:val="00E33B68"/>
    <w:rsid w:val="00E372B4"/>
    <w:rsid w:val="00E54D0B"/>
    <w:rsid w:val="00E63421"/>
    <w:rsid w:val="00E634F0"/>
    <w:rsid w:val="00E7587D"/>
    <w:rsid w:val="00E77421"/>
    <w:rsid w:val="00E80DFE"/>
    <w:rsid w:val="00E8355A"/>
    <w:rsid w:val="00E943E6"/>
    <w:rsid w:val="00EA5DC1"/>
    <w:rsid w:val="00EA713C"/>
    <w:rsid w:val="00EB090C"/>
    <w:rsid w:val="00ED0F00"/>
    <w:rsid w:val="00EE5CA0"/>
    <w:rsid w:val="00EF5B45"/>
    <w:rsid w:val="00EF7A56"/>
    <w:rsid w:val="00F24968"/>
    <w:rsid w:val="00F27F21"/>
    <w:rsid w:val="00F43D10"/>
    <w:rsid w:val="00F562A7"/>
    <w:rsid w:val="00F609C0"/>
    <w:rsid w:val="00F753FC"/>
    <w:rsid w:val="00F918E0"/>
    <w:rsid w:val="00FB1368"/>
    <w:rsid w:val="00FD085A"/>
    <w:rsid w:val="00FE13BD"/>
    <w:rsid w:val="00FE4538"/>
    <w:rsid w:val="00FF0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F3D21F4"/>
  <w15:chartTrackingRefBased/>
  <w15:docId w15:val="{92492053-2DF5-408B-84B1-EB880A353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61C4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D61C4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D61C4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61C4F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61C4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61C4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61C4F"/>
    <w:pPr>
      <w:outlineLvl w:val="5"/>
    </w:pPr>
  </w:style>
  <w:style w:type="paragraph" w:styleId="Heading7">
    <w:name w:val="heading 7"/>
    <w:basedOn w:val="H6"/>
    <w:next w:val="Normal"/>
    <w:qFormat/>
    <w:rsid w:val="00D61C4F"/>
    <w:pPr>
      <w:outlineLvl w:val="6"/>
    </w:pPr>
  </w:style>
  <w:style w:type="paragraph" w:styleId="Heading8">
    <w:name w:val="heading 8"/>
    <w:basedOn w:val="Heading1"/>
    <w:next w:val="Normal"/>
    <w:qFormat/>
    <w:rsid w:val="00D61C4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61C4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D61C4F"/>
    <w:pPr>
      <w:spacing w:before="180"/>
      <w:ind w:left="2693" w:hanging="2693"/>
    </w:pPr>
    <w:rPr>
      <w:b/>
    </w:rPr>
  </w:style>
  <w:style w:type="paragraph" w:styleId="TOC1">
    <w:name w:val="toc 1"/>
    <w:semiHidden/>
    <w:rsid w:val="00D61C4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D61C4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D61C4F"/>
    <w:pPr>
      <w:ind w:left="1701" w:hanging="1701"/>
    </w:pPr>
  </w:style>
  <w:style w:type="paragraph" w:styleId="TOC4">
    <w:name w:val="toc 4"/>
    <w:basedOn w:val="TOC3"/>
    <w:semiHidden/>
    <w:rsid w:val="00D61C4F"/>
    <w:pPr>
      <w:ind w:left="1418" w:hanging="1418"/>
    </w:pPr>
  </w:style>
  <w:style w:type="paragraph" w:styleId="TOC3">
    <w:name w:val="toc 3"/>
    <w:basedOn w:val="TOC2"/>
    <w:semiHidden/>
    <w:rsid w:val="00D61C4F"/>
    <w:pPr>
      <w:ind w:left="1134" w:hanging="1134"/>
    </w:pPr>
  </w:style>
  <w:style w:type="paragraph" w:styleId="TOC2">
    <w:name w:val="toc 2"/>
    <w:basedOn w:val="TOC1"/>
    <w:semiHidden/>
    <w:rsid w:val="00D61C4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61C4F"/>
    <w:pPr>
      <w:ind w:left="284"/>
    </w:pPr>
  </w:style>
  <w:style w:type="paragraph" w:styleId="Index1">
    <w:name w:val="index 1"/>
    <w:basedOn w:val="Normal"/>
    <w:semiHidden/>
    <w:rsid w:val="00D61C4F"/>
    <w:pPr>
      <w:keepLines/>
      <w:spacing w:after="0"/>
    </w:pPr>
  </w:style>
  <w:style w:type="paragraph" w:customStyle="1" w:styleId="ZH">
    <w:name w:val="ZH"/>
    <w:rsid w:val="00D61C4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D61C4F"/>
    <w:pPr>
      <w:outlineLvl w:val="9"/>
    </w:pPr>
  </w:style>
  <w:style w:type="paragraph" w:styleId="ListNumber2">
    <w:name w:val="List Number 2"/>
    <w:basedOn w:val="ListNumber"/>
    <w:semiHidden/>
    <w:rsid w:val="00D61C4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D61C4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D61C4F"/>
    <w:rPr>
      <w:b/>
      <w:position w:val="6"/>
      <w:sz w:val="16"/>
    </w:rPr>
  </w:style>
  <w:style w:type="paragraph" w:styleId="FootnoteText">
    <w:name w:val="footnote text"/>
    <w:basedOn w:val="Normal"/>
    <w:semiHidden/>
    <w:rsid w:val="00D61C4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D61C4F"/>
    <w:rPr>
      <w:b/>
    </w:rPr>
  </w:style>
  <w:style w:type="paragraph" w:customStyle="1" w:styleId="TAC">
    <w:name w:val="TAC"/>
    <w:basedOn w:val="TAL"/>
    <w:link w:val="TACChar"/>
    <w:rsid w:val="00D61C4F"/>
    <w:pPr>
      <w:jc w:val="center"/>
    </w:pPr>
  </w:style>
  <w:style w:type="paragraph" w:customStyle="1" w:styleId="TF">
    <w:name w:val="TF"/>
    <w:basedOn w:val="TH"/>
    <w:rsid w:val="00D61C4F"/>
    <w:pPr>
      <w:keepNext w:val="0"/>
      <w:spacing w:before="0" w:after="240"/>
    </w:pPr>
  </w:style>
  <w:style w:type="paragraph" w:customStyle="1" w:styleId="NO">
    <w:name w:val="NO"/>
    <w:basedOn w:val="Normal"/>
    <w:rsid w:val="00D61C4F"/>
    <w:pPr>
      <w:keepLines/>
      <w:ind w:left="1135" w:hanging="851"/>
    </w:pPr>
  </w:style>
  <w:style w:type="paragraph" w:styleId="TOC9">
    <w:name w:val="toc 9"/>
    <w:basedOn w:val="TOC8"/>
    <w:semiHidden/>
    <w:rsid w:val="00D61C4F"/>
    <w:pPr>
      <w:ind w:left="1418" w:hanging="1418"/>
    </w:pPr>
  </w:style>
  <w:style w:type="paragraph" w:customStyle="1" w:styleId="EX">
    <w:name w:val="EX"/>
    <w:basedOn w:val="Normal"/>
    <w:rsid w:val="00D61C4F"/>
    <w:pPr>
      <w:keepLines/>
      <w:ind w:left="1702" w:hanging="1418"/>
    </w:pPr>
  </w:style>
  <w:style w:type="paragraph" w:customStyle="1" w:styleId="FP">
    <w:name w:val="FP"/>
    <w:basedOn w:val="Normal"/>
    <w:rsid w:val="00D61C4F"/>
    <w:pPr>
      <w:spacing w:after="0"/>
    </w:pPr>
  </w:style>
  <w:style w:type="paragraph" w:customStyle="1" w:styleId="LD">
    <w:name w:val="LD"/>
    <w:rsid w:val="00D61C4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D61C4F"/>
    <w:pPr>
      <w:spacing w:after="0"/>
    </w:pPr>
  </w:style>
  <w:style w:type="paragraph" w:customStyle="1" w:styleId="EW">
    <w:name w:val="EW"/>
    <w:basedOn w:val="EX"/>
    <w:rsid w:val="00D61C4F"/>
    <w:pPr>
      <w:spacing w:after="0"/>
    </w:pPr>
  </w:style>
  <w:style w:type="paragraph" w:styleId="TOC6">
    <w:name w:val="toc 6"/>
    <w:basedOn w:val="TOC5"/>
    <w:next w:val="Normal"/>
    <w:semiHidden/>
    <w:rsid w:val="00D61C4F"/>
    <w:pPr>
      <w:ind w:left="1985" w:hanging="1985"/>
    </w:pPr>
  </w:style>
  <w:style w:type="paragraph" w:styleId="TOC7">
    <w:name w:val="toc 7"/>
    <w:basedOn w:val="TOC6"/>
    <w:next w:val="Normal"/>
    <w:semiHidden/>
    <w:rsid w:val="00D61C4F"/>
    <w:pPr>
      <w:ind w:left="2268" w:hanging="2268"/>
    </w:pPr>
  </w:style>
  <w:style w:type="paragraph" w:styleId="ListBullet2">
    <w:name w:val="List Bullet 2"/>
    <w:basedOn w:val="ListBullet"/>
    <w:semiHidden/>
    <w:rsid w:val="00D61C4F"/>
    <w:pPr>
      <w:ind w:left="851"/>
    </w:pPr>
  </w:style>
  <w:style w:type="paragraph" w:styleId="ListBullet3">
    <w:name w:val="List Bullet 3"/>
    <w:basedOn w:val="ListBullet2"/>
    <w:semiHidden/>
    <w:rsid w:val="00D61C4F"/>
    <w:pPr>
      <w:ind w:left="1135"/>
    </w:pPr>
  </w:style>
  <w:style w:type="paragraph" w:styleId="ListNumber">
    <w:name w:val="List Number"/>
    <w:basedOn w:val="List"/>
    <w:semiHidden/>
    <w:rsid w:val="00D61C4F"/>
  </w:style>
  <w:style w:type="paragraph" w:customStyle="1" w:styleId="EQ">
    <w:name w:val="EQ"/>
    <w:basedOn w:val="Normal"/>
    <w:next w:val="Normal"/>
    <w:rsid w:val="00D61C4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D61C4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61C4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61C4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D61C4F"/>
    <w:pPr>
      <w:jc w:val="right"/>
    </w:pPr>
  </w:style>
  <w:style w:type="paragraph" w:customStyle="1" w:styleId="H6">
    <w:name w:val="H6"/>
    <w:basedOn w:val="Heading5"/>
    <w:next w:val="Normal"/>
    <w:rsid w:val="00D61C4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61C4F"/>
    <w:pPr>
      <w:ind w:left="851" w:hanging="851"/>
    </w:pPr>
  </w:style>
  <w:style w:type="paragraph" w:customStyle="1" w:styleId="TAL">
    <w:name w:val="TAL"/>
    <w:basedOn w:val="Normal"/>
    <w:rsid w:val="00D61C4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61C4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D61C4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D61C4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D61C4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D61C4F"/>
    <w:pPr>
      <w:framePr w:wrap="notBeside" w:y="16161"/>
    </w:pPr>
  </w:style>
  <w:style w:type="character" w:customStyle="1" w:styleId="ZGSM">
    <w:name w:val="ZGSM"/>
    <w:rsid w:val="00D61C4F"/>
  </w:style>
  <w:style w:type="paragraph" w:styleId="List2">
    <w:name w:val="List 2"/>
    <w:basedOn w:val="List"/>
    <w:semiHidden/>
    <w:rsid w:val="00D61C4F"/>
    <w:pPr>
      <w:ind w:left="851"/>
    </w:pPr>
  </w:style>
  <w:style w:type="paragraph" w:customStyle="1" w:styleId="ZG">
    <w:name w:val="ZG"/>
    <w:rsid w:val="00D61C4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D61C4F"/>
    <w:pPr>
      <w:ind w:left="1135"/>
    </w:pPr>
  </w:style>
  <w:style w:type="paragraph" w:styleId="List4">
    <w:name w:val="List 4"/>
    <w:basedOn w:val="List3"/>
    <w:semiHidden/>
    <w:rsid w:val="00D61C4F"/>
    <w:pPr>
      <w:ind w:left="1418"/>
    </w:pPr>
  </w:style>
  <w:style w:type="paragraph" w:styleId="List5">
    <w:name w:val="List 5"/>
    <w:basedOn w:val="List4"/>
    <w:semiHidden/>
    <w:rsid w:val="00D61C4F"/>
    <w:pPr>
      <w:ind w:left="1702"/>
    </w:pPr>
  </w:style>
  <w:style w:type="paragraph" w:customStyle="1" w:styleId="EditorsNote">
    <w:name w:val="Editor's Note"/>
    <w:basedOn w:val="NO"/>
    <w:rsid w:val="00D61C4F"/>
    <w:rPr>
      <w:color w:val="FF0000"/>
    </w:rPr>
  </w:style>
  <w:style w:type="paragraph" w:styleId="List">
    <w:name w:val="List"/>
    <w:basedOn w:val="Normal"/>
    <w:semiHidden/>
    <w:rsid w:val="00D61C4F"/>
    <w:pPr>
      <w:ind w:left="568" w:hanging="284"/>
    </w:pPr>
  </w:style>
  <w:style w:type="paragraph" w:styleId="ListBullet">
    <w:name w:val="List Bullet"/>
    <w:basedOn w:val="List"/>
    <w:semiHidden/>
    <w:rsid w:val="00D61C4F"/>
  </w:style>
  <w:style w:type="paragraph" w:styleId="ListBullet4">
    <w:name w:val="List Bullet 4"/>
    <w:basedOn w:val="ListBullet3"/>
    <w:semiHidden/>
    <w:rsid w:val="00D61C4F"/>
    <w:pPr>
      <w:ind w:left="1418"/>
    </w:pPr>
  </w:style>
  <w:style w:type="paragraph" w:styleId="ListBullet5">
    <w:name w:val="List Bullet 5"/>
    <w:basedOn w:val="ListBullet4"/>
    <w:semiHidden/>
    <w:rsid w:val="00D61C4F"/>
    <w:pPr>
      <w:ind w:left="1702"/>
    </w:pPr>
  </w:style>
  <w:style w:type="paragraph" w:customStyle="1" w:styleId="B1">
    <w:name w:val="B1"/>
    <w:basedOn w:val="List"/>
    <w:rsid w:val="00D61C4F"/>
  </w:style>
  <w:style w:type="paragraph" w:customStyle="1" w:styleId="B2">
    <w:name w:val="B2"/>
    <w:basedOn w:val="List2"/>
    <w:rsid w:val="00D61C4F"/>
  </w:style>
  <w:style w:type="paragraph" w:customStyle="1" w:styleId="B3">
    <w:name w:val="B3"/>
    <w:basedOn w:val="List3"/>
    <w:rsid w:val="00D61C4F"/>
  </w:style>
  <w:style w:type="paragraph" w:customStyle="1" w:styleId="B4">
    <w:name w:val="B4"/>
    <w:basedOn w:val="List4"/>
    <w:rsid w:val="00D61C4F"/>
  </w:style>
  <w:style w:type="paragraph" w:customStyle="1" w:styleId="B5">
    <w:name w:val="B5"/>
    <w:basedOn w:val="List5"/>
    <w:rsid w:val="00D61C4F"/>
  </w:style>
  <w:style w:type="paragraph" w:styleId="Footer">
    <w:name w:val="footer"/>
    <w:basedOn w:val="Header"/>
    <w:semiHidden/>
    <w:rsid w:val="00D61C4F"/>
    <w:pPr>
      <w:jc w:val="center"/>
    </w:pPr>
    <w:rPr>
      <w:i/>
    </w:rPr>
  </w:style>
  <w:style w:type="paragraph" w:customStyle="1" w:styleId="ZTD">
    <w:name w:val="ZTD"/>
    <w:basedOn w:val="ZB"/>
    <w:rsid w:val="00D61C4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C01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010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0103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01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0103"/>
    <w:rPr>
      <w:rFonts w:ascii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010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0103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rsid w:val="004C01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4C0103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D20DF"/>
    <w:rPr>
      <w:rFonts w:ascii="Arial" w:hAnsi="Arial"/>
      <w:b/>
      <w:noProof/>
      <w:sz w:val="18"/>
      <w:lang w:val="en-US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570B14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D767C4"/>
    <w:pPr>
      <w:ind w:left="720"/>
      <w:contextualSpacing/>
    </w:pPr>
  </w:style>
  <w:style w:type="character" w:customStyle="1" w:styleId="THChar">
    <w:name w:val="TH Char"/>
    <w:link w:val="TH"/>
    <w:rsid w:val="00DB6938"/>
    <w:rPr>
      <w:rFonts w:ascii="Arial" w:hAnsi="Arial"/>
      <w:b/>
      <w:lang w:val="en-GB" w:eastAsia="en-US"/>
    </w:rPr>
  </w:style>
  <w:style w:type="paragraph" w:customStyle="1" w:styleId="TableText">
    <w:name w:val="TableText"/>
    <w:basedOn w:val="BodyTextIndent"/>
    <w:rsid w:val="002761D5"/>
    <w:pPr>
      <w:keepNext/>
      <w:keepLines/>
      <w:spacing w:after="180"/>
      <w:ind w:left="0"/>
      <w:jc w:val="center"/>
    </w:pPr>
    <w:rPr>
      <w:rFonts w:eastAsia="Malgun Gothic"/>
      <w:snapToGrid w:val="0"/>
      <w:kern w:val="2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2761D5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2761D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8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98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6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5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0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8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0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8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04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vasenkap\My%20Documents\Ty&#246;t\RAN4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6850E0-7F7A-4543-9D7F-62E10A4ACE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</TotalTime>
  <Pages>1</Pages>
  <Words>173</Words>
  <Characters>992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1163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Petri Vasenkari</dc:creator>
  <cp:keywords>ESA, style sheet, Winword</cp:keywords>
  <dc:description/>
  <cp:lastModifiedBy>Bill Shvodian</cp:lastModifiedBy>
  <cp:revision>10</cp:revision>
  <cp:lastPrinted>1900-01-01T04:00:00Z</cp:lastPrinted>
  <dcterms:created xsi:type="dcterms:W3CDTF">2018-04-03T17:19:00Z</dcterms:created>
  <dcterms:modified xsi:type="dcterms:W3CDTF">2018-04-06T16:04:00Z</dcterms:modified>
</cp:coreProperties>
</file>