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204" w:rsidRPr="00D07204" w:rsidRDefault="00D07204" w:rsidP="00D07204">
      <w:pPr>
        <w:tabs>
          <w:tab w:val="center" w:pos="4153"/>
          <w:tab w:val="right" w:pos="9923"/>
        </w:tabs>
        <w:spacing w:after="0" w:line="240" w:lineRule="auto"/>
        <w:jc w:val="both"/>
        <w:rPr>
          <w:rFonts w:ascii="Arial" w:eastAsia="맑은 고딕" w:hAnsi="Arial" w:cs="Arial"/>
          <w:b/>
          <w:bCs/>
          <w:sz w:val="28"/>
          <w:szCs w:val="22"/>
          <w:lang w:val="en-US" w:eastAsia="ko-KR"/>
        </w:rPr>
      </w:pPr>
      <w:bookmarkStart w:id="0" w:name="_Toc500942720"/>
      <w:bookmarkStart w:id="1" w:name="_Toc501138289"/>
      <w:bookmarkStart w:id="2" w:name="_Toc487673639"/>
      <w:bookmarkStart w:id="3" w:name="_Toc491180908"/>
      <w:bookmarkStart w:id="4" w:name="_Toc493510608"/>
      <w:bookmarkStart w:id="5" w:name="_Toc470095101"/>
      <w:r w:rsidRPr="00D07204">
        <w:rPr>
          <w:rFonts w:ascii="Arial" w:eastAsia="맑은 고딕" w:hAnsi="Arial" w:cs="Arial"/>
          <w:b/>
          <w:bCs/>
          <w:sz w:val="28"/>
          <w:szCs w:val="22"/>
          <w:lang w:val="en-US" w:eastAsia="zh-CN"/>
        </w:rPr>
        <w:t>3GPP TSG RAN WG4 Meeting #8</w:t>
      </w:r>
      <w:r w:rsidRPr="00D07204">
        <w:rPr>
          <w:rFonts w:ascii="Arial" w:eastAsia="맑은 고딕" w:hAnsi="Arial" w:cs="Arial" w:hint="eastAsia"/>
          <w:b/>
          <w:bCs/>
          <w:sz w:val="28"/>
          <w:szCs w:val="22"/>
          <w:lang w:val="en-US" w:eastAsia="ko-KR"/>
        </w:rPr>
        <w:t>6</w:t>
      </w:r>
      <w:r w:rsidRPr="00D07204">
        <w:rPr>
          <w:rFonts w:ascii="Arial" w:eastAsia="맑은 고딕" w:hAnsi="Arial" w:cs="Arial" w:hint="eastAsia"/>
          <w:b/>
          <w:bCs/>
          <w:sz w:val="28"/>
          <w:szCs w:val="22"/>
          <w:lang w:val="en-US" w:eastAsia="ko-KR"/>
        </w:rPr>
        <w:tab/>
      </w:r>
      <w:r w:rsidR="007B4D2A" w:rsidRPr="007B4D2A">
        <w:rPr>
          <w:rFonts w:ascii="Arial" w:eastAsia="맑은 고딕" w:hAnsi="Arial" w:cs="Arial"/>
          <w:b/>
          <w:bCs/>
          <w:sz w:val="28"/>
          <w:szCs w:val="22"/>
          <w:lang w:val="en-US" w:eastAsia="ko-KR"/>
        </w:rPr>
        <w:t>R4-1803333</w:t>
      </w:r>
    </w:p>
    <w:p w:rsidR="00D07204" w:rsidRPr="00D07204" w:rsidRDefault="00D07204" w:rsidP="00D07204">
      <w:pPr>
        <w:pBdr>
          <w:bottom w:val="single" w:sz="6" w:space="1" w:color="auto"/>
        </w:pBdr>
        <w:tabs>
          <w:tab w:val="center" w:pos="4153"/>
          <w:tab w:val="right" w:pos="8306"/>
          <w:tab w:val="right" w:pos="9356"/>
        </w:tabs>
        <w:spacing w:after="0" w:line="240" w:lineRule="auto"/>
        <w:jc w:val="both"/>
        <w:rPr>
          <w:rFonts w:ascii="Arial" w:eastAsia="맑은 고딕" w:hAnsi="Arial" w:cs="Arial"/>
          <w:b/>
          <w:bCs/>
          <w:sz w:val="28"/>
          <w:szCs w:val="22"/>
          <w:lang w:val="en-US" w:eastAsia="ko-KR"/>
        </w:rPr>
      </w:pPr>
      <w:r w:rsidRPr="00D07204">
        <w:rPr>
          <w:rFonts w:ascii="Arial" w:eastAsia="MS Mincho" w:hAnsi="Arial" w:cs="Arial"/>
          <w:b/>
          <w:bCs/>
          <w:sz w:val="28"/>
          <w:lang w:eastAsia="ja-JP"/>
        </w:rPr>
        <w:t>Athens, Greece, February 26</w:t>
      </w:r>
      <w:r w:rsidRPr="00D07204">
        <w:rPr>
          <w:rFonts w:ascii="Arial" w:eastAsia="MS Mincho" w:hAnsi="Arial" w:cs="Arial"/>
          <w:b/>
          <w:bCs/>
          <w:sz w:val="28"/>
          <w:vertAlign w:val="superscript"/>
          <w:lang w:eastAsia="ja-JP"/>
        </w:rPr>
        <w:t>th</w:t>
      </w:r>
      <w:r w:rsidRPr="00D07204">
        <w:rPr>
          <w:rFonts w:ascii="Arial" w:eastAsia="MS Mincho" w:hAnsi="Arial" w:cs="Arial"/>
          <w:b/>
          <w:bCs/>
          <w:sz w:val="28"/>
          <w:lang w:eastAsia="ja-JP"/>
        </w:rPr>
        <w:t xml:space="preserve"> – March 2</w:t>
      </w:r>
      <w:r w:rsidRPr="00D07204">
        <w:rPr>
          <w:rFonts w:ascii="Arial" w:eastAsia="MS Mincho" w:hAnsi="Arial" w:cs="Arial"/>
          <w:b/>
          <w:bCs/>
          <w:sz w:val="28"/>
          <w:vertAlign w:val="superscript"/>
          <w:lang w:eastAsia="ja-JP"/>
        </w:rPr>
        <w:t>nd</w:t>
      </w:r>
      <w:r w:rsidRPr="00D07204">
        <w:rPr>
          <w:rFonts w:ascii="Arial" w:eastAsia="MS Mincho" w:hAnsi="Arial" w:cs="Arial"/>
          <w:b/>
          <w:bCs/>
          <w:sz w:val="28"/>
          <w:lang w:eastAsia="ja-JP"/>
        </w:rPr>
        <w:t>, 2018</w:t>
      </w:r>
    </w:p>
    <w:p w:rsidR="00D07204" w:rsidRPr="00D07204" w:rsidRDefault="00D07204" w:rsidP="00F60AB5">
      <w:pPr>
        <w:pStyle w:val="CRCoverPage"/>
        <w:tabs>
          <w:tab w:val="right" w:pos="9639"/>
        </w:tabs>
        <w:spacing w:after="0"/>
        <w:rPr>
          <w:rFonts w:eastAsia="맑은 고딕"/>
          <w:b/>
          <w:noProof/>
          <w:sz w:val="24"/>
          <w:lang w:val="en-US"/>
        </w:rPr>
      </w:pPr>
    </w:p>
    <w:p w:rsidR="00F60AB5" w:rsidRPr="00D07204" w:rsidRDefault="00F60AB5" w:rsidP="00F60AB5">
      <w:pPr>
        <w:pStyle w:val="CRCoverPage"/>
        <w:tabs>
          <w:tab w:val="right" w:pos="9639"/>
        </w:tabs>
        <w:spacing w:after="0"/>
        <w:rPr>
          <w:b/>
          <w:i/>
          <w:noProof/>
          <w:sz w:val="24"/>
          <w:szCs w:val="24"/>
        </w:rPr>
      </w:pPr>
      <w:r w:rsidRPr="00D07204">
        <w:rPr>
          <w:b/>
          <w:noProof/>
          <w:sz w:val="24"/>
          <w:szCs w:val="24"/>
        </w:rPr>
        <w:t>3GPP TSG-RAN WG2 Meeting #101</w:t>
      </w:r>
      <w:r w:rsidRPr="00D07204">
        <w:rPr>
          <w:b/>
          <w:i/>
          <w:noProof/>
          <w:sz w:val="24"/>
          <w:szCs w:val="24"/>
        </w:rPr>
        <w:tab/>
        <w:t>R2-180</w:t>
      </w:r>
      <w:r w:rsidR="00F479A6" w:rsidRPr="00D07204">
        <w:rPr>
          <w:b/>
          <w:i/>
          <w:noProof/>
          <w:sz w:val="24"/>
          <w:szCs w:val="24"/>
        </w:rPr>
        <w:t>3950</w:t>
      </w:r>
    </w:p>
    <w:p w:rsidR="00F60AB5" w:rsidRPr="00D07204" w:rsidRDefault="00F60AB5" w:rsidP="00F60AB5">
      <w:pPr>
        <w:pStyle w:val="CRCoverPage"/>
        <w:outlineLvl w:val="0"/>
        <w:rPr>
          <w:b/>
          <w:noProof/>
          <w:sz w:val="24"/>
          <w:szCs w:val="24"/>
        </w:rPr>
      </w:pPr>
      <w:r w:rsidRPr="00D07204">
        <w:rPr>
          <w:b/>
          <w:noProof/>
          <w:sz w:val="24"/>
          <w:szCs w:val="24"/>
        </w:rPr>
        <w:t>Athens, Greece, 26th February - 2nd March 2018</w:t>
      </w:r>
    </w:p>
    <w:p w:rsidR="008D0DF4" w:rsidRDefault="008D0DF4">
      <w:pPr>
        <w:pStyle w:val="3GPPHeader"/>
      </w:pPr>
    </w:p>
    <w:p w:rsidR="00F85511" w:rsidRPr="00F85511" w:rsidRDefault="00F85511" w:rsidP="00F85511">
      <w:pPr>
        <w:spacing w:after="60" w:line="240" w:lineRule="auto"/>
        <w:ind w:left="1985" w:hanging="1985"/>
        <w:rPr>
          <w:rFonts w:ascii="Arial" w:hAnsi="Arial" w:cs="Arial"/>
        </w:rPr>
      </w:pPr>
      <w:r w:rsidRPr="00F85511">
        <w:rPr>
          <w:rFonts w:ascii="Arial" w:hAnsi="Arial" w:cs="Arial"/>
          <w:b/>
        </w:rPr>
        <w:t>Title:</w:t>
      </w:r>
      <w:r w:rsidRPr="00F85511">
        <w:rPr>
          <w:rFonts w:ascii="Arial" w:hAnsi="Arial" w:cs="Arial"/>
          <w:b/>
        </w:rPr>
        <w:tab/>
      </w:r>
      <w:r w:rsidRPr="00F85511">
        <w:rPr>
          <w:rFonts w:ascii="Arial" w:hAnsi="Arial" w:cs="Arial"/>
        </w:rPr>
        <w:t xml:space="preserve">LS on </w:t>
      </w:r>
      <w:r w:rsidR="00F60AB5">
        <w:rPr>
          <w:rFonts w:ascii="Arial" w:hAnsi="Arial" w:cs="Arial"/>
        </w:rPr>
        <w:t xml:space="preserve">LTE </w:t>
      </w:r>
      <w:r w:rsidR="002C3FC8">
        <w:rPr>
          <w:rFonts w:ascii="Arial" w:hAnsi="Arial" w:cs="Arial"/>
        </w:rPr>
        <w:t>peak</w:t>
      </w:r>
      <w:r w:rsidR="00F60AB5">
        <w:rPr>
          <w:rFonts w:ascii="Arial" w:hAnsi="Arial" w:cs="Arial"/>
        </w:rPr>
        <w:t xml:space="preserve"> data-rate calculation for EN-DC</w:t>
      </w:r>
    </w:p>
    <w:p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Release:</w:t>
      </w:r>
      <w:r w:rsidRPr="00F85511">
        <w:rPr>
          <w:rFonts w:ascii="Arial" w:hAnsi="Arial" w:cs="Arial"/>
          <w:bCs/>
        </w:rPr>
        <w:tab/>
        <w:t>Rel-15</w:t>
      </w:r>
    </w:p>
    <w:p w:rsidR="00F85511" w:rsidRPr="00F85511" w:rsidRDefault="00F85511" w:rsidP="00F85511">
      <w:pPr>
        <w:spacing w:after="60" w:line="240" w:lineRule="auto"/>
        <w:ind w:left="1985" w:hanging="1985"/>
        <w:rPr>
          <w:rFonts w:ascii="Arial" w:hAnsi="Arial" w:cs="Arial"/>
          <w:bCs/>
          <w:lang w:val="en-US"/>
        </w:rPr>
      </w:pPr>
      <w:r w:rsidRPr="00F85511">
        <w:rPr>
          <w:rFonts w:ascii="Arial" w:hAnsi="Arial" w:cs="Arial"/>
          <w:b/>
        </w:rPr>
        <w:t>Work Item:</w:t>
      </w:r>
      <w:r w:rsidRPr="00F85511">
        <w:rPr>
          <w:rFonts w:ascii="Arial" w:hAnsi="Arial" w:cs="Arial"/>
          <w:bCs/>
        </w:rPr>
        <w:tab/>
        <w:t>NR_newRAT-Core</w:t>
      </w:r>
    </w:p>
    <w:p w:rsidR="00F85511" w:rsidRPr="00F85511" w:rsidRDefault="00F85511" w:rsidP="00F85511">
      <w:pPr>
        <w:spacing w:after="60" w:line="240" w:lineRule="auto"/>
        <w:ind w:left="1985" w:hanging="1985"/>
        <w:rPr>
          <w:rFonts w:ascii="Arial" w:hAnsi="Arial" w:cs="Arial"/>
          <w:b/>
        </w:rPr>
      </w:pPr>
    </w:p>
    <w:p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Source:</w:t>
      </w:r>
      <w:r w:rsidRPr="00F85511">
        <w:rPr>
          <w:rFonts w:ascii="Arial" w:hAnsi="Arial" w:cs="Arial"/>
          <w:bCs/>
        </w:rPr>
        <w:tab/>
      </w:r>
      <w:r w:rsidR="00707E86" w:rsidRPr="00707E86">
        <w:rPr>
          <w:rFonts w:ascii="Arial" w:hAnsi="Arial" w:cs="Arial"/>
          <w:bCs/>
        </w:rPr>
        <w:t>RAN2</w:t>
      </w:r>
    </w:p>
    <w:p w:rsidR="00F85511" w:rsidRDefault="00F85511" w:rsidP="00F85511">
      <w:pPr>
        <w:spacing w:after="60" w:line="240" w:lineRule="auto"/>
        <w:ind w:left="1985" w:hanging="1985"/>
        <w:rPr>
          <w:rFonts w:ascii="Arial" w:hAnsi="Arial" w:cs="Arial"/>
          <w:bCs/>
        </w:rPr>
      </w:pPr>
      <w:r w:rsidRPr="00F85511">
        <w:rPr>
          <w:rFonts w:ascii="Arial" w:hAnsi="Arial" w:cs="Arial"/>
          <w:b/>
        </w:rPr>
        <w:t>To:</w:t>
      </w:r>
      <w:r w:rsidR="00F60AB5">
        <w:rPr>
          <w:rFonts w:ascii="Arial" w:hAnsi="Arial" w:cs="Arial"/>
          <w:bCs/>
        </w:rPr>
        <w:tab/>
        <w:t>RAN1</w:t>
      </w:r>
    </w:p>
    <w:p w:rsidR="00F60AB5" w:rsidRDefault="00F60AB5" w:rsidP="00F60AB5">
      <w:pPr>
        <w:spacing w:after="60" w:line="240" w:lineRule="auto"/>
        <w:ind w:left="1985" w:hanging="1985"/>
        <w:rPr>
          <w:rFonts w:ascii="Arial" w:hAnsi="Arial" w:cs="Arial"/>
          <w:bCs/>
        </w:rPr>
      </w:pPr>
      <w:r>
        <w:rPr>
          <w:rFonts w:ascii="Arial" w:hAnsi="Arial" w:cs="Arial"/>
          <w:b/>
        </w:rPr>
        <w:t>CC</w:t>
      </w:r>
      <w:r w:rsidRPr="00F85511">
        <w:rPr>
          <w:rFonts w:ascii="Arial" w:hAnsi="Arial" w:cs="Arial"/>
          <w:b/>
        </w:rPr>
        <w:t>:</w:t>
      </w:r>
      <w:r>
        <w:rPr>
          <w:rFonts w:ascii="Arial" w:hAnsi="Arial" w:cs="Arial"/>
          <w:bCs/>
        </w:rPr>
        <w:tab/>
        <w:t>RAN4</w:t>
      </w:r>
    </w:p>
    <w:p w:rsidR="00F85511" w:rsidRPr="00F85511" w:rsidRDefault="00F85511" w:rsidP="00F85511">
      <w:pPr>
        <w:spacing w:after="60" w:line="240" w:lineRule="auto"/>
        <w:ind w:left="1985" w:hanging="1985"/>
        <w:rPr>
          <w:rFonts w:ascii="Arial" w:hAnsi="Arial" w:cs="Arial"/>
          <w:bCs/>
        </w:rPr>
      </w:pPr>
    </w:p>
    <w:p w:rsidR="00F85511" w:rsidRPr="00F85511" w:rsidRDefault="00F85511" w:rsidP="00F85511">
      <w:pPr>
        <w:tabs>
          <w:tab w:val="left" w:pos="2268"/>
        </w:tabs>
        <w:spacing w:after="0" w:line="240" w:lineRule="auto"/>
        <w:rPr>
          <w:rFonts w:ascii="Arial" w:hAnsi="Arial" w:cs="Arial"/>
          <w:bCs/>
        </w:rPr>
      </w:pPr>
      <w:r w:rsidRPr="00F85511">
        <w:rPr>
          <w:rFonts w:ascii="Arial" w:hAnsi="Arial" w:cs="Arial"/>
          <w:b/>
        </w:rPr>
        <w:t>Contact Person:</w:t>
      </w:r>
      <w:r w:rsidRPr="00F85511">
        <w:rPr>
          <w:rFonts w:ascii="Arial" w:hAnsi="Arial" w:cs="Arial"/>
          <w:bCs/>
        </w:rPr>
        <w:tab/>
      </w:r>
    </w:p>
    <w:p w:rsidR="00F85511" w:rsidRPr="00F85511" w:rsidRDefault="00F85511" w:rsidP="00F85511">
      <w:pPr>
        <w:keepNext/>
        <w:tabs>
          <w:tab w:val="left" w:pos="2268"/>
          <w:tab w:val="left" w:pos="2694"/>
        </w:tabs>
        <w:spacing w:after="0" w:line="240" w:lineRule="auto"/>
        <w:ind w:left="567"/>
        <w:outlineLvl w:val="3"/>
        <w:rPr>
          <w:rFonts w:ascii="Arial" w:hAnsi="Arial" w:cs="Arial"/>
          <w:bCs/>
        </w:rPr>
      </w:pPr>
      <w:r w:rsidRPr="00F85511">
        <w:rPr>
          <w:rFonts w:ascii="Arial" w:hAnsi="Arial" w:cs="Arial"/>
          <w:b/>
        </w:rPr>
        <w:t>Name:</w:t>
      </w:r>
      <w:r w:rsidRPr="00F85511">
        <w:rPr>
          <w:rFonts w:ascii="Arial" w:hAnsi="Arial" w:cs="Arial"/>
          <w:bCs/>
        </w:rPr>
        <w:tab/>
      </w:r>
      <w:r w:rsidR="006B297E">
        <w:rPr>
          <w:rFonts w:ascii="Arial" w:hAnsi="Arial" w:cs="Arial"/>
          <w:bCs/>
        </w:rPr>
        <w:t>Naveen Palle</w:t>
      </w:r>
    </w:p>
    <w:p w:rsidR="00F85511" w:rsidRPr="00F85511" w:rsidRDefault="00F85511" w:rsidP="00F85511">
      <w:pPr>
        <w:tabs>
          <w:tab w:val="left" w:pos="2268"/>
          <w:tab w:val="left" w:pos="2694"/>
        </w:tabs>
        <w:spacing w:after="0" w:line="240" w:lineRule="auto"/>
        <w:ind w:left="567"/>
        <w:rPr>
          <w:rFonts w:ascii="Arial" w:hAnsi="Arial" w:cs="Arial"/>
          <w:bCs/>
        </w:rPr>
      </w:pPr>
      <w:r w:rsidRPr="00F85511">
        <w:rPr>
          <w:rFonts w:ascii="Arial" w:hAnsi="Arial" w:cs="Arial"/>
          <w:b/>
        </w:rPr>
        <w:t>Tel. Number:</w:t>
      </w:r>
      <w:r w:rsidRPr="00F85511">
        <w:rPr>
          <w:rFonts w:ascii="Arial" w:hAnsi="Arial" w:cs="Arial"/>
          <w:bCs/>
        </w:rPr>
        <w:tab/>
      </w:r>
      <w:r w:rsidR="006B297E">
        <w:rPr>
          <w:rFonts w:ascii="Arial" w:hAnsi="Arial" w:cs="Arial"/>
          <w:bCs/>
        </w:rPr>
        <w:t>+1 224 715 6778</w:t>
      </w:r>
    </w:p>
    <w:p w:rsidR="00F85511" w:rsidRPr="00F85511" w:rsidRDefault="00F85511" w:rsidP="00F85511">
      <w:pPr>
        <w:keepNext/>
        <w:tabs>
          <w:tab w:val="left" w:pos="2268"/>
          <w:tab w:val="left" w:pos="2694"/>
        </w:tabs>
        <w:spacing w:after="0" w:line="240" w:lineRule="auto"/>
        <w:ind w:left="567"/>
        <w:outlineLvl w:val="6"/>
        <w:rPr>
          <w:rFonts w:ascii="Arial" w:hAnsi="Arial" w:cs="Arial"/>
          <w:bCs/>
          <w:color w:val="0000FF"/>
        </w:rPr>
      </w:pPr>
      <w:r w:rsidRPr="00F85511">
        <w:rPr>
          <w:rFonts w:ascii="Arial" w:hAnsi="Arial" w:cs="Arial"/>
          <w:b/>
          <w:color w:val="0000FF"/>
        </w:rPr>
        <w:t>E-mail Address:</w:t>
      </w:r>
      <w:r w:rsidRPr="00F85511">
        <w:rPr>
          <w:rFonts w:ascii="Arial" w:hAnsi="Arial" w:cs="Arial"/>
          <w:bCs/>
          <w:color w:val="0000FF"/>
        </w:rPr>
        <w:tab/>
      </w:r>
      <w:r w:rsidR="006B297E">
        <w:rPr>
          <w:rFonts w:ascii="Arial" w:hAnsi="Arial" w:cs="Arial"/>
          <w:bCs/>
          <w:color w:val="0000FF"/>
        </w:rPr>
        <w:t>naveen</w:t>
      </w:r>
      <w:r w:rsidRPr="00F85511">
        <w:rPr>
          <w:rFonts w:ascii="Arial" w:hAnsi="Arial" w:cs="Arial"/>
          <w:bCs/>
          <w:color w:val="0000FF"/>
        </w:rPr>
        <w:t xml:space="preserve"> [DOT] </w:t>
      </w:r>
      <w:r w:rsidR="006B297E">
        <w:rPr>
          <w:rFonts w:ascii="Arial" w:hAnsi="Arial" w:cs="Arial"/>
          <w:bCs/>
          <w:color w:val="0000FF"/>
        </w:rPr>
        <w:t>palle</w:t>
      </w:r>
      <w:r w:rsidRPr="00F85511">
        <w:rPr>
          <w:rFonts w:ascii="Arial" w:hAnsi="Arial" w:cs="Arial"/>
          <w:bCs/>
          <w:color w:val="0000FF"/>
        </w:rPr>
        <w:t xml:space="preserve"> [AT] </w:t>
      </w:r>
      <w:r w:rsidR="006B297E">
        <w:rPr>
          <w:rFonts w:ascii="Arial" w:hAnsi="Arial" w:cs="Arial"/>
          <w:bCs/>
          <w:color w:val="0000FF"/>
        </w:rPr>
        <w:t>intel</w:t>
      </w:r>
      <w:r w:rsidRPr="00F85511">
        <w:rPr>
          <w:rFonts w:ascii="Arial" w:hAnsi="Arial" w:cs="Arial"/>
          <w:bCs/>
          <w:color w:val="0000FF"/>
        </w:rPr>
        <w:t xml:space="preserve"> [DOT] com</w:t>
      </w:r>
    </w:p>
    <w:p w:rsidR="008D0DF4" w:rsidRDefault="00680A27">
      <w:pPr>
        <w:pStyle w:val="Heading1"/>
      </w:pPr>
      <w:r>
        <w:t>1</w:t>
      </w:r>
      <w:r>
        <w:tab/>
      </w:r>
      <w:r w:rsidR="00F85511">
        <w:t>Overall description</w:t>
      </w:r>
    </w:p>
    <w:p w:rsidR="000B3CF8" w:rsidRDefault="00EF43B1">
      <w:r>
        <w:t xml:space="preserve">RAN2 </w:t>
      </w:r>
      <w:r w:rsidR="00AA03BB">
        <w:t xml:space="preserve">would like to thank RAN1 on their LS </w:t>
      </w:r>
      <w:r w:rsidR="00F60AB5">
        <w:t xml:space="preserve">on </w:t>
      </w:r>
      <w:r w:rsidR="00CC054C">
        <w:t xml:space="preserve">the </w:t>
      </w:r>
      <w:r w:rsidR="00F60AB5">
        <w:t xml:space="preserve">formula for NR data-rate calculation. For L2 buffer size calculation in EN-DC, RAN2 would also require the maximum data-rate of the LTE side of EN-DC operation. </w:t>
      </w:r>
      <w:r w:rsidR="00107DAE">
        <w:t>Since the LTE UE category is not defined for EN-DC operation, t</w:t>
      </w:r>
      <w:r w:rsidR="00F60AB5">
        <w:t>his LS is to provide RAN1 with a formula that RAN2 thinks, can be applied for the maximum data-rate of the LTE side of EN-DC operation and request RAN1 input on that formula</w:t>
      </w:r>
      <w:r w:rsidR="00107DAE">
        <w:t xml:space="preserve"> with corrections as needed</w:t>
      </w:r>
      <w:r w:rsidR="00F60AB5">
        <w:t>.</w:t>
      </w:r>
      <w:r>
        <w:t xml:space="preserve"> </w:t>
      </w:r>
    </w:p>
    <w:p w:rsidR="008D0DF4" w:rsidRDefault="00F85511">
      <w:pPr>
        <w:pStyle w:val="Heading2"/>
      </w:pPr>
      <w:r>
        <w:t>1</w:t>
      </w:r>
      <w:r w:rsidR="00680A27">
        <w:t>.1</w:t>
      </w:r>
      <w:r w:rsidR="00680A27">
        <w:tab/>
      </w:r>
      <w:r w:rsidR="003D6636">
        <w:t>Proposal on the LTE data-rate calculation for EN-DC</w:t>
      </w:r>
      <w:r w:rsidR="006B297E">
        <w:t xml:space="preserve"> </w:t>
      </w:r>
    </w:p>
    <w:p w:rsidR="003D6636" w:rsidRDefault="003D6636" w:rsidP="0072778B">
      <w:r>
        <w:t>Based on the LTE specification 36.213, which provides the maximum TB size</w:t>
      </w:r>
      <w:r w:rsidR="002C3FC8">
        <w:t xml:space="preserve"> per codeword</w:t>
      </w:r>
      <w:r>
        <w:t xml:space="preserve"> (taking into account the MIMO layers, the modulation scheme used and the number of PRBs used) for each LTE carrier, and the fact that the maximum TB size calculation logic has not changed with EN-DC in this LTE specification, RAN2 views that the below formula can provide the data-rate for the LTE part in EN-DC:</w:t>
      </w:r>
    </w:p>
    <w:p w:rsidR="002C3FC8" w:rsidRDefault="002C3FC8" w:rsidP="002C3FC8">
      <w:pPr>
        <w:ind w:left="568" w:firstLine="284"/>
        <w:rPr>
          <w:color w:val="0033CC"/>
        </w:rPr>
      </w:pPr>
      <w:r>
        <w:t xml:space="preserve">LTE Data rate in EN-DC (in Mbps) = </w:t>
      </w:r>
      <m:oMath>
        <m:sSup>
          <m:sSupPr>
            <m:ctrlPr>
              <w:rPr>
                <w:rFonts w:ascii="Cambria Math" w:eastAsiaTheme="minorHAnsi" w:hAnsi="Cambria Math" w:cs="Calibri"/>
                <w:i/>
                <w:iCs/>
                <w:sz w:val="24"/>
                <w:szCs w:val="24"/>
              </w:rPr>
            </m:ctrlPr>
          </m:sSupPr>
          <m:e>
            <m:r>
              <w:rPr>
                <w:rFonts w:ascii="Cambria Math" w:hAnsi="Cambria Math"/>
              </w:rPr>
              <m:t>10</m:t>
            </m:r>
          </m:e>
          <m:sup>
            <m:r>
              <w:rPr>
                <w:rFonts w:ascii="Cambria Math" w:hAnsi="Cambria Math"/>
              </w:rPr>
              <m:t>-3</m:t>
            </m:r>
          </m:sup>
        </m:sSup>
        <m:r>
          <w:rPr>
            <w:rFonts w:ascii="Cambria Math" w:hAnsi="Cambria Math"/>
          </w:rPr>
          <m:t>*</m:t>
        </m:r>
        <m:nary>
          <m:naryPr>
            <m:chr m:val="∑"/>
            <m:grow m:val="on"/>
            <m:ctrlPr>
              <w:rPr>
                <w:rFonts w:ascii="Cambria Math" w:eastAsiaTheme="minorHAnsi" w:hAnsi="Cambria Math" w:cs="Calibri"/>
                <w:sz w:val="24"/>
                <w:szCs w:val="24"/>
              </w:rPr>
            </m:ctrlPr>
          </m:naryPr>
          <m:sub>
            <m:r>
              <w:rPr>
                <w:rFonts w:ascii="Cambria Math" w:hAnsi="Cambria Math"/>
              </w:rPr>
              <m:t>j=1</m:t>
            </m:r>
          </m:sub>
          <m:sup>
            <m:r>
              <w:rPr>
                <w:rFonts w:ascii="Cambria Math" w:hAnsi="Cambria Math"/>
              </w:rPr>
              <m:t>J</m:t>
            </m:r>
          </m:sup>
          <m:e>
            <m:r>
              <w:rPr>
                <w:rFonts w:ascii="Cambria Math" w:hAnsi="Cambria Math"/>
              </w:rPr>
              <m:t>TB</m:t>
            </m:r>
            <m:sSub>
              <m:sSubPr>
                <m:ctrlPr>
                  <w:rPr>
                    <w:rFonts w:ascii="Cambria Math" w:eastAsiaTheme="minorHAnsi" w:hAnsi="Cambria Math" w:cs="Calibri"/>
                    <w:i/>
                    <w:iCs/>
                    <w:sz w:val="24"/>
                    <w:szCs w:val="24"/>
                  </w:rPr>
                </m:ctrlPr>
              </m:sSubPr>
              <m:e>
                <m:r>
                  <w:rPr>
                    <w:rFonts w:ascii="Cambria Math" w:hAnsi="Cambria Math"/>
                  </w:rPr>
                  <m:t>S</m:t>
                </m:r>
              </m:e>
              <m:sub>
                <m:r>
                  <w:rPr>
                    <w:rFonts w:ascii="Cambria Math" w:hAnsi="Cambria Math"/>
                  </w:rPr>
                  <m:t xml:space="preserve">j  </m:t>
                </m:r>
              </m:sub>
            </m:sSub>
          </m:e>
        </m:nary>
      </m:oMath>
    </w:p>
    <w:p w:rsidR="002C3FC8" w:rsidRDefault="002C3FC8" w:rsidP="002C3FC8">
      <w:r>
        <w:t>wherein</w:t>
      </w:r>
    </w:p>
    <w:p w:rsidR="002C3FC8" w:rsidRDefault="002C3FC8" w:rsidP="002C3FC8">
      <w:pPr>
        <w:ind w:firstLine="720"/>
        <w:textAlignment w:val="baseline"/>
        <w:rPr>
          <w:rFonts w:ascii="Times" w:hAnsi="Times" w:cs="Times"/>
          <w:sz w:val="22"/>
          <w:szCs w:val="22"/>
        </w:rPr>
      </w:pPr>
      <w:r>
        <w:rPr>
          <w:rFonts w:ascii="Times" w:hAnsi="Times" w:cs="Times"/>
        </w:rPr>
        <w:t xml:space="preserve">J is the number of aggregated LTE </w:t>
      </w:r>
      <w:r w:rsidR="009325F8">
        <w:rPr>
          <w:rFonts w:ascii="Times" w:hAnsi="Times" w:cs="Times"/>
        </w:rPr>
        <w:t xml:space="preserve">component </w:t>
      </w:r>
      <w:r>
        <w:rPr>
          <w:rFonts w:ascii="Times" w:hAnsi="Times" w:cs="Times"/>
        </w:rPr>
        <w:t>carriers in EN-DC band combination</w:t>
      </w:r>
    </w:p>
    <w:p w:rsidR="002C3FC8" w:rsidRDefault="002C3FC8" w:rsidP="002C3FC8">
      <w:pPr>
        <w:ind w:left="720"/>
        <w:contextualSpacing/>
        <w:textAlignment w:val="baseline"/>
        <w:rPr>
          <w:rFonts w:ascii="Times" w:hAnsi="Times" w:cs="Times"/>
        </w:rPr>
      </w:pPr>
      <m:oMath>
        <m:r>
          <w:rPr>
            <w:rFonts w:ascii="Cambria Math" w:hAnsi="Cambria Math"/>
          </w:rPr>
          <m:t>TB</m:t>
        </m:r>
        <m:sSub>
          <m:sSubPr>
            <m:ctrlPr>
              <w:rPr>
                <w:rFonts w:ascii="Cambria Math" w:eastAsiaTheme="minorHAnsi" w:hAnsi="Cambria Math" w:cs="Calibri"/>
                <w:i/>
                <w:iCs/>
                <w:sz w:val="22"/>
                <w:szCs w:val="22"/>
              </w:rPr>
            </m:ctrlPr>
          </m:sSubPr>
          <m:e>
            <m:r>
              <w:rPr>
                <w:rFonts w:ascii="Cambria Math" w:hAnsi="Cambria Math"/>
              </w:rPr>
              <m:t>S</m:t>
            </m:r>
          </m:e>
          <m:sub>
            <m:r>
              <w:rPr>
                <w:rFonts w:ascii="Cambria Math" w:hAnsi="Cambria Math"/>
              </w:rPr>
              <m:t xml:space="preserve">j  </m:t>
            </m:r>
          </m:sub>
        </m:sSub>
      </m:oMath>
      <w:r>
        <w:rPr>
          <w:rFonts w:ascii="Times" w:hAnsi="Times" w:cs="Times"/>
        </w:rPr>
        <w:t xml:space="preserve">is the </w:t>
      </w:r>
      <w:r w:rsidRPr="00E54F83">
        <w:rPr>
          <w:rFonts w:ascii="Times" w:hAnsi="Times" w:cs="Times"/>
        </w:rPr>
        <w:t>total</w:t>
      </w:r>
      <w:r>
        <w:rPr>
          <w:rFonts w:ascii="Times" w:hAnsi="Times" w:cs="Times"/>
        </w:rPr>
        <w:t xml:space="preserve"> maximum number of DL-SCH transport block bits received within a 1ms TTI f</w:t>
      </w:r>
      <w:r w:rsidR="009325F8">
        <w:rPr>
          <w:rFonts w:ascii="Times" w:hAnsi="Times" w:cs="Times"/>
        </w:rPr>
        <w:t xml:space="preserve">or j-th CC, as derived from TS36.213[22] </w:t>
      </w:r>
      <w:r>
        <w:rPr>
          <w:rFonts w:ascii="Times" w:hAnsi="Times" w:cs="Times"/>
        </w:rPr>
        <w:t>based on the UE supported maximum MIMO layers for the j-th carrier, and based on the modulation order and number of PRBs based on the bandwidth of the j-th carrier.</w:t>
      </w:r>
    </w:p>
    <w:p w:rsidR="00984AF3" w:rsidRPr="00984AF3" w:rsidRDefault="00984AF3" w:rsidP="00984AF3">
      <w:pPr>
        <w:spacing w:after="0"/>
        <w:contextualSpacing/>
        <w:textAlignment w:val="baseline"/>
        <w:rPr>
          <w:rFonts w:ascii="Times" w:eastAsia="Batang" w:hAnsi="Times"/>
        </w:rPr>
      </w:pPr>
    </w:p>
    <w:p w:rsidR="00984AF3" w:rsidRPr="00984AF3" w:rsidRDefault="00984AF3" w:rsidP="00984AF3">
      <w:pPr>
        <w:spacing w:after="0"/>
        <w:contextualSpacing/>
        <w:textAlignment w:val="baseline"/>
        <w:rPr>
          <w:rFonts w:ascii="Times" w:eastAsia="Batang" w:hAnsi="Times"/>
          <w:szCs w:val="24"/>
        </w:rPr>
      </w:pPr>
      <w:r>
        <w:rPr>
          <w:rFonts w:ascii="Times" w:eastAsia="Batang" w:hAnsi="Times"/>
          <w:szCs w:val="24"/>
        </w:rPr>
        <w:t>RAN2 understands that the TBS table is to be created for 1024QAM MCS, and also that the operation of shortened-TTI (sTTI) can require modifications to the above formula.</w:t>
      </w:r>
    </w:p>
    <w:p w:rsidR="00DE0389" w:rsidRDefault="00DE0389" w:rsidP="00DE0389">
      <w:pPr>
        <w:pStyle w:val="Heading2"/>
      </w:pPr>
      <w:r>
        <w:t>1.2</w:t>
      </w:r>
      <w:r>
        <w:tab/>
        <w:t xml:space="preserve">Questions to RAN1 </w:t>
      </w:r>
    </w:p>
    <w:p w:rsidR="00984AF3" w:rsidRPr="00984AF3" w:rsidRDefault="00984AF3" w:rsidP="00984AF3">
      <w:pPr>
        <w:pStyle w:val="ListParagraph"/>
        <w:numPr>
          <w:ilvl w:val="0"/>
          <w:numId w:val="14"/>
        </w:numPr>
        <w:rPr>
          <w:b/>
        </w:rPr>
      </w:pPr>
      <w:r w:rsidRPr="00984AF3">
        <w:rPr>
          <w:b/>
        </w:rPr>
        <w:t xml:space="preserve">RAN2 would like to ask RAN1 on their view on the validity of the provided formula </w:t>
      </w:r>
      <w:r w:rsidR="002C3FC8">
        <w:rPr>
          <w:b/>
        </w:rPr>
        <w:t xml:space="preserve">for the calculation of the LTE peak data-rate in EN-DC </w:t>
      </w:r>
      <w:r w:rsidRPr="00984AF3">
        <w:rPr>
          <w:b/>
        </w:rPr>
        <w:t xml:space="preserve">and if needed, </w:t>
      </w:r>
      <w:r w:rsidR="00CC054C">
        <w:rPr>
          <w:b/>
        </w:rPr>
        <w:t xml:space="preserve">request </w:t>
      </w:r>
      <w:r w:rsidRPr="00984AF3">
        <w:rPr>
          <w:b/>
        </w:rPr>
        <w:t>a corrected formula for RAN2 to use.</w:t>
      </w:r>
    </w:p>
    <w:p w:rsidR="003A0DA7" w:rsidRDefault="003A0DA7" w:rsidP="006B297E"/>
    <w:p w:rsidR="002A5E62" w:rsidRDefault="002A5E62" w:rsidP="006B297E"/>
    <w:p w:rsidR="008022BE" w:rsidRDefault="008022BE" w:rsidP="008022BE">
      <w:pPr>
        <w:pStyle w:val="Heading1"/>
      </w:pPr>
      <w:r>
        <w:t>2</w:t>
      </w:r>
      <w:r>
        <w:tab/>
        <w:t xml:space="preserve">Actions </w:t>
      </w:r>
    </w:p>
    <w:p w:rsidR="000E3EF3" w:rsidRDefault="000E3EF3" w:rsidP="000E3EF3">
      <w:pPr>
        <w:rPr>
          <w:b/>
        </w:rPr>
      </w:pPr>
      <w:r w:rsidRPr="001852E7">
        <w:rPr>
          <w:b/>
          <w:u w:val="single"/>
        </w:rPr>
        <w:t>ACTION to RAN1</w:t>
      </w:r>
      <w:r w:rsidRPr="001852E7">
        <w:rPr>
          <w:b/>
        </w:rPr>
        <w:t>:</w:t>
      </w:r>
    </w:p>
    <w:p w:rsidR="000E3EF3" w:rsidRDefault="000E3EF3" w:rsidP="000E3EF3">
      <w:pPr>
        <w:rPr>
          <w:b/>
        </w:rPr>
      </w:pPr>
      <w:r>
        <w:rPr>
          <w:b/>
        </w:rPr>
        <w:t>RAN2 respectfully asks inputs on Q1</w:t>
      </w:r>
      <w:r w:rsidR="00782497">
        <w:rPr>
          <w:b/>
        </w:rPr>
        <w:t xml:space="preserve"> </w:t>
      </w:r>
    </w:p>
    <w:p w:rsidR="008022BE" w:rsidRPr="001852E7" w:rsidRDefault="008022BE" w:rsidP="008022BE">
      <w:pPr>
        <w:rPr>
          <w:b/>
        </w:rPr>
      </w:pPr>
    </w:p>
    <w:p w:rsidR="008022BE" w:rsidRDefault="008022BE" w:rsidP="008022BE">
      <w:pPr>
        <w:pStyle w:val="Heading1"/>
      </w:pPr>
      <w:r>
        <w:t>3</w:t>
      </w:r>
      <w:r>
        <w:tab/>
        <w:t>Date of Next RAN2 Meetings:</w:t>
      </w:r>
    </w:p>
    <w:p w:rsidR="008022BE" w:rsidRDefault="008022BE" w:rsidP="008022BE">
      <w:r>
        <w:t>RAN2#101</w:t>
      </w:r>
      <w:r w:rsidR="00707E86">
        <w:t>bis</w:t>
      </w:r>
      <w:r w:rsidR="00707E86">
        <w:tab/>
        <w:t>16 April</w:t>
      </w:r>
      <w:r>
        <w:t xml:space="preserve"> - 2</w:t>
      </w:r>
      <w:r w:rsidR="00707E86">
        <w:t>0</w:t>
      </w:r>
      <w:r>
        <w:t xml:space="preserve"> </w:t>
      </w:r>
      <w:r w:rsidR="00707E86">
        <w:t>April</w:t>
      </w:r>
      <w:r>
        <w:tab/>
      </w:r>
      <w:r w:rsidR="00707E86">
        <w:t>Sanya</w:t>
      </w:r>
      <w:r>
        <w:t xml:space="preserve">, </w:t>
      </w:r>
      <w:r w:rsidR="00707E86">
        <w:t>China</w:t>
      </w:r>
    </w:p>
    <w:p w:rsidR="00707E86" w:rsidRDefault="00707E86" w:rsidP="008022BE">
      <w:r>
        <w:t>RAN2#102</w:t>
      </w:r>
      <w:r>
        <w:tab/>
      </w:r>
      <w:r>
        <w:tab/>
        <w:t xml:space="preserve">21 May – 25 </w:t>
      </w:r>
      <w:bookmarkStart w:id="6" w:name="_GoBack"/>
      <w:bookmarkEnd w:id="6"/>
      <w:r>
        <w:t>May  Busan, South Korea</w:t>
      </w:r>
    </w:p>
    <w:bookmarkEnd w:id="0"/>
    <w:bookmarkEnd w:id="1"/>
    <w:bookmarkEnd w:id="2"/>
    <w:bookmarkEnd w:id="3"/>
    <w:bookmarkEnd w:id="4"/>
    <w:bookmarkEnd w:id="5"/>
    <w:p w:rsidR="00A00352" w:rsidRDefault="00A00352" w:rsidP="008022BE"/>
    <w:sectPr w:rsidR="00A00352" w:rsidSect="00A00352">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AFE085" w16cid:durableId="1E12BBBF"/>
  <w16cid:commentId w16cid:paraId="540EC1FB" w16cid:durableId="1E11C53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5E9" w:rsidRDefault="003D05E9" w:rsidP="007846FF">
      <w:pPr>
        <w:spacing w:after="0" w:line="240" w:lineRule="auto"/>
      </w:pPr>
      <w:r>
        <w:separator/>
      </w:r>
    </w:p>
  </w:endnote>
  <w:endnote w:type="continuationSeparator" w:id="0">
    <w:p w:rsidR="003D05E9" w:rsidRDefault="003D05E9" w:rsidP="007846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Batang">
    <w:panose1 w:val="02030600000101010101"/>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5E9" w:rsidRDefault="003D05E9" w:rsidP="007846FF">
      <w:pPr>
        <w:spacing w:after="0" w:line="240" w:lineRule="auto"/>
      </w:pPr>
      <w:r>
        <w:separator/>
      </w:r>
    </w:p>
  </w:footnote>
  <w:footnote w:type="continuationSeparator" w:id="0">
    <w:p w:rsidR="003D05E9" w:rsidRDefault="003D05E9" w:rsidP="007846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9907700"/>
    <w:lvl w:ilvl="0">
      <w:start w:val="1"/>
      <w:numFmt w:val="decimal"/>
      <w:lvlText w:val="%1."/>
      <w:lvlJc w:val="left"/>
      <w:pPr>
        <w:tabs>
          <w:tab w:val="num" w:pos="1492"/>
        </w:tabs>
        <w:ind w:left="1492" w:hanging="360"/>
      </w:pPr>
    </w:lvl>
  </w:abstractNum>
  <w:abstractNum w:abstractNumId="1">
    <w:nsid w:val="FFFFFF7D"/>
    <w:multiLevelType w:val="singleLevel"/>
    <w:tmpl w:val="90A2180E"/>
    <w:lvl w:ilvl="0">
      <w:start w:val="1"/>
      <w:numFmt w:val="decimal"/>
      <w:lvlText w:val="%1."/>
      <w:lvlJc w:val="left"/>
      <w:pPr>
        <w:tabs>
          <w:tab w:val="num" w:pos="1209"/>
        </w:tabs>
        <w:ind w:left="1209" w:hanging="360"/>
      </w:pPr>
    </w:lvl>
  </w:abstractNum>
  <w:abstractNum w:abstractNumId="2">
    <w:nsid w:val="FFFFFF7E"/>
    <w:multiLevelType w:val="singleLevel"/>
    <w:tmpl w:val="C9BCA4BE"/>
    <w:lvl w:ilvl="0">
      <w:start w:val="1"/>
      <w:numFmt w:val="decimal"/>
      <w:lvlText w:val="%1."/>
      <w:lvlJc w:val="left"/>
      <w:pPr>
        <w:tabs>
          <w:tab w:val="num" w:pos="926"/>
        </w:tabs>
        <w:ind w:left="926" w:hanging="360"/>
      </w:pPr>
    </w:lvl>
  </w:abstractNum>
  <w:abstractNum w:abstractNumId="3">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A401F2"/>
    <w:multiLevelType w:val="hybridMultilevel"/>
    <w:tmpl w:val="7736AD02"/>
    <w:lvl w:ilvl="0" w:tplc="761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6">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nsid w:val="1DE87185"/>
    <w:multiLevelType w:val="hybridMultilevel"/>
    <w:tmpl w:val="651092FC"/>
    <w:lvl w:ilvl="0" w:tplc="CBC85110">
      <w:start w:val="1"/>
      <w:numFmt w:val="decimal"/>
      <w:lvlText w:val="Q%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AAA4448"/>
    <w:multiLevelType w:val="hybridMultilevel"/>
    <w:tmpl w:val="013A486C"/>
    <w:lvl w:ilvl="0" w:tplc="C978B8CC">
      <w:start w:val="1"/>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29D1CD8"/>
    <w:multiLevelType w:val="hybridMultilevel"/>
    <w:tmpl w:val="D174D81A"/>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8B7AA2"/>
    <w:multiLevelType w:val="hybridMultilevel"/>
    <w:tmpl w:val="F30CCAD2"/>
    <w:lvl w:ilvl="0" w:tplc="7E1A19A8">
      <w:start w:val="3"/>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B957E0D"/>
    <w:multiLevelType w:val="hybridMultilevel"/>
    <w:tmpl w:val="05B693F8"/>
    <w:lvl w:ilvl="0" w:tplc="D4E02CB0">
      <w:start w:val="4"/>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14"/>
  </w:num>
  <w:num w:numId="4">
    <w:abstractNumId w:val="3"/>
  </w:num>
  <w:num w:numId="5">
    <w:abstractNumId w:val="6"/>
  </w:num>
  <w:num w:numId="6">
    <w:abstractNumId w:val="11"/>
  </w:num>
  <w:num w:numId="7">
    <w:abstractNumId w:val="2"/>
  </w:num>
  <w:num w:numId="8">
    <w:abstractNumId w:val="1"/>
  </w:num>
  <w:num w:numId="9">
    <w:abstractNumId w:val="0"/>
  </w:num>
  <w:num w:numId="10">
    <w:abstractNumId w:val="4"/>
  </w:num>
  <w:num w:numId="11">
    <w:abstractNumId w:val="7"/>
  </w:num>
  <w:num w:numId="12">
    <w:abstractNumId w:val="9"/>
  </w:num>
  <w:num w:numId="13">
    <w:abstractNumId w:val="9"/>
  </w:num>
  <w:num w:numId="14">
    <w:abstractNumId w:val="10"/>
  </w:num>
  <w:num w:numId="15">
    <w:abstractNumId w:val="5"/>
  </w:num>
  <w:num w:numId="16">
    <w:abstractNumId w:val="13"/>
  </w:num>
  <w:num w:numId="17">
    <w:abstractNumId w:val="10"/>
  </w:num>
  <w:num w:numId="18">
    <w:abstractNumId w:val="15"/>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useFELayout/>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3CC"/>
    <w:rsid w:val="00012B4E"/>
    <w:rsid w:val="000147CC"/>
    <w:rsid w:val="00014970"/>
    <w:rsid w:val="00014E77"/>
    <w:rsid w:val="00015289"/>
    <w:rsid w:val="0001532B"/>
    <w:rsid w:val="00015CA7"/>
    <w:rsid w:val="00015CFE"/>
    <w:rsid w:val="00016CEA"/>
    <w:rsid w:val="0001722F"/>
    <w:rsid w:val="00021C07"/>
    <w:rsid w:val="00021E50"/>
    <w:rsid w:val="00022071"/>
    <w:rsid w:val="00022435"/>
    <w:rsid w:val="000230E5"/>
    <w:rsid w:val="000236C2"/>
    <w:rsid w:val="000245C2"/>
    <w:rsid w:val="00024E1A"/>
    <w:rsid w:val="00025CD7"/>
    <w:rsid w:val="0002676B"/>
    <w:rsid w:val="00032EE5"/>
    <w:rsid w:val="00033213"/>
    <w:rsid w:val="00033397"/>
    <w:rsid w:val="000334D8"/>
    <w:rsid w:val="000342F6"/>
    <w:rsid w:val="0003677F"/>
    <w:rsid w:val="00036E50"/>
    <w:rsid w:val="00040095"/>
    <w:rsid w:val="00040185"/>
    <w:rsid w:val="000406D5"/>
    <w:rsid w:val="00041938"/>
    <w:rsid w:val="00042E7A"/>
    <w:rsid w:val="00043408"/>
    <w:rsid w:val="00043F8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89D"/>
    <w:rsid w:val="00055C34"/>
    <w:rsid w:val="000567AB"/>
    <w:rsid w:val="00056A4B"/>
    <w:rsid w:val="00057356"/>
    <w:rsid w:val="00057659"/>
    <w:rsid w:val="000609B1"/>
    <w:rsid w:val="0006204C"/>
    <w:rsid w:val="000631CB"/>
    <w:rsid w:val="00063756"/>
    <w:rsid w:val="0006393B"/>
    <w:rsid w:val="00063DD5"/>
    <w:rsid w:val="00063DDE"/>
    <w:rsid w:val="00063E03"/>
    <w:rsid w:val="00064A52"/>
    <w:rsid w:val="000655A6"/>
    <w:rsid w:val="00065C74"/>
    <w:rsid w:val="00066123"/>
    <w:rsid w:val="00066B37"/>
    <w:rsid w:val="00066ED6"/>
    <w:rsid w:val="00066F80"/>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99F"/>
    <w:rsid w:val="00091EC7"/>
    <w:rsid w:val="00092C93"/>
    <w:rsid w:val="00093672"/>
    <w:rsid w:val="00093A3A"/>
    <w:rsid w:val="00093D4A"/>
    <w:rsid w:val="00094205"/>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40B9"/>
    <w:rsid w:val="000A4958"/>
    <w:rsid w:val="000A4DC0"/>
    <w:rsid w:val="000A60A3"/>
    <w:rsid w:val="000A6E84"/>
    <w:rsid w:val="000A776B"/>
    <w:rsid w:val="000A7D9E"/>
    <w:rsid w:val="000B11FD"/>
    <w:rsid w:val="000B1C6F"/>
    <w:rsid w:val="000B2881"/>
    <w:rsid w:val="000B2AC7"/>
    <w:rsid w:val="000B37A8"/>
    <w:rsid w:val="000B3CF8"/>
    <w:rsid w:val="000B3EB5"/>
    <w:rsid w:val="000B440A"/>
    <w:rsid w:val="000B51AC"/>
    <w:rsid w:val="000B6DB7"/>
    <w:rsid w:val="000B6FBF"/>
    <w:rsid w:val="000B71A6"/>
    <w:rsid w:val="000B799A"/>
    <w:rsid w:val="000B7CF6"/>
    <w:rsid w:val="000C0529"/>
    <w:rsid w:val="000C0CD9"/>
    <w:rsid w:val="000C0DEE"/>
    <w:rsid w:val="000C157F"/>
    <w:rsid w:val="000C2C5D"/>
    <w:rsid w:val="000C3789"/>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3C77"/>
    <w:rsid w:val="000E3EF3"/>
    <w:rsid w:val="000E4C11"/>
    <w:rsid w:val="000F3BD4"/>
    <w:rsid w:val="000F4E77"/>
    <w:rsid w:val="000F5D28"/>
    <w:rsid w:val="000F689E"/>
    <w:rsid w:val="00100350"/>
    <w:rsid w:val="00101062"/>
    <w:rsid w:val="001025FB"/>
    <w:rsid w:val="00102727"/>
    <w:rsid w:val="00103DE8"/>
    <w:rsid w:val="001048B2"/>
    <w:rsid w:val="00104F26"/>
    <w:rsid w:val="00105207"/>
    <w:rsid w:val="00105485"/>
    <w:rsid w:val="001073A4"/>
    <w:rsid w:val="00107CFF"/>
    <w:rsid w:val="00107DAE"/>
    <w:rsid w:val="0011084F"/>
    <w:rsid w:val="00110E69"/>
    <w:rsid w:val="0011358A"/>
    <w:rsid w:val="00113FED"/>
    <w:rsid w:val="00114E60"/>
    <w:rsid w:val="00115F71"/>
    <w:rsid w:val="00116356"/>
    <w:rsid w:val="00121EE7"/>
    <w:rsid w:val="001220F1"/>
    <w:rsid w:val="001227A4"/>
    <w:rsid w:val="00123AFB"/>
    <w:rsid w:val="00123FC6"/>
    <w:rsid w:val="00124159"/>
    <w:rsid w:val="00126900"/>
    <w:rsid w:val="00127C1F"/>
    <w:rsid w:val="00130A2A"/>
    <w:rsid w:val="00132254"/>
    <w:rsid w:val="00132924"/>
    <w:rsid w:val="00132A05"/>
    <w:rsid w:val="00132C0E"/>
    <w:rsid w:val="00133E67"/>
    <w:rsid w:val="001347B8"/>
    <w:rsid w:val="00134885"/>
    <w:rsid w:val="00134BDC"/>
    <w:rsid w:val="00134CDE"/>
    <w:rsid w:val="00135CFE"/>
    <w:rsid w:val="001364C9"/>
    <w:rsid w:val="001369AB"/>
    <w:rsid w:val="00136EDA"/>
    <w:rsid w:val="001373DF"/>
    <w:rsid w:val="0013784A"/>
    <w:rsid w:val="00140A02"/>
    <w:rsid w:val="00140A3E"/>
    <w:rsid w:val="00142286"/>
    <w:rsid w:val="00142A88"/>
    <w:rsid w:val="00142DE5"/>
    <w:rsid w:val="00144B5F"/>
    <w:rsid w:val="0014502C"/>
    <w:rsid w:val="001456D8"/>
    <w:rsid w:val="00145838"/>
    <w:rsid w:val="0014595D"/>
    <w:rsid w:val="00146A25"/>
    <w:rsid w:val="001503A1"/>
    <w:rsid w:val="0015041E"/>
    <w:rsid w:val="0015182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33DF"/>
    <w:rsid w:val="00184452"/>
    <w:rsid w:val="00184B62"/>
    <w:rsid w:val="001852E7"/>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97FB3"/>
    <w:rsid w:val="001A0F54"/>
    <w:rsid w:val="001A15F9"/>
    <w:rsid w:val="001A3589"/>
    <w:rsid w:val="001A36D2"/>
    <w:rsid w:val="001A3AF1"/>
    <w:rsid w:val="001A3BB9"/>
    <w:rsid w:val="001A3BE9"/>
    <w:rsid w:val="001A41DC"/>
    <w:rsid w:val="001A48C9"/>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936"/>
    <w:rsid w:val="001B7E77"/>
    <w:rsid w:val="001C0012"/>
    <w:rsid w:val="001C106A"/>
    <w:rsid w:val="001C1125"/>
    <w:rsid w:val="001C1200"/>
    <w:rsid w:val="001C1591"/>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12B"/>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D0F"/>
    <w:rsid w:val="00202FC5"/>
    <w:rsid w:val="00204698"/>
    <w:rsid w:val="00204F24"/>
    <w:rsid w:val="00205B5C"/>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806"/>
    <w:rsid w:val="002339E0"/>
    <w:rsid w:val="00233F6A"/>
    <w:rsid w:val="002347A2"/>
    <w:rsid w:val="00234A78"/>
    <w:rsid w:val="00234FBB"/>
    <w:rsid w:val="00235A1F"/>
    <w:rsid w:val="0024084D"/>
    <w:rsid w:val="00241570"/>
    <w:rsid w:val="00241B45"/>
    <w:rsid w:val="00241DF6"/>
    <w:rsid w:val="002434F4"/>
    <w:rsid w:val="00243F0C"/>
    <w:rsid w:val="00244DBC"/>
    <w:rsid w:val="00245933"/>
    <w:rsid w:val="00245E72"/>
    <w:rsid w:val="002463DB"/>
    <w:rsid w:val="00247A68"/>
    <w:rsid w:val="00247B71"/>
    <w:rsid w:val="00247D0F"/>
    <w:rsid w:val="00251D93"/>
    <w:rsid w:val="00252A82"/>
    <w:rsid w:val="00253A3E"/>
    <w:rsid w:val="00255A96"/>
    <w:rsid w:val="00255BED"/>
    <w:rsid w:val="00256135"/>
    <w:rsid w:val="00257671"/>
    <w:rsid w:val="00257888"/>
    <w:rsid w:val="002579F3"/>
    <w:rsid w:val="002602C9"/>
    <w:rsid w:val="00260CBC"/>
    <w:rsid w:val="002647EB"/>
    <w:rsid w:val="00264885"/>
    <w:rsid w:val="00265469"/>
    <w:rsid w:val="0026563B"/>
    <w:rsid w:val="002658BF"/>
    <w:rsid w:val="00265AE8"/>
    <w:rsid w:val="00266288"/>
    <w:rsid w:val="00266C6E"/>
    <w:rsid w:val="00267B52"/>
    <w:rsid w:val="00267C52"/>
    <w:rsid w:val="00270504"/>
    <w:rsid w:val="00272DE5"/>
    <w:rsid w:val="00273C57"/>
    <w:rsid w:val="00274E37"/>
    <w:rsid w:val="002750B7"/>
    <w:rsid w:val="00276236"/>
    <w:rsid w:val="002763D8"/>
    <w:rsid w:val="0027788F"/>
    <w:rsid w:val="00280012"/>
    <w:rsid w:val="00280F34"/>
    <w:rsid w:val="00281271"/>
    <w:rsid w:val="00281387"/>
    <w:rsid w:val="00281667"/>
    <w:rsid w:val="00281ABF"/>
    <w:rsid w:val="002828C5"/>
    <w:rsid w:val="0028382E"/>
    <w:rsid w:val="00283AA8"/>
    <w:rsid w:val="002844C2"/>
    <w:rsid w:val="00285C4A"/>
    <w:rsid w:val="0028619B"/>
    <w:rsid w:val="00287A05"/>
    <w:rsid w:val="002903BF"/>
    <w:rsid w:val="00290E79"/>
    <w:rsid w:val="00290F35"/>
    <w:rsid w:val="00291F8D"/>
    <w:rsid w:val="0029211B"/>
    <w:rsid w:val="0029219F"/>
    <w:rsid w:val="00292387"/>
    <w:rsid w:val="002933CA"/>
    <w:rsid w:val="0029399C"/>
    <w:rsid w:val="0029505D"/>
    <w:rsid w:val="00295766"/>
    <w:rsid w:val="002A01CC"/>
    <w:rsid w:val="002A0BBB"/>
    <w:rsid w:val="002A13D5"/>
    <w:rsid w:val="002A2469"/>
    <w:rsid w:val="002A275F"/>
    <w:rsid w:val="002A304D"/>
    <w:rsid w:val="002A3190"/>
    <w:rsid w:val="002A3F27"/>
    <w:rsid w:val="002A5977"/>
    <w:rsid w:val="002A5E62"/>
    <w:rsid w:val="002A653E"/>
    <w:rsid w:val="002A7346"/>
    <w:rsid w:val="002A740D"/>
    <w:rsid w:val="002A76EE"/>
    <w:rsid w:val="002A7ECB"/>
    <w:rsid w:val="002A7FF6"/>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3FC8"/>
    <w:rsid w:val="002C48ED"/>
    <w:rsid w:val="002C6342"/>
    <w:rsid w:val="002C7965"/>
    <w:rsid w:val="002D074E"/>
    <w:rsid w:val="002D080F"/>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169A"/>
    <w:rsid w:val="00304F24"/>
    <w:rsid w:val="00307912"/>
    <w:rsid w:val="00310379"/>
    <w:rsid w:val="00310B0F"/>
    <w:rsid w:val="00310B44"/>
    <w:rsid w:val="00310D9E"/>
    <w:rsid w:val="00311D09"/>
    <w:rsid w:val="003133D5"/>
    <w:rsid w:val="00313543"/>
    <w:rsid w:val="00313720"/>
    <w:rsid w:val="0031414C"/>
    <w:rsid w:val="00316173"/>
    <w:rsid w:val="003165D2"/>
    <w:rsid w:val="0031665F"/>
    <w:rsid w:val="003172DC"/>
    <w:rsid w:val="00317B20"/>
    <w:rsid w:val="00317CA5"/>
    <w:rsid w:val="00317FB3"/>
    <w:rsid w:val="00321E23"/>
    <w:rsid w:val="0032285F"/>
    <w:rsid w:val="00322BB6"/>
    <w:rsid w:val="00323714"/>
    <w:rsid w:val="00323BBF"/>
    <w:rsid w:val="00324F8F"/>
    <w:rsid w:val="003262B5"/>
    <w:rsid w:val="00327742"/>
    <w:rsid w:val="00327784"/>
    <w:rsid w:val="003277C2"/>
    <w:rsid w:val="00327D89"/>
    <w:rsid w:val="00327FA6"/>
    <w:rsid w:val="0033086C"/>
    <w:rsid w:val="003325EE"/>
    <w:rsid w:val="0033408E"/>
    <w:rsid w:val="00334A36"/>
    <w:rsid w:val="003359AD"/>
    <w:rsid w:val="003373AB"/>
    <w:rsid w:val="0034108E"/>
    <w:rsid w:val="003417A7"/>
    <w:rsid w:val="003420D6"/>
    <w:rsid w:val="00343209"/>
    <w:rsid w:val="0034431E"/>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C93"/>
    <w:rsid w:val="00362FDB"/>
    <w:rsid w:val="0036362D"/>
    <w:rsid w:val="00364680"/>
    <w:rsid w:val="00365015"/>
    <w:rsid w:val="00366AFB"/>
    <w:rsid w:val="00366CC2"/>
    <w:rsid w:val="003674D6"/>
    <w:rsid w:val="00370241"/>
    <w:rsid w:val="00370B66"/>
    <w:rsid w:val="00370E95"/>
    <w:rsid w:val="00370F21"/>
    <w:rsid w:val="0037158C"/>
    <w:rsid w:val="00371B1F"/>
    <w:rsid w:val="00371F4F"/>
    <w:rsid w:val="00372B5E"/>
    <w:rsid w:val="0037305E"/>
    <w:rsid w:val="00373842"/>
    <w:rsid w:val="00373ADB"/>
    <w:rsid w:val="0037540C"/>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0E70"/>
    <w:rsid w:val="00391656"/>
    <w:rsid w:val="00394026"/>
    <w:rsid w:val="00395639"/>
    <w:rsid w:val="0039604A"/>
    <w:rsid w:val="00396793"/>
    <w:rsid w:val="00396A88"/>
    <w:rsid w:val="00396D5C"/>
    <w:rsid w:val="00397F74"/>
    <w:rsid w:val="003A0251"/>
    <w:rsid w:val="003A04EF"/>
    <w:rsid w:val="003A08CF"/>
    <w:rsid w:val="003A0DA7"/>
    <w:rsid w:val="003A0FE5"/>
    <w:rsid w:val="003A10ED"/>
    <w:rsid w:val="003A1A7F"/>
    <w:rsid w:val="003A1DA8"/>
    <w:rsid w:val="003A2266"/>
    <w:rsid w:val="003A24BC"/>
    <w:rsid w:val="003A2880"/>
    <w:rsid w:val="003A2A0E"/>
    <w:rsid w:val="003A2DBC"/>
    <w:rsid w:val="003A5701"/>
    <w:rsid w:val="003A624A"/>
    <w:rsid w:val="003A69E8"/>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C65"/>
    <w:rsid w:val="003C3380"/>
    <w:rsid w:val="003C3971"/>
    <w:rsid w:val="003C3A18"/>
    <w:rsid w:val="003C3EAD"/>
    <w:rsid w:val="003C461D"/>
    <w:rsid w:val="003C4D06"/>
    <w:rsid w:val="003C6942"/>
    <w:rsid w:val="003C6C19"/>
    <w:rsid w:val="003C6C7A"/>
    <w:rsid w:val="003C6DC0"/>
    <w:rsid w:val="003C7CCE"/>
    <w:rsid w:val="003D05E9"/>
    <w:rsid w:val="003D071F"/>
    <w:rsid w:val="003D0F6E"/>
    <w:rsid w:val="003D114F"/>
    <w:rsid w:val="003D1F28"/>
    <w:rsid w:val="003D2265"/>
    <w:rsid w:val="003D3D4C"/>
    <w:rsid w:val="003D43DE"/>
    <w:rsid w:val="003D471A"/>
    <w:rsid w:val="003D54B3"/>
    <w:rsid w:val="003D562D"/>
    <w:rsid w:val="003D65F9"/>
    <w:rsid w:val="003D6636"/>
    <w:rsid w:val="003D775D"/>
    <w:rsid w:val="003D7832"/>
    <w:rsid w:val="003E048F"/>
    <w:rsid w:val="003E11D3"/>
    <w:rsid w:val="003E1DA6"/>
    <w:rsid w:val="003E4839"/>
    <w:rsid w:val="003E6537"/>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1D7"/>
    <w:rsid w:val="004163AF"/>
    <w:rsid w:val="004165FF"/>
    <w:rsid w:val="004178DA"/>
    <w:rsid w:val="004209FD"/>
    <w:rsid w:val="00420BAA"/>
    <w:rsid w:val="00420C0A"/>
    <w:rsid w:val="00423012"/>
    <w:rsid w:val="004238AA"/>
    <w:rsid w:val="00425498"/>
    <w:rsid w:val="0042655C"/>
    <w:rsid w:val="0042656A"/>
    <w:rsid w:val="00426D97"/>
    <w:rsid w:val="00430AF6"/>
    <w:rsid w:val="00430C52"/>
    <w:rsid w:val="004314B0"/>
    <w:rsid w:val="00432D09"/>
    <w:rsid w:val="00436E0F"/>
    <w:rsid w:val="004370CD"/>
    <w:rsid w:val="004378DF"/>
    <w:rsid w:val="004401A4"/>
    <w:rsid w:val="00441A69"/>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6D0F"/>
    <w:rsid w:val="0048720C"/>
    <w:rsid w:val="00490B93"/>
    <w:rsid w:val="004924BB"/>
    <w:rsid w:val="004929BE"/>
    <w:rsid w:val="00492E0A"/>
    <w:rsid w:val="004944CA"/>
    <w:rsid w:val="00494F73"/>
    <w:rsid w:val="00495C95"/>
    <w:rsid w:val="00496B55"/>
    <w:rsid w:val="0049707F"/>
    <w:rsid w:val="00497569"/>
    <w:rsid w:val="004A034D"/>
    <w:rsid w:val="004A0EC3"/>
    <w:rsid w:val="004A28E1"/>
    <w:rsid w:val="004A3C4A"/>
    <w:rsid w:val="004A3E8E"/>
    <w:rsid w:val="004A40AB"/>
    <w:rsid w:val="004A4673"/>
    <w:rsid w:val="004A536A"/>
    <w:rsid w:val="004A5C7C"/>
    <w:rsid w:val="004A760D"/>
    <w:rsid w:val="004B0669"/>
    <w:rsid w:val="004B0D5F"/>
    <w:rsid w:val="004B17CA"/>
    <w:rsid w:val="004B2137"/>
    <w:rsid w:val="004B3954"/>
    <w:rsid w:val="004B3E02"/>
    <w:rsid w:val="004B50C5"/>
    <w:rsid w:val="004B54F3"/>
    <w:rsid w:val="004B6917"/>
    <w:rsid w:val="004B79CD"/>
    <w:rsid w:val="004C1F1F"/>
    <w:rsid w:val="004C2A7F"/>
    <w:rsid w:val="004C32FD"/>
    <w:rsid w:val="004C402F"/>
    <w:rsid w:val="004C4837"/>
    <w:rsid w:val="004C4F0A"/>
    <w:rsid w:val="004C51AF"/>
    <w:rsid w:val="004C6C78"/>
    <w:rsid w:val="004C7060"/>
    <w:rsid w:val="004C72E9"/>
    <w:rsid w:val="004C75AE"/>
    <w:rsid w:val="004C7C72"/>
    <w:rsid w:val="004D04B2"/>
    <w:rsid w:val="004D0563"/>
    <w:rsid w:val="004D11F7"/>
    <w:rsid w:val="004D19CE"/>
    <w:rsid w:val="004D20CC"/>
    <w:rsid w:val="004D3578"/>
    <w:rsid w:val="004D3F9B"/>
    <w:rsid w:val="004D4684"/>
    <w:rsid w:val="004D4E2F"/>
    <w:rsid w:val="004D4E33"/>
    <w:rsid w:val="004D5151"/>
    <w:rsid w:val="004D547F"/>
    <w:rsid w:val="004D5912"/>
    <w:rsid w:val="004D6332"/>
    <w:rsid w:val="004E025D"/>
    <w:rsid w:val="004E057B"/>
    <w:rsid w:val="004E1697"/>
    <w:rsid w:val="004E17FA"/>
    <w:rsid w:val="004E194E"/>
    <w:rsid w:val="004E213A"/>
    <w:rsid w:val="004E2B20"/>
    <w:rsid w:val="004E2C72"/>
    <w:rsid w:val="004E4465"/>
    <w:rsid w:val="004E57A5"/>
    <w:rsid w:val="004E6E90"/>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6521"/>
    <w:rsid w:val="00511AC3"/>
    <w:rsid w:val="00512440"/>
    <w:rsid w:val="00512B13"/>
    <w:rsid w:val="005130E5"/>
    <w:rsid w:val="0051483F"/>
    <w:rsid w:val="005153DD"/>
    <w:rsid w:val="00515C53"/>
    <w:rsid w:val="00515CF0"/>
    <w:rsid w:val="005165F8"/>
    <w:rsid w:val="00517A33"/>
    <w:rsid w:val="005202F9"/>
    <w:rsid w:val="00520CBF"/>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40A"/>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7DB"/>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3BAF"/>
    <w:rsid w:val="00564289"/>
    <w:rsid w:val="00564866"/>
    <w:rsid w:val="00565087"/>
    <w:rsid w:val="0056558B"/>
    <w:rsid w:val="005659DE"/>
    <w:rsid w:val="00566F10"/>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340"/>
    <w:rsid w:val="005A0C82"/>
    <w:rsid w:val="005A523D"/>
    <w:rsid w:val="005A590C"/>
    <w:rsid w:val="005A648E"/>
    <w:rsid w:val="005A6597"/>
    <w:rsid w:val="005A6689"/>
    <w:rsid w:val="005A6B56"/>
    <w:rsid w:val="005A6BD1"/>
    <w:rsid w:val="005A6CBF"/>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4DF7"/>
    <w:rsid w:val="005E7324"/>
    <w:rsid w:val="005F2BBF"/>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47FE"/>
    <w:rsid w:val="00606BF2"/>
    <w:rsid w:val="00607933"/>
    <w:rsid w:val="00610DCD"/>
    <w:rsid w:val="006113D3"/>
    <w:rsid w:val="006116CA"/>
    <w:rsid w:val="006116CF"/>
    <w:rsid w:val="006118FE"/>
    <w:rsid w:val="00611C90"/>
    <w:rsid w:val="006121FF"/>
    <w:rsid w:val="0061237B"/>
    <w:rsid w:val="00613B72"/>
    <w:rsid w:val="00614806"/>
    <w:rsid w:val="00614FDF"/>
    <w:rsid w:val="0061593B"/>
    <w:rsid w:val="00615F71"/>
    <w:rsid w:val="00616831"/>
    <w:rsid w:val="00616B6C"/>
    <w:rsid w:val="00617242"/>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06"/>
    <w:rsid w:val="00634414"/>
    <w:rsid w:val="0063695E"/>
    <w:rsid w:val="00636EF5"/>
    <w:rsid w:val="00637B51"/>
    <w:rsid w:val="006402C6"/>
    <w:rsid w:val="0064055B"/>
    <w:rsid w:val="00640DF1"/>
    <w:rsid w:val="00642AAC"/>
    <w:rsid w:val="00642B9D"/>
    <w:rsid w:val="00643530"/>
    <w:rsid w:val="006439DC"/>
    <w:rsid w:val="00644575"/>
    <w:rsid w:val="006446E7"/>
    <w:rsid w:val="00644E79"/>
    <w:rsid w:val="00645603"/>
    <w:rsid w:val="00645A06"/>
    <w:rsid w:val="00645B27"/>
    <w:rsid w:val="00645B4D"/>
    <w:rsid w:val="00645C7F"/>
    <w:rsid w:val="0064612C"/>
    <w:rsid w:val="0064695D"/>
    <w:rsid w:val="006474A2"/>
    <w:rsid w:val="006525F4"/>
    <w:rsid w:val="0065336B"/>
    <w:rsid w:val="0065341D"/>
    <w:rsid w:val="00654DFD"/>
    <w:rsid w:val="006574C0"/>
    <w:rsid w:val="00657825"/>
    <w:rsid w:val="00657931"/>
    <w:rsid w:val="00660249"/>
    <w:rsid w:val="0066094D"/>
    <w:rsid w:val="00660B3B"/>
    <w:rsid w:val="00660EE4"/>
    <w:rsid w:val="00661D94"/>
    <w:rsid w:val="00662241"/>
    <w:rsid w:val="00662940"/>
    <w:rsid w:val="00662D2D"/>
    <w:rsid w:val="0066440E"/>
    <w:rsid w:val="00665A86"/>
    <w:rsid w:val="00665CF6"/>
    <w:rsid w:val="00666DA4"/>
    <w:rsid w:val="00667585"/>
    <w:rsid w:val="006707B6"/>
    <w:rsid w:val="006712EC"/>
    <w:rsid w:val="006715D6"/>
    <w:rsid w:val="00671BFE"/>
    <w:rsid w:val="006733FE"/>
    <w:rsid w:val="00673430"/>
    <w:rsid w:val="006749B5"/>
    <w:rsid w:val="00674E9C"/>
    <w:rsid w:val="0067544C"/>
    <w:rsid w:val="00677085"/>
    <w:rsid w:val="0067745A"/>
    <w:rsid w:val="00677F3F"/>
    <w:rsid w:val="00680689"/>
    <w:rsid w:val="00680A27"/>
    <w:rsid w:val="00680C8A"/>
    <w:rsid w:val="0068103A"/>
    <w:rsid w:val="006811AE"/>
    <w:rsid w:val="00683D36"/>
    <w:rsid w:val="0068461E"/>
    <w:rsid w:val="00684C3A"/>
    <w:rsid w:val="0069000C"/>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A7AA6"/>
    <w:rsid w:val="006B0171"/>
    <w:rsid w:val="006B04E5"/>
    <w:rsid w:val="006B10BF"/>
    <w:rsid w:val="006B297E"/>
    <w:rsid w:val="006B2AC3"/>
    <w:rsid w:val="006B2C80"/>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118B"/>
    <w:rsid w:val="006D1A3F"/>
    <w:rsid w:val="006D209D"/>
    <w:rsid w:val="006D24DA"/>
    <w:rsid w:val="006D3165"/>
    <w:rsid w:val="006D38B6"/>
    <w:rsid w:val="006D44BD"/>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E6AAC"/>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E86"/>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78B"/>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85"/>
    <w:rsid w:val="00737AD3"/>
    <w:rsid w:val="00737D88"/>
    <w:rsid w:val="0074035C"/>
    <w:rsid w:val="0074442C"/>
    <w:rsid w:val="0074461F"/>
    <w:rsid w:val="00744E76"/>
    <w:rsid w:val="00745083"/>
    <w:rsid w:val="0074681B"/>
    <w:rsid w:val="00746A63"/>
    <w:rsid w:val="00747865"/>
    <w:rsid w:val="0075098E"/>
    <w:rsid w:val="00751419"/>
    <w:rsid w:val="00751563"/>
    <w:rsid w:val="007515A2"/>
    <w:rsid w:val="0075160F"/>
    <w:rsid w:val="007517E2"/>
    <w:rsid w:val="00751D7D"/>
    <w:rsid w:val="00751FBF"/>
    <w:rsid w:val="007527A2"/>
    <w:rsid w:val="00752951"/>
    <w:rsid w:val="00752E07"/>
    <w:rsid w:val="00752ED5"/>
    <w:rsid w:val="007530BD"/>
    <w:rsid w:val="00755060"/>
    <w:rsid w:val="00755DF4"/>
    <w:rsid w:val="00756B8D"/>
    <w:rsid w:val="007603A2"/>
    <w:rsid w:val="00760504"/>
    <w:rsid w:val="0076085E"/>
    <w:rsid w:val="00761BB7"/>
    <w:rsid w:val="00762482"/>
    <w:rsid w:val="00762710"/>
    <w:rsid w:val="007630B7"/>
    <w:rsid w:val="00766618"/>
    <w:rsid w:val="007667A6"/>
    <w:rsid w:val="00767ED0"/>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8AD"/>
    <w:rsid w:val="00776D37"/>
    <w:rsid w:val="007777FA"/>
    <w:rsid w:val="007779AF"/>
    <w:rsid w:val="007779C0"/>
    <w:rsid w:val="00780410"/>
    <w:rsid w:val="00780F7F"/>
    <w:rsid w:val="00781DD8"/>
    <w:rsid w:val="00781F0F"/>
    <w:rsid w:val="00782497"/>
    <w:rsid w:val="00782EC2"/>
    <w:rsid w:val="00783751"/>
    <w:rsid w:val="00783AAA"/>
    <w:rsid w:val="0078421B"/>
    <w:rsid w:val="007846FF"/>
    <w:rsid w:val="007849CF"/>
    <w:rsid w:val="00785916"/>
    <w:rsid w:val="00787B40"/>
    <w:rsid w:val="00791242"/>
    <w:rsid w:val="0079422D"/>
    <w:rsid w:val="0079546F"/>
    <w:rsid w:val="00795A98"/>
    <w:rsid w:val="00796884"/>
    <w:rsid w:val="00796C29"/>
    <w:rsid w:val="00797950"/>
    <w:rsid w:val="00797AF6"/>
    <w:rsid w:val="007A0A5C"/>
    <w:rsid w:val="007A0F9E"/>
    <w:rsid w:val="007A1C58"/>
    <w:rsid w:val="007A2B5C"/>
    <w:rsid w:val="007A2F38"/>
    <w:rsid w:val="007A4D41"/>
    <w:rsid w:val="007A4DB6"/>
    <w:rsid w:val="007A501D"/>
    <w:rsid w:val="007A6AEE"/>
    <w:rsid w:val="007A7657"/>
    <w:rsid w:val="007B08BD"/>
    <w:rsid w:val="007B0AEC"/>
    <w:rsid w:val="007B3716"/>
    <w:rsid w:val="007B4D2A"/>
    <w:rsid w:val="007B4D97"/>
    <w:rsid w:val="007B57A0"/>
    <w:rsid w:val="007B5F64"/>
    <w:rsid w:val="007B7A97"/>
    <w:rsid w:val="007C0E52"/>
    <w:rsid w:val="007C1E92"/>
    <w:rsid w:val="007C351F"/>
    <w:rsid w:val="007C38BA"/>
    <w:rsid w:val="007C42F1"/>
    <w:rsid w:val="007C598E"/>
    <w:rsid w:val="007C5BFA"/>
    <w:rsid w:val="007C6146"/>
    <w:rsid w:val="007C61D1"/>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6AB5"/>
    <w:rsid w:val="007E6F17"/>
    <w:rsid w:val="007E7B57"/>
    <w:rsid w:val="007F04CA"/>
    <w:rsid w:val="007F2D64"/>
    <w:rsid w:val="007F4238"/>
    <w:rsid w:val="007F4955"/>
    <w:rsid w:val="007F5636"/>
    <w:rsid w:val="007F576E"/>
    <w:rsid w:val="007F6B6A"/>
    <w:rsid w:val="007F7344"/>
    <w:rsid w:val="007F7CAF"/>
    <w:rsid w:val="008016A9"/>
    <w:rsid w:val="00801B26"/>
    <w:rsid w:val="008022BE"/>
    <w:rsid w:val="008028A4"/>
    <w:rsid w:val="00802B66"/>
    <w:rsid w:val="00802F09"/>
    <w:rsid w:val="008042C2"/>
    <w:rsid w:val="00804704"/>
    <w:rsid w:val="00804C5D"/>
    <w:rsid w:val="0080507E"/>
    <w:rsid w:val="00805BE1"/>
    <w:rsid w:val="0080631D"/>
    <w:rsid w:val="00806EBE"/>
    <w:rsid w:val="00807AF4"/>
    <w:rsid w:val="008102FB"/>
    <w:rsid w:val="00810E88"/>
    <w:rsid w:val="00810F89"/>
    <w:rsid w:val="00811538"/>
    <w:rsid w:val="00812834"/>
    <w:rsid w:val="00813984"/>
    <w:rsid w:val="00813A4A"/>
    <w:rsid w:val="00813AA9"/>
    <w:rsid w:val="00814249"/>
    <w:rsid w:val="00815721"/>
    <w:rsid w:val="008159CB"/>
    <w:rsid w:val="00815A80"/>
    <w:rsid w:val="00815AB2"/>
    <w:rsid w:val="00815B18"/>
    <w:rsid w:val="00815B50"/>
    <w:rsid w:val="00815D60"/>
    <w:rsid w:val="00815FFD"/>
    <w:rsid w:val="008161AD"/>
    <w:rsid w:val="0082081F"/>
    <w:rsid w:val="00820D6A"/>
    <w:rsid w:val="00820EC0"/>
    <w:rsid w:val="00821442"/>
    <w:rsid w:val="008215CA"/>
    <w:rsid w:val="00822971"/>
    <w:rsid w:val="00823B4E"/>
    <w:rsid w:val="00824482"/>
    <w:rsid w:val="00824528"/>
    <w:rsid w:val="00825119"/>
    <w:rsid w:val="00827B3F"/>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AB8"/>
    <w:rsid w:val="00846EB4"/>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57ACA"/>
    <w:rsid w:val="0086019C"/>
    <w:rsid w:val="008601CC"/>
    <w:rsid w:val="00864A01"/>
    <w:rsid w:val="00864A8F"/>
    <w:rsid w:val="00866880"/>
    <w:rsid w:val="008671D3"/>
    <w:rsid w:val="00867902"/>
    <w:rsid w:val="00871484"/>
    <w:rsid w:val="0087168B"/>
    <w:rsid w:val="00871818"/>
    <w:rsid w:val="00872061"/>
    <w:rsid w:val="00873585"/>
    <w:rsid w:val="008745FD"/>
    <w:rsid w:val="008768CA"/>
    <w:rsid w:val="00877E66"/>
    <w:rsid w:val="00880677"/>
    <w:rsid w:val="0088245B"/>
    <w:rsid w:val="0088671C"/>
    <w:rsid w:val="00887801"/>
    <w:rsid w:val="008902B8"/>
    <w:rsid w:val="00890E0F"/>
    <w:rsid w:val="00892E63"/>
    <w:rsid w:val="008936FE"/>
    <w:rsid w:val="00893AEC"/>
    <w:rsid w:val="00893CAB"/>
    <w:rsid w:val="008947A4"/>
    <w:rsid w:val="008948DD"/>
    <w:rsid w:val="00895D35"/>
    <w:rsid w:val="008968E0"/>
    <w:rsid w:val="008971F5"/>
    <w:rsid w:val="00897457"/>
    <w:rsid w:val="0089794D"/>
    <w:rsid w:val="008A04AE"/>
    <w:rsid w:val="008A0580"/>
    <w:rsid w:val="008A10AA"/>
    <w:rsid w:val="008A154D"/>
    <w:rsid w:val="008A1C8C"/>
    <w:rsid w:val="008A2153"/>
    <w:rsid w:val="008A2E42"/>
    <w:rsid w:val="008A35BF"/>
    <w:rsid w:val="008A49DD"/>
    <w:rsid w:val="008A4B4A"/>
    <w:rsid w:val="008A4D0A"/>
    <w:rsid w:val="008A4EC2"/>
    <w:rsid w:val="008A621D"/>
    <w:rsid w:val="008A7684"/>
    <w:rsid w:val="008B0292"/>
    <w:rsid w:val="008B035A"/>
    <w:rsid w:val="008B135D"/>
    <w:rsid w:val="008B18E8"/>
    <w:rsid w:val="008B1905"/>
    <w:rsid w:val="008B2D9D"/>
    <w:rsid w:val="008B4954"/>
    <w:rsid w:val="008B57E6"/>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66F7"/>
    <w:rsid w:val="008C709C"/>
    <w:rsid w:val="008D0DF4"/>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3304"/>
    <w:rsid w:val="009051B2"/>
    <w:rsid w:val="00906154"/>
    <w:rsid w:val="00906C2E"/>
    <w:rsid w:val="00906DA6"/>
    <w:rsid w:val="00907069"/>
    <w:rsid w:val="0090773C"/>
    <w:rsid w:val="00910745"/>
    <w:rsid w:val="00910A4C"/>
    <w:rsid w:val="00911009"/>
    <w:rsid w:val="009115E2"/>
    <w:rsid w:val="00911804"/>
    <w:rsid w:val="00911CAA"/>
    <w:rsid w:val="009122D6"/>
    <w:rsid w:val="0091348E"/>
    <w:rsid w:val="009135BD"/>
    <w:rsid w:val="009137FF"/>
    <w:rsid w:val="00913CF0"/>
    <w:rsid w:val="00914145"/>
    <w:rsid w:val="009144AF"/>
    <w:rsid w:val="0091463E"/>
    <w:rsid w:val="0091554A"/>
    <w:rsid w:val="009155A4"/>
    <w:rsid w:val="00915AAE"/>
    <w:rsid w:val="00915B81"/>
    <w:rsid w:val="00916AE3"/>
    <w:rsid w:val="00916B64"/>
    <w:rsid w:val="00921AB4"/>
    <w:rsid w:val="00922375"/>
    <w:rsid w:val="00923056"/>
    <w:rsid w:val="00924C09"/>
    <w:rsid w:val="00925221"/>
    <w:rsid w:val="009276D9"/>
    <w:rsid w:val="009277CC"/>
    <w:rsid w:val="00927964"/>
    <w:rsid w:val="0093095F"/>
    <w:rsid w:val="00930C64"/>
    <w:rsid w:val="00931814"/>
    <w:rsid w:val="00931E8A"/>
    <w:rsid w:val="0093228A"/>
    <w:rsid w:val="009325F8"/>
    <w:rsid w:val="00934232"/>
    <w:rsid w:val="0093432F"/>
    <w:rsid w:val="00934F2C"/>
    <w:rsid w:val="009353F0"/>
    <w:rsid w:val="009362CD"/>
    <w:rsid w:val="009368E9"/>
    <w:rsid w:val="00936B14"/>
    <w:rsid w:val="00937AAB"/>
    <w:rsid w:val="0094005E"/>
    <w:rsid w:val="00940D38"/>
    <w:rsid w:val="00940DBD"/>
    <w:rsid w:val="00941E54"/>
    <w:rsid w:val="00942EC2"/>
    <w:rsid w:val="0094315A"/>
    <w:rsid w:val="009438BB"/>
    <w:rsid w:val="009438BE"/>
    <w:rsid w:val="00944BB0"/>
    <w:rsid w:val="00944E2E"/>
    <w:rsid w:val="00945613"/>
    <w:rsid w:val="009463BF"/>
    <w:rsid w:val="0095046B"/>
    <w:rsid w:val="009504BC"/>
    <w:rsid w:val="00950D33"/>
    <w:rsid w:val="009519AB"/>
    <w:rsid w:val="00952B9A"/>
    <w:rsid w:val="0095308E"/>
    <w:rsid w:val="009532BB"/>
    <w:rsid w:val="0095415E"/>
    <w:rsid w:val="009549D1"/>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01A"/>
    <w:rsid w:val="00981962"/>
    <w:rsid w:val="00982366"/>
    <w:rsid w:val="00983320"/>
    <w:rsid w:val="00984AF3"/>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678B"/>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15D"/>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6C6"/>
    <w:rsid w:val="009F4F00"/>
    <w:rsid w:val="009F5194"/>
    <w:rsid w:val="009F6364"/>
    <w:rsid w:val="009F68B4"/>
    <w:rsid w:val="009F7BD7"/>
    <w:rsid w:val="009F7D46"/>
    <w:rsid w:val="00A00352"/>
    <w:rsid w:val="00A01449"/>
    <w:rsid w:val="00A01AC1"/>
    <w:rsid w:val="00A0248C"/>
    <w:rsid w:val="00A02512"/>
    <w:rsid w:val="00A0306A"/>
    <w:rsid w:val="00A04BB4"/>
    <w:rsid w:val="00A04F4A"/>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CE2"/>
    <w:rsid w:val="00A164B4"/>
    <w:rsid w:val="00A16DD7"/>
    <w:rsid w:val="00A1722D"/>
    <w:rsid w:val="00A17AB4"/>
    <w:rsid w:val="00A205C6"/>
    <w:rsid w:val="00A20C78"/>
    <w:rsid w:val="00A22159"/>
    <w:rsid w:val="00A222D9"/>
    <w:rsid w:val="00A22FDD"/>
    <w:rsid w:val="00A2306B"/>
    <w:rsid w:val="00A24968"/>
    <w:rsid w:val="00A256FE"/>
    <w:rsid w:val="00A25B46"/>
    <w:rsid w:val="00A2745D"/>
    <w:rsid w:val="00A27D43"/>
    <w:rsid w:val="00A27E28"/>
    <w:rsid w:val="00A322E9"/>
    <w:rsid w:val="00A3351E"/>
    <w:rsid w:val="00A34F98"/>
    <w:rsid w:val="00A367BA"/>
    <w:rsid w:val="00A37003"/>
    <w:rsid w:val="00A4071C"/>
    <w:rsid w:val="00A41267"/>
    <w:rsid w:val="00A41620"/>
    <w:rsid w:val="00A420E6"/>
    <w:rsid w:val="00A424F2"/>
    <w:rsid w:val="00A434B6"/>
    <w:rsid w:val="00A44188"/>
    <w:rsid w:val="00A447FD"/>
    <w:rsid w:val="00A44837"/>
    <w:rsid w:val="00A44D85"/>
    <w:rsid w:val="00A450EE"/>
    <w:rsid w:val="00A4569F"/>
    <w:rsid w:val="00A461CC"/>
    <w:rsid w:val="00A46C21"/>
    <w:rsid w:val="00A47364"/>
    <w:rsid w:val="00A508A8"/>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A47"/>
    <w:rsid w:val="00A61B30"/>
    <w:rsid w:val="00A61BCA"/>
    <w:rsid w:val="00A6219C"/>
    <w:rsid w:val="00A62A55"/>
    <w:rsid w:val="00A62A79"/>
    <w:rsid w:val="00A63028"/>
    <w:rsid w:val="00A647F3"/>
    <w:rsid w:val="00A64D6C"/>
    <w:rsid w:val="00A66ABB"/>
    <w:rsid w:val="00A7025A"/>
    <w:rsid w:val="00A712FB"/>
    <w:rsid w:val="00A72E3D"/>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1791"/>
    <w:rsid w:val="00A9289F"/>
    <w:rsid w:val="00A93CF5"/>
    <w:rsid w:val="00A94DF7"/>
    <w:rsid w:val="00A958B6"/>
    <w:rsid w:val="00A96B5F"/>
    <w:rsid w:val="00A97094"/>
    <w:rsid w:val="00A977A3"/>
    <w:rsid w:val="00AA03BB"/>
    <w:rsid w:val="00AA12D3"/>
    <w:rsid w:val="00AA1518"/>
    <w:rsid w:val="00AA179C"/>
    <w:rsid w:val="00AA20AF"/>
    <w:rsid w:val="00AA3C01"/>
    <w:rsid w:val="00AA3EFD"/>
    <w:rsid w:val="00AA5130"/>
    <w:rsid w:val="00AA6164"/>
    <w:rsid w:val="00AA635D"/>
    <w:rsid w:val="00AA63EB"/>
    <w:rsid w:val="00AA6D6C"/>
    <w:rsid w:val="00AA7AE5"/>
    <w:rsid w:val="00AB021A"/>
    <w:rsid w:val="00AB09DC"/>
    <w:rsid w:val="00AB0EBE"/>
    <w:rsid w:val="00AB12A4"/>
    <w:rsid w:val="00AB1ED7"/>
    <w:rsid w:val="00AB1EF9"/>
    <w:rsid w:val="00AB25F7"/>
    <w:rsid w:val="00AB2B20"/>
    <w:rsid w:val="00AB303E"/>
    <w:rsid w:val="00AB3AF8"/>
    <w:rsid w:val="00AB3E57"/>
    <w:rsid w:val="00AB4975"/>
    <w:rsid w:val="00AB594A"/>
    <w:rsid w:val="00AB599E"/>
    <w:rsid w:val="00AB7F8D"/>
    <w:rsid w:val="00AC05E5"/>
    <w:rsid w:val="00AC1AA6"/>
    <w:rsid w:val="00AC1BAC"/>
    <w:rsid w:val="00AC2509"/>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0C1E"/>
    <w:rsid w:val="00AE14F4"/>
    <w:rsid w:val="00AE16D0"/>
    <w:rsid w:val="00AE2CF2"/>
    <w:rsid w:val="00AE30CD"/>
    <w:rsid w:val="00AE3B10"/>
    <w:rsid w:val="00AE47FF"/>
    <w:rsid w:val="00AE4F03"/>
    <w:rsid w:val="00AE5484"/>
    <w:rsid w:val="00AE5777"/>
    <w:rsid w:val="00AE5C2D"/>
    <w:rsid w:val="00AE5C6F"/>
    <w:rsid w:val="00AE65E3"/>
    <w:rsid w:val="00AE7C40"/>
    <w:rsid w:val="00AF086F"/>
    <w:rsid w:val="00AF095C"/>
    <w:rsid w:val="00AF1FF2"/>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00C"/>
    <w:rsid w:val="00B21519"/>
    <w:rsid w:val="00B22F21"/>
    <w:rsid w:val="00B23CE7"/>
    <w:rsid w:val="00B253EC"/>
    <w:rsid w:val="00B26E0E"/>
    <w:rsid w:val="00B27BAF"/>
    <w:rsid w:val="00B30402"/>
    <w:rsid w:val="00B30FBA"/>
    <w:rsid w:val="00B32222"/>
    <w:rsid w:val="00B32DDA"/>
    <w:rsid w:val="00B3333D"/>
    <w:rsid w:val="00B33815"/>
    <w:rsid w:val="00B33D62"/>
    <w:rsid w:val="00B353FE"/>
    <w:rsid w:val="00B368D6"/>
    <w:rsid w:val="00B3731A"/>
    <w:rsid w:val="00B4028A"/>
    <w:rsid w:val="00B406DA"/>
    <w:rsid w:val="00B40F26"/>
    <w:rsid w:val="00B41FCD"/>
    <w:rsid w:val="00B425D1"/>
    <w:rsid w:val="00B42C52"/>
    <w:rsid w:val="00B43D79"/>
    <w:rsid w:val="00B45084"/>
    <w:rsid w:val="00B45B80"/>
    <w:rsid w:val="00B46185"/>
    <w:rsid w:val="00B4698C"/>
    <w:rsid w:val="00B46B1F"/>
    <w:rsid w:val="00B503E3"/>
    <w:rsid w:val="00B50957"/>
    <w:rsid w:val="00B51626"/>
    <w:rsid w:val="00B51B8C"/>
    <w:rsid w:val="00B51DF2"/>
    <w:rsid w:val="00B53526"/>
    <w:rsid w:val="00B546D5"/>
    <w:rsid w:val="00B562A1"/>
    <w:rsid w:val="00B573E7"/>
    <w:rsid w:val="00B57BBF"/>
    <w:rsid w:val="00B6016D"/>
    <w:rsid w:val="00B60781"/>
    <w:rsid w:val="00B608A4"/>
    <w:rsid w:val="00B615D9"/>
    <w:rsid w:val="00B61728"/>
    <w:rsid w:val="00B622BF"/>
    <w:rsid w:val="00B6431D"/>
    <w:rsid w:val="00B6517A"/>
    <w:rsid w:val="00B65A49"/>
    <w:rsid w:val="00B65E0A"/>
    <w:rsid w:val="00B665F8"/>
    <w:rsid w:val="00B66693"/>
    <w:rsid w:val="00B66717"/>
    <w:rsid w:val="00B67480"/>
    <w:rsid w:val="00B70F83"/>
    <w:rsid w:val="00B71041"/>
    <w:rsid w:val="00B715E9"/>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243"/>
    <w:rsid w:val="00B86ED0"/>
    <w:rsid w:val="00B87921"/>
    <w:rsid w:val="00B90930"/>
    <w:rsid w:val="00B90E19"/>
    <w:rsid w:val="00B91D30"/>
    <w:rsid w:val="00B945E6"/>
    <w:rsid w:val="00B949E3"/>
    <w:rsid w:val="00B94D7F"/>
    <w:rsid w:val="00B963A6"/>
    <w:rsid w:val="00B96D43"/>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C03EE"/>
    <w:rsid w:val="00BC0908"/>
    <w:rsid w:val="00BC0F7D"/>
    <w:rsid w:val="00BC165A"/>
    <w:rsid w:val="00BC214E"/>
    <w:rsid w:val="00BC29F9"/>
    <w:rsid w:val="00BC3634"/>
    <w:rsid w:val="00BC3EDF"/>
    <w:rsid w:val="00BC444E"/>
    <w:rsid w:val="00BC477E"/>
    <w:rsid w:val="00BC47DC"/>
    <w:rsid w:val="00BC4BD6"/>
    <w:rsid w:val="00BC59DC"/>
    <w:rsid w:val="00BC66CD"/>
    <w:rsid w:val="00BC7192"/>
    <w:rsid w:val="00BD0695"/>
    <w:rsid w:val="00BD0859"/>
    <w:rsid w:val="00BD108E"/>
    <w:rsid w:val="00BD10DE"/>
    <w:rsid w:val="00BD124B"/>
    <w:rsid w:val="00BD2411"/>
    <w:rsid w:val="00BD3BE5"/>
    <w:rsid w:val="00BD3DA4"/>
    <w:rsid w:val="00BD5478"/>
    <w:rsid w:val="00BD5A63"/>
    <w:rsid w:val="00BD678C"/>
    <w:rsid w:val="00BD75B5"/>
    <w:rsid w:val="00BE09FB"/>
    <w:rsid w:val="00BE0A60"/>
    <w:rsid w:val="00BE24B3"/>
    <w:rsid w:val="00BE2888"/>
    <w:rsid w:val="00BE2F36"/>
    <w:rsid w:val="00BE2F88"/>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10D"/>
    <w:rsid w:val="00C17BF6"/>
    <w:rsid w:val="00C17DCD"/>
    <w:rsid w:val="00C206AA"/>
    <w:rsid w:val="00C2150C"/>
    <w:rsid w:val="00C21547"/>
    <w:rsid w:val="00C219B0"/>
    <w:rsid w:val="00C21A2D"/>
    <w:rsid w:val="00C251AD"/>
    <w:rsid w:val="00C26013"/>
    <w:rsid w:val="00C27480"/>
    <w:rsid w:val="00C27684"/>
    <w:rsid w:val="00C279B1"/>
    <w:rsid w:val="00C310D1"/>
    <w:rsid w:val="00C328C6"/>
    <w:rsid w:val="00C32A24"/>
    <w:rsid w:val="00C33079"/>
    <w:rsid w:val="00C33C16"/>
    <w:rsid w:val="00C346DD"/>
    <w:rsid w:val="00C348ED"/>
    <w:rsid w:val="00C35282"/>
    <w:rsid w:val="00C35E33"/>
    <w:rsid w:val="00C36A51"/>
    <w:rsid w:val="00C36D07"/>
    <w:rsid w:val="00C37DE3"/>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C3D"/>
    <w:rsid w:val="00C84E91"/>
    <w:rsid w:val="00C85A7F"/>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30"/>
    <w:rsid w:val="00CB7F42"/>
    <w:rsid w:val="00CC054C"/>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365E"/>
    <w:rsid w:val="00CD410C"/>
    <w:rsid w:val="00CD44DE"/>
    <w:rsid w:val="00CD4F51"/>
    <w:rsid w:val="00CD5775"/>
    <w:rsid w:val="00CD583B"/>
    <w:rsid w:val="00CD5C55"/>
    <w:rsid w:val="00CD5D66"/>
    <w:rsid w:val="00CD65D0"/>
    <w:rsid w:val="00CD7785"/>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3C0C"/>
    <w:rsid w:val="00CF51EB"/>
    <w:rsid w:val="00CF5897"/>
    <w:rsid w:val="00CF6245"/>
    <w:rsid w:val="00D003F8"/>
    <w:rsid w:val="00D00ABB"/>
    <w:rsid w:val="00D0217C"/>
    <w:rsid w:val="00D021B7"/>
    <w:rsid w:val="00D02484"/>
    <w:rsid w:val="00D02B97"/>
    <w:rsid w:val="00D02B9D"/>
    <w:rsid w:val="00D02ED1"/>
    <w:rsid w:val="00D0368B"/>
    <w:rsid w:val="00D03EC6"/>
    <w:rsid w:val="00D04305"/>
    <w:rsid w:val="00D0433C"/>
    <w:rsid w:val="00D063EE"/>
    <w:rsid w:val="00D0658E"/>
    <w:rsid w:val="00D07204"/>
    <w:rsid w:val="00D0751A"/>
    <w:rsid w:val="00D07A78"/>
    <w:rsid w:val="00D10663"/>
    <w:rsid w:val="00D11572"/>
    <w:rsid w:val="00D11671"/>
    <w:rsid w:val="00D1184A"/>
    <w:rsid w:val="00D123EB"/>
    <w:rsid w:val="00D1256A"/>
    <w:rsid w:val="00D12814"/>
    <w:rsid w:val="00D1317F"/>
    <w:rsid w:val="00D1471D"/>
    <w:rsid w:val="00D14A57"/>
    <w:rsid w:val="00D15875"/>
    <w:rsid w:val="00D167AF"/>
    <w:rsid w:val="00D17A38"/>
    <w:rsid w:val="00D20207"/>
    <w:rsid w:val="00D2064F"/>
    <w:rsid w:val="00D219F9"/>
    <w:rsid w:val="00D21BBA"/>
    <w:rsid w:val="00D22269"/>
    <w:rsid w:val="00D229F8"/>
    <w:rsid w:val="00D238CF"/>
    <w:rsid w:val="00D24D99"/>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445B"/>
    <w:rsid w:val="00D44CF8"/>
    <w:rsid w:val="00D46B7C"/>
    <w:rsid w:val="00D4711E"/>
    <w:rsid w:val="00D51487"/>
    <w:rsid w:val="00D51B98"/>
    <w:rsid w:val="00D53252"/>
    <w:rsid w:val="00D54570"/>
    <w:rsid w:val="00D5486B"/>
    <w:rsid w:val="00D548BF"/>
    <w:rsid w:val="00D563D7"/>
    <w:rsid w:val="00D56984"/>
    <w:rsid w:val="00D624E1"/>
    <w:rsid w:val="00D643AB"/>
    <w:rsid w:val="00D653C6"/>
    <w:rsid w:val="00D66C11"/>
    <w:rsid w:val="00D738D6"/>
    <w:rsid w:val="00D73A37"/>
    <w:rsid w:val="00D746C3"/>
    <w:rsid w:val="00D74962"/>
    <w:rsid w:val="00D74A5B"/>
    <w:rsid w:val="00D755EB"/>
    <w:rsid w:val="00D760A4"/>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5D3A"/>
    <w:rsid w:val="00D95F10"/>
    <w:rsid w:val="00D961B3"/>
    <w:rsid w:val="00D96CDC"/>
    <w:rsid w:val="00D974A3"/>
    <w:rsid w:val="00DA06B2"/>
    <w:rsid w:val="00DA2DD8"/>
    <w:rsid w:val="00DA3629"/>
    <w:rsid w:val="00DA3B83"/>
    <w:rsid w:val="00DA3D2E"/>
    <w:rsid w:val="00DA427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9CA"/>
    <w:rsid w:val="00DB6F3A"/>
    <w:rsid w:val="00DB7913"/>
    <w:rsid w:val="00DB7EB4"/>
    <w:rsid w:val="00DC099B"/>
    <w:rsid w:val="00DC0E48"/>
    <w:rsid w:val="00DC1461"/>
    <w:rsid w:val="00DC2501"/>
    <w:rsid w:val="00DC309B"/>
    <w:rsid w:val="00DC3201"/>
    <w:rsid w:val="00DC3300"/>
    <w:rsid w:val="00DC4385"/>
    <w:rsid w:val="00DC4702"/>
    <w:rsid w:val="00DC4DA2"/>
    <w:rsid w:val="00DC530A"/>
    <w:rsid w:val="00DC57F5"/>
    <w:rsid w:val="00DC6455"/>
    <w:rsid w:val="00DC7258"/>
    <w:rsid w:val="00DD03EA"/>
    <w:rsid w:val="00DD21F4"/>
    <w:rsid w:val="00DD2B38"/>
    <w:rsid w:val="00DD475F"/>
    <w:rsid w:val="00DD4781"/>
    <w:rsid w:val="00DD4B8B"/>
    <w:rsid w:val="00DD4EE3"/>
    <w:rsid w:val="00DD5395"/>
    <w:rsid w:val="00DD6C6F"/>
    <w:rsid w:val="00DE0389"/>
    <w:rsid w:val="00DE12ED"/>
    <w:rsid w:val="00DE257C"/>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29EA"/>
    <w:rsid w:val="00E03198"/>
    <w:rsid w:val="00E031E6"/>
    <w:rsid w:val="00E03275"/>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5D61"/>
    <w:rsid w:val="00E46286"/>
    <w:rsid w:val="00E46778"/>
    <w:rsid w:val="00E46B79"/>
    <w:rsid w:val="00E470BA"/>
    <w:rsid w:val="00E47C97"/>
    <w:rsid w:val="00E5111D"/>
    <w:rsid w:val="00E5118F"/>
    <w:rsid w:val="00E52804"/>
    <w:rsid w:val="00E538F2"/>
    <w:rsid w:val="00E53BB8"/>
    <w:rsid w:val="00E54B44"/>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75A"/>
    <w:rsid w:val="00E848CA"/>
    <w:rsid w:val="00E8528E"/>
    <w:rsid w:val="00E85499"/>
    <w:rsid w:val="00E85FFC"/>
    <w:rsid w:val="00E87875"/>
    <w:rsid w:val="00E9004C"/>
    <w:rsid w:val="00E92999"/>
    <w:rsid w:val="00E92B30"/>
    <w:rsid w:val="00E93EEB"/>
    <w:rsid w:val="00E94E40"/>
    <w:rsid w:val="00E951C4"/>
    <w:rsid w:val="00E95D65"/>
    <w:rsid w:val="00E96487"/>
    <w:rsid w:val="00E97069"/>
    <w:rsid w:val="00E9728E"/>
    <w:rsid w:val="00E97640"/>
    <w:rsid w:val="00E97B67"/>
    <w:rsid w:val="00EA0719"/>
    <w:rsid w:val="00EA2B87"/>
    <w:rsid w:val="00EA3036"/>
    <w:rsid w:val="00EA4B06"/>
    <w:rsid w:val="00EA4DAF"/>
    <w:rsid w:val="00EA4E51"/>
    <w:rsid w:val="00EA4FCE"/>
    <w:rsid w:val="00EA5EAC"/>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3D7B"/>
    <w:rsid w:val="00EC461E"/>
    <w:rsid w:val="00EC4A25"/>
    <w:rsid w:val="00EC574E"/>
    <w:rsid w:val="00EC57E1"/>
    <w:rsid w:val="00EC6C08"/>
    <w:rsid w:val="00EC70B5"/>
    <w:rsid w:val="00ED01BD"/>
    <w:rsid w:val="00ED0764"/>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33DC"/>
    <w:rsid w:val="00EF43B1"/>
    <w:rsid w:val="00EF5305"/>
    <w:rsid w:val="00EF57E3"/>
    <w:rsid w:val="00EF5D40"/>
    <w:rsid w:val="00EF6711"/>
    <w:rsid w:val="00EF6925"/>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26279"/>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20F1"/>
    <w:rsid w:val="00F4500D"/>
    <w:rsid w:val="00F453AD"/>
    <w:rsid w:val="00F46976"/>
    <w:rsid w:val="00F46A64"/>
    <w:rsid w:val="00F46DEF"/>
    <w:rsid w:val="00F473A4"/>
    <w:rsid w:val="00F479A6"/>
    <w:rsid w:val="00F47A5B"/>
    <w:rsid w:val="00F47D57"/>
    <w:rsid w:val="00F5009D"/>
    <w:rsid w:val="00F51D1E"/>
    <w:rsid w:val="00F51F52"/>
    <w:rsid w:val="00F52B09"/>
    <w:rsid w:val="00F52E04"/>
    <w:rsid w:val="00F53198"/>
    <w:rsid w:val="00F5320D"/>
    <w:rsid w:val="00F535A7"/>
    <w:rsid w:val="00F54431"/>
    <w:rsid w:val="00F54F25"/>
    <w:rsid w:val="00F5678F"/>
    <w:rsid w:val="00F577D2"/>
    <w:rsid w:val="00F60AB5"/>
    <w:rsid w:val="00F611F5"/>
    <w:rsid w:val="00F61C91"/>
    <w:rsid w:val="00F62154"/>
    <w:rsid w:val="00F62519"/>
    <w:rsid w:val="00F63DAF"/>
    <w:rsid w:val="00F63E53"/>
    <w:rsid w:val="00F64380"/>
    <w:rsid w:val="00F6481B"/>
    <w:rsid w:val="00F653B8"/>
    <w:rsid w:val="00F653C1"/>
    <w:rsid w:val="00F65786"/>
    <w:rsid w:val="00F6578B"/>
    <w:rsid w:val="00F6699F"/>
    <w:rsid w:val="00F66E7A"/>
    <w:rsid w:val="00F67409"/>
    <w:rsid w:val="00F67A42"/>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1A"/>
    <w:rsid w:val="00F82345"/>
    <w:rsid w:val="00F82B7C"/>
    <w:rsid w:val="00F82C34"/>
    <w:rsid w:val="00F84B4B"/>
    <w:rsid w:val="00F85511"/>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48D"/>
    <w:rsid w:val="00F95B0A"/>
    <w:rsid w:val="00F9656E"/>
    <w:rsid w:val="00FA0341"/>
    <w:rsid w:val="00FA0D15"/>
    <w:rsid w:val="00FA1266"/>
    <w:rsid w:val="00FA1E54"/>
    <w:rsid w:val="00FA2BD2"/>
    <w:rsid w:val="00FA2E59"/>
    <w:rsid w:val="00FA2F74"/>
    <w:rsid w:val="00FA3A05"/>
    <w:rsid w:val="00FA4327"/>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F39"/>
    <w:rsid w:val="00FF01A1"/>
    <w:rsid w:val="00FF0922"/>
    <w:rsid w:val="00FF153F"/>
    <w:rsid w:val="00FF20B7"/>
    <w:rsid w:val="00FF2460"/>
    <w:rsid w:val="00FF2BAB"/>
    <w:rsid w:val="00FF4203"/>
    <w:rsid w:val="00FF42FE"/>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바탕" w:hAnsi="CG Times (W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semiHidden="0" w:unhideWhenUsed="0" w:qFormat="1"/>
    <w:lsdException w:name="List 2" w:qFormat="1"/>
    <w:lsdException w:name="List 4" w:semiHidden="0" w:unhideWhenUsed="0" w:qFormat="1"/>
    <w:lsdException w:name="List 5" w:semiHidden="0" w:unhideWhenUsed="0"/>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HTML Code" w:uiPriority="99" w:qFormat="1"/>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B37"/>
    <w:pPr>
      <w:spacing w:after="180"/>
    </w:pPr>
    <w:rPr>
      <w:rFonts w:ascii="Times New Roman" w:eastAsia="Times New Roman" w:hAnsi="Times New Roman"/>
      <w:lang w:eastAsia="en-US"/>
    </w:rPr>
  </w:style>
  <w:style w:type="paragraph" w:styleId="Heading1">
    <w:name w:val="heading 1"/>
    <w:next w:val="Normal"/>
    <w:qFormat/>
    <w:rsid w:val="00066B37"/>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rsid w:val="00066B37"/>
    <w:pPr>
      <w:pBdr>
        <w:top w:val="none" w:sz="0" w:space="0" w:color="auto"/>
      </w:pBdr>
      <w:spacing w:before="180"/>
      <w:outlineLvl w:val="1"/>
    </w:pPr>
    <w:rPr>
      <w:sz w:val="32"/>
    </w:rPr>
  </w:style>
  <w:style w:type="paragraph" w:styleId="Heading3">
    <w:name w:val="heading 3"/>
    <w:basedOn w:val="Heading2"/>
    <w:next w:val="Normal"/>
    <w:link w:val="Heading3Char"/>
    <w:qFormat/>
    <w:rsid w:val="00066B37"/>
    <w:pPr>
      <w:spacing w:before="120"/>
      <w:outlineLvl w:val="2"/>
    </w:pPr>
    <w:rPr>
      <w:sz w:val="28"/>
    </w:rPr>
  </w:style>
  <w:style w:type="paragraph" w:styleId="Heading4">
    <w:name w:val="heading 4"/>
    <w:basedOn w:val="Heading3"/>
    <w:next w:val="Normal"/>
    <w:link w:val="Heading4Char"/>
    <w:qFormat/>
    <w:rsid w:val="00066B37"/>
    <w:pPr>
      <w:ind w:left="1418" w:hanging="1418"/>
      <w:outlineLvl w:val="3"/>
    </w:pPr>
    <w:rPr>
      <w:sz w:val="24"/>
    </w:rPr>
  </w:style>
  <w:style w:type="paragraph" w:styleId="Heading5">
    <w:name w:val="heading 5"/>
    <w:basedOn w:val="Heading4"/>
    <w:next w:val="Normal"/>
    <w:qFormat/>
    <w:rsid w:val="00066B37"/>
    <w:pPr>
      <w:ind w:left="1701" w:hanging="1701"/>
      <w:outlineLvl w:val="4"/>
    </w:pPr>
    <w:rPr>
      <w:sz w:val="22"/>
    </w:rPr>
  </w:style>
  <w:style w:type="paragraph" w:styleId="Heading6">
    <w:name w:val="heading 6"/>
    <w:basedOn w:val="Normal"/>
    <w:next w:val="Normal"/>
    <w:qFormat/>
    <w:rsid w:val="00066B37"/>
    <w:pPr>
      <w:keepNext/>
      <w:keepLines/>
      <w:spacing w:before="120"/>
      <w:ind w:left="1985" w:hanging="1985"/>
      <w:outlineLvl w:val="5"/>
    </w:pPr>
    <w:rPr>
      <w:rFonts w:ascii="Arial" w:hAnsi="Arial"/>
    </w:rPr>
  </w:style>
  <w:style w:type="paragraph" w:styleId="Heading7">
    <w:name w:val="heading 7"/>
    <w:basedOn w:val="Normal"/>
    <w:next w:val="Normal"/>
    <w:qFormat/>
    <w:rsid w:val="00066B37"/>
    <w:pPr>
      <w:keepNext/>
      <w:keepLines/>
      <w:spacing w:before="120"/>
      <w:ind w:left="1985" w:hanging="1985"/>
      <w:outlineLvl w:val="6"/>
    </w:pPr>
    <w:rPr>
      <w:rFonts w:ascii="Arial" w:hAnsi="Arial"/>
    </w:rPr>
  </w:style>
  <w:style w:type="paragraph" w:styleId="Heading8">
    <w:name w:val="heading 8"/>
    <w:basedOn w:val="Heading1"/>
    <w:next w:val="Normal"/>
    <w:qFormat/>
    <w:rsid w:val="00066B37"/>
    <w:pPr>
      <w:ind w:left="0" w:firstLine="0"/>
      <w:outlineLvl w:val="7"/>
    </w:pPr>
  </w:style>
  <w:style w:type="paragraph" w:styleId="Heading9">
    <w:name w:val="heading 9"/>
    <w:basedOn w:val="Heading8"/>
    <w:next w:val="Normal"/>
    <w:link w:val="Heading9Char"/>
    <w:qFormat/>
    <w:rsid w:val="00066B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066B37"/>
    <w:pPr>
      <w:ind w:left="1135"/>
    </w:pPr>
  </w:style>
  <w:style w:type="paragraph" w:styleId="List2">
    <w:name w:val="List 2"/>
    <w:basedOn w:val="List"/>
    <w:qFormat/>
    <w:rsid w:val="00066B37"/>
    <w:pPr>
      <w:ind w:left="851"/>
    </w:pPr>
  </w:style>
  <w:style w:type="paragraph" w:styleId="List">
    <w:name w:val="List"/>
    <w:basedOn w:val="Normal"/>
    <w:qFormat/>
    <w:rsid w:val="00066B37"/>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sid w:val="00066B37"/>
    <w:rPr>
      <w:b/>
      <w:bCs/>
    </w:rPr>
  </w:style>
  <w:style w:type="paragraph" w:styleId="CommentText">
    <w:name w:val="annotation text"/>
    <w:basedOn w:val="Normal"/>
    <w:link w:val="CommentTextChar"/>
    <w:uiPriority w:val="99"/>
    <w:qFormat/>
    <w:rsid w:val="00066B37"/>
  </w:style>
  <w:style w:type="paragraph" w:styleId="TOC7">
    <w:name w:val="toc 7"/>
    <w:basedOn w:val="TOC6"/>
    <w:next w:val="Normal"/>
    <w:uiPriority w:val="39"/>
    <w:qFormat/>
    <w:rsid w:val="00066B37"/>
    <w:pPr>
      <w:ind w:left="2268" w:hanging="2268"/>
    </w:pPr>
  </w:style>
  <w:style w:type="paragraph" w:styleId="TOC6">
    <w:name w:val="toc 6"/>
    <w:basedOn w:val="TOC5"/>
    <w:next w:val="Normal"/>
    <w:uiPriority w:val="39"/>
    <w:qFormat/>
    <w:rsid w:val="00066B37"/>
    <w:pPr>
      <w:ind w:left="1985" w:hanging="1985"/>
    </w:pPr>
  </w:style>
  <w:style w:type="paragraph" w:styleId="TOC5">
    <w:name w:val="toc 5"/>
    <w:basedOn w:val="TOC4"/>
    <w:next w:val="Normal"/>
    <w:uiPriority w:val="39"/>
    <w:rsid w:val="00066B37"/>
    <w:pPr>
      <w:ind w:left="1701" w:hanging="1701"/>
    </w:pPr>
  </w:style>
  <w:style w:type="paragraph" w:styleId="TOC4">
    <w:name w:val="toc 4"/>
    <w:basedOn w:val="TOC3"/>
    <w:next w:val="Normal"/>
    <w:uiPriority w:val="39"/>
    <w:qFormat/>
    <w:rsid w:val="00066B37"/>
    <w:pPr>
      <w:ind w:left="1418" w:hanging="1418"/>
    </w:pPr>
  </w:style>
  <w:style w:type="paragraph" w:styleId="TOC3">
    <w:name w:val="toc 3"/>
    <w:basedOn w:val="TOC2"/>
    <w:next w:val="Normal"/>
    <w:uiPriority w:val="39"/>
    <w:qFormat/>
    <w:rsid w:val="00066B37"/>
    <w:pPr>
      <w:ind w:left="1134" w:hanging="1134"/>
    </w:pPr>
  </w:style>
  <w:style w:type="paragraph" w:styleId="TOC2">
    <w:name w:val="toc 2"/>
    <w:basedOn w:val="TOC1"/>
    <w:next w:val="Normal"/>
    <w:uiPriority w:val="39"/>
    <w:qFormat/>
    <w:rsid w:val="00066B37"/>
    <w:pPr>
      <w:keepNext w:val="0"/>
      <w:spacing w:before="0"/>
      <w:ind w:left="851" w:hanging="851"/>
    </w:pPr>
    <w:rPr>
      <w:sz w:val="20"/>
    </w:rPr>
  </w:style>
  <w:style w:type="paragraph" w:styleId="TOC1">
    <w:name w:val="toc 1"/>
    <w:next w:val="Normal"/>
    <w:uiPriority w:val="39"/>
    <w:qFormat/>
    <w:rsid w:val="00066B37"/>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rsid w:val="00066B37"/>
    <w:pPr>
      <w:ind w:left="851"/>
    </w:pPr>
  </w:style>
  <w:style w:type="paragraph" w:styleId="ListNumber">
    <w:name w:val="List Number"/>
    <w:basedOn w:val="List"/>
    <w:qFormat/>
    <w:rsid w:val="00066B37"/>
  </w:style>
  <w:style w:type="paragraph" w:styleId="ListBullet4">
    <w:name w:val="List Bullet 4"/>
    <w:basedOn w:val="ListBullet3"/>
    <w:qFormat/>
    <w:rsid w:val="00066B37"/>
    <w:pPr>
      <w:ind w:left="1418"/>
    </w:pPr>
  </w:style>
  <w:style w:type="paragraph" w:styleId="ListBullet3">
    <w:name w:val="List Bullet 3"/>
    <w:basedOn w:val="ListBullet2"/>
    <w:qFormat/>
    <w:rsid w:val="00066B37"/>
    <w:pPr>
      <w:ind w:left="1135"/>
    </w:pPr>
  </w:style>
  <w:style w:type="paragraph" w:styleId="ListBullet2">
    <w:name w:val="List Bullet 2"/>
    <w:basedOn w:val="ListBullet"/>
    <w:qFormat/>
    <w:rsid w:val="00066B37"/>
    <w:pPr>
      <w:ind w:left="851"/>
    </w:pPr>
  </w:style>
  <w:style w:type="paragraph" w:styleId="ListBullet">
    <w:name w:val="List Bullet"/>
    <w:basedOn w:val="List"/>
    <w:qFormat/>
    <w:rsid w:val="00066B37"/>
  </w:style>
  <w:style w:type="paragraph" w:styleId="Caption">
    <w:name w:val="caption"/>
    <w:basedOn w:val="Normal"/>
    <w:next w:val="Normal"/>
    <w:qFormat/>
    <w:rsid w:val="00066B37"/>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rsid w:val="00066B37"/>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rsid w:val="00066B37"/>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rsid w:val="00066B37"/>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rsid w:val="00066B37"/>
    <w:pPr>
      <w:ind w:left="1702"/>
    </w:pPr>
  </w:style>
  <w:style w:type="paragraph" w:styleId="TOC8">
    <w:name w:val="toc 8"/>
    <w:basedOn w:val="TOC1"/>
    <w:next w:val="Normal"/>
    <w:uiPriority w:val="39"/>
    <w:qFormat/>
    <w:rsid w:val="00066B37"/>
    <w:pPr>
      <w:spacing w:before="180"/>
      <w:ind w:left="2693" w:hanging="2693"/>
    </w:pPr>
    <w:rPr>
      <w:b/>
    </w:rPr>
  </w:style>
  <w:style w:type="paragraph" w:styleId="BalloonText">
    <w:name w:val="Balloon Text"/>
    <w:basedOn w:val="Normal"/>
    <w:link w:val="BalloonTextChar"/>
    <w:qFormat/>
    <w:rsid w:val="00066B37"/>
    <w:pPr>
      <w:spacing w:after="0"/>
    </w:pPr>
    <w:rPr>
      <w:rFonts w:ascii="Segoe UI" w:hAnsi="Segoe UI" w:cs="Segoe UI"/>
      <w:sz w:val="18"/>
      <w:szCs w:val="18"/>
    </w:rPr>
  </w:style>
  <w:style w:type="paragraph" w:styleId="Footer">
    <w:name w:val="footer"/>
    <w:basedOn w:val="Header"/>
    <w:qFormat/>
    <w:rsid w:val="00066B37"/>
    <w:pPr>
      <w:jc w:val="center"/>
    </w:pPr>
    <w:rPr>
      <w:i/>
    </w:rPr>
  </w:style>
  <w:style w:type="paragraph" w:styleId="Header">
    <w:name w:val="header"/>
    <w:qFormat/>
    <w:rsid w:val="00066B37"/>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rsid w:val="00066B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rsid w:val="00066B37"/>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rsid w:val="00066B37"/>
    <w:pPr>
      <w:ind w:left="1702"/>
    </w:pPr>
  </w:style>
  <w:style w:type="paragraph" w:styleId="List4">
    <w:name w:val="List 4"/>
    <w:basedOn w:val="List3"/>
    <w:qFormat/>
    <w:rsid w:val="00066B37"/>
    <w:pPr>
      <w:ind w:left="1418"/>
    </w:pPr>
  </w:style>
  <w:style w:type="paragraph" w:styleId="TOC9">
    <w:name w:val="toc 9"/>
    <w:basedOn w:val="TOC8"/>
    <w:next w:val="Normal"/>
    <w:uiPriority w:val="39"/>
    <w:qFormat/>
    <w:rsid w:val="00066B37"/>
    <w:pPr>
      <w:ind w:left="1418" w:hanging="1418"/>
    </w:pPr>
  </w:style>
  <w:style w:type="paragraph" w:styleId="Index1">
    <w:name w:val="index 1"/>
    <w:basedOn w:val="Normal"/>
    <w:next w:val="Normal"/>
    <w:qFormat/>
    <w:rsid w:val="00066B37"/>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rsid w:val="00066B37"/>
    <w:pPr>
      <w:ind w:left="284"/>
    </w:pPr>
  </w:style>
  <w:style w:type="character" w:styleId="Strong">
    <w:name w:val="Strong"/>
    <w:uiPriority w:val="22"/>
    <w:qFormat/>
    <w:rsid w:val="00066B37"/>
    <w:rPr>
      <w:b/>
      <w:bCs/>
    </w:rPr>
  </w:style>
  <w:style w:type="character" w:styleId="PageNumber">
    <w:name w:val="page number"/>
    <w:basedOn w:val="DefaultParagraphFont"/>
    <w:qFormat/>
    <w:rsid w:val="00066B37"/>
  </w:style>
  <w:style w:type="character" w:styleId="FollowedHyperlink">
    <w:name w:val="FollowedHyperlink"/>
    <w:unhideWhenUsed/>
    <w:qFormat/>
    <w:rsid w:val="00066B37"/>
    <w:rPr>
      <w:color w:val="954F72"/>
      <w:u w:val="single"/>
    </w:rPr>
  </w:style>
  <w:style w:type="character" w:styleId="Emphasis">
    <w:name w:val="Emphasis"/>
    <w:qFormat/>
    <w:rsid w:val="00066B37"/>
    <w:rPr>
      <w:i/>
      <w:iCs/>
    </w:rPr>
  </w:style>
  <w:style w:type="character" w:styleId="Hyperlink">
    <w:name w:val="Hyperlink"/>
    <w:qFormat/>
    <w:rsid w:val="00066B37"/>
    <w:rPr>
      <w:color w:val="0000FF"/>
      <w:u w:val="single"/>
    </w:rPr>
  </w:style>
  <w:style w:type="character" w:styleId="HTMLCode">
    <w:name w:val="HTML Code"/>
    <w:uiPriority w:val="99"/>
    <w:unhideWhenUsed/>
    <w:qFormat/>
    <w:rsid w:val="00066B37"/>
    <w:rPr>
      <w:rFonts w:ascii="Courier New" w:eastAsia="Times New Roman" w:hAnsi="Courier New" w:cs="Courier New"/>
      <w:sz w:val="20"/>
      <w:szCs w:val="20"/>
    </w:rPr>
  </w:style>
  <w:style w:type="character" w:styleId="CommentReference">
    <w:name w:val="annotation reference"/>
    <w:uiPriority w:val="99"/>
    <w:qFormat/>
    <w:rsid w:val="00066B37"/>
    <w:rPr>
      <w:sz w:val="16"/>
      <w:szCs w:val="16"/>
    </w:rPr>
  </w:style>
  <w:style w:type="character" w:styleId="FootnoteReference">
    <w:name w:val="footnote reference"/>
    <w:qFormat/>
    <w:rsid w:val="00066B37"/>
    <w:rPr>
      <w:b/>
      <w:position w:val="6"/>
      <w:sz w:val="16"/>
    </w:rPr>
  </w:style>
  <w:style w:type="table" w:styleId="TableGrid">
    <w:name w:val="Table Grid"/>
    <w:basedOn w:val="TableNormal"/>
    <w:qFormat/>
    <w:rsid w:val="00066B3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qFormat/>
    <w:rsid w:val="00066B37"/>
    <w:rPr>
      <w:rFonts w:ascii="Arial" w:hAnsi="Arial"/>
      <w:sz w:val="28"/>
      <w:lang w:val="en-GB" w:eastAsia="en-US"/>
    </w:rPr>
  </w:style>
  <w:style w:type="character" w:customStyle="1" w:styleId="Heading4Char">
    <w:name w:val="Heading 4 Char"/>
    <w:link w:val="Heading4"/>
    <w:qFormat/>
    <w:locked/>
    <w:rsid w:val="00066B37"/>
    <w:rPr>
      <w:rFonts w:ascii="Arial" w:hAnsi="Arial"/>
      <w:sz w:val="24"/>
      <w:lang w:val="en-GB" w:eastAsia="en-US"/>
    </w:rPr>
  </w:style>
  <w:style w:type="character" w:customStyle="1" w:styleId="Heading9Char">
    <w:name w:val="Heading 9 Char"/>
    <w:link w:val="Heading9"/>
    <w:qFormat/>
    <w:rsid w:val="00066B37"/>
    <w:rPr>
      <w:rFonts w:ascii="Arial" w:hAnsi="Arial"/>
      <w:sz w:val="36"/>
      <w:lang w:val="en-GB" w:eastAsia="en-US"/>
    </w:rPr>
  </w:style>
  <w:style w:type="paragraph" w:customStyle="1" w:styleId="EQ">
    <w:name w:val="EQ"/>
    <w:basedOn w:val="Normal"/>
    <w:next w:val="Normal"/>
    <w:qFormat/>
    <w:rsid w:val="00066B37"/>
    <w:pPr>
      <w:keepLines/>
      <w:tabs>
        <w:tab w:val="center" w:pos="4536"/>
        <w:tab w:val="right" w:pos="9072"/>
      </w:tabs>
    </w:pPr>
  </w:style>
  <w:style w:type="character" w:customStyle="1" w:styleId="ZGSM">
    <w:name w:val="ZGSM"/>
    <w:qFormat/>
    <w:rsid w:val="00066B37"/>
  </w:style>
  <w:style w:type="paragraph" w:customStyle="1" w:styleId="ZD">
    <w:name w:val="ZD"/>
    <w:qFormat/>
    <w:rsid w:val="00066B37"/>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066B37"/>
    <w:pPr>
      <w:outlineLvl w:val="9"/>
    </w:pPr>
  </w:style>
  <w:style w:type="paragraph" w:customStyle="1" w:styleId="NF">
    <w:name w:val="NF"/>
    <w:basedOn w:val="NO"/>
    <w:qFormat/>
    <w:rsid w:val="00066B37"/>
    <w:pPr>
      <w:keepNext/>
      <w:spacing w:after="0"/>
    </w:pPr>
    <w:rPr>
      <w:rFonts w:ascii="Arial" w:hAnsi="Arial"/>
      <w:sz w:val="18"/>
    </w:rPr>
  </w:style>
  <w:style w:type="paragraph" w:customStyle="1" w:styleId="NO">
    <w:name w:val="NO"/>
    <w:basedOn w:val="Normal"/>
    <w:link w:val="NOChar"/>
    <w:qFormat/>
    <w:rsid w:val="00066B37"/>
    <w:pPr>
      <w:keepLines/>
      <w:ind w:left="1135" w:hanging="851"/>
    </w:pPr>
  </w:style>
  <w:style w:type="character" w:customStyle="1" w:styleId="NOChar">
    <w:name w:val="NO Char"/>
    <w:link w:val="NO"/>
    <w:qFormat/>
    <w:rsid w:val="00066B37"/>
    <w:rPr>
      <w:lang w:val="en-GB" w:eastAsia="en-US"/>
    </w:rPr>
  </w:style>
  <w:style w:type="paragraph" w:customStyle="1" w:styleId="PL">
    <w:name w:val="PL"/>
    <w:link w:val="PLChar"/>
    <w:qFormat/>
    <w:rsid w:val="00B50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rsid w:val="00B503E3"/>
    <w:rPr>
      <w:rFonts w:ascii="Courier New" w:eastAsia="Times New Roman" w:hAnsi="Courier New"/>
      <w:noProof/>
      <w:sz w:val="16"/>
      <w:shd w:val="clear" w:color="auto" w:fill="E6E6E6"/>
      <w:lang w:eastAsia="sv-SE"/>
    </w:rPr>
  </w:style>
  <w:style w:type="paragraph" w:customStyle="1" w:styleId="TAR">
    <w:name w:val="TAR"/>
    <w:basedOn w:val="TAL"/>
    <w:qFormat/>
    <w:rsid w:val="00066B37"/>
    <w:pPr>
      <w:jc w:val="right"/>
    </w:pPr>
  </w:style>
  <w:style w:type="paragraph" w:customStyle="1" w:styleId="TAL">
    <w:name w:val="TAL"/>
    <w:basedOn w:val="Normal"/>
    <w:link w:val="TALCar"/>
    <w:qFormat/>
    <w:rsid w:val="00066B37"/>
    <w:pPr>
      <w:keepNext/>
      <w:keepLines/>
      <w:spacing w:after="0"/>
    </w:pPr>
    <w:rPr>
      <w:rFonts w:ascii="Arial" w:hAnsi="Arial"/>
      <w:sz w:val="18"/>
    </w:rPr>
  </w:style>
  <w:style w:type="character" w:customStyle="1" w:styleId="TALCar">
    <w:name w:val="TAL Car"/>
    <w:link w:val="TAL"/>
    <w:qFormat/>
    <w:rsid w:val="00066B37"/>
    <w:rPr>
      <w:rFonts w:ascii="Arial" w:hAnsi="Arial"/>
      <w:sz w:val="18"/>
      <w:lang w:val="en-GB" w:eastAsia="en-US"/>
    </w:rPr>
  </w:style>
  <w:style w:type="paragraph" w:customStyle="1" w:styleId="TAH">
    <w:name w:val="TAH"/>
    <w:basedOn w:val="TAC"/>
    <w:link w:val="TAHCar"/>
    <w:qFormat/>
    <w:rsid w:val="00066B37"/>
    <w:rPr>
      <w:b/>
    </w:rPr>
  </w:style>
  <w:style w:type="paragraph" w:customStyle="1" w:styleId="TAC">
    <w:name w:val="TAC"/>
    <w:basedOn w:val="TAL"/>
    <w:qFormat/>
    <w:rsid w:val="00066B37"/>
    <w:pPr>
      <w:jc w:val="center"/>
    </w:pPr>
  </w:style>
  <w:style w:type="character" w:customStyle="1" w:styleId="TAHCar">
    <w:name w:val="TAH Car"/>
    <w:link w:val="TAH"/>
    <w:qFormat/>
    <w:locked/>
    <w:rsid w:val="00066B37"/>
    <w:rPr>
      <w:rFonts w:ascii="Arial" w:hAnsi="Arial"/>
      <w:b/>
      <w:sz w:val="18"/>
      <w:lang w:val="en-GB" w:eastAsia="en-US"/>
    </w:rPr>
  </w:style>
  <w:style w:type="paragraph" w:customStyle="1" w:styleId="LD">
    <w:name w:val="LD"/>
    <w:qFormat/>
    <w:rsid w:val="00066B37"/>
    <w:pPr>
      <w:keepNext/>
      <w:keepLines/>
      <w:spacing w:line="180" w:lineRule="exact"/>
    </w:pPr>
    <w:rPr>
      <w:rFonts w:ascii="Courier New" w:eastAsia="Times New Roman" w:hAnsi="Courier New"/>
      <w:lang w:eastAsia="en-US"/>
    </w:rPr>
  </w:style>
  <w:style w:type="paragraph" w:customStyle="1" w:styleId="EX">
    <w:name w:val="EX"/>
    <w:basedOn w:val="Normal"/>
    <w:rsid w:val="00066B37"/>
    <w:pPr>
      <w:keepLines/>
      <w:ind w:left="1702" w:hanging="1418"/>
    </w:pPr>
  </w:style>
  <w:style w:type="paragraph" w:customStyle="1" w:styleId="FP">
    <w:name w:val="FP"/>
    <w:basedOn w:val="Normal"/>
    <w:qFormat/>
    <w:rsid w:val="00066B37"/>
    <w:pPr>
      <w:spacing w:after="0"/>
    </w:pPr>
  </w:style>
  <w:style w:type="paragraph" w:customStyle="1" w:styleId="NW">
    <w:name w:val="NW"/>
    <w:basedOn w:val="NO"/>
    <w:qFormat/>
    <w:rsid w:val="00066B37"/>
    <w:pPr>
      <w:spacing w:after="0"/>
    </w:pPr>
  </w:style>
  <w:style w:type="paragraph" w:customStyle="1" w:styleId="EW">
    <w:name w:val="EW"/>
    <w:basedOn w:val="EX"/>
    <w:qFormat/>
    <w:rsid w:val="00066B37"/>
    <w:pPr>
      <w:spacing w:after="0"/>
    </w:pPr>
  </w:style>
  <w:style w:type="paragraph" w:customStyle="1" w:styleId="B1">
    <w:name w:val="B1"/>
    <w:basedOn w:val="Normal"/>
    <w:link w:val="B1Char1"/>
    <w:qFormat/>
    <w:rsid w:val="00066B37"/>
    <w:pPr>
      <w:ind w:left="568" w:hanging="284"/>
    </w:pPr>
  </w:style>
  <w:style w:type="character" w:customStyle="1" w:styleId="B1Char1">
    <w:name w:val="B1 Char1"/>
    <w:link w:val="B1"/>
    <w:qFormat/>
    <w:rsid w:val="00066B37"/>
    <w:rPr>
      <w:lang w:val="en-GB" w:eastAsia="en-US"/>
    </w:rPr>
  </w:style>
  <w:style w:type="paragraph" w:customStyle="1" w:styleId="EditorsNote">
    <w:name w:val="Editor's Note"/>
    <w:basedOn w:val="NO"/>
    <w:link w:val="EditorsNoteChar"/>
    <w:qFormat/>
    <w:rsid w:val="00066B37"/>
    <w:rPr>
      <w:color w:val="FF0000"/>
    </w:rPr>
  </w:style>
  <w:style w:type="character" w:customStyle="1" w:styleId="EditorsNoteChar">
    <w:name w:val="Editor's Note Char"/>
    <w:link w:val="EditorsNote"/>
    <w:qFormat/>
    <w:rsid w:val="00066B37"/>
    <w:rPr>
      <w:color w:val="FF0000"/>
      <w:lang w:val="en-GB" w:eastAsia="en-US"/>
    </w:rPr>
  </w:style>
  <w:style w:type="paragraph" w:customStyle="1" w:styleId="TH">
    <w:name w:val="TH"/>
    <w:basedOn w:val="Normal"/>
    <w:link w:val="THChar"/>
    <w:qFormat/>
    <w:rsid w:val="00066B37"/>
    <w:pPr>
      <w:keepNext/>
      <w:keepLines/>
      <w:spacing w:before="60"/>
      <w:jc w:val="center"/>
    </w:pPr>
    <w:rPr>
      <w:rFonts w:ascii="Arial" w:hAnsi="Arial"/>
      <w:b/>
    </w:rPr>
  </w:style>
  <w:style w:type="character" w:customStyle="1" w:styleId="THChar">
    <w:name w:val="TH Char"/>
    <w:link w:val="TH"/>
    <w:qFormat/>
    <w:rsid w:val="00066B37"/>
    <w:rPr>
      <w:rFonts w:ascii="Arial" w:hAnsi="Arial"/>
      <w:b/>
      <w:lang w:val="en-GB" w:eastAsia="en-US"/>
    </w:rPr>
  </w:style>
  <w:style w:type="paragraph" w:customStyle="1" w:styleId="ZA">
    <w:name w:val="ZA"/>
    <w:qFormat/>
    <w:rsid w:val="00066B37"/>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066B37"/>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066B37"/>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066B37"/>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066B37"/>
    <w:pPr>
      <w:ind w:left="851" w:hanging="851"/>
    </w:pPr>
  </w:style>
  <w:style w:type="paragraph" w:customStyle="1" w:styleId="ZH">
    <w:name w:val="ZH"/>
    <w:qFormat/>
    <w:rsid w:val="00066B37"/>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rsid w:val="00066B37"/>
    <w:pPr>
      <w:keepNext w:val="0"/>
      <w:spacing w:before="0" w:after="240"/>
    </w:pPr>
  </w:style>
  <w:style w:type="character" w:customStyle="1" w:styleId="TFChar">
    <w:name w:val="TF Char"/>
    <w:link w:val="TF"/>
    <w:qFormat/>
    <w:rsid w:val="00066B37"/>
    <w:rPr>
      <w:rFonts w:ascii="Arial" w:hAnsi="Arial"/>
      <w:b/>
      <w:lang w:val="en-GB" w:eastAsia="en-US"/>
    </w:rPr>
  </w:style>
  <w:style w:type="paragraph" w:customStyle="1" w:styleId="ZG">
    <w:name w:val="ZG"/>
    <w:qFormat/>
    <w:rsid w:val="00066B37"/>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rsid w:val="00066B37"/>
    <w:pPr>
      <w:ind w:left="851" w:hanging="284"/>
    </w:pPr>
  </w:style>
  <w:style w:type="character" w:customStyle="1" w:styleId="B2Char">
    <w:name w:val="B2 Char"/>
    <w:link w:val="B2"/>
    <w:qFormat/>
    <w:rsid w:val="00066B37"/>
    <w:rPr>
      <w:lang w:val="en-GB" w:eastAsia="en-US"/>
    </w:rPr>
  </w:style>
  <w:style w:type="paragraph" w:customStyle="1" w:styleId="B3">
    <w:name w:val="B3"/>
    <w:basedOn w:val="Normal"/>
    <w:link w:val="B3Char2"/>
    <w:qFormat/>
    <w:rsid w:val="00066B37"/>
    <w:pPr>
      <w:ind w:left="1135" w:hanging="284"/>
    </w:pPr>
  </w:style>
  <w:style w:type="character" w:customStyle="1" w:styleId="B3Char2">
    <w:name w:val="B3 Char2"/>
    <w:link w:val="B3"/>
    <w:qFormat/>
    <w:rsid w:val="00066B37"/>
    <w:rPr>
      <w:lang w:val="en-GB" w:eastAsia="en-US"/>
    </w:rPr>
  </w:style>
  <w:style w:type="paragraph" w:customStyle="1" w:styleId="B4">
    <w:name w:val="B4"/>
    <w:basedOn w:val="Normal"/>
    <w:link w:val="B4Char"/>
    <w:qFormat/>
    <w:rsid w:val="00066B37"/>
    <w:pPr>
      <w:ind w:left="1418" w:hanging="284"/>
    </w:pPr>
  </w:style>
  <w:style w:type="character" w:customStyle="1" w:styleId="B4Char">
    <w:name w:val="B4 Char"/>
    <w:link w:val="B4"/>
    <w:qFormat/>
    <w:rsid w:val="00066B37"/>
    <w:rPr>
      <w:lang w:val="en-GB" w:eastAsia="en-US"/>
    </w:rPr>
  </w:style>
  <w:style w:type="paragraph" w:customStyle="1" w:styleId="B5">
    <w:name w:val="B5"/>
    <w:basedOn w:val="Normal"/>
    <w:link w:val="B5Char"/>
    <w:qFormat/>
    <w:rsid w:val="00066B37"/>
    <w:pPr>
      <w:ind w:left="1702" w:hanging="284"/>
    </w:pPr>
  </w:style>
  <w:style w:type="character" w:customStyle="1" w:styleId="B5Char">
    <w:name w:val="B5 Char"/>
    <w:link w:val="B5"/>
    <w:qFormat/>
    <w:rsid w:val="00066B37"/>
    <w:rPr>
      <w:lang w:val="en-GB" w:eastAsia="en-US"/>
    </w:rPr>
  </w:style>
  <w:style w:type="paragraph" w:customStyle="1" w:styleId="ZTD">
    <w:name w:val="ZTD"/>
    <w:basedOn w:val="ZB"/>
    <w:qFormat/>
    <w:rsid w:val="00066B37"/>
    <w:pPr>
      <w:framePr w:hRule="auto" w:wrap="notBeside" w:y="852"/>
    </w:pPr>
    <w:rPr>
      <w:i w:val="0"/>
      <w:sz w:val="40"/>
    </w:rPr>
  </w:style>
  <w:style w:type="paragraph" w:customStyle="1" w:styleId="ZV">
    <w:name w:val="ZV"/>
    <w:basedOn w:val="ZU"/>
    <w:qFormat/>
    <w:rsid w:val="00066B37"/>
    <w:pPr>
      <w:framePr w:wrap="notBeside" w:y="16161"/>
    </w:pPr>
  </w:style>
  <w:style w:type="paragraph" w:customStyle="1" w:styleId="TAJ">
    <w:name w:val="TAJ"/>
    <w:basedOn w:val="TH"/>
    <w:qFormat/>
    <w:rsid w:val="00066B37"/>
  </w:style>
  <w:style w:type="paragraph" w:customStyle="1" w:styleId="Guidance">
    <w:name w:val="Guidance"/>
    <w:basedOn w:val="Normal"/>
    <w:qFormat/>
    <w:rsid w:val="00066B37"/>
    <w:rPr>
      <w:i/>
      <w:color w:val="0000FF"/>
    </w:rPr>
  </w:style>
  <w:style w:type="character" w:customStyle="1" w:styleId="BalloonTextChar">
    <w:name w:val="Balloon Text Char"/>
    <w:link w:val="BalloonText"/>
    <w:qFormat/>
    <w:rsid w:val="00066B37"/>
    <w:rPr>
      <w:rFonts w:ascii="Segoe UI" w:hAnsi="Segoe UI" w:cs="Segoe UI"/>
      <w:sz w:val="18"/>
      <w:szCs w:val="18"/>
      <w:lang w:val="en-GB" w:eastAsia="en-US"/>
    </w:rPr>
  </w:style>
  <w:style w:type="character" w:customStyle="1" w:styleId="CommentTextChar">
    <w:name w:val="Comment Text Char"/>
    <w:link w:val="CommentText"/>
    <w:uiPriority w:val="99"/>
    <w:qFormat/>
    <w:rsid w:val="00066B37"/>
    <w:rPr>
      <w:lang w:val="en-GB" w:eastAsia="en-US"/>
    </w:rPr>
  </w:style>
  <w:style w:type="paragraph" w:customStyle="1" w:styleId="TALCharChar">
    <w:name w:val="TAL Char Char"/>
    <w:basedOn w:val="Normal"/>
    <w:link w:val="TALCharCharChar"/>
    <w:qFormat/>
    <w:rsid w:val="00066B37"/>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sid w:val="00066B37"/>
    <w:rPr>
      <w:rFonts w:ascii="Arial" w:eastAsia="Malgun Gothic" w:hAnsi="Arial"/>
      <w:sz w:val="18"/>
      <w:lang w:val="zh-CN" w:eastAsia="ja-JP"/>
    </w:rPr>
  </w:style>
  <w:style w:type="character" w:customStyle="1" w:styleId="FootnoteTextChar">
    <w:name w:val="Footnote Text Char"/>
    <w:link w:val="FootnoteText"/>
    <w:qFormat/>
    <w:rsid w:val="00066B37"/>
    <w:rPr>
      <w:sz w:val="16"/>
      <w:lang w:val="en-GB" w:eastAsia="ja-JP"/>
    </w:rPr>
  </w:style>
  <w:style w:type="paragraph" w:customStyle="1" w:styleId="CRCoverPage">
    <w:name w:val="CR Cover Page"/>
    <w:link w:val="CRCoverPageZchn"/>
    <w:qFormat/>
    <w:rsid w:val="00066B37"/>
    <w:pPr>
      <w:spacing w:after="120"/>
    </w:pPr>
    <w:rPr>
      <w:rFonts w:ascii="Arial" w:eastAsia="Times New Roman" w:hAnsi="Arial"/>
      <w:lang w:eastAsia="ko-KR"/>
    </w:rPr>
  </w:style>
  <w:style w:type="character" w:customStyle="1" w:styleId="CRCoverPageZchn">
    <w:name w:val="CR Cover Page Zchn"/>
    <w:link w:val="CRCoverPage"/>
    <w:qFormat/>
    <w:rsid w:val="00066B37"/>
    <w:rPr>
      <w:rFonts w:ascii="Arial" w:hAnsi="Arial"/>
      <w:lang w:val="en-GB" w:eastAsia="ko-KR"/>
    </w:rPr>
  </w:style>
  <w:style w:type="character" w:customStyle="1" w:styleId="DocumentMapChar">
    <w:name w:val="Document Map Char"/>
    <w:link w:val="DocumentMap"/>
    <w:qFormat/>
    <w:rsid w:val="00066B37"/>
    <w:rPr>
      <w:rFonts w:ascii="Tahoma" w:hAnsi="Tahoma" w:cs="Tahoma"/>
      <w:shd w:val="clear" w:color="auto" w:fill="000080"/>
      <w:lang w:val="en-GB" w:eastAsia="ja-JP"/>
    </w:rPr>
  </w:style>
  <w:style w:type="paragraph" w:customStyle="1" w:styleId="FigureTitle">
    <w:name w:val="Figure_Title"/>
    <w:basedOn w:val="Normal"/>
    <w:next w:val="Normal"/>
    <w:qFormat/>
    <w:rsid w:val="00066B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sid w:val="00066B37"/>
    <w:rPr>
      <w:rFonts w:ascii="Courier New" w:hAnsi="Courier New"/>
      <w:lang w:val="nb-NO" w:eastAsia="ja-JP"/>
    </w:rPr>
  </w:style>
  <w:style w:type="paragraph" w:customStyle="1" w:styleId="B6">
    <w:name w:val="B6"/>
    <w:basedOn w:val="B5"/>
    <w:link w:val="B6Char"/>
    <w:qFormat/>
    <w:rsid w:val="00066B37"/>
    <w:pPr>
      <w:overflowPunct w:val="0"/>
      <w:autoSpaceDE w:val="0"/>
      <w:autoSpaceDN w:val="0"/>
      <w:adjustRightInd w:val="0"/>
      <w:ind w:left="1985"/>
      <w:textAlignment w:val="baseline"/>
    </w:pPr>
    <w:rPr>
      <w:lang w:eastAsia="ja-JP"/>
    </w:rPr>
  </w:style>
  <w:style w:type="character" w:customStyle="1" w:styleId="B6Char">
    <w:name w:val="B6 Char"/>
    <w:link w:val="B6"/>
    <w:qFormat/>
    <w:rsid w:val="00066B37"/>
    <w:rPr>
      <w:lang w:val="en-GB" w:eastAsia="ja-JP"/>
    </w:rPr>
  </w:style>
  <w:style w:type="paragraph" w:customStyle="1" w:styleId="ListParagraph1">
    <w:name w:val="List Paragraph1"/>
    <w:basedOn w:val="Normal"/>
    <w:link w:val="ListParagraphChar"/>
    <w:uiPriority w:val="34"/>
    <w:qFormat/>
    <w:rsid w:val="00066B37"/>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1"/>
    <w:uiPriority w:val="34"/>
    <w:qFormat/>
    <w:locked/>
    <w:rsid w:val="00066B37"/>
    <w:rPr>
      <w:rFonts w:ascii="Calibri" w:eastAsia="Calibri" w:hAnsi="Calibri"/>
      <w:sz w:val="22"/>
      <w:szCs w:val="22"/>
      <w:lang w:val="en-GB" w:eastAsia="en-US"/>
    </w:rPr>
  </w:style>
  <w:style w:type="paragraph" w:customStyle="1" w:styleId="B7">
    <w:name w:val="B7"/>
    <w:basedOn w:val="B6"/>
    <w:link w:val="B7Char"/>
    <w:qFormat/>
    <w:rsid w:val="00066B37"/>
    <w:pPr>
      <w:ind w:left="2269"/>
    </w:pPr>
  </w:style>
  <w:style w:type="character" w:customStyle="1" w:styleId="B7Char">
    <w:name w:val="B7 Char"/>
    <w:link w:val="B7"/>
    <w:qFormat/>
    <w:rsid w:val="00066B37"/>
    <w:rPr>
      <w:lang w:val="en-GB" w:eastAsia="ja-JP"/>
    </w:rPr>
  </w:style>
  <w:style w:type="paragraph" w:customStyle="1" w:styleId="3GPPHeader">
    <w:name w:val="3GPP_Header"/>
    <w:basedOn w:val="Normal"/>
    <w:qFormat/>
    <w:rsid w:val="00066B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sid w:val="00066B37"/>
    <w:rPr>
      <w:rFonts w:ascii="Times New Roman" w:eastAsia="Times New Roman" w:hAnsi="Times New Roman"/>
      <w:lang w:eastAsia="en-US"/>
    </w:rPr>
  </w:style>
  <w:style w:type="paragraph" w:customStyle="1" w:styleId="B8">
    <w:name w:val="B8"/>
    <w:basedOn w:val="B7"/>
    <w:qFormat/>
    <w:rsid w:val="00066B37"/>
    <w:pPr>
      <w:ind w:left="2552"/>
    </w:pPr>
  </w:style>
  <w:style w:type="character" w:customStyle="1" w:styleId="CommentSubjectChar">
    <w:name w:val="Comment Subject Char"/>
    <w:link w:val="CommentSubject"/>
    <w:qFormat/>
    <w:rsid w:val="00066B37"/>
    <w:rPr>
      <w:b/>
      <w:bCs/>
      <w:lang w:val="en-GB" w:eastAsia="en-US"/>
    </w:rPr>
  </w:style>
  <w:style w:type="character" w:customStyle="1" w:styleId="BodyTextChar">
    <w:name w:val="Body Text Char"/>
    <w:link w:val="BodyText"/>
    <w:qFormat/>
    <w:rsid w:val="00066B37"/>
    <w:rPr>
      <w:rFonts w:ascii="Arial" w:hAnsi="Arial"/>
      <w:lang w:val="en-GB" w:eastAsia="zh-CN"/>
    </w:rPr>
  </w:style>
  <w:style w:type="character" w:customStyle="1" w:styleId="Doc-text2Char">
    <w:name w:val="Doc-text2 Char"/>
    <w:link w:val="Doc-text2"/>
    <w:qFormat/>
    <w:locked/>
    <w:rsid w:val="00066B37"/>
    <w:rPr>
      <w:rFonts w:ascii="Arial" w:eastAsia="MS Mincho" w:hAnsi="Arial" w:cs="Arial"/>
      <w:szCs w:val="24"/>
    </w:rPr>
  </w:style>
  <w:style w:type="paragraph" w:customStyle="1" w:styleId="Doc-text2">
    <w:name w:val="Doc-text2"/>
    <w:basedOn w:val="Normal"/>
    <w:link w:val="Doc-text2Char"/>
    <w:qFormat/>
    <w:rsid w:val="00066B37"/>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rsid w:val="00066B37"/>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rsid w:val="00066B37"/>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066B37"/>
    <w:pPr>
      <w:numPr>
        <w:numId w:val="2"/>
      </w:numPr>
      <w:tabs>
        <w:tab w:val="clear" w:pos="1304"/>
      </w:tabs>
      <w:ind w:left="1701" w:hanging="1701"/>
    </w:pPr>
  </w:style>
  <w:style w:type="character" w:customStyle="1" w:styleId="B1Zchn">
    <w:name w:val="B1 Zchn"/>
    <w:qFormat/>
    <w:rsid w:val="00066B37"/>
    <w:rPr>
      <w:lang w:eastAsia="en-US"/>
    </w:rPr>
  </w:style>
  <w:style w:type="paragraph" w:customStyle="1" w:styleId="text">
    <w:name w:val="text"/>
    <w:basedOn w:val="Normal"/>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502F90"/>
    <w:pPr>
      <w:numPr>
        <w:numId w:val="4"/>
      </w:numPr>
      <w:spacing w:after="0"/>
    </w:pPr>
    <w:rPr>
      <w:rFonts w:ascii="Times" w:eastAsia="Batang" w:hAnsi="Times"/>
      <w:sz w:val="22"/>
      <w:szCs w:val="24"/>
      <w:lang w:val="en-US"/>
    </w:rPr>
  </w:style>
  <w:style w:type="character" w:customStyle="1" w:styleId="RAN1bullet1Char">
    <w:name w:val="RAN1 bullet1 Char"/>
    <w:link w:val="RAN1bullet1"/>
    <w:rsid w:val="00502F90"/>
    <w:rPr>
      <w:rFonts w:ascii="Times" w:hAnsi="Times"/>
      <w:sz w:val="22"/>
      <w:szCs w:val="24"/>
      <w:lang w:val="en-US"/>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
    <w:name w:val="列出段落2"/>
    <w:basedOn w:val="Normal"/>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rsid w:val="001F727D"/>
    <w:pPr>
      <w:spacing w:after="0" w:line="240" w:lineRule="auto"/>
    </w:pPr>
    <w:rPr>
      <w:rFonts w:ascii="Times New Roman" w:eastAsia="Times New Roman" w:hAnsi="Times New Roman"/>
      <w:lang w:eastAsia="en-US"/>
    </w:rPr>
  </w:style>
  <w:style w:type="paragraph" w:styleId="ListParagraph">
    <w:name w:val="List Paragraph"/>
    <w:basedOn w:val="Normal"/>
    <w:uiPriority w:val="99"/>
    <w:qFormat/>
    <w:rsid w:val="00F52B09"/>
    <w:pPr>
      <w:ind w:left="720"/>
      <w:contextualSpacing/>
    </w:pPr>
  </w:style>
</w:styles>
</file>

<file path=word/webSettings.xml><?xml version="1.0" encoding="utf-8"?>
<w:webSettings xmlns:r="http://schemas.openxmlformats.org/officeDocument/2006/relationships" xmlns:w="http://schemas.openxmlformats.org/wordprocessingml/2006/main">
  <w:divs>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744762562">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662541669">
      <w:bodyDiv w:val="1"/>
      <w:marLeft w:val="0"/>
      <w:marRight w:val="0"/>
      <w:marTop w:val="0"/>
      <w:marBottom w:val="0"/>
      <w:divBdr>
        <w:top w:val="none" w:sz="0" w:space="0" w:color="auto"/>
        <w:left w:val="none" w:sz="0" w:space="0" w:color="auto"/>
        <w:bottom w:val="none" w:sz="0" w:space="0" w:color="auto"/>
        <w:right w:val="none" w:sz="0" w:space="0" w:color="auto"/>
      </w:divBdr>
    </w:div>
    <w:div w:id="1893809427">
      <w:bodyDiv w:val="1"/>
      <w:marLeft w:val="0"/>
      <w:marRight w:val="0"/>
      <w:marTop w:val="0"/>
      <w:marBottom w:val="0"/>
      <w:divBdr>
        <w:top w:val="none" w:sz="0" w:space="0" w:color="auto"/>
        <w:left w:val="none" w:sz="0" w:space="0" w:color="auto"/>
        <w:bottom w:val="none" w:sz="0" w:space="0" w:color="auto"/>
        <w:right w:val="none" w:sz="0" w:space="0" w:color="auto"/>
      </w:divBdr>
    </w:div>
    <w:div w:id="190390469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 w:id="2020618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12BDDB-D858-4CEE-975F-FFFE1372F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MCC</cp:lastModifiedBy>
  <cp:revision>6</cp:revision>
  <cp:lastPrinted>2017-05-08T11:55:00Z</cp:lastPrinted>
  <dcterms:created xsi:type="dcterms:W3CDTF">2018-02-27T15:26:00Z</dcterms:created>
  <dcterms:modified xsi:type="dcterms:W3CDTF">2018-02-28T04:45:00Z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713497d9-adda-4b97-856d-aa4e25939f0a</vt:lpwstr>
  </property>
  <property fmtid="{D5CDD505-2E9C-101B-9397-08002B2CF9AE}" pid="5" name="CTP_TimeStamp">
    <vt:lpwstr>2018-02-27 15:30:48Z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(2)7Uq4XAL3ex1z1noCFMpcFhpdEhpFdvV4K9onr98YVPI95dGP7A8MyBYyvxv3T2n3a6otvrgj
E0ZpaGoVWHhhTAczkgYI1KJcUrcbyVoJSZBGve80PsW1ePF8sNs7C32MFjGHxQHEJGB2/U7l
OxV/MsRRzJUSxTtFvDZc19FlkhmrFzhf6LVr9Ni3XmZf7z6dZktDZHTJ2eePoo3cPkyUbjkb
HdhIIVPPpIZR0a6D/u</vt:lpwstr>
  </property>
  <property fmtid="{D5CDD505-2E9C-101B-9397-08002B2CF9AE}" pid="10" name="_2015_ms_pID_7253431">
    <vt:lpwstr>xICdzx2jzoSP8ZHU5CyeSTzRCUM9636TKYM686kFhHjqKx4AR2gL2y
SMNFgvbBKEdRSl0YLiMfXRprnOBDnwD92kgBwIaV4eGW4xDOAl3TAAfnjnTGHVHvimgr4Npb
UyWkFLKiRQSCcvLrtDQpmaQRM3YeByUC+NsL8AWS+kuddFtFzWeVW8F8V3DGPhj3MMT9tYAk
G2ykVA0o0phbuLtI</vt:lpwstr>
  </property>
  <property fmtid="{D5CDD505-2E9C-101B-9397-08002B2CF9AE}" pid="11" name="CTPClassification">
    <vt:lpwstr>CTP_NT</vt:lpwstr>
  </property>
</Properties>
</file>