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7777777" w:rsidR="00E8629F" w:rsidRDefault="00E8629F">
      <w:pPr>
        <w:pStyle w:val="ZA"/>
        <w:framePr w:wrap="notBeside"/>
      </w:pPr>
      <w:bookmarkStart w:id="0" w:name="page1"/>
      <w:bookmarkStart w:id="1" w:name="_GoBack"/>
      <w:bookmarkEnd w:id="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D44CFF">
        <w:rPr>
          <w:rFonts w:eastAsia="Malgun Gothic" w:hint="eastAsia"/>
          <w:lang w:eastAsia="ko-KR"/>
        </w:rPr>
        <w:t>0</w:t>
      </w:r>
      <w:r w:rsidRPr="00995000">
        <w:t>.</w:t>
      </w:r>
      <w:r w:rsidR="001279D2">
        <w:t>1</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91283E">
        <w:rPr>
          <w:sz w:val="32"/>
        </w:rPr>
        <w:t>02</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77777777" w:rsidR="00E8629F" w:rsidRDefault="00F76435" w:rsidP="00E522FC">
      <w:pPr>
        <w:pStyle w:val="ZT"/>
        <w:framePr w:wrap="notBeside"/>
      </w:pPr>
      <w:r w:rsidRPr="008D44DB">
        <w:t xml:space="preserve">LTE Advanced </w:t>
      </w:r>
      <w:proofErr w:type="spellStart"/>
      <w:r w:rsidR="00D44CFF" w:rsidRPr="00883E7C">
        <w:rPr>
          <w:rFonts w:eastAsia="Malgun Gothic" w:hint="eastAsia"/>
          <w:lang w:eastAsia="ko-KR"/>
        </w:rPr>
        <w:t>xDL</w:t>
      </w:r>
      <w:proofErr w:type="spellEnd"/>
      <w:r w:rsidR="00D44CFF" w:rsidRPr="00883E7C">
        <w:rPr>
          <w:rFonts w:eastAsia="Malgun Gothic" w:hint="eastAsia"/>
          <w:lang w:eastAsia="ko-KR"/>
        </w:rPr>
        <w:t>/</w:t>
      </w:r>
      <w:r w:rsidR="008049F4">
        <w:rPr>
          <w:rFonts w:eastAsia="Malgun Gothic"/>
          <w:lang w:eastAsia="ko-KR"/>
        </w:rPr>
        <w:t>1</w:t>
      </w:r>
      <w:r w:rsidR="00D44CFF">
        <w:rPr>
          <w:rFonts w:eastAsia="Malgun Gothic" w:hint="eastAsia"/>
          <w:lang w:eastAsia="ko-KR"/>
        </w:rPr>
        <w:t xml:space="preserve">UL </w:t>
      </w:r>
      <w:r w:rsidRPr="008D44DB">
        <w:t>Carrier Aggregation</w:t>
      </w:r>
      <w:r w:rsidR="00D44CFF" w:rsidRPr="00883E7C">
        <w:rPr>
          <w:rFonts w:eastAsia="Malgun Gothic" w:hint="eastAsia"/>
          <w:lang w:eastAsia="ko-KR"/>
        </w:rPr>
        <w:t xml:space="preserve"> with x</w:t>
      </w:r>
      <w:r w:rsidR="008049F4">
        <w:rPr>
          <w:rFonts w:eastAsia="Malgun Gothic"/>
          <w:lang w:eastAsia="ko-KR"/>
        </w:rPr>
        <w:t>&gt;</w:t>
      </w:r>
      <w:r w:rsidR="00D44CFF" w:rsidRPr="00883E7C">
        <w:rPr>
          <w:rFonts w:eastAsia="Malgun Gothic" w:hint="eastAsia"/>
          <w:lang w:eastAsia="ko-KR"/>
        </w:rPr>
        <w:t>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3D195DF2" w14:textId="77777777" w:rsidR="00E8629F" w:rsidRDefault="00E8629F">
      <w:bookmarkStart w:id="2"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6531A4">
      <w:pPr>
        <w:pStyle w:val="FP"/>
        <w:framePr w:wrap="notBeside" w:hAnchor="margin" w:yAlign="center"/>
        <w:ind w:left="2835" w:right="2835"/>
        <w:jc w:val="center"/>
        <w:rPr>
          <w:rFonts w:ascii="Arial" w:hAnsi="Arial"/>
          <w:sz w:val="18"/>
          <w:lang w:val="fr-FR"/>
        </w:rPr>
      </w:pPr>
      <w:hyperlink r:id="rId17"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3" w:name="copyrightaddon"/>
      <w:bookmarkEnd w:id="3"/>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2"/>
    <w:p w14:paraId="33AC5F2A" w14:textId="77777777" w:rsidR="00E8629F" w:rsidRDefault="00E8629F">
      <w:pPr>
        <w:pStyle w:val="TT"/>
      </w:pPr>
      <w:r>
        <w:br w:type="page"/>
      </w:r>
      <w:r>
        <w:lastRenderedPageBreak/>
        <w:t>Contents</w:t>
      </w:r>
    </w:p>
    <w:p w14:paraId="76CBAB17" w14:textId="77777777" w:rsidR="0014514E" w:rsidRDefault="00E8629F">
      <w:pPr>
        <w:pStyle w:val="TOC1"/>
        <w:rPr>
          <w:rFonts w:asciiTheme="minorHAnsi" w:eastAsiaTheme="minorEastAsia" w:hAnsiTheme="minorHAnsi" w:cstheme="minorBidi"/>
          <w:kern w:val="2"/>
          <w:sz w:val="21"/>
          <w:szCs w:val="22"/>
          <w:lang w:val="en-US" w:eastAsia="ja-JP"/>
        </w:rPr>
      </w:pPr>
      <w:r>
        <w:fldChar w:fldCharType="begin"/>
      </w:r>
      <w:r>
        <w:instrText xml:space="preserve"> TOC \o "1-9" </w:instrText>
      </w:r>
      <w:r>
        <w:fldChar w:fldCharType="separate"/>
      </w:r>
      <w:r w:rsidR="0014514E">
        <w:t>Foreword</w:t>
      </w:r>
      <w:r w:rsidR="0014514E">
        <w:tab/>
      </w:r>
      <w:r w:rsidR="0014514E">
        <w:fldChar w:fldCharType="begin"/>
      </w:r>
      <w:r w:rsidR="0014514E">
        <w:instrText xml:space="preserve"> PAGEREF _Toc506822527 \h </w:instrText>
      </w:r>
      <w:r w:rsidR="0014514E">
        <w:fldChar w:fldCharType="separate"/>
      </w:r>
      <w:r w:rsidR="0014514E">
        <w:t>4</w:t>
      </w:r>
      <w:r w:rsidR="0014514E">
        <w:fldChar w:fldCharType="end"/>
      </w:r>
    </w:p>
    <w:p w14:paraId="7E6F9394" w14:textId="77777777" w:rsidR="0014514E" w:rsidRDefault="0014514E">
      <w:pPr>
        <w:pStyle w:val="TOC1"/>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fldChar w:fldCharType="begin"/>
      </w:r>
      <w:r>
        <w:instrText xml:space="preserve"> PAGEREF _Toc506822528 \h </w:instrText>
      </w:r>
      <w:r>
        <w:fldChar w:fldCharType="separate"/>
      </w:r>
      <w:r>
        <w:t>5</w:t>
      </w:r>
      <w:r>
        <w:fldChar w:fldCharType="end"/>
      </w:r>
    </w:p>
    <w:p w14:paraId="197D8948" w14:textId="77777777" w:rsidR="0014514E" w:rsidRDefault="0014514E">
      <w:pPr>
        <w:pStyle w:val="TOC1"/>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fldChar w:fldCharType="begin"/>
      </w:r>
      <w:r>
        <w:instrText xml:space="preserve"> PAGEREF _Toc506822529 \h </w:instrText>
      </w:r>
      <w:r>
        <w:fldChar w:fldCharType="separate"/>
      </w:r>
      <w:r>
        <w:t>5</w:t>
      </w:r>
      <w:r>
        <w:fldChar w:fldCharType="end"/>
      </w:r>
    </w:p>
    <w:p w14:paraId="00085405" w14:textId="77777777" w:rsidR="0014514E" w:rsidRDefault="0014514E">
      <w:pPr>
        <w:pStyle w:val="TOC1"/>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fldChar w:fldCharType="begin"/>
      </w:r>
      <w:r>
        <w:instrText xml:space="preserve"> PAGEREF _Toc506822530 \h </w:instrText>
      </w:r>
      <w:r>
        <w:fldChar w:fldCharType="separate"/>
      </w:r>
      <w:r>
        <w:t>5</w:t>
      </w:r>
      <w:r>
        <w:fldChar w:fldCharType="end"/>
      </w:r>
    </w:p>
    <w:p w14:paraId="5A8BF485" w14:textId="77777777" w:rsidR="0014514E" w:rsidRDefault="0014514E">
      <w:pPr>
        <w:pStyle w:val="TOC2"/>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fldChar w:fldCharType="begin"/>
      </w:r>
      <w:r>
        <w:instrText xml:space="preserve"> PAGEREF _Toc506822531 \h </w:instrText>
      </w:r>
      <w:r>
        <w:fldChar w:fldCharType="separate"/>
      </w:r>
      <w:r>
        <w:t>5</w:t>
      </w:r>
      <w:r>
        <w:fldChar w:fldCharType="end"/>
      </w:r>
    </w:p>
    <w:p w14:paraId="46306EB4" w14:textId="77777777" w:rsidR="0014514E" w:rsidRDefault="0014514E">
      <w:pPr>
        <w:pStyle w:val="TOC2"/>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fldChar w:fldCharType="begin"/>
      </w:r>
      <w:r>
        <w:instrText xml:space="preserve"> PAGEREF _Toc506822532 \h </w:instrText>
      </w:r>
      <w:r>
        <w:fldChar w:fldCharType="separate"/>
      </w:r>
      <w:r>
        <w:t>6</w:t>
      </w:r>
      <w:r>
        <w:fldChar w:fldCharType="end"/>
      </w:r>
    </w:p>
    <w:p w14:paraId="4B13D571" w14:textId="77777777" w:rsidR="0014514E" w:rsidRDefault="0014514E">
      <w:pPr>
        <w:pStyle w:val="TOC2"/>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fldChar w:fldCharType="begin"/>
      </w:r>
      <w:r>
        <w:instrText xml:space="preserve"> PAGEREF _Toc506822533 \h </w:instrText>
      </w:r>
      <w:r>
        <w:fldChar w:fldCharType="separate"/>
      </w:r>
      <w:r>
        <w:t>6</w:t>
      </w:r>
      <w:r>
        <w:fldChar w:fldCharType="end"/>
      </w:r>
    </w:p>
    <w:p w14:paraId="52F03906" w14:textId="77777777" w:rsidR="0014514E" w:rsidRDefault="0014514E">
      <w:pPr>
        <w:pStyle w:val="TOC1"/>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rsidRPr="005F3168">
        <w:rPr>
          <w:lang w:val="en-US"/>
        </w:rPr>
        <w:t>Background</w:t>
      </w:r>
      <w:r>
        <w:tab/>
      </w:r>
      <w:r>
        <w:fldChar w:fldCharType="begin"/>
      </w:r>
      <w:r>
        <w:instrText xml:space="preserve"> PAGEREF _Toc506822534 \h </w:instrText>
      </w:r>
      <w:r>
        <w:fldChar w:fldCharType="separate"/>
      </w:r>
      <w:r>
        <w:t>6</w:t>
      </w:r>
      <w:r>
        <w:fldChar w:fldCharType="end"/>
      </w:r>
    </w:p>
    <w:p w14:paraId="64C88760" w14:textId="77777777" w:rsidR="0014514E" w:rsidRDefault="0014514E">
      <w:pPr>
        <w:pStyle w:val="TOC1"/>
        <w:rPr>
          <w:rFonts w:asciiTheme="minorHAnsi" w:eastAsiaTheme="minorEastAsia" w:hAnsiTheme="minorHAnsi" w:cstheme="minorBidi"/>
          <w:kern w:val="2"/>
          <w:sz w:val="21"/>
          <w:szCs w:val="22"/>
          <w:lang w:val="en-US" w:eastAsia="ja-JP"/>
        </w:rPr>
      </w:pPr>
      <w:r w:rsidRPr="005F3168">
        <w:rPr>
          <w:lang w:val="en-US"/>
        </w:rPr>
        <w:t>5</w:t>
      </w:r>
      <w:r>
        <w:rPr>
          <w:rFonts w:asciiTheme="minorHAnsi" w:eastAsiaTheme="minorEastAsia" w:hAnsiTheme="minorHAnsi" w:cstheme="minorBidi"/>
          <w:kern w:val="2"/>
          <w:sz w:val="21"/>
          <w:szCs w:val="22"/>
          <w:lang w:val="en-US" w:eastAsia="ja-JP"/>
        </w:rPr>
        <w:tab/>
      </w:r>
      <w:r w:rsidRPr="005F3168">
        <w:rPr>
          <w:rFonts w:eastAsia="Malgun Gothic"/>
          <w:lang w:val="en-US" w:eastAsia="ko-KR"/>
        </w:rPr>
        <w:t xml:space="preserve">xDLs/1UL </w:t>
      </w:r>
      <w:r w:rsidRPr="005F3168">
        <w:rPr>
          <w:lang w:val="en-US"/>
        </w:rPr>
        <w:t xml:space="preserve">Carrier Aggregation: </w:t>
      </w:r>
      <w:r w:rsidRPr="005F3168">
        <w:rPr>
          <w:rFonts w:eastAsia="Malgun Gothic"/>
          <w:lang w:val="en-US" w:eastAsia="ko-KR"/>
        </w:rPr>
        <w:t>G</w:t>
      </w:r>
      <w:r w:rsidRPr="005F3168">
        <w:rPr>
          <w:lang w:val="en-US"/>
        </w:rPr>
        <w:t>eneral part</w:t>
      </w:r>
      <w:r>
        <w:tab/>
      </w:r>
      <w:r>
        <w:fldChar w:fldCharType="begin"/>
      </w:r>
      <w:r>
        <w:instrText xml:space="preserve"> PAGEREF _Toc506822535 \h </w:instrText>
      </w:r>
      <w:r>
        <w:fldChar w:fldCharType="separate"/>
      </w:r>
      <w:r>
        <w:t>6</w:t>
      </w:r>
      <w:r>
        <w:fldChar w:fldCharType="end"/>
      </w:r>
    </w:p>
    <w:p w14:paraId="7BFE52CD" w14:textId="77777777" w:rsidR="0014514E" w:rsidRDefault="0014514E">
      <w:pPr>
        <w:pStyle w:val="TOC2"/>
        <w:rPr>
          <w:rFonts w:asciiTheme="minorHAnsi" w:eastAsiaTheme="minorEastAsia" w:hAnsiTheme="minorHAnsi" w:cstheme="minorBidi"/>
          <w:kern w:val="2"/>
          <w:sz w:val="21"/>
          <w:szCs w:val="22"/>
          <w:lang w:val="en-US" w:eastAsia="ja-JP"/>
        </w:rPr>
      </w:pPr>
      <w:r w:rsidRPr="005F3168">
        <w:rPr>
          <w:lang w:val="en-US"/>
        </w:rPr>
        <w:t>5.1</w:t>
      </w:r>
      <w:r>
        <w:rPr>
          <w:rFonts w:asciiTheme="minorHAnsi" w:eastAsiaTheme="minorEastAsia" w:hAnsiTheme="minorHAnsi" w:cstheme="minorBidi"/>
          <w:kern w:val="2"/>
          <w:sz w:val="21"/>
          <w:szCs w:val="22"/>
          <w:lang w:val="en-US" w:eastAsia="ja-JP"/>
        </w:rPr>
        <w:tab/>
      </w:r>
      <w:r w:rsidRPr="005F3168">
        <w:rPr>
          <w:lang w:val="en-US"/>
        </w:rPr>
        <w:t>UE RF specific</w:t>
      </w:r>
      <w:r>
        <w:tab/>
      </w:r>
      <w:r>
        <w:fldChar w:fldCharType="begin"/>
      </w:r>
      <w:r>
        <w:instrText xml:space="preserve"> PAGEREF _Toc506822536 \h </w:instrText>
      </w:r>
      <w:r>
        <w:fldChar w:fldCharType="separate"/>
      </w:r>
      <w:r>
        <w:t>6</w:t>
      </w:r>
      <w:r>
        <w:fldChar w:fldCharType="end"/>
      </w:r>
    </w:p>
    <w:p w14:paraId="66BB7603" w14:textId="77777777" w:rsidR="0014514E" w:rsidRDefault="0014514E">
      <w:pPr>
        <w:pStyle w:val="TOC2"/>
        <w:rPr>
          <w:rFonts w:asciiTheme="minorHAnsi" w:eastAsiaTheme="minorEastAsia" w:hAnsiTheme="minorHAnsi" w:cstheme="minorBidi"/>
          <w:kern w:val="2"/>
          <w:sz w:val="21"/>
          <w:szCs w:val="22"/>
          <w:lang w:val="en-US" w:eastAsia="ja-JP"/>
        </w:rPr>
      </w:pPr>
      <w:r w:rsidRPr="005F3168">
        <w:rPr>
          <w:lang w:val="en-US"/>
        </w:rPr>
        <w:t>5.</w:t>
      </w:r>
      <w:r w:rsidRPr="005F3168">
        <w:rPr>
          <w:rFonts w:eastAsia="Malgun Gothic"/>
          <w:lang w:val="en-US" w:eastAsia="ko-KR"/>
        </w:rPr>
        <w:t>2</w:t>
      </w:r>
      <w:r>
        <w:rPr>
          <w:rFonts w:asciiTheme="minorHAnsi" w:eastAsiaTheme="minorEastAsia" w:hAnsiTheme="minorHAnsi" w:cstheme="minorBidi"/>
          <w:kern w:val="2"/>
          <w:sz w:val="21"/>
          <w:szCs w:val="22"/>
          <w:lang w:val="en-US" w:eastAsia="ja-JP"/>
        </w:rPr>
        <w:tab/>
      </w:r>
      <w:r w:rsidRPr="005F3168">
        <w:rPr>
          <w:rFonts w:eastAsia="Malgun Gothic"/>
          <w:lang w:val="en-US" w:eastAsia="ko-KR"/>
        </w:rPr>
        <w:t>RRM specific</w:t>
      </w:r>
      <w:r>
        <w:tab/>
      </w:r>
      <w:r>
        <w:fldChar w:fldCharType="begin"/>
      </w:r>
      <w:r>
        <w:instrText xml:space="preserve"> PAGEREF _Toc506822537 \h </w:instrText>
      </w:r>
      <w:r>
        <w:fldChar w:fldCharType="separate"/>
      </w:r>
      <w:r>
        <w:t>6</w:t>
      </w:r>
      <w:r>
        <w:fldChar w:fldCharType="end"/>
      </w:r>
    </w:p>
    <w:p w14:paraId="40AB2E87" w14:textId="77777777" w:rsidR="0014514E" w:rsidRDefault="0014514E">
      <w:pPr>
        <w:pStyle w:val="TOC1"/>
        <w:rPr>
          <w:rFonts w:asciiTheme="minorHAnsi" w:eastAsiaTheme="minorEastAsia" w:hAnsiTheme="minorHAnsi" w:cstheme="minorBidi"/>
          <w:kern w:val="2"/>
          <w:sz w:val="21"/>
          <w:szCs w:val="22"/>
          <w:lang w:val="en-US" w:eastAsia="ja-JP"/>
        </w:rPr>
      </w:pPr>
      <w:r w:rsidRPr="005F3168">
        <w:rPr>
          <w:lang w:val="en-US"/>
        </w:rPr>
        <w:t>6</w:t>
      </w:r>
      <w:r>
        <w:rPr>
          <w:rFonts w:asciiTheme="minorHAnsi" w:eastAsiaTheme="minorEastAsia" w:hAnsiTheme="minorHAnsi" w:cstheme="minorBidi"/>
          <w:kern w:val="2"/>
          <w:sz w:val="21"/>
          <w:szCs w:val="22"/>
          <w:lang w:val="en-US" w:eastAsia="ja-JP"/>
        </w:rPr>
        <w:tab/>
      </w:r>
      <w:r w:rsidRPr="005F3168">
        <w:rPr>
          <w:lang w:val="en-US"/>
        </w:rPr>
        <w:t>6</w:t>
      </w:r>
      <w:r w:rsidRPr="005F3168">
        <w:rPr>
          <w:rFonts w:eastAsia="Malgun Gothic"/>
          <w:lang w:val="en-US" w:eastAsia="ko-KR"/>
        </w:rPr>
        <w:t>DLs/1ULs Inter-</w:t>
      </w:r>
      <w:r>
        <w:t>Band Carrier Aggregation</w:t>
      </w:r>
      <w:r w:rsidRPr="005F3168">
        <w:rPr>
          <w:lang w:val="en-US"/>
        </w:rPr>
        <w:t>: Specific Band Combination Part</w:t>
      </w:r>
      <w:r>
        <w:tab/>
      </w:r>
      <w:r>
        <w:fldChar w:fldCharType="begin"/>
      </w:r>
      <w:r>
        <w:instrText xml:space="preserve"> PAGEREF _Toc506822538 \h </w:instrText>
      </w:r>
      <w:r>
        <w:fldChar w:fldCharType="separate"/>
      </w:r>
      <w:r>
        <w:t>6</w:t>
      </w:r>
      <w:r>
        <w:fldChar w:fldCharType="end"/>
      </w:r>
    </w:p>
    <w:p w14:paraId="0224B7EE" w14:textId="77777777" w:rsidR="0014514E" w:rsidRDefault="0014514E">
      <w:pPr>
        <w:pStyle w:val="TOC1"/>
        <w:rPr>
          <w:rFonts w:asciiTheme="minorHAnsi" w:eastAsiaTheme="minorEastAsia" w:hAnsiTheme="minorHAnsi" w:cstheme="minorBidi"/>
          <w:kern w:val="2"/>
          <w:sz w:val="21"/>
          <w:szCs w:val="22"/>
          <w:lang w:val="en-US" w:eastAsia="ja-JP"/>
        </w:rPr>
      </w:pPr>
      <w:r w:rsidRPr="005F3168">
        <w:rPr>
          <w:lang w:val="en-US"/>
        </w:rPr>
        <w:t>7</w:t>
      </w:r>
      <w:r>
        <w:rPr>
          <w:rFonts w:asciiTheme="minorHAnsi" w:eastAsiaTheme="minorEastAsia" w:hAnsiTheme="minorHAnsi" w:cstheme="minorBidi"/>
          <w:kern w:val="2"/>
          <w:sz w:val="21"/>
          <w:szCs w:val="22"/>
          <w:lang w:val="en-US" w:eastAsia="ja-JP"/>
        </w:rPr>
        <w:tab/>
      </w:r>
      <w:r w:rsidRPr="005F3168">
        <w:rPr>
          <w:lang w:val="en-US"/>
        </w:rPr>
        <w:t xml:space="preserve"> </w:t>
      </w:r>
      <w:r w:rsidRPr="005F3168">
        <w:rPr>
          <w:rFonts w:eastAsia="Malgun Gothic"/>
          <w:lang w:val="en-US" w:eastAsia="ko-KR"/>
        </w:rPr>
        <w:t>7DLs/</w:t>
      </w:r>
      <w:r w:rsidRPr="005F3168">
        <w:rPr>
          <w:lang w:val="en-US"/>
        </w:rPr>
        <w:t>2ULs Inter-Band Carrier Aggregation: Specific Band Combination Part</w:t>
      </w:r>
      <w:r>
        <w:tab/>
      </w:r>
      <w:r>
        <w:fldChar w:fldCharType="begin"/>
      </w:r>
      <w:r>
        <w:instrText xml:space="preserve"> PAGEREF _Toc506822539 \h </w:instrText>
      </w:r>
      <w:r>
        <w:fldChar w:fldCharType="separate"/>
      </w:r>
      <w:r>
        <w:t>7</w:t>
      </w:r>
      <w:r>
        <w:fldChar w:fldCharType="end"/>
      </w:r>
    </w:p>
    <w:p w14:paraId="55B0D27E" w14:textId="77777777" w:rsidR="0014514E" w:rsidRDefault="0014514E">
      <w:pPr>
        <w:pStyle w:val="TOC1"/>
        <w:rPr>
          <w:rFonts w:asciiTheme="minorHAnsi" w:eastAsiaTheme="minorEastAsia" w:hAnsiTheme="minorHAnsi" w:cstheme="minorBidi"/>
          <w:kern w:val="2"/>
          <w:sz w:val="21"/>
          <w:szCs w:val="22"/>
          <w:lang w:val="en-US" w:eastAsia="ja-JP"/>
        </w:rPr>
      </w:pPr>
      <w:r>
        <w:t xml:space="preserve">Annex A: </w:t>
      </w:r>
      <w:r w:rsidRPr="005F3168">
        <w:rPr>
          <w:rFonts w:cs="Arial"/>
        </w:rPr>
        <w:t>Change history</w:t>
      </w:r>
      <w:r>
        <w:tab/>
      </w:r>
      <w:r>
        <w:fldChar w:fldCharType="begin"/>
      </w:r>
      <w:r>
        <w:instrText xml:space="preserve"> PAGEREF _Toc506822540 \h </w:instrText>
      </w:r>
      <w:r>
        <w:fldChar w:fldCharType="separate"/>
      </w:r>
      <w:r>
        <w:t>7</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4" w:name="_Toc449843117"/>
      <w:bookmarkStart w:id="5" w:name="_Toc450621037"/>
      <w:bookmarkStart w:id="6" w:name="_Toc451844168"/>
      <w:bookmarkStart w:id="7" w:name="_Toc466346612"/>
      <w:bookmarkStart w:id="8" w:name="_Toc466352929"/>
      <w:bookmarkStart w:id="9" w:name="_Toc496418244"/>
      <w:bookmarkStart w:id="10" w:name="_Toc378152245"/>
      <w:bookmarkStart w:id="11" w:name="_Toc424910889"/>
      <w:bookmarkStart w:id="12" w:name="_Toc455144979"/>
      <w:bookmarkStart w:id="13" w:name="_Toc455145512"/>
      <w:bookmarkStart w:id="14" w:name="_Toc455145707"/>
      <w:bookmarkStart w:id="15" w:name="_Toc468803061"/>
      <w:bookmarkStart w:id="16" w:name="_Toc476750937"/>
      <w:bookmarkStart w:id="17" w:name="_Toc506822527"/>
      <w:bookmarkStart w:id="18" w:name="_Toc443809557"/>
      <w: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8"/>
    <w:p w14:paraId="34AB2E71" w14:textId="77777777" w:rsidR="00E8629F" w:rsidRDefault="00E8629F">
      <w:pPr>
        <w:pStyle w:val="Heading1"/>
      </w:pPr>
      <w:r>
        <w:br w:type="page"/>
      </w:r>
      <w:bookmarkStart w:id="19" w:name="_Toc374930449"/>
      <w:bookmarkStart w:id="20" w:name="_Toc436619240"/>
      <w:bookmarkStart w:id="21" w:name="_Toc451844170"/>
      <w:bookmarkStart w:id="22" w:name="_Toc466346614"/>
      <w:bookmarkStart w:id="23" w:name="_Toc466348847"/>
      <w:bookmarkStart w:id="24" w:name="_Toc466352954"/>
      <w:bookmarkStart w:id="25" w:name="_Toc472222521"/>
      <w:bookmarkStart w:id="26" w:name="_Toc378152246"/>
      <w:bookmarkStart w:id="27" w:name="_Toc424910890"/>
      <w:bookmarkStart w:id="28" w:name="_Toc455144980"/>
      <w:bookmarkStart w:id="29" w:name="_Toc455145513"/>
      <w:bookmarkStart w:id="30" w:name="_Toc455145708"/>
      <w:bookmarkStart w:id="31" w:name="_Toc468803062"/>
      <w:bookmarkStart w:id="32" w:name="_Toc476750938"/>
      <w:bookmarkStart w:id="33" w:name="_Toc506822528"/>
      <w:r>
        <w:lastRenderedPageBreak/>
        <w:t>1</w:t>
      </w:r>
      <w: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62184A9" w14:textId="77777777" w:rsidR="003615B3" w:rsidRDefault="003615B3" w:rsidP="003615B3">
      <w:pPr>
        <w:rPr>
          <w:lang w:val="en-US"/>
        </w:rPr>
      </w:pPr>
      <w:bookmarkStart w:id="34" w:name="_Toc374930450"/>
      <w:bookmarkStart w:id="35" w:name="_Toc436619241"/>
      <w:bookmarkStart w:id="36" w:name="_Toc451844171"/>
      <w:bookmarkStart w:id="37" w:name="_Toc466346615"/>
      <w:bookmarkStart w:id="38" w:name="_Toc466352932"/>
      <w:bookmarkStart w:id="39" w:name="_Toc496418247"/>
      <w:bookmarkStart w:id="40" w:name="_Toc345380207"/>
      <w:bookmarkStart w:id="41" w:name="_Toc345380386"/>
      <w:bookmarkStart w:id="42" w:name="_Toc345380471"/>
      <w:bookmarkStart w:id="43" w:name="_Toc345380556"/>
      <w:bookmarkStart w:id="44" w:name="_Toc345380641"/>
      <w:bookmarkStart w:id="45" w:name="_Toc345381581"/>
      <w:bookmarkStart w:id="46" w:name="_Toc345381745"/>
      <w:bookmarkStart w:id="47" w:name="_Toc345381882"/>
      <w:bookmarkStart w:id="48" w:name="_Toc345382327"/>
      <w:bookmarkStart w:id="49" w:name="_Toc345382412"/>
      <w:bookmarkStart w:id="50" w:name="_Toc345382518"/>
      <w:bookmarkStart w:id="51" w:name="_Toc345382679"/>
      <w:bookmarkStart w:id="52" w:name="_Toc345382764"/>
      <w:bookmarkStart w:id="53" w:name="_Toc345383038"/>
      <w:bookmarkStart w:id="54" w:name="_Toc345383210"/>
      <w:bookmarkStart w:id="55" w:name="_Toc345383881"/>
      <w:bookmarkStart w:id="56" w:name="_Toc345384166"/>
      <w:bookmarkStart w:id="57" w:name="_Toc345384747"/>
      <w:bookmarkStart w:id="58" w:name="_Toc345384951"/>
      <w:bookmarkStart w:id="59" w:name="_Toc345386032"/>
      <w:bookmarkStart w:id="60" w:name="_Toc345405368"/>
      <w:bookmarkStart w:id="61" w:name="_Toc345405529"/>
      <w:bookmarkStart w:id="62" w:name="_Toc345405614"/>
      <w:bookmarkStart w:id="63" w:name="_Toc345405699"/>
      <w:bookmarkStart w:id="64" w:name="_Toc345405784"/>
      <w:bookmarkStart w:id="65" w:name="_Toc345406134"/>
      <w:bookmarkStart w:id="66" w:name="_Toc345406482"/>
      <w:bookmarkStart w:id="67" w:name="_Toc345406567"/>
      <w:bookmarkStart w:id="68" w:name="_Toc345406652"/>
      <w:bookmarkStart w:id="69" w:name="_Toc345406737"/>
      <w:bookmarkStart w:id="70" w:name="_Toc345407059"/>
      <w:bookmarkStart w:id="71" w:name="_Toc345409493"/>
      <w:bookmarkStart w:id="72" w:name="_Toc345409603"/>
      <w:bookmarkStart w:id="73" w:name="_Toc345409688"/>
      <w:bookmarkStart w:id="74" w:name="_Toc345410484"/>
      <w:bookmarkStart w:id="75" w:name="_Toc345410569"/>
      <w:bookmarkStart w:id="76" w:name="_Toc345735801"/>
      <w:bookmarkStart w:id="77" w:name="_Toc345736120"/>
      <w:bookmarkStart w:id="78" w:name="_Toc345736205"/>
      <w:bookmarkStart w:id="79" w:name="_Toc351282503"/>
      <w:bookmarkStart w:id="80" w:name="_Toc374930453"/>
      <w:bookmarkStart w:id="81" w:name="_Toc436619244"/>
      <w:bookmarkStart w:id="82" w:name="_Toc451844174"/>
      <w:bookmarkStart w:id="83" w:name="_Toc466346616"/>
      <w:bookmarkStart w:id="84" w:name="_Toc466348849"/>
      <w:bookmarkStart w:id="85" w:name="_Toc466352956"/>
      <w:bookmarkStart w:id="86"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6EEB188A" w14:textId="77777777" w:rsidR="004D3F8B" w:rsidRPr="004D3F8B" w:rsidRDefault="004D3F8B" w:rsidP="00713AD8">
      <w:pPr>
        <w:jc w:val="center"/>
        <w:rPr>
          <w:rFonts w:eastAsia="Malgun Gothic"/>
          <w:b/>
          <w:bCs/>
          <w:lang w:eastAsia="ko-KR"/>
        </w:rPr>
      </w:pPr>
      <w:r w:rsidRPr="004D3F8B">
        <w:rPr>
          <w:rFonts w:eastAsia="Malgun Gothic"/>
          <w:b/>
          <w:bCs/>
          <w:lang w:eastAsia="ko-KR"/>
        </w:rPr>
        <w:t xml:space="preserve">Table </w:t>
      </w:r>
      <w:r>
        <w:rPr>
          <w:rFonts w:eastAsia="Malgun Gothic"/>
          <w:b/>
          <w:bCs/>
          <w:lang w:eastAsia="ko-KR"/>
        </w:rPr>
        <w:t>1-1</w:t>
      </w:r>
      <w:r w:rsidRPr="004D3F8B">
        <w:rPr>
          <w:rFonts w:eastAsia="Malgun Gothic"/>
          <w:b/>
          <w:bCs/>
          <w:lang w:eastAsia="ko-KR"/>
        </w:rPr>
        <w:t xml:space="preserve"> Bandwidth combinations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1047"/>
        <w:gridCol w:w="815"/>
        <w:gridCol w:w="698"/>
        <w:gridCol w:w="699"/>
        <w:gridCol w:w="698"/>
        <w:gridCol w:w="699"/>
        <w:gridCol w:w="698"/>
        <w:gridCol w:w="591"/>
        <w:gridCol w:w="1172"/>
        <w:gridCol w:w="1168"/>
      </w:tblGrid>
      <w:tr w:rsidR="004D3F8B" w:rsidRPr="004D3F8B" w14:paraId="03D6F5D2" w14:textId="77777777" w:rsidTr="001B49CA">
        <w:trPr>
          <w:trHeight w:val="413"/>
          <w:jc w:val="center"/>
        </w:trPr>
        <w:tc>
          <w:tcPr>
            <w:tcW w:w="9355" w:type="dxa"/>
            <w:gridSpan w:val="11"/>
            <w:vMerge w:val="restart"/>
            <w:shd w:val="clear" w:color="auto" w:fill="auto"/>
            <w:vAlign w:val="center"/>
            <w:hideMark/>
          </w:tcPr>
          <w:p w14:paraId="4C195B78" w14:textId="77777777" w:rsidR="004D3F8B" w:rsidRPr="004D3F8B" w:rsidRDefault="004D3F8B" w:rsidP="00713AD8">
            <w:pPr>
              <w:jc w:val="center"/>
              <w:rPr>
                <w:rFonts w:eastAsia="Malgun Gothic"/>
                <w:b/>
                <w:bCs/>
                <w:lang w:val="en-US" w:eastAsia="ko-KR"/>
              </w:rPr>
            </w:pPr>
            <w:r w:rsidRPr="004D3F8B">
              <w:rPr>
                <w:rFonts w:eastAsia="Malgun Gothic"/>
                <w:b/>
                <w:bCs/>
                <w:lang w:val="en-US" w:eastAsia="ko-KR"/>
              </w:rPr>
              <w:t>E-UTRA CA configuration / Bandwidth combination set</w:t>
            </w:r>
          </w:p>
        </w:tc>
      </w:tr>
      <w:tr w:rsidR="004D3F8B" w:rsidRPr="004D3F8B" w14:paraId="09D4D1AA" w14:textId="77777777" w:rsidTr="001B49CA">
        <w:trPr>
          <w:trHeight w:val="413"/>
          <w:jc w:val="center"/>
        </w:trPr>
        <w:tc>
          <w:tcPr>
            <w:tcW w:w="9355" w:type="dxa"/>
            <w:gridSpan w:val="11"/>
            <w:vMerge/>
            <w:vAlign w:val="center"/>
            <w:hideMark/>
          </w:tcPr>
          <w:p w14:paraId="68A129FE" w14:textId="77777777" w:rsidR="004D3F8B" w:rsidRPr="004D3F8B" w:rsidRDefault="004D3F8B" w:rsidP="004D3F8B">
            <w:pPr>
              <w:rPr>
                <w:rFonts w:eastAsia="Malgun Gothic"/>
                <w:b/>
                <w:bCs/>
                <w:lang w:val="en-US" w:eastAsia="ko-KR"/>
              </w:rPr>
            </w:pPr>
          </w:p>
        </w:tc>
      </w:tr>
      <w:tr w:rsidR="004D3F8B" w:rsidRPr="004D3F8B" w14:paraId="5844D632" w14:textId="77777777" w:rsidTr="001B49CA">
        <w:trPr>
          <w:trHeight w:val="1544"/>
          <w:jc w:val="center"/>
        </w:trPr>
        <w:tc>
          <w:tcPr>
            <w:tcW w:w="1070" w:type="dxa"/>
            <w:vMerge w:val="restart"/>
            <w:shd w:val="clear" w:color="auto" w:fill="auto"/>
            <w:vAlign w:val="center"/>
            <w:hideMark/>
          </w:tcPr>
          <w:p w14:paraId="447C18C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CA Configuration</w:t>
            </w:r>
          </w:p>
        </w:tc>
        <w:tc>
          <w:tcPr>
            <w:tcW w:w="1047" w:type="dxa"/>
            <w:vMerge w:val="restart"/>
            <w:shd w:val="clear" w:color="auto" w:fill="auto"/>
            <w:vAlign w:val="center"/>
            <w:hideMark/>
          </w:tcPr>
          <w:p w14:paraId="67D0A3EC" w14:textId="77777777" w:rsidR="004D3F8B" w:rsidRPr="004D3F8B" w:rsidRDefault="004D3F8B" w:rsidP="004D3F8B">
            <w:pPr>
              <w:rPr>
                <w:rFonts w:eastAsia="Malgun Gothic"/>
                <w:b/>
                <w:bCs/>
                <w:lang w:val="en-US" w:eastAsia="ko-KR"/>
              </w:rPr>
            </w:pPr>
            <w:r w:rsidRPr="004D3F8B">
              <w:rPr>
                <w:rFonts w:eastAsia="Malgun Gothic"/>
                <w:b/>
                <w:bCs/>
                <w:lang w:val="en-US" w:eastAsia="ko-KR"/>
              </w:rPr>
              <w:t>Uplink CA configurations (NOTE 4)</w:t>
            </w:r>
          </w:p>
        </w:tc>
        <w:tc>
          <w:tcPr>
            <w:tcW w:w="815" w:type="dxa"/>
            <w:vMerge w:val="restart"/>
            <w:shd w:val="clear" w:color="auto" w:fill="auto"/>
            <w:vAlign w:val="center"/>
            <w:hideMark/>
          </w:tcPr>
          <w:p w14:paraId="4A2D960F" w14:textId="77777777" w:rsidR="004D3F8B" w:rsidRPr="004D3F8B" w:rsidRDefault="004D3F8B" w:rsidP="004D3F8B">
            <w:pPr>
              <w:rPr>
                <w:rFonts w:eastAsia="Malgun Gothic"/>
                <w:b/>
                <w:bCs/>
                <w:lang w:val="en-US" w:eastAsia="ko-KR"/>
              </w:rPr>
            </w:pPr>
            <w:r w:rsidRPr="004D3F8B">
              <w:rPr>
                <w:rFonts w:eastAsia="Malgun Gothic"/>
                <w:b/>
                <w:bCs/>
                <w:lang w:val="en-US" w:eastAsia="ko-KR"/>
              </w:rPr>
              <w:t>E-UTRA Bands</w:t>
            </w:r>
          </w:p>
        </w:tc>
        <w:tc>
          <w:tcPr>
            <w:tcW w:w="698" w:type="dxa"/>
            <w:shd w:val="clear" w:color="auto" w:fill="auto"/>
            <w:vAlign w:val="center"/>
            <w:hideMark/>
          </w:tcPr>
          <w:p w14:paraId="51E2AAEB" w14:textId="77777777" w:rsidR="004D3F8B" w:rsidRPr="004D3F8B" w:rsidRDefault="004D3F8B" w:rsidP="004D3F8B">
            <w:pPr>
              <w:rPr>
                <w:rFonts w:eastAsia="Malgun Gothic"/>
                <w:b/>
                <w:bCs/>
                <w:lang w:val="en-US" w:eastAsia="ko-KR"/>
              </w:rPr>
            </w:pPr>
            <w:r w:rsidRPr="004D3F8B">
              <w:rPr>
                <w:rFonts w:eastAsia="Malgun Gothic"/>
                <w:b/>
                <w:bCs/>
                <w:lang w:val="en-US" w:eastAsia="ko-KR"/>
              </w:rPr>
              <w:t>1.4</w:t>
            </w:r>
          </w:p>
        </w:tc>
        <w:tc>
          <w:tcPr>
            <w:tcW w:w="699" w:type="dxa"/>
            <w:shd w:val="clear" w:color="auto" w:fill="auto"/>
            <w:vAlign w:val="center"/>
            <w:hideMark/>
          </w:tcPr>
          <w:p w14:paraId="7FC3E1AB" w14:textId="77777777" w:rsidR="004D3F8B" w:rsidRPr="004D3F8B" w:rsidRDefault="004D3F8B" w:rsidP="004D3F8B">
            <w:pPr>
              <w:rPr>
                <w:rFonts w:eastAsia="Malgun Gothic"/>
                <w:b/>
                <w:bCs/>
                <w:lang w:val="en-US" w:eastAsia="ko-KR"/>
              </w:rPr>
            </w:pPr>
            <w:r w:rsidRPr="004D3F8B">
              <w:rPr>
                <w:rFonts w:eastAsia="Malgun Gothic"/>
                <w:b/>
                <w:bCs/>
                <w:lang w:val="en-US" w:eastAsia="ko-KR"/>
              </w:rPr>
              <w:t>3</w:t>
            </w:r>
          </w:p>
        </w:tc>
        <w:tc>
          <w:tcPr>
            <w:tcW w:w="698" w:type="dxa"/>
            <w:shd w:val="clear" w:color="auto" w:fill="auto"/>
            <w:vAlign w:val="center"/>
            <w:hideMark/>
          </w:tcPr>
          <w:p w14:paraId="18B55755" w14:textId="77777777" w:rsidR="004D3F8B" w:rsidRPr="004D3F8B" w:rsidRDefault="004D3F8B" w:rsidP="004D3F8B">
            <w:pPr>
              <w:rPr>
                <w:rFonts w:eastAsia="Malgun Gothic"/>
                <w:b/>
                <w:bCs/>
                <w:lang w:val="en-US" w:eastAsia="ko-KR"/>
              </w:rPr>
            </w:pPr>
            <w:r w:rsidRPr="004D3F8B">
              <w:rPr>
                <w:rFonts w:eastAsia="Malgun Gothic"/>
                <w:b/>
                <w:bCs/>
                <w:lang w:val="en-US" w:eastAsia="ko-KR"/>
              </w:rPr>
              <w:t>5</w:t>
            </w:r>
          </w:p>
        </w:tc>
        <w:tc>
          <w:tcPr>
            <w:tcW w:w="699" w:type="dxa"/>
            <w:shd w:val="clear" w:color="auto" w:fill="auto"/>
            <w:vAlign w:val="center"/>
            <w:hideMark/>
          </w:tcPr>
          <w:p w14:paraId="7FE4153E" w14:textId="77777777" w:rsidR="004D3F8B" w:rsidRPr="004D3F8B" w:rsidRDefault="004D3F8B" w:rsidP="004D3F8B">
            <w:pPr>
              <w:rPr>
                <w:rFonts w:eastAsia="Malgun Gothic"/>
                <w:b/>
                <w:bCs/>
                <w:lang w:val="en-US" w:eastAsia="ko-KR"/>
              </w:rPr>
            </w:pPr>
            <w:r w:rsidRPr="004D3F8B">
              <w:rPr>
                <w:rFonts w:eastAsia="Malgun Gothic"/>
                <w:b/>
                <w:bCs/>
                <w:lang w:val="en-US" w:eastAsia="ko-KR"/>
              </w:rPr>
              <w:t>10</w:t>
            </w:r>
          </w:p>
        </w:tc>
        <w:tc>
          <w:tcPr>
            <w:tcW w:w="698" w:type="dxa"/>
            <w:shd w:val="clear" w:color="auto" w:fill="auto"/>
            <w:vAlign w:val="center"/>
            <w:hideMark/>
          </w:tcPr>
          <w:p w14:paraId="6C0FE2A8" w14:textId="77777777" w:rsidR="004D3F8B" w:rsidRPr="004D3F8B" w:rsidRDefault="004D3F8B" w:rsidP="004D3F8B">
            <w:pPr>
              <w:rPr>
                <w:rFonts w:eastAsia="Malgun Gothic"/>
                <w:b/>
                <w:bCs/>
                <w:lang w:val="en-US" w:eastAsia="ko-KR"/>
              </w:rPr>
            </w:pPr>
            <w:r w:rsidRPr="004D3F8B">
              <w:rPr>
                <w:rFonts w:eastAsia="Malgun Gothic"/>
                <w:b/>
                <w:bCs/>
                <w:lang w:val="en-US" w:eastAsia="ko-KR"/>
              </w:rPr>
              <w:t>15</w:t>
            </w:r>
          </w:p>
        </w:tc>
        <w:tc>
          <w:tcPr>
            <w:tcW w:w="591" w:type="dxa"/>
            <w:shd w:val="clear" w:color="auto" w:fill="auto"/>
            <w:vAlign w:val="center"/>
            <w:hideMark/>
          </w:tcPr>
          <w:p w14:paraId="3877400B" w14:textId="77777777" w:rsidR="004D3F8B" w:rsidRPr="004D3F8B" w:rsidRDefault="004D3F8B" w:rsidP="004D3F8B">
            <w:pPr>
              <w:rPr>
                <w:rFonts w:eastAsia="Malgun Gothic"/>
                <w:b/>
                <w:bCs/>
                <w:lang w:val="en-US" w:eastAsia="ko-KR"/>
              </w:rPr>
            </w:pPr>
            <w:r w:rsidRPr="004D3F8B">
              <w:rPr>
                <w:rFonts w:eastAsia="Malgun Gothic"/>
                <w:b/>
                <w:bCs/>
                <w:lang w:val="en-US" w:eastAsia="ko-KR"/>
              </w:rPr>
              <w:t>20</w:t>
            </w:r>
          </w:p>
        </w:tc>
        <w:tc>
          <w:tcPr>
            <w:tcW w:w="1172" w:type="dxa"/>
            <w:shd w:val="clear" w:color="auto" w:fill="auto"/>
            <w:vAlign w:val="center"/>
            <w:hideMark/>
          </w:tcPr>
          <w:p w14:paraId="51E0A6F5" w14:textId="77777777" w:rsidR="004D3F8B" w:rsidRPr="004D3F8B" w:rsidRDefault="004D3F8B" w:rsidP="004D3F8B">
            <w:pPr>
              <w:rPr>
                <w:rFonts w:eastAsia="Malgun Gothic"/>
                <w:b/>
                <w:bCs/>
                <w:lang w:val="en-US" w:eastAsia="ko-KR"/>
              </w:rPr>
            </w:pPr>
            <w:r w:rsidRPr="004D3F8B">
              <w:rPr>
                <w:rFonts w:eastAsia="Malgun Gothic"/>
                <w:b/>
                <w:bCs/>
                <w:lang w:val="en-US" w:eastAsia="ko-KR"/>
              </w:rPr>
              <w:t>Maximum aggregated bandwidth</w:t>
            </w:r>
          </w:p>
        </w:tc>
        <w:tc>
          <w:tcPr>
            <w:tcW w:w="1168" w:type="dxa"/>
            <w:vMerge w:val="restart"/>
            <w:shd w:val="clear" w:color="auto" w:fill="auto"/>
            <w:vAlign w:val="center"/>
            <w:hideMark/>
          </w:tcPr>
          <w:p w14:paraId="3271F15A" w14:textId="77777777" w:rsidR="004D3F8B" w:rsidRPr="004D3F8B" w:rsidRDefault="004D3F8B" w:rsidP="004D3F8B">
            <w:pPr>
              <w:rPr>
                <w:rFonts w:eastAsia="Malgun Gothic"/>
                <w:b/>
                <w:bCs/>
                <w:lang w:val="en-US" w:eastAsia="ko-KR"/>
              </w:rPr>
            </w:pPr>
            <w:r w:rsidRPr="004D3F8B">
              <w:rPr>
                <w:rFonts w:eastAsia="Malgun Gothic"/>
                <w:b/>
                <w:bCs/>
                <w:lang w:val="en-US" w:eastAsia="ko-KR"/>
              </w:rPr>
              <w:t>Bandwidth combination set</w:t>
            </w:r>
          </w:p>
        </w:tc>
      </w:tr>
      <w:tr w:rsidR="004D3F8B" w:rsidRPr="004D3F8B" w14:paraId="349D476B" w14:textId="77777777" w:rsidTr="001B49CA">
        <w:trPr>
          <w:trHeight w:val="313"/>
          <w:jc w:val="center"/>
        </w:trPr>
        <w:tc>
          <w:tcPr>
            <w:tcW w:w="1070" w:type="dxa"/>
            <w:vMerge/>
            <w:vAlign w:val="center"/>
            <w:hideMark/>
          </w:tcPr>
          <w:p w14:paraId="63DA2776" w14:textId="77777777" w:rsidR="004D3F8B" w:rsidRPr="004D3F8B" w:rsidRDefault="004D3F8B" w:rsidP="004D3F8B">
            <w:pPr>
              <w:rPr>
                <w:rFonts w:eastAsia="Malgun Gothic"/>
                <w:b/>
                <w:bCs/>
                <w:lang w:val="en-US" w:eastAsia="ko-KR"/>
              </w:rPr>
            </w:pPr>
          </w:p>
        </w:tc>
        <w:tc>
          <w:tcPr>
            <w:tcW w:w="1047" w:type="dxa"/>
            <w:vMerge/>
            <w:vAlign w:val="center"/>
            <w:hideMark/>
          </w:tcPr>
          <w:p w14:paraId="4328B7E7" w14:textId="77777777" w:rsidR="004D3F8B" w:rsidRPr="004D3F8B" w:rsidRDefault="004D3F8B" w:rsidP="004D3F8B">
            <w:pPr>
              <w:rPr>
                <w:rFonts w:eastAsia="Malgun Gothic"/>
                <w:b/>
                <w:bCs/>
                <w:lang w:val="en-US" w:eastAsia="ko-KR"/>
              </w:rPr>
            </w:pPr>
          </w:p>
        </w:tc>
        <w:tc>
          <w:tcPr>
            <w:tcW w:w="815" w:type="dxa"/>
            <w:vMerge/>
            <w:vAlign w:val="center"/>
            <w:hideMark/>
          </w:tcPr>
          <w:p w14:paraId="0C23F130" w14:textId="77777777" w:rsidR="004D3F8B" w:rsidRPr="004D3F8B" w:rsidRDefault="004D3F8B" w:rsidP="004D3F8B">
            <w:pPr>
              <w:rPr>
                <w:rFonts w:eastAsia="Malgun Gothic"/>
                <w:b/>
                <w:bCs/>
                <w:lang w:val="en-US" w:eastAsia="ko-KR"/>
              </w:rPr>
            </w:pPr>
          </w:p>
        </w:tc>
        <w:tc>
          <w:tcPr>
            <w:tcW w:w="698" w:type="dxa"/>
            <w:shd w:val="clear" w:color="auto" w:fill="auto"/>
            <w:vAlign w:val="center"/>
            <w:hideMark/>
          </w:tcPr>
          <w:p w14:paraId="59E870D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453EB17D"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112BF52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9" w:type="dxa"/>
            <w:shd w:val="clear" w:color="auto" w:fill="auto"/>
            <w:vAlign w:val="center"/>
            <w:hideMark/>
          </w:tcPr>
          <w:p w14:paraId="5E67E255"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698" w:type="dxa"/>
            <w:shd w:val="clear" w:color="auto" w:fill="auto"/>
            <w:vAlign w:val="center"/>
            <w:hideMark/>
          </w:tcPr>
          <w:p w14:paraId="5262AD92"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591" w:type="dxa"/>
            <w:shd w:val="clear" w:color="auto" w:fill="auto"/>
            <w:vAlign w:val="center"/>
            <w:hideMark/>
          </w:tcPr>
          <w:p w14:paraId="2EA999F3"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72" w:type="dxa"/>
            <w:shd w:val="clear" w:color="auto" w:fill="auto"/>
            <w:vAlign w:val="center"/>
            <w:hideMark/>
          </w:tcPr>
          <w:p w14:paraId="3B83C5EF" w14:textId="77777777" w:rsidR="004D3F8B" w:rsidRPr="004D3F8B" w:rsidRDefault="004D3F8B" w:rsidP="004D3F8B">
            <w:pPr>
              <w:rPr>
                <w:rFonts w:eastAsia="Malgun Gothic"/>
                <w:b/>
                <w:bCs/>
                <w:lang w:val="en-US" w:eastAsia="ko-KR"/>
              </w:rPr>
            </w:pPr>
            <w:r w:rsidRPr="004D3F8B">
              <w:rPr>
                <w:rFonts w:eastAsia="Malgun Gothic"/>
                <w:b/>
                <w:bCs/>
                <w:lang w:val="en-US" w:eastAsia="ko-KR"/>
              </w:rPr>
              <w:t>[MHz]</w:t>
            </w:r>
          </w:p>
        </w:tc>
        <w:tc>
          <w:tcPr>
            <w:tcW w:w="1168" w:type="dxa"/>
            <w:vMerge/>
            <w:vAlign w:val="center"/>
            <w:hideMark/>
          </w:tcPr>
          <w:p w14:paraId="494D46AD" w14:textId="77777777" w:rsidR="004D3F8B" w:rsidRPr="004D3F8B" w:rsidRDefault="004D3F8B" w:rsidP="004D3F8B">
            <w:pPr>
              <w:rPr>
                <w:rFonts w:eastAsia="Malgun Gothic"/>
                <w:b/>
                <w:bCs/>
                <w:lang w:val="en-US" w:eastAsia="ko-KR"/>
              </w:rPr>
            </w:pPr>
          </w:p>
        </w:tc>
      </w:tr>
      <w:tr w:rsidR="004D3F8B" w:rsidRPr="004D3F8B" w14:paraId="39A065B3" w14:textId="77777777" w:rsidTr="001B49CA">
        <w:trPr>
          <w:trHeight w:val="390"/>
          <w:jc w:val="center"/>
        </w:trPr>
        <w:tc>
          <w:tcPr>
            <w:tcW w:w="1070" w:type="dxa"/>
            <w:vMerge w:val="restart"/>
            <w:shd w:val="clear" w:color="auto" w:fill="auto"/>
            <w:vAlign w:val="center"/>
          </w:tcPr>
          <w:p w14:paraId="10C9B548" w14:textId="77777777" w:rsidR="004D3F8B" w:rsidRPr="004D3F8B" w:rsidRDefault="004D3F8B" w:rsidP="004D3F8B">
            <w:pPr>
              <w:rPr>
                <w:rFonts w:eastAsia="Malgun Gothic"/>
                <w:lang w:val="en-US" w:eastAsia="ko-KR"/>
              </w:rPr>
            </w:pPr>
            <w:r w:rsidRPr="004D3F8B">
              <w:rPr>
                <w:rFonts w:eastAsia="Malgun Gothic"/>
                <w:lang w:eastAsia="ko-KR"/>
              </w:rPr>
              <w:t>2A-46D-48A-66A</w:t>
            </w:r>
          </w:p>
        </w:tc>
        <w:tc>
          <w:tcPr>
            <w:tcW w:w="1047" w:type="dxa"/>
            <w:vMerge w:val="restart"/>
            <w:shd w:val="clear" w:color="auto" w:fill="auto"/>
            <w:noWrap/>
            <w:vAlign w:val="center"/>
          </w:tcPr>
          <w:p w14:paraId="253C43BB"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FF15B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BF174A3" w14:textId="77777777" w:rsidR="004D3F8B" w:rsidRPr="004D3F8B" w:rsidRDefault="004D3F8B" w:rsidP="004D3F8B">
            <w:pPr>
              <w:rPr>
                <w:rFonts w:eastAsia="Malgun Gothic"/>
                <w:lang w:val="en-US" w:eastAsia="ko-KR"/>
              </w:rPr>
            </w:pPr>
          </w:p>
        </w:tc>
        <w:tc>
          <w:tcPr>
            <w:tcW w:w="699" w:type="dxa"/>
            <w:shd w:val="clear" w:color="auto" w:fill="auto"/>
            <w:vAlign w:val="center"/>
          </w:tcPr>
          <w:p w14:paraId="3914528E" w14:textId="77777777" w:rsidR="004D3F8B" w:rsidRPr="004D3F8B" w:rsidRDefault="004D3F8B" w:rsidP="004D3F8B">
            <w:pPr>
              <w:rPr>
                <w:rFonts w:eastAsia="Malgun Gothic"/>
                <w:lang w:val="en-US" w:eastAsia="ko-KR"/>
              </w:rPr>
            </w:pPr>
          </w:p>
        </w:tc>
        <w:tc>
          <w:tcPr>
            <w:tcW w:w="698" w:type="dxa"/>
            <w:shd w:val="clear" w:color="auto" w:fill="auto"/>
            <w:vAlign w:val="center"/>
          </w:tcPr>
          <w:p w14:paraId="5BAFD40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366AEA0"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545D092"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25F3D7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AC5E290"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4916A1A"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D7D5805" w14:textId="77777777" w:rsidTr="001B49CA">
        <w:trPr>
          <w:trHeight w:val="390"/>
          <w:jc w:val="center"/>
        </w:trPr>
        <w:tc>
          <w:tcPr>
            <w:tcW w:w="1070" w:type="dxa"/>
            <w:vMerge/>
            <w:shd w:val="clear" w:color="auto" w:fill="auto"/>
            <w:vAlign w:val="center"/>
          </w:tcPr>
          <w:p w14:paraId="596A605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0FEBB0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75ACC92"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166D7A0"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 A.1-1</w:t>
            </w:r>
          </w:p>
        </w:tc>
        <w:tc>
          <w:tcPr>
            <w:tcW w:w="1172" w:type="dxa"/>
            <w:vMerge/>
            <w:shd w:val="clear" w:color="auto" w:fill="auto"/>
            <w:vAlign w:val="center"/>
          </w:tcPr>
          <w:p w14:paraId="416B061E" w14:textId="77777777" w:rsidR="004D3F8B" w:rsidRPr="004D3F8B" w:rsidRDefault="004D3F8B" w:rsidP="004D3F8B">
            <w:pPr>
              <w:rPr>
                <w:rFonts w:eastAsia="Malgun Gothic"/>
                <w:lang w:eastAsia="ko-KR"/>
              </w:rPr>
            </w:pPr>
          </w:p>
        </w:tc>
        <w:tc>
          <w:tcPr>
            <w:tcW w:w="1168" w:type="dxa"/>
            <w:shd w:val="clear" w:color="auto" w:fill="auto"/>
            <w:noWrap/>
            <w:vAlign w:val="center"/>
          </w:tcPr>
          <w:p w14:paraId="41D68371" w14:textId="77777777" w:rsidR="004D3F8B" w:rsidRPr="004D3F8B" w:rsidRDefault="004D3F8B" w:rsidP="004D3F8B">
            <w:pPr>
              <w:rPr>
                <w:rFonts w:eastAsia="Malgun Gothic"/>
                <w:lang w:eastAsia="ko-KR"/>
              </w:rPr>
            </w:pPr>
          </w:p>
        </w:tc>
      </w:tr>
      <w:tr w:rsidR="004D3F8B" w:rsidRPr="004D3F8B" w14:paraId="740F949F" w14:textId="77777777" w:rsidTr="001B49CA">
        <w:trPr>
          <w:trHeight w:val="390"/>
          <w:jc w:val="center"/>
        </w:trPr>
        <w:tc>
          <w:tcPr>
            <w:tcW w:w="1070" w:type="dxa"/>
            <w:vMerge/>
            <w:shd w:val="clear" w:color="auto" w:fill="auto"/>
            <w:vAlign w:val="center"/>
          </w:tcPr>
          <w:p w14:paraId="2CA6AD1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114ABC5F" w14:textId="77777777" w:rsidR="004D3F8B" w:rsidRPr="004D3F8B" w:rsidRDefault="004D3F8B" w:rsidP="004D3F8B">
            <w:pPr>
              <w:rPr>
                <w:rFonts w:eastAsia="Malgun Gothic"/>
                <w:lang w:val="en-US" w:eastAsia="ko-KR"/>
              </w:rPr>
            </w:pPr>
          </w:p>
        </w:tc>
        <w:tc>
          <w:tcPr>
            <w:tcW w:w="815" w:type="dxa"/>
            <w:shd w:val="clear" w:color="auto" w:fill="auto"/>
            <w:vAlign w:val="center"/>
          </w:tcPr>
          <w:p w14:paraId="7B2955C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698" w:type="dxa"/>
            <w:shd w:val="clear" w:color="auto" w:fill="auto"/>
            <w:vAlign w:val="center"/>
          </w:tcPr>
          <w:p w14:paraId="7BCBFE17" w14:textId="77777777" w:rsidR="004D3F8B" w:rsidRPr="004D3F8B" w:rsidRDefault="004D3F8B" w:rsidP="004D3F8B">
            <w:pPr>
              <w:rPr>
                <w:rFonts w:eastAsia="Malgun Gothic"/>
                <w:lang w:val="en-US" w:eastAsia="ko-KR"/>
              </w:rPr>
            </w:pPr>
          </w:p>
        </w:tc>
        <w:tc>
          <w:tcPr>
            <w:tcW w:w="699" w:type="dxa"/>
            <w:shd w:val="clear" w:color="auto" w:fill="auto"/>
            <w:vAlign w:val="center"/>
          </w:tcPr>
          <w:p w14:paraId="5BDFBA0E" w14:textId="77777777" w:rsidR="004D3F8B" w:rsidRPr="004D3F8B" w:rsidRDefault="004D3F8B" w:rsidP="004D3F8B">
            <w:pPr>
              <w:rPr>
                <w:rFonts w:eastAsia="Malgun Gothic"/>
                <w:lang w:val="en-US" w:eastAsia="ko-KR"/>
              </w:rPr>
            </w:pPr>
          </w:p>
        </w:tc>
        <w:tc>
          <w:tcPr>
            <w:tcW w:w="698" w:type="dxa"/>
            <w:shd w:val="clear" w:color="auto" w:fill="auto"/>
            <w:vAlign w:val="center"/>
          </w:tcPr>
          <w:p w14:paraId="30F1951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3EF22DD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BD53C56"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78A80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5D2E6E4"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26F08448" w14:textId="77777777" w:rsidR="004D3F8B" w:rsidRPr="004D3F8B" w:rsidRDefault="004D3F8B" w:rsidP="004D3F8B">
            <w:pPr>
              <w:rPr>
                <w:rFonts w:eastAsia="Malgun Gothic"/>
                <w:lang w:eastAsia="ko-KR"/>
              </w:rPr>
            </w:pPr>
          </w:p>
        </w:tc>
      </w:tr>
      <w:tr w:rsidR="004D3F8B" w:rsidRPr="004D3F8B" w14:paraId="06E9A855" w14:textId="77777777" w:rsidTr="001B49CA">
        <w:trPr>
          <w:trHeight w:val="390"/>
          <w:jc w:val="center"/>
        </w:trPr>
        <w:tc>
          <w:tcPr>
            <w:tcW w:w="1070" w:type="dxa"/>
            <w:vMerge/>
            <w:shd w:val="clear" w:color="auto" w:fill="auto"/>
            <w:vAlign w:val="center"/>
          </w:tcPr>
          <w:p w14:paraId="14C58922"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92A8A15" w14:textId="77777777" w:rsidR="004D3F8B" w:rsidRPr="004D3F8B" w:rsidRDefault="004D3F8B" w:rsidP="004D3F8B">
            <w:pPr>
              <w:rPr>
                <w:rFonts w:eastAsia="Malgun Gothic"/>
                <w:lang w:val="en-US" w:eastAsia="ko-KR"/>
              </w:rPr>
            </w:pPr>
          </w:p>
        </w:tc>
        <w:tc>
          <w:tcPr>
            <w:tcW w:w="815" w:type="dxa"/>
            <w:shd w:val="clear" w:color="auto" w:fill="auto"/>
            <w:vAlign w:val="center"/>
          </w:tcPr>
          <w:p w14:paraId="70003253"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978D2B" w14:textId="77777777" w:rsidR="004D3F8B" w:rsidRPr="004D3F8B" w:rsidRDefault="004D3F8B" w:rsidP="004D3F8B">
            <w:pPr>
              <w:rPr>
                <w:rFonts w:eastAsia="Malgun Gothic"/>
                <w:lang w:val="en-US" w:eastAsia="ko-KR"/>
              </w:rPr>
            </w:pPr>
          </w:p>
        </w:tc>
        <w:tc>
          <w:tcPr>
            <w:tcW w:w="699" w:type="dxa"/>
            <w:shd w:val="clear" w:color="auto" w:fill="auto"/>
            <w:vAlign w:val="center"/>
          </w:tcPr>
          <w:p w14:paraId="1B0F7D92" w14:textId="77777777" w:rsidR="004D3F8B" w:rsidRPr="004D3F8B" w:rsidRDefault="004D3F8B" w:rsidP="004D3F8B">
            <w:pPr>
              <w:rPr>
                <w:rFonts w:eastAsia="Malgun Gothic"/>
                <w:lang w:val="en-US" w:eastAsia="ko-KR"/>
              </w:rPr>
            </w:pPr>
          </w:p>
        </w:tc>
        <w:tc>
          <w:tcPr>
            <w:tcW w:w="698" w:type="dxa"/>
            <w:shd w:val="clear" w:color="auto" w:fill="auto"/>
            <w:vAlign w:val="center"/>
          </w:tcPr>
          <w:p w14:paraId="3C510070"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A8A9D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2CC2F41"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6E3D8715"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497432DB"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9CFE0A4" w14:textId="77777777" w:rsidR="004D3F8B" w:rsidRPr="004D3F8B" w:rsidRDefault="004D3F8B" w:rsidP="004D3F8B">
            <w:pPr>
              <w:rPr>
                <w:rFonts w:eastAsia="Malgun Gothic"/>
                <w:lang w:eastAsia="ko-KR"/>
              </w:rPr>
            </w:pPr>
          </w:p>
        </w:tc>
      </w:tr>
      <w:tr w:rsidR="004D3F8B" w:rsidRPr="004D3F8B" w14:paraId="322ADAFF" w14:textId="77777777" w:rsidTr="001B49CA">
        <w:trPr>
          <w:trHeight w:val="390"/>
          <w:jc w:val="center"/>
        </w:trPr>
        <w:tc>
          <w:tcPr>
            <w:tcW w:w="1070" w:type="dxa"/>
            <w:vMerge w:val="restart"/>
            <w:shd w:val="clear" w:color="auto" w:fill="auto"/>
            <w:vAlign w:val="center"/>
          </w:tcPr>
          <w:p w14:paraId="4CEB738F" w14:textId="77777777" w:rsidR="004D3F8B" w:rsidRPr="004D3F8B" w:rsidRDefault="004D3F8B" w:rsidP="004D3F8B">
            <w:pPr>
              <w:rPr>
                <w:rFonts w:eastAsia="Malgun Gothic"/>
                <w:lang w:val="en-US" w:eastAsia="ko-KR"/>
              </w:rPr>
            </w:pPr>
            <w:r w:rsidRPr="004D3F8B">
              <w:rPr>
                <w:rFonts w:eastAsia="Malgun Gothic"/>
                <w:lang w:eastAsia="ko-KR"/>
              </w:rPr>
              <w:t>2A-46C-48C-66A</w:t>
            </w:r>
          </w:p>
        </w:tc>
        <w:tc>
          <w:tcPr>
            <w:tcW w:w="1047" w:type="dxa"/>
            <w:vMerge w:val="restart"/>
            <w:shd w:val="clear" w:color="auto" w:fill="auto"/>
            <w:noWrap/>
            <w:vAlign w:val="center"/>
          </w:tcPr>
          <w:p w14:paraId="7FBD150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3DBC25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70BAA079" w14:textId="77777777" w:rsidR="004D3F8B" w:rsidRPr="004D3F8B" w:rsidRDefault="004D3F8B" w:rsidP="004D3F8B">
            <w:pPr>
              <w:rPr>
                <w:rFonts w:eastAsia="Malgun Gothic"/>
                <w:lang w:val="en-US" w:eastAsia="ko-KR"/>
              </w:rPr>
            </w:pPr>
          </w:p>
        </w:tc>
        <w:tc>
          <w:tcPr>
            <w:tcW w:w="699" w:type="dxa"/>
            <w:shd w:val="clear" w:color="auto" w:fill="auto"/>
            <w:vAlign w:val="center"/>
          </w:tcPr>
          <w:p w14:paraId="42AB363F" w14:textId="77777777" w:rsidR="004D3F8B" w:rsidRPr="004D3F8B" w:rsidRDefault="004D3F8B" w:rsidP="004D3F8B">
            <w:pPr>
              <w:rPr>
                <w:rFonts w:eastAsia="Malgun Gothic"/>
                <w:lang w:val="en-US" w:eastAsia="ko-KR"/>
              </w:rPr>
            </w:pPr>
          </w:p>
        </w:tc>
        <w:tc>
          <w:tcPr>
            <w:tcW w:w="698" w:type="dxa"/>
            <w:shd w:val="clear" w:color="auto" w:fill="auto"/>
            <w:vAlign w:val="center"/>
          </w:tcPr>
          <w:p w14:paraId="3D4CE52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9FEFF7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69ABE2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97E0D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43D8C2D6"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6DB775B0"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558AF199" w14:textId="77777777" w:rsidTr="001B49CA">
        <w:trPr>
          <w:trHeight w:val="390"/>
          <w:jc w:val="center"/>
        </w:trPr>
        <w:tc>
          <w:tcPr>
            <w:tcW w:w="1070" w:type="dxa"/>
            <w:vMerge/>
            <w:shd w:val="clear" w:color="auto" w:fill="auto"/>
            <w:vAlign w:val="center"/>
          </w:tcPr>
          <w:p w14:paraId="31203E6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D07DAFA" w14:textId="77777777" w:rsidR="004D3F8B" w:rsidRPr="004D3F8B" w:rsidRDefault="004D3F8B" w:rsidP="004D3F8B">
            <w:pPr>
              <w:rPr>
                <w:rFonts w:eastAsia="Malgun Gothic"/>
                <w:lang w:val="en-US" w:eastAsia="ko-KR"/>
              </w:rPr>
            </w:pPr>
          </w:p>
        </w:tc>
        <w:tc>
          <w:tcPr>
            <w:tcW w:w="815" w:type="dxa"/>
            <w:shd w:val="clear" w:color="auto" w:fill="auto"/>
            <w:vAlign w:val="center"/>
          </w:tcPr>
          <w:p w14:paraId="71687A9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032ED08" w14:textId="77777777" w:rsidR="004D3F8B" w:rsidRPr="004D3F8B" w:rsidRDefault="004D3F8B" w:rsidP="004D3F8B">
            <w:pPr>
              <w:rPr>
                <w:rFonts w:eastAsia="Malgun Gothic"/>
                <w:lang w:val="en-US" w:eastAsia="ko-KR"/>
              </w:rPr>
            </w:pPr>
            <w:r w:rsidRPr="004D3F8B">
              <w:rPr>
                <w:rFonts w:eastAsia="Malgun Gothic"/>
                <w:lang w:eastAsia="ko-KR"/>
              </w:rPr>
              <w:t xml:space="preserve">See CA_46C Bandwidth </w:t>
            </w:r>
            <w:r w:rsidRPr="004D3F8B">
              <w:rPr>
                <w:rFonts w:eastAsia="Malgun Gothic" w:hint="eastAsia"/>
                <w:lang w:eastAsia="ko-KR"/>
              </w:rPr>
              <w:t>c</w:t>
            </w:r>
            <w:r w:rsidRPr="004D3F8B">
              <w:rPr>
                <w:rFonts w:eastAsia="Malgun Gothic"/>
                <w:lang w:eastAsia="ko-KR"/>
              </w:rPr>
              <w:t xml:space="preserve">ombination </w:t>
            </w:r>
            <w:r w:rsidRPr="004D3F8B">
              <w:rPr>
                <w:rFonts w:eastAsia="Malgun Gothic" w:hint="eastAsia"/>
                <w:lang w:eastAsia="ko-KR"/>
              </w:rPr>
              <w:t>s</w:t>
            </w:r>
            <w:r w:rsidRPr="004D3F8B">
              <w:rPr>
                <w:rFonts w:eastAsia="Malgun Gothic"/>
                <w:lang w:eastAsia="ko-KR"/>
              </w:rPr>
              <w:t xml:space="preserve">et </w:t>
            </w:r>
            <w:r w:rsidRPr="004D3F8B">
              <w:rPr>
                <w:rFonts w:eastAsia="Malgun Gothic" w:hint="eastAsia"/>
                <w:lang w:eastAsia="ko-KR"/>
              </w:rPr>
              <w:t xml:space="preserve">0 </w:t>
            </w:r>
            <w:r w:rsidRPr="004D3F8B">
              <w:rPr>
                <w:rFonts w:eastAsia="Malgun Gothic"/>
                <w:lang w:eastAsia="ko-KR"/>
              </w:rPr>
              <w:t>in Table 5.6A.1-</w:t>
            </w:r>
            <w:r w:rsidRPr="004D3F8B">
              <w:rPr>
                <w:rFonts w:eastAsia="Malgun Gothic" w:hint="eastAsia"/>
                <w:lang w:eastAsia="ko-KR"/>
              </w:rPr>
              <w:t>1</w:t>
            </w:r>
          </w:p>
        </w:tc>
        <w:tc>
          <w:tcPr>
            <w:tcW w:w="1172" w:type="dxa"/>
            <w:vMerge/>
            <w:shd w:val="clear" w:color="auto" w:fill="auto"/>
            <w:vAlign w:val="center"/>
          </w:tcPr>
          <w:p w14:paraId="4CBC3C86"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C6ABABE" w14:textId="77777777" w:rsidR="004D3F8B" w:rsidRPr="004D3F8B" w:rsidRDefault="004D3F8B" w:rsidP="004D3F8B">
            <w:pPr>
              <w:rPr>
                <w:rFonts w:eastAsia="Malgun Gothic"/>
                <w:lang w:eastAsia="ko-KR"/>
              </w:rPr>
            </w:pPr>
          </w:p>
        </w:tc>
      </w:tr>
      <w:tr w:rsidR="004D3F8B" w:rsidRPr="004D3F8B" w14:paraId="61F2BB9D" w14:textId="77777777" w:rsidTr="001B49CA">
        <w:trPr>
          <w:trHeight w:val="390"/>
          <w:jc w:val="center"/>
        </w:trPr>
        <w:tc>
          <w:tcPr>
            <w:tcW w:w="1070" w:type="dxa"/>
            <w:vMerge/>
            <w:shd w:val="clear" w:color="auto" w:fill="auto"/>
            <w:vAlign w:val="center"/>
          </w:tcPr>
          <w:p w14:paraId="4E636E0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78198AD"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CB0848"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509670F" w14:textId="77777777" w:rsidR="004D3F8B" w:rsidRPr="004D3F8B" w:rsidRDefault="004D3F8B" w:rsidP="004D3F8B">
            <w:pPr>
              <w:rPr>
                <w:rFonts w:eastAsia="Malgun Gothic"/>
                <w:lang w:val="en-US" w:eastAsia="ko-KR"/>
              </w:rPr>
            </w:pPr>
            <w:r w:rsidRPr="004D3F8B">
              <w:rPr>
                <w:rFonts w:eastAsia="Malgun Gothic"/>
                <w:lang w:eastAsia="ko-KR"/>
              </w:rPr>
              <w:t>See the CA_48C Bandwidth combination set 0 in the Table 5.6A.1-1</w:t>
            </w:r>
          </w:p>
        </w:tc>
        <w:tc>
          <w:tcPr>
            <w:tcW w:w="1172" w:type="dxa"/>
            <w:vMerge/>
            <w:shd w:val="clear" w:color="auto" w:fill="auto"/>
            <w:vAlign w:val="center"/>
          </w:tcPr>
          <w:p w14:paraId="54C36711"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755CEFD" w14:textId="77777777" w:rsidR="004D3F8B" w:rsidRPr="004D3F8B" w:rsidRDefault="004D3F8B" w:rsidP="004D3F8B">
            <w:pPr>
              <w:rPr>
                <w:rFonts w:eastAsia="Malgun Gothic"/>
                <w:lang w:eastAsia="ko-KR"/>
              </w:rPr>
            </w:pPr>
          </w:p>
        </w:tc>
      </w:tr>
      <w:tr w:rsidR="004D3F8B" w:rsidRPr="004D3F8B" w14:paraId="2510C665" w14:textId="77777777" w:rsidTr="001B49CA">
        <w:trPr>
          <w:trHeight w:val="390"/>
          <w:jc w:val="center"/>
        </w:trPr>
        <w:tc>
          <w:tcPr>
            <w:tcW w:w="1070" w:type="dxa"/>
            <w:vMerge/>
            <w:shd w:val="clear" w:color="auto" w:fill="auto"/>
            <w:vAlign w:val="center"/>
          </w:tcPr>
          <w:p w14:paraId="381471F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364FB35" w14:textId="77777777" w:rsidR="004D3F8B" w:rsidRPr="004D3F8B" w:rsidRDefault="004D3F8B" w:rsidP="004D3F8B">
            <w:pPr>
              <w:rPr>
                <w:rFonts w:eastAsia="Malgun Gothic"/>
                <w:lang w:val="en-US" w:eastAsia="ko-KR"/>
              </w:rPr>
            </w:pPr>
          </w:p>
        </w:tc>
        <w:tc>
          <w:tcPr>
            <w:tcW w:w="815" w:type="dxa"/>
            <w:shd w:val="clear" w:color="auto" w:fill="auto"/>
            <w:vAlign w:val="center"/>
          </w:tcPr>
          <w:p w14:paraId="5405D800"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7F3C573B"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EB6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0AD351F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FC1B23"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4DAA0693"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ECB0EB8"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1F00701A" w14:textId="77777777" w:rsidR="004D3F8B" w:rsidRPr="004D3F8B" w:rsidRDefault="004D3F8B" w:rsidP="004D3F8B">
            <w:pPr>
              <w:rPr>
                <w:rFonts w:eastAsia="Malgun Gothic"/>
                <w:lang w:eastAsia="ko-KR"/>
              </w:rPr>
            </w:pPr>
          </w:p>
        </w:tc>
        <w:tc>
          <w:tcPr>
            <w:tcW w:w="1168" w:type="dxa"/>
            <w:shd w:val="clear" w:color="auto" w:fill="auto"/>
            <w:noWrap/>
            <w:vAlign w:val="center"/>
          </w:tcPr>
          <w:p w14:paraId="6ED96551" w14:textId="77777777" w:rsidR="004D3F8B" w:rsidRPr="004D3F8B" w:rsidRDefault="004D3F8B" w:rsidP="004D3F8B">
            <w:pPr>
              <w:rPr>
                <w:rFonts w:eastAsia="Malgun Gothic"/>
                <w:lang w:eastAsia="ko-KR"/>
              </w:rPr>
            </w:pPr>
          </w:p>
        </w:tc>
      </w:tr>
      <w:tr w:rsidR="004D3F8B" w:rsidRPr="004D3F8B" w14:paraId="28A2A38A" w14:textId="77777777" w:rsidTr="001B49CA">
        <w:trPr>
          <w:trHeight w:val="390"/>
          <w:jc w:val="center"/>
        </w:trPr>
        <w:tc>
          <w:tcPr>
            <w:tcW w:w="1070" w:type="dxa"/>
            <w:vMerge w:val="restart"/>
            <w:shd w:val="clear" w:color="auto" w:fill="auto"/>
            <w:vAlign w:val="center"/>
          </w:tcPr>
          <w:p w14:paraId="0F97CECF" w14:textId="77777777" w:rsidR="004D3F8B" w:rsidRPr="004D3F8B" w:rsidRDefault="004D3F8B" w:rsidP="004D3F8B">
            <w:pPr>
              <w:rPr>
                <w:rFonts w:eastAsia="Malgun Gothic"/>
                <w:lang w:val="en-US" w:eastAsia="ko-KR"/>
              </w:rPr>
            </w:pPr>
            <w:r w:rsidRPr="004D3F8B">
              <w:rPr>
                <w:rFonts w:eastAsia="Malgun Gothic"/>
                <w:lang w:eastAsia="ko-KR"/>
              </w:rPr>
              <w:t>2A-46A-48D-66A</w:t>
            </w:r>
          </w:p>
        </w:tc>
        <w:tc>
          <w:tcPr>
            <w:tcW w:w="1047" w:type="dxa"/>
            <w:vMerge w:val="restart"/>
            <w:shd w:val="clear" w:color="auto" w:fill="auto"/>
            <w:noWrap/>
            <w:vAlign w:val="center"/>
          </w:tcPr>
          <w:p w14:paraId="4DE5A4EE"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DF50E1B"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3D2B253C" w14:textId="77777777" w:rsidR="004D3F8B" w:rsidRPr="004D3F8B" w:rsidRDefault="004D3F8B" w:rsidP="004D3F8B">
            <w:pPr>
              <w:rPr>
                <w:rFonts w:eastAsia="Malgun Gothic"/>
                <w:lang w:val="en-US" w:eastAsia="ko-KR"/>
              </w:rPr>
            </w:pPr>
          </w:p>
        </w:tc>
        <w:tc>
          <w:tcPr>
            <w:tcW w:w="699" w:type="dxa"/>
            <w:shd w:val="clear" w:color="auto" w:fill="auto"/>
            <w:vAlign w:val="center"/>
          </w:tcPr>
          <w:p w14:paraId="3B40395A" w14:textId="77777777" w:rsidR="004D3F8B" w:rsidRPr="004D3F8B" w:rsidRDefault="004D3F8B" w:rsidP="004D3F8B">
            <w:pPr>
              <w:rPr>
                <w:rFonts w:eastAsia="Malgun Gothic"/>
                <w:lang w:val="en-US" w:eastAsia="ko-KR"/>
              </w:rPr>
            </w:pPr>
          </w:p>
        </w:tc>
        <w:tc>
          <w:tcPr>
            <w:tcW w:w="698" w:type="dxa"/>
            <w:shd w:val="clear" w:color="auto" w:fill="auto"/>
            <w:vAlign w:val="center"/>
          </w:tcPr>
          <w:p w14:paraId="29E50145"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16E8A2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8B715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2BD917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D8396FD"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vMerge w:val="restart"/>
            <w:shd w:val="clear" w:color="auto" w:fill="auto"/>
            <w:noWrap/>
            <w:vAlign w:val="center"/>
          </w:tcPr>
          <w:p w14:paraId="3C4470A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2AB90B7A" w14:textId="77777777" w:rsidTr="001B49CA">
        <w:trPr>
          <w:trHeight w:val="390"/>
          <w:jc w:val="center"/>
        </w:trPr>
        <w:tc>
          <w:tcPr>
            <w:tcW w:w="1070" w:type="dxa"/>
            <w:vMerge/>
            <w:shd w:val="clear" w:color="auto" w:fill="auto"/>
            <w:vAlign w:val="center"/>
          </w:tcPr>
          <w:p w14:paraId="0268BC0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7030D2D" w14:textId="77777777" w:rsidR="004D3F8B" w:rsidRPr="004D3F8B" w:rsidRDefault="004D3F8B" w:rsidP="004D3F8B">
            <w:pPr>
              <w:rPr>
                <w:rFonts w:eastAsia="Malgun Gothic"/>
                <w:lang w:val="en-US" w:eastAsia="ko-KR"/>
              </w:rPr>
            </w:pPr>
          </w:p>
        </w:tc>
        <w:tc>
          <w:tcPr>
            <w:tcW w:w="815" w:type="dxa"/>
            <w:shd w:val="clear" w:color="auto" w:fill="auto"/>
            <w:vAlign w:val="center"/>
          </w:tcPr>
          <w:p w14:paraId="1B1D31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698" w:type="dxa"/>
            <w:shd w:val="clear" w:color="auto" w:fill="auto"/>
            <w:vAlign w:val="center"/>
          </w:tcPr>
          <w:p w14:paraId="4A065D8D" w14:textId="77777777" w:rsidR="004D3F8B" w:rsidRPr="004D3F8B" w:rsidRDefault="004D3F8B" w:rsidP="004D3F8B">
            <w:pPr>
              <w:rPr>
                <w:rFonts w:eastAsia="Malgun Gothic"/>
                <w:lang w:val="en-US" w:eastAsia="ko-KR"/>
              </w:rPr>
            </w:pPr>
          </w:p>
        </w:tc>
        <w:tc>
          <w:tcPr>
            <w:tcW w:w="699" w:type="dxa"/>
            <w:shd w:val="clear" w:color="auto" w:fill="auto"/>
            <w:vAlign w:val="center"/>
          </w:tcPr>
          <w:p w14:paraId="713FB3E9" w14:textId="77777777" w:rsidR="004D3F8B" w:rsidRPr="004D3F8B" w:rsidRDefault="004D3F8B" w:rsidP="004D3F8B">
            <w:pPr>
              <w:rPr>
                <w:rFonts w:eastAsia="Malgun Gothic"/>
                <w:lang w:val="en-US" w:eastAsia="ko-KR"/>
              </w:rPr>
            </w:pPr>
          </w:p>
        </w:tc>
        <w:tc>
          <w:tcPr>
            <w:tcW w:w="698" w:type="dxa"/>
            <w:shd w:val="clear" w:color="auto" w:fill="auto"/>
            <w:vAlign w:val="center"/>
          </w:tcPr>
          <w:p w14:paraId="33E5F751" w14:textId="77777777" w:rsidR="004D3F8B" w:rsidRPr="004D3F8B" w:rsidRDefault="004D3F8B" w:rsidP="004D3F8B">
            <w:pPr>
              <w:rPr>
                <w:rFonts w:eastAsia="Malgun Gothic"/>
                <w:lang w:val="en-US" w:eastAsia="ko-KR"/>
              </w:rPr>
            </w:pPr>
          </w:p>
        </w:tc>
        <w:tc>
          <w:tcPr>
            <w:tcW w:w="699" w:type="dxa"/>
            <w:shd w:val="clear" w:color="auto" w:fill="auto"/>
            <w:vAlign w:val="center"/>
          </w:tcPr>
          <w:p w14:paraId="184DBA11"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8E7D745" w14:textId="77777777" w:rsidR="004D3F8B" w:rsidRPr="004D3F8B" w:rsidRDefault="004D3F8B" w:rsidP="004D3F8B">
            <w:pPr>
              <w:rPr>
                <w:rFonts w:eastAsia="Malgun Gothic"/>
                <w:lang w:eastAsia="ko-KR"/>
              </w:rPr>
            </w:pPr>
          </w:p>
        </w:tc>
        <w:tc>
          <w:tcPr>
            <w:tcW w:w="591" w:type="dxa"/>
            <w:shd w:val="clear" w:color="auto" w:fill="auto"/>
            <w:vAlign w:val="center"/>
          </w:tcPr>
          <w:p w14:paraId="713A5BA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66DA79DE"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6822B03" w14:textId="77777777" w:rsidR="004D3F8B" w:rsidRPr="004D3F8B" w:rsidRDefault="004D3F8B" w:rsidP="004D3F8B">
            <w:pPr>
              <w:rPr>
                <w:rFonts w:eastAsia="Malgun Gothic"/>
                <w:lang w:eastAsia="ko-KR"/>
              </w:rPr>
            </w:pPr>
          </w:p>
        </w:tc>
      </w:tr>
      <w:tr w:rsidR="004D3F8B" w:rsidRPr="004D3F8B" w14:paraId="74FDAAC1" w14:textId="77777777" w:rsidTr="001B49CA">
        <w:trPr>
          <w:trHeight w:val="390"/>
          <w:jc w:val="center"/>
        </w:trPr>
        <w:tc>
          <w:tcPr>
            <w:tcW w:w="1070" w:type="dxa"/>
            <w:vMerge/>
            <w:shd w:val="clear" w:color="auto" w:fill="auto"/>
            <w:vAlign w:val="center"/>
          </w:tcPr>
          <w:p w14:paraId="17FA04B0"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92A4B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DC5AC9D"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137BDC6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11C40FD3" w14:textId="77777777" w:rsidR="004D3F8B" w:rsidRPr="004D3F8B" w:rsidRDefault="004D3F8B" w:rsidP="004D3F8B">
            <w:pPr>
              <w:rPr>
                <w:rFonts w:eastAsia="Malgun Gothic"/>
                <w:lang w:eastAsia="ko-KR"/>
              </w:rPr>
            </w:pPr>
          </w:p>
        </w:tc>
        <w:tc>
          <w:tcPr>
            <w:tcW w:w="1168" w:type="dxa"/>
            <w:shd w:val="clear" w:color="auto" w:fill="auto"/>
            <w:noWrap/>
            <w:vAlign w:val="center"/>
          </w:tcPr>
          <w:p w14:paraId="299FDD68" w14:textId="77777777" w:rsidR="004D3F8B" w:rsidRPr="004D3F8B" w:rsidRDefault="004D3F8B" w:rsidP="004D3F8B">
            <w:pPr>
              <w:rPr>
                <w:rFonts w:eastAsia="Malgun Gothic"/>
                <w:lang w:eastAsia="ko-KR"/>
              </w:rPr>
            </w:pPr>
          </w:p>
        </w:tc>
      </w:tr>
      <w:tr w:rsidR="004D3F8B" w:rsidRPr="004D3F8B" w14:paraId="7EBBACE2" w14:textId="77777777" w:rsidTr="001B49CA">
        <w:trPr>
          <w:trHeight w:val="390"/>
          <w:jc w:val="center"/>
        </w:trPr>
        <w:tc>
          <w:tcPr>
            <w:tcW w:w="1070" w:type="dxa"/>
            <w:vMerge/>
            <w:shd w:val="clear" w:color="auto" w:fill="auto"/>
            <w:vAlign w:val="center"/>
          </w:tcPr>
          <w:p w14:paraId="428CB55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B165F04" w14:textId="77777777" w:rsidR="004D3F8B" w:rsidRPr="004D3F8B" w:rsidRDefault="004D3F8B" w:rsidP="004D3F8B">
            <w:pPr>
              <w:rPr>
                <w:rFonts w:eastAsia="Malgun Gothic"/>
                <w:lang w:val="en-US" w:eastAsia="ko-KR"/>
              </w:rPr>
            </w:pPr>
          </w:p>
        </w:tc>
        <w:tc>
          <w:tcPr>
            <w:tcW w:w="815" w:type="dxa"/>
            <w:shd w:val="clear" w:color="auto" w:fill="auto"/>
            <w:vAlign w:val="center"/>
          </w:tcPr>
          <w:p w14:paraId="1447F911"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282AC822" w14:textId="77777777" w:rsidR="004D3F8B" w:rsidRPr="004D3F8B" w:rsidRDefault="004D3F8B" w:rsidP="004D3F8B">
            <w:pPr>
              <w:rPr>
                <w:rFonts w:eastAsia="Malgun Gothic"/>
                <w:lang w:val="en-US" w:eastAsia="ko-KR"/>
              </w:rPr>
            </w:pPr>
          </w:p>
        </w:tc>
        <w:tc>
          <w:tcPr>
            <w:tcW w:w="699" w:type="dxa"/>
            <w:shd w:val="clear" w:color="auto" w:fill="auto"/>
            <w:vAlign w:val="center"/>
          </w:tcPr>
          <w:p w14:paraId="0C4C9AB8" w14:textId="77777777" w:rsidR="004D3F8B" w:rsidRPr="004D3F8B" w:rsidRDefault="004D3F8B" w:rsidP="004D3F8B">
            <w:pPr>
              <w:rPr>
                <w:rFonts w:eastAsia="Malgun Gothic"/>
                <w:lang w:val="en-US" w:eastAsia="ko-KR"/>
              </w:rPr>
            </w:pPr>
          </w:p>
        </w:tc>
        <w:tc>
          <w:tcPr>
            <w:tcW w:w="698" w:type="dxa"/>
            <w:shd w:val="clear" w:color="auto" w:fill="auto"/>
            <w:vAlign w:val="center"/>
          </w:tcPr>
          <w:p w14:paraId="71D83A91"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F4BAF9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59BB7F9"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1EDCB49"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A9C84B7" w14:textId="77777777" w:rsidR="004D3F8B" w:rsidRPr="004D3F8B" w:rsidRDefault="004D3F8B" w:rsidP="004D3F8B">
            <w:pPr>
              <w:rPr>
                <w:rFonts w:eastAsia="Malgun Gothic"/>
                <w:lang w:eastAsia="ko-KR"/>
              </w:rPr>
            </w:pPr>
          </w:p>
        </w:tc>
        <w:tc>
          <w:tcPr>
            <w:tcW w:w="1168" w:type="dxa"/>
            <w:shd w:val="clear" w:color="auto" w:fill="auto"/>
            <w:noWrap/>
            <w:vAlign w:val="center"/>
          </w:tcPr>
          <w:p w14:paraId="219C281D" w14:textId="77777777" w:rsidR="004D3F8B" w:rsidRPr="004D3F8B" w:rsidRDefault="004D3F8B" w:rsidP="004D3F8B">
            <w:pPr>
              <w:rPr>
                <w:rFonts w:eastAsia="Malgun Gothic"/>
                <w:lang w:eastAsia="ko-KR"/>
              </w:rPr>
            </w:pPr>
          </w:p>
        </w:tc>
      </w:tr>
      <w:tr w:rsidR="004D3F8B" w:rsidRPr="004D3F8B" w14:paraId="4B2FECA0" w14:textId="77777777" w:rsidTr="001B49CA">
        <w:trPr>
          <w:trHeight w:val="390"/>
          <w:jc w:val="center"/>
        </w:trPr>
        <w:tc>
          <w:tcPr>
            <w:tcW w:w="1070" w:type="dxa"/>
            <w:vMerge w:val="restart"/>
            <w:shd w:val="clear" w:color="auto" w:fill="auto"/>
            <w:vAlign w:val="center"/>
          </w:tcPr>
          <w:p w14:paraId="00E45DD4" w14:textId="77777777" w:rsidR="004D3F8B" w:rsidRPr="004D3F8B" w:rsidRDefault="004D3F8B" w:rsidP="004D3F8B">
            <w:pPr>
              <w:rPr>
                <w:rFonts w:eastAsia="Malgun Gothic"/>
                <w:b/>
                <w:bCs/>
                <w:lang w:val="en-US" w:eastAsia="ko-KR"/>
              </w:rPr>
            </w:pPr>
            <w:r w:rsidRPr="004D3F8B">
              <w:rPr>
                <w:rFonts w:eastAsia="Malgun Gothic"/>
                <w:lang w:val="es-ES" w:eastAsia="ko-KR"/>
              </w:rPr>
              <w:t>2A-46E-66A</w:t>
            </w:r>
          </w:p>
        </w:tc>
        <w:tc>
          <w:tcPr>
            <w:tcW w:w="1047" w:type="dxa"/>
            <w:vMerge w:val="restart"/>
            <w:shd w:val="clear" w:color="auto" w:fill="auto"/>
            <w:noWrap/>
            <w:vAlign w:val="center"/>
          </w:tcPr>
          <w:p w14:paraId="53F04E14"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44F03AB8" w14:textId="77777777" w:rsidR="004D3F8B" w:rsidRPr="004D3F8B" w:rsidRDefault="004D3F8B" w:rsidP="004D3F8B">
            <w:pPr>
              <w:rPr>
                <w:rFonts w:eastAsia="Malgun Gothic"/>
                <w:bCs/>
                <w:lang w:val="en-US" w:eastAsia="ko-KR"/>
              </w:rPr>
            </w:pPr>
            <w:r w:rsidRPr="004D3F8B">
              <w:rPr>
                <w:rFonts w:eastAsia="Malgun Gothic"/>
                <w:bCs/>
                <w:lang w:val="en-US" w:eastAsia="ko-KR"/>
              </w:rPr>
              <w:t>2</w:t>
            </w:r>
          </w:p>
        </w:tc>
        <w:tc>
          <w:tcPr>
            <w:tcW w:w="698" w:type="dxa"/>
            <w:shd w:val="clear" w:color="auto" w:fill="auto"/>
            <w:vAlign w:val="center"/>
          </w:tcPr>
          <w:p w14:paraId="4F0987E6" w14:textId="77777777" w:rsidR="004D3F8B" w:rsidRPr="004D3F8B" w:rsidRDefault="004D3F8B" w:rsidP="004D3F8B">
            <w:pPr>
              <w:rPr>
                <w:rFonts w:eastAsia="Malgun Gothic"/>
                <w:bCs/>
                <w:lang w:val="en-US" w:eastAsia="ko-KR"/>
              </w:rPr>
            </w:pPr>
          </w:p>
        </w:tc>
        <w:tc>
          <w:tcPr>
            <w:tcW w:w="699" w:type="dxa"/>
            <w:shd w:val="clear" w:color="auto" w:fill="auto"/>
            <w:vAlign w:val="center"/>
          </w:tcPr>
          <w:p w14:paraId="3BAF6157" w14:textId="77777777" w:rsidR="004D3F8B" w:rsidRPr="004D3F8B" w:rsidRDefault="004D3F8B" w:rsidP="004D3F8B">
            <w:pPr>
              <w:rPr>
                <w:rFonts w:eastAsia="Malgun Gothic"/>
                <w:bCs/>
                <w:lang w:val="en-US" w:eastAsia="ko-KR"/>
              </w:rPr>
            </w:pPr>
          </w:p>
        </w:tc>
        <w:tc>
          <w:tcPr>
            <w:tcW w:w="698" w:type="dxa"/>
            <w:shd w:val="clear" w:color="auto" w:fill="auto"/>
            <w:vAlign w:val="center"/>
          </w:tcPr>
          <w:p w14:paraId="523617D4"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03CF5F6"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DB49EF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542E682"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0291F8B9"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34FF8F7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02FBFD69" w14:textId="77777777" w:rsidTr="001B49CA">
        <w:trPr>
          <w:trHeight w:val="390"/>
          <w:jc w:val="center"/>
        </w:trPr>
        <w:tc>
          <w:tcPr>
            <w:tcW w:w="1070" w:type="dxa"/>
            <w:vMerge/>
            <w:shd w:val="clear" w:color="auto" w:fill="auto"/>
            <w:vAlign w:val="center"/>
          </w:tcPr>
          <w:p w14:paraId="0895948A"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D70208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19C2C24"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5F561FF1" w14:textId="77777777" w:rsidR="004D3F8B" w:rsidRPr="004D3F8B" w:rsidRDefault="004D3F8B" w:rsidP="004D3F8B">
            <w:pPr>
              <w:rPr>
                <w:rFonts w:eastAsia="Malgun Gothic"/>
                <w:lang w:val="en-US" w:eastAsia="ko-KR"/>
              </w:rPr>
            </w:pPr>
            <w:r w:rsidRPr="004D3F8B">
              <w:rPr>
                <w:rFonts w:eastAsia="Malgun Gothic"/>
                <w:lang w:eastAsia="ko-KR"/>
              </w:rPr>
              <w:t>See CA_44</w:t>
            </w:r>
            <w:proofErr w:type="gramStart"/>
            <w:r w:rsidRPr="004D3F8B">
              <w:rPr>
                <w:rFonts w:eastAsia="Malgun Gothic"/>
                <w:lang w:eastAsia="ko-KR"/>
              </w:rPr>
              <w:t>E  Bandwidth</w:t>
            </w:r>
            <w:proofErr w:type="gramEnd"/>
            <w:r w:rsidRPr="004D3F8B">
              <w:rPr>
                <w:rFonts w:eastAsia="Malgun Gothic"/>
                <w:lang w:eastAsia="ko-KR"/>
              </w:rPr>
              <w:t xml:space="preserve"> combination set 0 in Table 5.6A.1-1</w:t>
            </w:r>
          </w:p>
        </w:tc>
        <w:tc>
          <w:tcPr>
            <w:tcW w:w="1172" w:type="dxa"/>
            <w:vMerge/>
            <w:shd w:val="clear" w:color="auto" w:fill="auto"/>
            <w:vAlign w:val="center"/>
          </w:tcPr>
          <w:p w14:paraId="0614499B" w14:textId="77777777" w:rsidR="004D3F8B" w:rsidRPr="004D3F8B" w:rsidRDefault="004D3F8B" w:rsidP="004D3F8B">
            <w:pPr>
              <w:rPr>
                <w:rFonts w:eastAsia="Malgun Gothic"/>
                <w:lang w:eastAsia="ko-KR"/>
              </w:rPr>
            </w:pPr>
          </w:p>
        </w:tc>
        <w:tc>
          <w:tcPr>
            <w:tcW w:w="1168" w:type="dxa"/>
            <w:shd w:val="clear" w:color="auto" w:fill="auto"/>
            <w:noWrap/>
            <w:vAlign w:val="center"/>
          </w:tcPr>
          <w:p w14:paraId="53587136" w14:textId="77777777" w:rsidR="004D3F8B" w:rsidRPr="004D3F8B" w:rsidRDefault="004D3F8B" w:rsidP="004D3F8B">
            <w:pPr>
              <w:rPr>
                <w:rFonts w:eastAsia="Malgun Gothic"/>
                <w:lang w:eastAsia="ko-KR"/>
              </w:rPr>
            </w:pPr>
          </w:p>
        </w:tc>
      </w:tr>
      <w:tr w:rsidR="004D3F8B" w:rsidRPr="004D3F8B" w14:paraId="708EA9F0" w14:textId="77777777" w:rsidTr="001B49CA">
        <w:trPr>
          <w:trHeight w:val="390"/>
          <w:jc w:val="center"/>
        </w:trPr>
        <w:tc>
          <w:tcPr>
            <w:tcW w:w="1070" w:type="dxa"/>
            <w:vMerge/>
            <w:shd w:val="clear" w:color="auto" w:fill="auto"/>
            <w:vAlign w:val="center"/>
          </w:tcPr>
          <w:p w14:paraId="183561F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FCED45" w14:textId="77777777" w:rsidR="004D3F8B" w:rsidRPr="004D3F8B" w:rsidRDefault="004D3F8B" w:rsidP="004D3F8B">
            <w:pPr>
              <w:rPr>
                <w:rFonts w:eastAsia="Malgun Gothic"/>
                <w:lang w:val="en-US" w:eastAsia="ko-KR"/>
              </w:rPr>
            </w:pPr>
          </w:p>
        </w:tc>
        <w:tc>
          <w:tcPr>
            <w:tcW w:w="815" w:type="dxa"/>
            <w:shd w:val="clear" w:color="auto" w:fill="auto"/>
            <w:vAlign w:val="center"/>
          </w:tcPr>
          <w:p w14:paraId="4C27500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1B36D05A" w14:textId="77777777" w:rsidR="004D3F8B" w:rsidRPr="004D3F8B" w:rsidRDefault="004D3F8B" w:rsidP="004D3F8B">
            <w:pPr>
              <w:rPr>
                <w:rFonts w:eastAsia="Malgun Gothic"/>
                <w:lang w:val="en-US" w:eastAsia="ko-KR"/>
              </w:rPr>
            </w:pPr>
          </w:p>
        </w:tc>
        <w:tc>
          <w:tcPr>
            <w:tcW w:w="699" w:type="dxa"/>
            <w:shd w:val="clear" w:color="auto" w:fill="auto"/>
            <w:vAlign w:val="center"/>
          </w:tcPr>
          <w:p w14:paraId="20E3C711" w14:textId="77777777" w:rsidR="004D3F8B" w:rsidRPr="004D3F8B" w:rsidRDefault="004D3F8B" w:rsidP="004D3F8B">
            <w:pPr>
              <w:rPr>
                <w:rFonts w:eastAsia="Malgun Gothic"/>
                <w:lang w:val="en-US" w:eastAsia="ko-KR"/>
              </w:rPr>
            </w:pPr>
          </w:p>
        </w:tc>
        <w:tc>
          <w:tcPr>
            <w:tcW w:w="698" w:type="dxa"/>
            <w:shd w:val="clear" w:color="auto" w:fill="auto"/>
            <w:vAlign w:val="center"/>
          </w:tcPr>
          <w:p w14:paraId="5D589DC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BA8F95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C732F1E"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39E34C9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5FFD392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0859AC1" w14:textId="77777777" w:rsidR="004D3F8B" w:rsidRPr="004D3F8B" w:rsidRDefault="004D3F8B" w:rsidP="004D3F8B">
            <w:pPr>
              <w:rPr>
                <w:rFonts w:eastAsia="Malgun Gothic"/>
                <w:lang w:eastAsia="ko-KR"/>
              </w:rPr>
            </w:pPr>
          </w:p>
        </w:tc>
      </w:tr>
      <w:tr w:rsidR="004D3F8B" w:rsidRPr="004D3F8B" w14:paraId="53E0BC87" w14:textId="77777777" w:rsidTr="001B49CA">
        <w:trPr>
          <w:trHeight w:val="390"/>
          <w:jc w:val="center"/>
        </w:trPr>
        <w:tc>
          <w:tcPr>
            <w:tcW w:w="1070" w:type="dxa"/>
            <w:vMerge w:val="restart"/>
            <w:shd w:val="clear" w:color="auto" w:fill="auto"/>
            <w:vAlign w:val="center"/>
          </w:tcPr>
          <w:p w14:paraId="2C1A557F" w14:textId="77777777" w:rsidR="004D3F8B" w:rsidRPr="004D3F8B" w:rsidRDefault="004D3F8B" w:rsidP="004D3F8B">
            <w:pPr>
              <w:rPr>
                <w:rFonts w:eastAsia="Malgun Gothic"/>
                <w:lang w:val="en-US" w:eastAsia="ko-KR"/>
              </w:rPr>
            </w:pPr>
            <w:r w:rsidRPr="004D3F8B">
              <w:rPr>
                <w:rFonts w:eastAsia="Malgun Gothic"/>
                <w:lang w:val="es-ES" w:eastAsia="ko-KR"/>
              </w:rPr>
              <w:t>2A-46D-48C-66A</w:t>
            </w:r>
          </w:p>
        </w:tc>
        <w:tc>
          <w:tcPr>
            <w:tcW w:w="1047" w:type="dxa"/>
            <w:vMerge w:val="restart"/>
            <w:shd w:val="clear" w:color="auto" w:fill="auto"/>
            <w:noWrap/>
            <w:vAlign w:val="center"/>
          </w:tcPr>
          <w:p w14:paraId="094EC5FA"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2E0DBD52"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6024C0CA" w14:textId="77777777" w:rsidR="004D3F8B" w:rsidRPr="004D3F8B" w:rsidRDefault="004D3F8B" w:rsidP="004D3F8B">
            <w:pPr>
              <w:rPr>
                <w:rFonts w:eastAsia="Malgun Gothic"/>
                <w:lang w:val="en-US" w:eastAsia="ko-KR"/>
              </w:rPr>
            </w:pPr>
          </w:p>
        </w:tc>
        <w:tc>
          <w:tcPr>
            <w:tcW w:w="699" w:type="dxa"/>
            <w:shd w:val="clear" w:color="auto" w:fill="auto"/>
            <w:vAlign w:val="center"/>
          </w:tcPr>
          <w:p w14:paraId="7D04E297" w14:textId="77777777" w:rsidR="004D3F8B" w:rsidRPr="004D3F8B" w:rsidRDefault="004D3F8B" w:rsidP="004D3F8B">
            <w:pPr>
              <w:rPr>
                <w:rFonts w:eastAsia="Malgun Gothic"/>
                <w:lang w:val="en-US" w:eastAsia="ko-KR"/>
              </w:rPr>
            </w:pPr>
          </w:p>
        </w:tc>
        <w:tc>
          <w:tcPr>
            <w:tcW w:w="698" w:type="dxa"/>
            <w:shd w:val="clear" w:color="auto" w:fill="auto"/>
            <w:vAlign w:val="center"/>
          </w:tcPr>
          <w:p w14:paraId="3F75B98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25C82C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21218B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B4AC0BB"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1DD08BC5"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648EC32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D9DBC7F" w14:textId="77777777" w:rsidTr="001B49CA">
        <w:trPr>
          <w:trHeight w:val="390"/>
          <w:jc w:val="center"/>
        </w:trPr>
        <w:tc>
          <w:tcPr>
            <w:tcW w:w="1070" w:type="dxa"/>
            <w:vMerge/>
            <w:shd w:val="clear" w:color="auto" w:fill="auto"/>
            <w:vAlign w:val="center"/>
          </w:tcPr>
          <w:p w14:paraId="6FAD6453"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9EEC9D2"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C17F4B"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23D1958" w14:textId="77777777" w:rsidR="004D3F8B" w:rsidRPr="004D3F8B" w:rsidRDefault="004D3F8B" w:rsidP="004D3F8B">
            <w:pPr>
              <w:rPr>
                <w:rFonts w:eastAsia="Malgun Gothic"/>
                <w:lang w:val="en-US" w:eastAsia="ko-KR"/>
              </w:rPr>
            </w:pPr>
            <w:r w:rsidRPr="004D3F8B">
              <w:rPr>
                <w:rFonts w:eastAsia="Malgun Gothic"/>
                <w:lang w:eastAsia="ko-KR"/>
              </w:rPr>
              <w:t>See CA_46D Bandwidth combination set 0 in Table 5.6A.1-1</w:t>
            </w:r>
          </w:p>
        </w:tc>
        <w:tc>
          <w:tcPr>
            <w:tcW w:w="1172" w:type="dxa"/>
            <w:vMerge/>
            <w:shd w:val="clear" w:color="auto" w:fill="auto"/>
            <w:vAlign w:val="center"/>
          </w:tcPr>
          <w:p w14:paraId="7D02082D"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5200A3EE" w14:textId="77777777" w:rsidR="004D3F8B" w:rsidRPr="004D3F8B" w:rsidRDefault="004D3F8B" w:rsidP="004D3F8B">
            <w:pPr>
              <w:rPr>
                <w:rFonts w:eastAsia="Malgun Gothic"/>
                <w:lang w:eastAsia="ko-KR"/>
              </w:rPr>
            </w:pPr>
          </w:p>
        </w:tc>
      </w:tr>
      <w:tr w:rsidR="004D3F8B" w:rsidRPr="004D3F8B" w14:paraId="11F4A24F" w14:textId="77777777" w:rsidTr="001B49CA">
        <w:trPr>
          <w:trHeight w:val="390"/>
          <w:jc w:val="center"/>
        </w:trPr>
        <w:tc>
          <w:tcPr>
            <w:tcW w:w="1070" w:type="dxa"/>
            <w:vMerge/>
            <w:shd w:val="clear" w:color="auto" w:fill="auto"/>
            <w:vAlign w:val="center"/>
          </w:tcPr>
          <w:p w14:paraId="275548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DCE13BC" w14:textId="77777777" w:rsidR="004D3F8B" w:rsidRPr="004D3F8B" w:rsidRDefault="004D3F8B" w:rsidP="004D3F8B">
            <w:pPr>
              <w:rPr>
                <w:rFonts w:eastAsia="Malgun Gothic"/>
                <w:lang w:val="en-US" w:eastAsia="ko-KR"/>
              </w:rPr>
            </w:pPr>
          </w:p>
        </w:tc>
        <w:tc>
          <w:tcPr>
            <w:tcW w:w="815" w:type="dxa"/>
            <w:shd w:val="clear" w:color="auto" w:fill="auto"/>
            <w:vAlign w:val="center"/>
          </w:tcPr>
          <w:p w14:paraId="35D7CF17"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3307D3F" w14:textId="77777777" w:rsidR="004D3F8B" w:rsidRPr="004D3F8B" w:rsidRDefault="004D3F8B" w:rsidP="004D3F8B">
            <w:pPr>
              <w:rPr>
                <w:rFonts w:eastAsia="Malgun Gothic"/>
                <w:lang w:val="en-US"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641B63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01F793FA" w14:textId="77777777" w:rsidR="004D3F8B" w:rsidRPr="004D3F8B" w:rsidRDefault="004D3F8B" w:rsidP="004D3F8B">
            <w:pPr>
              <w:rPr>
                <w:rFonts w:eastAsia="Malgun Gothic"/>
                <w:lang w:eastAsia="ko-KR"/>
              </w:rPr>
            </w:pPr>
          </w:p>
        </w:tc>
      </w:tr>
      <w:tr w:rsidR="004D3F8B" w:rsidRPr="004D3F8B" w14:paraId="55687ACE" w14:textId="77777777" w:rsidTr="001B49CA">
        <w:trPr>
          <w:trHeight w:val="390"/>
          <w:jc w:val="center"/>
        </w:trPr>
        <w:tc>
          <w:tcPr>
            <w:tcW w:w="1070" w:type="dxa"/>
            <w:vMerge/>
            <w:shd w:val="clear" w:color="auto" w:fill="auto"/>
            <w:vAlign w:val="center"/>
          </w:tcPr>
          <w:p w14:paraId="710364E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2A43B9BB" w14:textId="77777777" w:rsidR="004D3F8B" w:rsidRPr="004D3F8B" w:rsidRDefault="004D3F8B" w:rsidP="004D3F8B">
            <w:pPr>
              <w:rPr>
                <w:rFonts w:eastAsia="Malgun Gothic"/>
                <w:lang w:val="en-US" w:eastAsia="ko-KR"/>
              </w:rPr>
            </w:pPr>
          </w:p>
        </w:tc>
        <w:tc>
          <w:tcPr>
            <w:tcW w:w="815" w:type="dxa"/>
            <w:shd w:val="clear" w:color="auto" w:fill="auto"/>
            <w:vAlign w:val="center"/>
          </w:tcPr>
          <w:p w14:paraId="0339087D"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3E0756D0" w14:textId="77777777" w:rsidR="004D3F8B" w:rsidRPr="004D3F8B" w:rsidRDefault="004D3F8B" w:rsidP="004D3F8B">
            <w:pPr>
              <w:rPr>
                <w:rFonts w:eastAsia="Malgun Gothic"/>
                <w:lang w:val="en-US" w:eastAsia="ko-KR"/>
              </w:rPr>
            </w:pPr>
          </w:p>
        </w:tc>
        <w:tc>
          <w:tcPr>
            <w:tcW w:w="699" w:type="dxa"/>
            <w:shd w:val="clear" w:color="auto" w:fill="auto"/>
            <w:vAlign w:val="center"/>
          </w:tcPr>
          <w:p w14:paraId="3A9A3445" w14:textId="77777777" w:rsidR="004D3F8B" w:rsidRPr="004D3F8B" w:rsidRDefault="004D3F8B" w:rsidP="004D3F8B">
            <w:pPr>
              <w:rPr>
                <w:rFonts w:eastAsia="Malgun Gothic"/>
                <w:lang w:val="en-US" w:eastAsia="ko-KR"/>
              </w:rPr>
            </w:pPr>
          </w:p>
        </w:tc>
        <w:tc>
          <w:tcPr>
            <w:tcW w:w="698" w:type="dxa"/>
            <w:shd w:val="clear" w:color="auto" w:fill="auto"/>
            <w:vAlign w:val="center"/>
          </w:tcPr>
          <w:p w14:paraId="48D40937"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09726E2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05F7B81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B5E0481"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30DF7A8B" w14:textId="77777777" w:rsidR="004D3F8B" w:rsidRPr="004D3F8B" w:rsidRDefault="004D3F8B" w:rsidP="004D3F8B">
            <w:pPr>
              <w:rPr>
                <w:rFonts w:eastAsia="Malgun Gothic"/>
                <w:lang w:eastAsia="ko-KR"/>
              </w:rPr>
            </w:pPr>
          </w:p>
        </w:tc>
        <w:tc>
          <w:tcPr>
            <w:tcW w:w="1168" w:type="dxa"/>
            <w:shd w:val="clear" w:color="auto" w:fill="auto"/>
            <w:noWrap/>
            <w:vAlign w:val="center"/>
          </w:tcPr>
          <w:p w14:paraId="086CEA63" w14:textId="77777777" w:rsidR="004D3F8B" w:rsidRPr="004D3F8B" w:rsidRDefault="004D3F8B" w:rsidP="004D3F8B">
            <w:pPr>
              <w:rPr>
                <w:rFonts w:eastAsia="Malgun Gothic"/>
                <w:lang w:eastAsia="ko-KR"/>
              </w:rPr>
            </w:pPr>
          </w:p>
        </w:tc>
      </w:tr>
      <w:tr w:rsidR="004D3F8B" w:rsidRPr="004D3F8B" w14:paraId="43B1ED8C" w14:textId="77777777" w:rsidTr="001B49CA">
        <w:trPr>
          <w:trHeight w:val="390"/>
          <w:jc w:val="center"/>
        </w:trPr>
        <w:tc>
          <w:tcPr>
            <w:tcW w:w="1070" w:type="dxa"/>
            <w:vMerge w:val="restart"/>
            <w:shd w:val="clear" w:color="auto" w:fill="auto"/>
            <w:vAlign w:val="center"/>
          </w:tcPr>
          <w:p w14:paraId="243C1C6F" w14:textId="77777777" w:rsidR="004D3F8B" w:rsidRPr="004D3F8B" w:rsidRDefault="004D3F8B" w:rsidP="004D3F8B">
            <w:pPr>
              <w:rPr>
                <w:rFonts w:eastAsia="Malgun Gothic"/>
                <w:lang w:val="en-US" w:eastAsia="ko-KR"/>
              </w:rPr>
            </w:pPr>
            <w:r w:rsidRPr="004D3F8B">
              <w:rPr>
                <w:rFonts w:eastAsia="Malgun Gothic"/>
                <w:lang w:eastAsia="ko-KR"/>
              </w:rPr>
              <w:t>2A-46C-48D-66A</w:t>
            </w:r>
          </w:p>
        </w:tc>
        <w:tc>
          <w:tcPr>
            <w:tcW w:w="1047" w:type="dxa"/>
            <w:vMerge w:val="restart"/>
            <w:shd w:val="clear" w:color="auto" w:fill="auto"/>
            <w:noWrap/>
            <w:vAlign w:val="center"/>
          </w:tcPr>
          <w:p w14:paraId="311BA1DF"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0C1DAFCC"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69EDD908" w14:textId="77777777" w:rsidR="004D3F8B" w:rsidRPr="004D3F8B" w:rsidRDefault="004D3F8B" w:rsidP="004D3F8B">
            <w:pPr>
              <w:rPr>
                <w:rFonts w:eastAsia="Malgun Gothic"/>
                <w:lang w:eastAsia="ko-KR"/>
              </w:rPr>
            </w:pPr>
          </w:p>
        </w:tc>
        <w:tc>
          <w:tcPr>
            <w:tcW w:w="699" w:type="dxa"/>
            <w:shd w:val="clear" w:color="auto" w:fill="auto"/>
            <w:vAlign w:val="center"/>
          </w:tcPr>
          <w:p w14:paraId="64AC0363" w14:textId="77777777" w:rsidR="004D3F8B" w:rsidRPr="004D3F8B" w:rsidRDefault="004D3F8B" w:rsidP="004D3F8B">
            <w:pPr>
              <w:rPr>
                <w:rFonts w:eastAsia="Malgun Gothic"/>
                <w:lang w:eastAsia="ko-KR"/>
              </w:rPr>
            </w:pPr>
          </w:p>
        </w:tc>
        <w:tc>
          <w:tcPr>
            <w:tcW w:w="698" w:type="dxa"/>
            <w:shd w:val="clear" w:color="auto" w:fill="auto"/>
            <w:vAlign w:val="center"/>
          </w:tcPr>
          <w:p w14:paraId="360AD3FE"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587387B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32B875F"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17F5315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718FD2"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3A7494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1FFF8090" w14:textId="77777777" w:rsidTr="001B49CA">
        <w:trPr>
          <w:trHeight w:val="390"/>
          <w:jc w:val="center"/>
        </w:trPr>
        <w:tc>
          <w:tcPr>
            <w:tcW w:w="1070" w:type="dxa"/>
            <w:vMerge/>
            <w:shd w:val="clear" w:color="auto" w:fill="auto"/>
            <w:vAlign w:val="center"/>
          </w:tcPr>
          <w:p w14:paraId="1BF2F0C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20B9865" w14:textId="77777777" w:rsidR="004D3F8B" w:rsidRPr="004D3F8B" w:rsidRDefault="004D3F8B" w:rsidP="004D3F8B">
            <w:pPr>
              <w:rPr>
                <w:rFonts w:eastAsia="Malgun Gothic"/>
                <w:lang w:val="en-US" w:eastAsia="ko-KR"/>
              </w:rPr>
            </w:pPr>
          </w:p>
        </w:tc>
        <w:tc>
          <w:tcPr>
            <w:tcW w:w="815" w:type="dxa"/>
            <w:shd w:val="clear" w:color="auto" w:fill="auto"/>
            <w:vAlign w:val="center"/>
          </w:tcPr>
          <w:p w14:paraId="21E24AF0"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0161906A" w14:textId="77777777" w:rsidR="004D3F8B" w:rsidRPr="004D3F8B" w:rsidRDefault="004D3F8B" w:rsidP="004D3F8B">
            <w:pPr>
              <w:rPr>
                <w:rFonts w:eastAsia="Malgun Gothic"/>
                <w:lang w:val="en-US"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16EDE0F7"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EDC2EE3" w14:textId="77777777" w:rsidR="004D3F8B" w:rsidRPr="004D3F8B" w:rsidRDefault="004D3F8B" w:rsidP="004D3F8B">
            <w:pPr>
              <w:rPr>
                <w:rFonts w:eastAsia="Malgun Gothic"/>
                <w:lang w:eastAsia="ko-KR"/>
              </w:rPr>
            </w:pPr>
          </w:p>
        </w:tc>
      </w:tr>
      <w:tr w:rsidR="004D3F8B" w:rsidRPr="004D3F8B" w14:paraId="3D7E97F4" w14:textId="77777777" w:rsidTr="001B49CA">
        <w:trPr>
          <w:trHeight w:val="390"/>
          <w:jc w:val="center"/>
        </w:trPr>
        <w:tc>
          <w:tcPr>
            <w:tcW w:w="1070" w:type="dxa"/>
            <w:vMerge/>
            <w:shd w:val="clear" w:color="auto" w:fill="auto"/>
            <w:vAlign w:val="center"/>
          </w:tcPr>
          <w:p w14:paraId="27F3D80D"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0B425FE" w14:textId="77777777" w:rsidR="004D3F8B" w:rsidRPr="004D3F8B" w:rsidRDefault="004D3F8B" w:rsidP="004D3F8B">
            <w:pPr>
              <w:rPr>
                <w:rFonts w:eastAsia="Malgun Gothic"/>
                <w:lang w:val="en-US" w:eastAsia="ko-KR"/>
              </w:rPr>
            </w:pPr>
          </w:p>
        </w:tc>
        <w:tc>
          <w:tcPr>
            <w:tcW w:w="815" w:type="dxa"/>
            <w:shd w:val="clear" w:color="auto" w:fill="auto"/>
            <w:vAlign w:val="center"/>
          </w:tcPr>
          <w:p w14:paraId="2A224EC0"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133EE8D" w14:textId="77777777" w:rsidR="004D3F8B" w:rsidRPr="004D3F8B" w:rsidRDefault="004D3F8B" w:rsidP="004D3F8B">
            <w:pPr>
              <w:rPr>
                <w:rFonts w:eastAsia="Malgun Gothic"/>
                <w:lang w:val="en-US" w:eastAsia="ko-KR"/>
              </w:rPr>
            </w:pPr>
            <w:r w:rsidRPr="004D3F8B">
              <w:rPr>
                <w:rFonts w:eastAsia="Malgun Gothic"/>
                <w:lang w:eastAsia="ko-KR"/>
              </w:rPr>
              <w:t>See CA_48D Bandwidth combination set 0 in Table 5.6A.1-1</w:t>
            </w:r>
          </w:p>
        </w:tc>
        <w:tc>
          <w:tcPr>
            <w:tcW w:w="1172" w:type="dxa"/>
            <w:vMerge/>
            <w:shd w:val="clear" w:color="auto" w:fill="auto"/>
            <w:vAlign w:val="center"/>
          </w:tcPr>
          <w:p w14:paraId="40533FA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54BEF9B6" w14:textId="77777777" w:rsidR="004D3F8B" w:rsidRPr="004D3F8B" w:rsidRDefault="004D3F8B" w:rsidP="004D3F8B">
            <w:pPr>
              <w:rPr>
                <w:rFonts w:eastAsia="Malgun Gothic"/>
                <w:lang w:eastAsia="ko-KR"/>
              </w:rPr>
            </w:pPr>
          </w:p>
        </w:tc>
      </w:tr>
      <w:tr w:rsidR="004D3F8B" w:rsidRPr="004D3F8B" w14:paraId="2731A2B2" w14:textId="77777777" w:rsidTr="001B49CA">
        <w:trPr>
          <w:trHeight w:val="390"/>
          <w:jc w:val="center"/>
        </w:trPr>
        <w:tc>
          <w:tcPr>
            <w:tcW w:w="1070" w:type="dxa"/>
            <w:vMerge/>
            <w:shd w:val="clear" w:color="auto" w:fill="auto"/>
            <w:vAlign w:val="center"/>
          </w:tcPr>
          <w:p w14:paraId="3C984781"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8FBEDDD" w14:textId="77777777" w:rsidR="004D3F8B" w:rsidRPr="004D3F8B" w:rsidRDefault="004D3F8B" w:rsidP="004D3F8B">
            <w:pPr>
              <w:rPr>
                <w:rFonts w:eastAsia="Malgun Gothic"/>
                <w:lang w:val="en-US" w:eastAsia="ko-KR"/>
              </w:rPr>
            </w:pPr>
          </w:p>
        </w:tc>
        <w:tc>
          <w:tcPr>
            <w:tcW w:w="815" w:type="dxa"/>
            <w:shd w:val="clear" w:color="auto" w:fill="auto"/>
            <w:vAlign w:val="center"/>
          </w:tcPr>
          <w:p w14:paraId="33E1147F"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CDC247A" w14:textId="77777777" w:rsidR="004D3F8B" w:rsidRPr="004D3F8B" w:rsidRDefault="004D3F8B" w:rsidP="004D3F8B">
            <w:pPr>
              <w:rPr>
                <w:rFonts w:eastAsia="Malgun Gothic"/>
                <w:lang w:val="en-US" w:eastAsia="ko-KR"/>
              </w:rPr>
            </w:pPr>
          </w:p>
        </w:tc>
        <w:tc>
          <w:tcPr>
            <w:tcW w:w="699" w:type="dxa"/>
            <w:shd w:val="clear" w:color="auto" w:fill="auto"/>
            <w:vAlign w:val="center"/>
          </w:tcPr>
          <w:p w14:paraId="04703C15" w14:textId="77777777" w:rsidR="004D3F8B" w:rsidRPr="004D3F8B" w:rsidRDefault="004D3F8B" w:rsidP="004D3F8B">
            <w:pPr>
              <w:rPr>
                <w:rFonts w:eastAsia="Malgun Gothic"/>
                <w:lang w:val="en-US" w:eastAsia="ko-KR"/>
              </w:rPr>
            </w:pPr>
          </w:p>
        </w:tc>
        <w:tc>
          <w:tcPr>
            <w:tcW w:w="698" w:type="dxa"/>
            <w:shd w:val="clear" w:color="auto" w:fill="auto"/>
            <w:vAlign w:val="center"/>
          </w:tcPr>
          <w:p w14:paraId="60BDAA59"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73D056D"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2B06126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22FD7B53"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7170DA91" w14:textId="77777777" w:rsidR="004D3F8B" w:rsidRPr="004D3F8B" w:rsidRDefault="004D3F8B" w:rsidP="004D3F8B">
            <w:pPr>
              <w:rPr>
                <w:rFonts w:eastAsia="Malgun Gothic"/>
                <w:lang w:eastAsia="ko-KR"/>
              </w:rPr>
            </w:pPr>
          </w:p>
        </w:tc>
        <w:tc>
          <w:tcPr>
            <w:tcW w:w="1168" w:type="dxa"/>
            <w:shd w:val="clear" w:color="auto" w:fill="auto"/>
            <w:noWrap/>
            <w:vAlign w:val="center"/>
          </w:tcPr>
          <w:p w14:paraId="117DEE74" w14:textId="77777777" w:rsidR="004D3F8B" w:rsidRPr="004D3F8B" w:rsidRDefault="004D3F8B" w:rsidP="004D3F8B">
            <w:pPr>
              <w:rPr>
                <w:rFonts w:eastAsia="Malgun Gothic"/>
                <w:lang w:eastAsia="ko-KR"/>
              </w:rPr>
            </w:pPr>
          </w:p>
        </w:tc>
      </w:tr>
      <w:tr w:rsidR="004D3F8B" w:rsidRPr="004D3F8B" w14:paraId="55508487" w14:textId="77777777" w:rsidTr="001B49CA">
        <w:trPr>
          <w:trHeight w:val="390"/>
          <w:jc w:val="center"/>
        </w:trPr>
        <w:tc>
          <w:tcPr>
            <w:tcW w:w="1070" w:type="dxa"/>
            <w:vMerge w:val="restart"/>
            <w:shd w:val="clear" w:color="auto" w:fill="auto"/>
            <w:vAlign w:val="center"/>
          </w:tcPr>
          <w:p w14:paraId="363B563D" w14:textId="77777777" w:rsidR="004D3F8B" w:rsidRPr="004D3F8B" w:rsidRDefault="004D3F8B" w:rsidP="004D3F8B">
            <w:pPr>
              <w:rPr>
                <w:rFonts w:eastAsia="Malgun Gothic"/>
                <w:lang w:val="en-US" w:eastAsia="ko-KR"/>
              </w:rPr>
            </w:pPr>
            <w:r w:rsidRPr="004D3F8B">
              <w:rPr>
                <w:rFonts w:eastAsia="Malgun Gothic"/>
                <w:lang w:eastAsia="ko-KR"/>
              </w:rPr>
              <w:t>2A-48E-66A</w:t>
            </w:r>
          </w:p>
        </w:tc>
        <w:tc>
          <w:tcPr>
            <w:tcW w:w="1047" w:type="dxa"/>
            <w:vMerge w:val="restart"/>
            <w:shd w:val="clear" w:color="auto" w:fill="auto"/>
            <w:noWrap/>
            <w:vAlign w:val="center"/>
          </w:tcPr>
          <w:p w14:paraId="1D683841"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4242E423"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1B36FA58" w14:textId="77777777" w:rsidR="004D3F8B" w:rsidRPr="004D3F8B" w:rsidRDefault="004D3F8B" w:rsidP="004D3F8B">
            <w:pPr>
              <w:rPr>
                <w:rFonts w:eastAsia="Malgun Gothic"/>
                <w:lang w:val="en-US" w:eastAsia="ko-KR"/>
              </w:rPr>
            </w:pPr>
          </w:p>
        </w:tc>
        <w:tc>
          <w:tcPr>
            <w:tcW w:w="699" w:type="dxa"/>
            <w:shd w:val="clear" w:color="auto" w:fill="auto"/>
            <w:vAlign w:val="center"/>
          </w:tcPr>
          <w:p w14:paraId="272EBD77" w14:textId="77777777" w:rsidR="004D3F8B" w:rsidRPr="004D3F8B" w:rsidRDefault="004D3F8B" w:rsidP="004D3F8B">
            <w:pPr>
              <w:rPr>
                <w:rFonts w:eastAsia="Malgun Gothic"/>
                <w:lang w:val="en-US" w:eastAsia="ko-KR"/>
              </w:rPr>
            </w:pPr>
          </w:p>
        </w:tc>
        <w:tc>
          <w:tcPr>
            <w:tcW w:w="698" w:type="dxa"/>
            <w:shd w:val="clear" w:color="auto" w:fill="auto"/>
            <w:vAlign w:val="center"/>
          </w:tcPr>
          <w:p w14:paraId="47273A3F"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46F26FA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DB35C8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4F1534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9139E88" w14:textId="77777777" w:rsidR="004D3F8B" w:rsidRPr="004D3F8B" w:rsidRDefault="004D3F8B" w:rsidP="004D3F8B">
            <w:pPr>
              <w:rPr>
                <w:rFonts w:eastAsia="Malgun Gothic"/>
                <w:lang w:eastAsia="ko-KR"/>
              </w:rPr>
            </w:pPr>
            <w:r w:rsidRPr="004D3F8B">
              <w:rPr>
                <w:rFonts w:eastAsia="Malgun Gothic"/>
                <w:lang w:eastAsia="ko-KR"/>
              </w:rPr>
              <w:t>120</w:t>
            </w:r>
          </w:p>
        </w:tc>
        <w:tc>
          <w:tcPr>
            <w:tcW w:w="1168" w:type="dxa"/>
            <w:shd w:val="clear" w:color="auto" w:fill="auto"/>
            <w:noWrap/>
            <w:vAlign w:val="center"/>
          </w:tcPr>
          <w:p w14:paraId="00B5B0E9"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792F047A" w14:textId="77777777" w:rsidTr="001B49CA">
        <w:trPr>
          <w:trHeight w:val="390"/>
          <w:jc w:val="center"/>
        </w:trPr>
        <w:tc>
          <w:tcPr>
            <w:tcW w:w="1070" w:type="dxa"/>
            <w:vMerge/>
            <w:shd w:val="clear" w:color="auto" w:fill="auto"/>
            <w:vAlign w:val="center"/>
          </w:tcPr>
          <w:p w14:paraId="0CF91D7E"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BED1FAC" w14:textId="77777777" w:rsidR="004D3F8B" w:rsidRPr="004D3F8B" w:rsidRDefault="004D3F8B" w:rsidP="004D3F8B">
            <w:pPr>
              <w:rPr>
                <w:rFonts w:eastAsia="Malgun Gothic"/>
                <w:lang w:val="en-US" w:eastAsia="ko-KR"/>
              </w:rPr>
            </w:pPr>
          </w:p>
        </w:tc>
        <w:tc>
          <w:tcPr>
            <w:tcW w:w="815" w:type="dxa"/>
            <w:shd w:val="clear" w:color="auto" w:fill="auto"/>
            <w:vAlign w:val="center"/>
          </w:tcPr>
          <w:p w14:paraId="62E4EC76"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0350690D"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3EDAC6B4" w14:textId="77777777" w:rsidR="004D3F8B" w:rsidRPr="004D3F8B" w:rsidRDefault="004D3F8B" w:rsidP="004D3F8B">
            <w:pPr>
              <w:rPr>
                <w:rFonts w:eastAsia="Malgun Gothic"/>
                <w:lang w:eastAsia="ko-KR"/>
              </w:rPr>
            </w:pPr>
          </w:p>
        </w:tc>
        <w:tc>
          <w:tcPr>
            <w:tcW w:w="1168" w:type="dxa"/>
            <w:shd w:val="clear" w:color="auto" w:fill="auto"/>
            <w:noWrap/>
            <w:vAlign w:val="center"/>
          </w:tcPr>
          <w:p w14:paraId="6A05BCF5" w14:textId="77777777" w:rsidR="004D3F8B" w:rsidRPr="004D3F8B" w:rsidRDefault="004D3F8B" w:rsidP="004D3F8B">
            <w:pPr>
              <w:rPr>
                <w:rFonts w:eastAsia="Malgun Gothic"/>
                <w:lang w:eastAsia="ko-KR"/>
              </w:rPr>
            </w:pPr>
          </w:p>
        </w:tc>
      </w:tr>
      <w:tr w:rsidR="004D3F8B" w:rsidRPr="004D3F8B" w14:paraId="5D6448CB" w14:textId="77777777" w:rsidTr="001B49CA">
        <w:trPr>
          <w:trHeight w:val="390"/>
          <w:jc w:val="center"/>
        </w:trPr>
        <w:tc>
          <w:tcPr>
            <w:tcW w:w="1070" w:type="dxa"/>
            <w:vMerge/>
            <w:shd w:val="clear" w:color="auto" w:fill="auto"/>
            <w:vAlign w:val="center"/>
          </w:tcPr>
          <w:p w14:paraId="1BCBB7BB"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71543AB3" w14:textId="77777777" w:rsidR="004D3F8B" w:rsidRPr="004D3F8B" w:rsidRDefault="004D3F8B" w:rsidP="004D3F8B">
            <w:pPr>
              <w:rPr>
                <w:rFonts w:eastAsia="Malgun Gothic"/>
                <w:lang w:val="en-US" w:eastAsia="ko-KR"/>
              </w:rPr>
            </w:pPr>
          </w:p>
        </w:tc>
        <w:tc>
          <w:tcPr>
            <w:tcW w:w="815" w:type="dxa"/>
            <w:shd w:val="clear" w:color="auto" w:fill="auto"/>
            <w:vAlign w:val="center"/>
          </w:tcPr>
          <w:p w14:paraId="475CE6F4"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214F748" w14:textId="77777777" w:rsidR="004D3F8B" w:rsidRPr="004D3F8B" w:rsidRDefault="004D3F8B" w:rsidP="004D3F8B">
            <w:pPr>
              <w:rPr>
                <w:rFonts w:eastAsia="Malgun Gothic"/>
                <w:lang w:val="en-US" w:eastAsia="ko-KR"/>
              </w:rPr>
            </w:pPr>
          </w:p>
        </w:tc>
        <w:tc>
          <w:tcPr>
            <w:tcW w:w="699" w:type="dxa"/>
            <w:shd w:val="clear" w:color="auto" w:fill="auto"/>
            <w:vAlign w:val="center"/>
          </w:tcPr>
          <w:p w14:paraId="095F5A6E" w14:textId="77777777" w:rsidR="004D3F8B" w:rsidRPr="004D3F8B" w:rsidRDefault="004D3F8B" w:rsidP="004D3F8B">
            <w:pPr>
              <w:rPr>
                <w:rFonts w:eastAsia="Malgun Gothic"/>
                <w:lang w:val="en-US" w:eastAsia="ko-KR"/>
              </w:rPr>
            </w:pPr>
          </w:p>
        </w:tc>
        <w:tc>
          <w:tcPr>
            <w:tcW w:w="698" w:type="dxa"/>
            <w:shd w:val="clear" w:color="auto" w:fill="auto"/>
            <w:vAlign w:val="center"/>
          </w:tcPr>
          <w:p w14:paraId="2A1CD6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2F522AC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7E3F3235"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976245F"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45E39F0" w14:textId="77777777" w:rsidR="004D3F8B" w:rsidRPr="004D3F8B" w:rsidRDefault="004D3F8B" w:rsidP="004D3F8B">
            <w:pPr>
              <w:rPr>
                <w:rFonts w:eastAsia="Malgun Gothic"/>
                <w:lang w:eastAsia="ko-KR"/>
              </w:rPr>
            </w:pPr>
          </w:p>
        </w:tc>
        <w:tc>
          <w:tcPr>
            <w:tcW w:w="1168" w:type="dxa"/>
            <w:shd w:val="clear" w:color="auto" w:fill="auto"/>
            <w:noWrap/>
            <w:vAlign w:val="center"/>
          </w:tcPr>
          <w:p w14:paraId="4DE17578" w14:textId="77777777" w:rsidR="004D3F8B" w:rsidRPr="004D3F8B" w:rsidRDefault="004D3F8B" w:rsidP="004D3F8B">
            <w:pPr>
              <w:rPr>
                <w:rFonts w:eastAsia="Malgun Gothic"/>
                <w:lang w:eastAsia="ko-KR"/>
              </w:rPr>
            </w:pPr>
          </w:p>
        </w:tc>
      </w:tr>
      <w:tr w:rsidR="004D3F8B" w:rsidRPr="004D3F8B" w14:paraId="25257CD2" w14:textId="77777777" w:rsidTr="001B49CA">
        <w:trPr>
          <w:trHeight w:val="390"/>
          <w:jc w:val="center"/>
        </w:trPr>
        <w:tc>
          <w:tcPr>
            <w:tcW w:w="1070" w:type="dxa"/>
            <w:vMerge w:val="restart"/>
            <w:shd w:val="clear" w:color="auto" w:fill="auto"/>
            <w:vAlign w:val="center"/>
          </w:tcPr>
          <w:p w14:paraId="6B498988" w14:textId="77777777" w:rsidR="004D3F8B" w:rsidRPr="004D3F8B" w:rsidRDefault="004D3F8B" w:rsidP="004D3F8B">
            <w:pPr>
              <w:rPr>
                <w:rFonts w:eastAsia="Malgun Gothic"/>
                <w:bCs/>
                <w:lang w:val="en-US" w:eastAsia="ko-KR"/>
              </w:rPr>
            </w:pPr>
            <w:r w:rsidRPr="004D3F8B">
              <w:rPr>
                <w:rFonts w:eastAsia="Malgun Gothic"/>
                <w:lang w:val="en-US" w:eastAsia="ko-KR"/>
              </w:rPr>
              <w:t>46C-48E-66A</w:t>
            </w:r>
          </w:p>
        </w:tc>
        <w:tc>
          <w:tcPr>
            <w:tcW w:w="1047" w:type="dxa"/>
            <w:vMerge w:val="restart"/>
            <w:shd w:val="clear" w:color="auto" w:fill="auto"/>
            <w:noWrap/>
            <w:vAlign w:val="center"/>
          </w:tcPr>
          <w:p w14:paraId="7F2E14EC" w14:textId="77777777" w:rsidR="004D3F8B" w:rsidRPr="004D3F8B" w:rsidRDefault="004D3F8B" w:rsidP="004D3F8B">
            <w:pPr>
              <w:rPr>
                <w:rFonts w:eastAsia="Malgun Gothic"/>
                <w:bCs/>
                <w:lang w:val="en-US" w:eastAsia="ko-KR"/>
              </w:rPr>
            </w:pPr>
            <w:r w:rsidRPr="004D3F8B">
              <w:rPr>
                <w:rFonts w:eastAsia="Malgun Gothic"/>
                <w:bCs/>
                <w:lang w:val="en-US" w:eastAsia="ko-KR"/>
              </w:rPr>
              <w:t>-</w:t>
            </w:r>
          </w:p>
        </w:tc>
        <w:tc>
          <w:tcPr>
            <w:tcW w:w="815" w:type="dxa"/>
            <w:shd w:val="clear" w:color="auto" w:fill="auto"/>
            <w:vAlign w:val="center"/>
          </w:tcPr>
          <w:p w14:paraId="25E59EF1" w14:textId="77777777" w:rsidR="004D3F8B" w:rsidRPr="004D3F8B" w:rsidRDefault="004D3F8B" w:rsidP="004D3F8B">
            <w:pPr>
              <w:rPr>
                <w:rFonts w:eastAsia="Malgun Gothic"/>
                <w:bCs/>
                <w:lang w:val="en-US" w:eastAsia="ko-KR"/>
              </w:rPr>
            </w:pPr>
            <w:r w:rsidRPr="004D3F8B">
              <w:rPr>
                <w:rFonts w:eastAsia="Malgun Gothic"/>
                <w:bCs/>
                <w:lang w:val="en-US" w:eastAsia="ko-KR"/>
              </w:rPr>
              <w:t>46</w:t>
            </w:r>
          </w:p>
        </w:tc>
        <w:tc>
          <w:tcPr>
            <w:tcW w:w="4083" w:type="dxa"/>
            <w:gridSpan w:val="6"/>
            <w:shd w:val="clear" w:color="auto" w:fill="auto"/>
            <w:vAlign w:val="center"/>
          </w:tcPr>
          <w:p w14:paraId="750F4B1B"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val="restart"/>
            <w:shd w:val="clear" w:color="auto" w:fill="auto"/>
            <w:vAlign w:val="center"/>
          </w:tcPr>
          <w:p w14:paraId="66C1368E"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vMerge w:val="restart"/>
            <w:shd w:val="clear" w:color="auto" w:fill="auto"/>
            <w:noWrap/>
            <w:vAlign w:val="center"/>
          </w:tcPr>
          <w:p w14:paraId="1D56C738"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38C25AD2" w14:textId="77777777" w:rsidTr="001B49CA">
        <w:trPr>
          <w:trHeight w:val="390"/>
          <w:jc w:val="center"/>
        </w:trPr>
        <w:tc>
          <w:tcPr>
            <w:tcW w:w="1070" w:type="dxa"/>
            <w:vMerge/>
            <w:shd w:val="clear" w:color="auto" w:fill="auto"/>
            <w:vAlign w:val="center"/>
          </w:tcPr>
          <w:p w14:paraId="2A325716"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6843B5D1" w14:textId="77777777" w:rsidR="004D3F8B" w:rsidRPr="004D3F8B" w:rsidRDefault="004D3F8B" w:rsidP="004D3F8B">
            <w:pPr>
              <w:rPr>
                <w:rFonts w:eastAsia="Malgun Gothic"/>
                <w:lang w:val="en-US" w:eastAsia="ko-KR"/>
              </w:rPr>
            </w:pPr>
          </w:p>
        </w:tc>
        <w:tc>
          <w:tcPr>
            <w:tcW w:w="815" w:type="dxa"/>
            <w:shd w:val="clear" w:color="auto" w:fill="auto"/>
            <w:vAlign w:val="center"/>
          </w:tcPr>
          <w:p w14:paraId="08A2F01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6DE0672F" w14:textId="77777777" w:rsidR="004D3F8B" w:rsidRPr="004D3F8B" w:rsidRDefault="004D3F8B" w:rsidP="004D3F8B">
            <w:pPr>
              <w:rPr>
                <w:rFonts w:eastAsia="Malgun Gothic"/>
                <w:lang w:val="en-US"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54E359F4"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30FEC46D" w14:textId="77777777" w:rsidR="004D3F8B" w:rsidRPr="004D3F8B" w:rsidRDefault="004D3F8B" w:rsidP="004D3F8B">
            <w:pPr>
              <w:rPr>
                <w:rFonts w:eastAsia="Malgun Gothic"/>
                <w:lang w:eastAsia="ko-KR"/>
              </w:rPr>
            </w:pPr>
          </w:p>
        </w:tc>
      </w:tr>
      <w:tr w:rsidR="004D3F8B" w:rsidRPr="004D3F8B" w14:paraId="548D0A5D" w14:textId="77777777" w:rsidTr="001B49CA">
        <w:trPr>
          <w:trHeight w:val="390"/>
          <w:jc w:val="center"/>
        </w:trPr>
        <w:tc>
          <w:tcPr>
            <w:tcW w:w="1070" w:type="dxa"/>
            <w:vMerge/>
            <w:shd w:val="clear" w:color="auto" w:fill="auto"/>
            <w:vAlign w:val="center"/>
          </w:tcPr>
          <w:p w14:paraId="1323003C"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0CCBE63" w14:textId="77777777" w:rsidR="004D3F8B" w:rsidRPr="004D3F8B" w:rsidRDefault="004D3F8B" w:rsidP="004D3F8B">
            <w:pPr>
              <w:rPr>
                <w:rFonts w:eastAsia="Malgun Gothic"/>
                <w:lang w:val="en-US" w:eastAsia="ko-KR"/>
              </w:rPr>
            </w:pPr>
          </w:p>
        </w:tc>
        <w:tc>
          <w:tcPr>
            <w:tcW w:w="815" w:type="dxa"/>
            <w:shd w:val="clear" w:color="auto" w:fill="auto"/>
            <w:vAlign w:val="center"/>
          </w:tcPr>
          <w:p w14:paraId="09B0A579"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58C8CDB3" w14:textId="77777777" w:rsidR="004D3F8B" w:rsidRPr="004D3F8B" w:rsidRDefault="004D3F8B" w:rsidP="004D3F8B">
            <w:pPr>
              <w:rPr>
                <w:rFonts w:eastAsia="Malgun Gothic"/>
                <w:lang w:val="en-US" w:eastAsia="ko-KR"/>
              </w:rPr>
            </w:pPr>
          </w:p>
        </w:tc>
        <w:tc>
          <w:tcPr>
            <w:tcW w:w="699" w:type="dxa"/>
            <w:shd w:val="clear" w:color="auto" w:fill="auto"/>
            <w:vAlign w:val="center"/>
          </w:tcPr>
          <w:p w14:paraId="2A883574" w14:textId="77777777" w:rsidR="004D3F8B" w:rsidRPr="004D3F8B" w:rsidRDefault="004D3F8B" w:rsidP="004D3F8B">
            <w:pPr>
              <w:rPr>
                <w:rFonts w:eastAsia="Malgun Gothic"/>
                <w:lang w:val="en-US" w:eastAsia="ko-KR"/>
              </w:rPr>
            </w:pPr>
          </w:p>
        </w:tc>
        <w:tc>
          <w:tcPr>
            <w:tcW w:w="698" w:type="dxa"/>
            <w:shd w:val="clear" w:color="auto" w:fill="auto"/>
            <w:vAlign w:val="center"/>
          </w:tcPr>
          <w:p w14:paraId="46776C6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E87376F"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5466931C"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7E2687B0"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7306812" w14:textId="77777777" w:rsidR="004D3F8B" w:rsidRPr="004D3F8B" w:rsidRDefault="004D3F8B" w:rsidP="004D3F8B">
            <w:pPr>
              <w:rPr>
                <w:rFonts w:eastAsia="Malgun Gothic"/>
                <w:lang w:eastAsia="ko-KR"/>
              </w:rPr>
            </w:pPr>
          </w:p>
        </w:tc>
        <w:tc>
          <w:tcPr>
            <w:tcW w:w="1168" w:type="dxa"/>
            <w:shd w:val="clear" w:color="auto" w:fill="auto"/>
            <w:noWrap/>
            <w:vAlign w:val="center"/>
          </w:tcPr>
          <w:p w14:paraId="07153B35" w14:textId="77777777" w:rsidR="004D3F8B" w:rsidRPr="004D3F8B" w:rsidRDefault="004D3F8B" w:rsidP="004D3F8B">
            <w:pPr>
              <w:rPr>
                <w:rFonts w:eastAsia="Malgun Gothic"/>
                <w:lang w:eastAsia="ko-KR"/>
              </w:rPr>
            </w:pPr>
          </w:p>
        </w:tc>
      </w:tr>
      <w:tr w:rsidR="004D3F8B" w:rsidRPr="004D3F8B" w14:paraId="557EC4B5" w14:textId="77777777" w:rsidTr="001B49CA">
        <w:trPr>
          <w:trHeight w:val="390"/>
          <w:jc w:val="center"/>
        </w:trPr>
        <w:tc>
          <w:tcPr>
            <w:tcW w:w="1070" w:type="dxa"/>
            <w:vMerge w:val="restart"/>
            <w:shd w:val="clear" w:color="auto" w:fill="auto"/>
            <w:vAlign w:val="center"/>
          </w:tcPr>
          <w:p w14:paraId="41D36EC5" w14:textId="77777777" w:rsidR="004D3F8B" w:rsidRPr="004D3F8B" w:rsidRDefault="004D3F8B" w:rsidP="004D3F8B">
            <w:pPr>
              <w:rPr>
                <w:rFonts w:eastAsia="Malgun Gothic"/>
                <w:lang w:val="en-US" w:eastAsia="ko-KR"/>
              </w:rPr>
            </w:pPr>
            <w:r w:rsidRPr="004D3F8B">
              <w:rPr>
                <w:rFonts w:eastAsia="Malgun Gothic"/>
                <w:lang w:val="es-ES" w:eastAsia="ko-KR"/>
              </w:rPr>
              <w:t>2A-46C-48E</w:t>
            </w:r>
          </w:p>
        </w:tc>
        <w:tc>
          <w:tcPr>
            <w:tcW w:w="1047" w:type="dxa"/>
            <w:vMerge w:val="restart"/>
            <w:shd w:val="clear" w:color="auto" w:fill="auto"/>
            <w:noWrap/>
            <w:vAlign w:val="center"/>
          </w:tcPr>
          <w:p w14:paraId="674D655D"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1F368CE9" w14:textId="77777777" w:rsidR="004D3F8B" w:rsidRPr="004D3F8B" w:rsidRDefault="004D3F8B" w:rsidP="004D3F8B">
            <w:pPr>
              <w:rPr>
                <w:rFonts w:eastAsia="Malgun Gothic"/>
                <w:lang w:eastAsia="ko-KR"/>
              </w:rPr>
            </w:pPr>
            <w:r w:rsidRPr="004D3F8B">
              <w:rPr>
                <w:rFonts w:eastAsia="Malgun Gothic"/>
                <w:lang w:eastAsia="ko-KR"/>
              </w:rPr>
              <w:t>2</w:t>
            </w:r>
          </w:p>
        </w:tc>
        <w:tc>
          <w:tcPr>
            <w:tcW w:w="698" w:type="dxa"/>
            <w:shd w:val="clear" w:color="auto" w:fill="auto"/>
            <w:vAlign w:val="center"/>
          </w:tcPr>
          <w:p w14:paraId="0AC87E3F" w14:textId="77777777" w:rsidR="004D3F8B" w:rsidRPr="004D3F8B" w:rsidRDefault="004D3F8B" w:rsidP="004D3F8B">
            <w:pPr>
              <w:rPr>
                <w:rFonts w:eastAsia="Malgun Gothic"/>
                <w:lang w:eastAsia="ko-KR"/>
              </w:rPr>
            </w:pPr>
          </w:p>
        </w:tc>
        <w:tc>
          <w:tcPr>
            <w:tcW w:w="699" w:type="dxa"/>
            <w:shd w:val="clear" w:color="auto" w:fill="auto"/>
            <w:vAlign w:val="center"/>
          </w:tcPr>
          <w:p w14:paraId="489FE1D2" w14:textId="77777777" w:rsidR="004D3F8B" w:rsidRPr="004D3F8B" w:rsidRDefault="004D3F8B" w:rsidP="004D3F8B">
            <w:pPr>
              <w:rPr>
                <w:rFonts w:eastAsia="Malgun Gothic"/>
                <w:lang w:eastAsia="ko-KR"/>
              </w:rPr>
            </w:pPr>
          </w:p>
        </w:tc>
        <w:tc>
          <w:tcPr>
            <w:tcW w:w="698" w:type="dxa"/>
            <w:shd w:val="clear" w:color="auto" w:fill="auto"/>
            <w:vAlign w:val="center"/>
          </w:tcPr>
          <w:p w14:paraId="38A71233"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C72115B"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3F10C04D"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00AE27B6"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34362D83"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1D7CBD81"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015D09E" w14:textId="77777777" w:rsidTr="001B49CA">
        <w:trPr>
          <w:trHeight w:val="390"/>
          <w:jc w:val="center"/>
        </w:trPr>
        <w:tc>
          <w:tcPr>
            <w:tcW w:w="1070" w:type="dxa"/>
            <w:vMerge/>
            <w:shd w:val="clear" w:color="auto" w:fill="auto"/>
            <w:vAlign w:val="center"/>
          </w:tcPr>
          <w:p w14:paraId="7B4D36D8"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5C3DF1F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F7816A6"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D09C58E" w14:textId="77777777" w:rsidR="004D3F8B" w:rsidRPr="004D3F8B" w:rsidRDefault="004D3F8B" w:rsidP="004D3F8B">
            <w:pPr>
              <w:rPr>
                <w:rFonts w:eastAsia="Malgun Gothic"/>
                <w:lang w:eastAsia="ko-KR"/>
              </w:rPr>
            </w:pPr>
            <w:r w:rsidRPr="004D3F8B">
              <w:rPr>
                <w:rFonts w:eastAsia="Malgun Gothic"/>
                <w:lang w:eastAsia="ko-KR"/>
              </w:rPr>
              <w:t>See CA_46C Bandwidth combination set 0 in Table 5.6A.1-1</w:t>
            </w:r>
          </w:p>
        </w:tc>
        <w:tc>
          <w:tcPr>
            <w:tcW w:w="1172" w:type="dxa"/>
            <w:vMerge/>
            <w:shd w:val="clear" w:color="auto" w:fill="auto"/>
            <w:vAlign w:val="center"/>
          </w:tcPr>
          <w:p w14:paraId="0AECBDF8"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37407D5B" w14:textId="77777777" w:rsidR="004D3F8B" w:rsidRPr="004D3F8B" w:rsidRDefault="004D3F8B" w:rsidP="004D3F8B">
            <w:pPr>
              <w:rPr>
                <w:rFonts w:eastAsia="Malgun Gothic"/>
                <w:lang w:eastAsia="ko-KR"/>
              </w:rPr>
            </w:pPr>
          </w:p>
        </w:tc>
      </w:tr>
      <w:tr w:rsidR="004D3F8B" w:rsidRPr="004D3F8B" w14:paraId="1619981F" w14:textId="77777777" w:rsidTr="001B49CA">
        <w:trPr>
          <w:trHeight w:val="390"/>
          <w:jc w:val="center"/>
        </w:trPr>
        <w:tc>
          <w:tcPr>
            <w:tcW w:w="1070" w:type="dxa"/>
            <w:vMerge/>
            <w:shd w:val="clear" w:color="auto" w:fill="auto"/>
            <w:vAlign w:val="center"/>
          </w:tcPr>
          <w:p w14:paraId="1FF11EF5"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003D6384" w14:textId="77777777" w:rsidR="004D3F8B" w:rsidRPr="004D3F8B" w:rsidRDefault="004D3F8B" w:rsidP="004D3F8B">
            <w:pPr>
              <w:rPr>
                <w:rFonts w:eastAsia="Malgun Gothic"/>
                <w:lang w:val="en-US" w:eastAsia="ko-KR"/>
              </w:rPr>
            </w:pPr>
          </w:p>
        </w:tc>
        <w:tc>
          <w:tcPr>
            <w:tcW w:w="815" w:type="dxa"/>
            <w:shd w:val="clear" w:color="auto" w:fill="auto"/>
            <w:vAlign w:val="center"/>
          </w:tcPr>
          <w:p w14:paraId="4E1F6F82"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7059CAE" w14:textId="77777777" w:rsidR="004D3F8B" w:rsidRPr="004D3F8B" w:rsidRDefault="004D3F8B" w:rsidP="004D3F8B">
            <w:pPr>
              <w:rPr>
                <w:rFonts w:eastAsia="Malgun Gothic"/>
                <w:lang w:eastAsia="ko-KR"/>
              </w:rPr>
            </w:pPr>
            <w:r w:rsidRPr="004D3F8B">
              <w:rPr>
                <w:rFonts w:eastAsia="Malgun Gothic"/>
                <w:lang w:eastAsia="ko-KR"/>
              </w:rPr>
              <w:t>See CA_48E Bandwidth combination set 0 in Table 5.6A.1-1</w:t>
            </w:r>
          </w:p>
        </w:tc>
        <w:tc>
          <w:tcPr>
            <w:tcW w:w="1172" w:type="dxa"/>
            <w:vMerge/>
            <w:shd w:val="clear" w:color="auto" w:fill="auto"/>
            <w:vAlign w:val="center"/>
          </w:tcPr>
          <w:p w14:paraId="1D5887E5"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8621702" w14:textId="77777777" w:rsidR="004D3F8B" w:rsidRPr="004D3F8B" w:rsidRDefault="004D3F8B" w:rsidP="004D3F8B">
            <w:pPr>
              <w:rPr>
                <w:rFonts w:eastAsia="Malgun Gothic"/>
                <w:lang w:eastAsia="ko-KR"/>
              </w:rPr>
            </w:pPr>
          </w:p>
        </w:tc>
      </w:tr>
      <w:tr w:rsidR="004D3F8B" w:rsidRPr="004D3F8B" w14:paraId="59338DE4" w14:textId="77777777" w:rsidTr="001B49CA">
        <w:trPr>
          <w:trHeight w:val="390"/>
          <w:jc w:val="center"/>
        </w:trPr>
        <w:tc>
          <w:tcPr>
            <w:tcW w:w="1070" w:type="dxa"/>
            <w:vMerge w:val="restart"/>
            <w:shd w:val="clear" w:color="auto" w:fill="auto"/>
            <w:vAlign w:val="center"/>
          </w:tcPr>
          <w:p w14:paraId="6EEDA26B" w14:textId="77777777" w:rsidR="004D3F8B" w:rsidRPr="004D3F8B" w:rsidRDefault="004D3F8B" w:rsidP="004D3F8B">
            <w:pPr>
              <w:rPr>
                <w:rFonts w:eastAsia="Malgun Gothic"/>
                <w:lang w:val="en-US" w:eastAsia="ko-KR"/>
              </w:rPr>
            </w:pPr>
            <w:r w:rsidRPr="004D3F8B">
              <w:rPr>
                <w:rFonts w:eastAsia="Malgun Gothic"/>
                <w:lang w:val="en-US" w:eastAsia="ko-KR"/>
              </w:rPr>
              <w:t>46E-48C-66A</w:t>
            </w:r>
          </w:p>
        </w:tc>
        <w:tc>
          <w:tcPr>
            <w:tcW w:w="1047" w:type="dxa"/>
            <w:vMerge w:val="restart"/>
            <w:shd w:val="clear" w:color="auto" w:fill="auto"/>
            <w:noWrap/>
            <w:vAlign w:val="center"/>
          </w:tcPr>
          <w:p w14:paraId="2D7CD5D0" w14:textId="77777777" w:rsidR="004D3F8B" w:rsidRPr="004D3F8B" w:rsidRDefault="004D3F8B" w:rsidP="004D3F8B">
            <w:pPr>
              <w:rPr>
                <w:rFonts w:eastAsia="Malgun Gothic"/>
                <w:bCs/>
                <w:lang w:eastAsia="ko-KR"/>
              </w:rPr>
            </w:pPr>
            <w:r w:rsidRPr="004D3F8B">
              <w:rPr>
                <w:rFonts w:eastAsia="Malgun Gothic"/>
                <w:lang w:eastAsia="ko-KR"/>
              </w:rPr>
              <w:t>-</w:t>
            </w:r>
          </w:p>
        </w:tc>
        <w:tc>
          <w:tcPr>
            <w:tcW w:w="815" w:type="dxa"/>
            <w:shd w:val="clear" w:color="auto" w:fill="auto"/>
            <w:vAlign w:val="center"/>
          </w:tcPr>
          <w:p w14:paraId="2923589E"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4C0B66E3"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val="restart"/>
            <w:shd w:val="clear" w:color="auto" w:fill="auto"/>
            <w:vAlign w:val="center"/>
          </w:tcPr>
          <w:p w14:paraId="6C76E2DC" w14:textId="77777777" w:rsidR="004D3F8B" w:rsidRPr="004D3F8B" w:rsidRDefault="004D3F8B" w:rsidP="004D3F8B">
            <w:pPr>
              <w:rPr>
                <w:rFonts w:eastAsia="Malgun Gothic"/>
                <w:lang w:val="en-US" w:eastAsia="ko-KR"/>
              </w:rPr>
            </w:pPr>
            <w:r w:rsidRPr="004D3F8B">
              <w:rPr>
                <w:rFonts w:eastAsia="Malgun Gothic"/>
                <w:lang w:val="en-US" w:eastAsia="ko-KR"/>
              </w:rPr>
              <w:t>140</w:t>
            </w:r>
          </w:p>
        </w:tc>
        <w:tc>
          <w:tcPr>
            <w:tcW w:w="1168" w:type="dxa"/>
            <w:vMerge w:val="restart"/>
            <w:shd w:val="clear" w:color="auto" w:fill="auto"/>
            <w:noWrap/>
            <w:vAlign w:val="center"/>
          </w:tcPr>
          <w:p w14:paraId="27EA0E4E" w14:textId="77777777" w:rsidR="004D3F8B" w:rsidRPr="004D3F8B" w:rsidRDefault="004D3F8B" w:rsidP="004D3F8B">
            <w:pPr>
              <w:rPr>
                <w:rFonts w:eastAsia="Malgun Gothic"/>
                <w:bCs/>
                <w:lang w:eastAsia="ko-KR"/>
              </w:rPr>
            </w:pPr>
            <w:r w:rsidRPr="004D3F8B">
              <w:rPr>
                <w:rFonts w:eastAsia="Malgun Gothic"/>
                <w:bCs/>
                <w:lang w:eastAsia="ko-KR"/>
              </w:rPr>
              <w:t>0</w:t>
            </w:r>
          </w:p>
        </w:tc>
      </w:tr>
      <w:tr w:rsidR="004D3F8B" w:rsidRPr="004D3F8B" w14:paraId="5A2962DC" w14:textId="77777777" w:rsidTr="001B49CA">
        <w:trPr>
          <w:trHeight w:val="390"/>
          <w:jc w:val="center"/>
        </w:trPr>
        <w:tc>
          <w:tcPr>
            <w:tcW w:w="1070" w:type="dxa"/>
            <w:vMerge/>
            <w:shd w:val="clear" w:color="auto" w:fill="auto"/>
            <w:vAlign w:val="center"/>
          </w:tcPr>
          <w:p w14:paraId="29D74F94"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44149BE2" w14:textId="77777777" w:rsidR="004D3F8B" w:rsidRPr="004D3F8B" w:rsidRDefault="004D3F8B" w:rsidP="004D3F8B">
            <w:pPr>
              <w:rPr>
                <w:rFonts w:eastAsia="Malgun Gothic"/>
                <w:lang w:val="en-US" w:eastAsia="ko-KR"/>
              </w:rPr>
            </w:pPr>
          </w:p>
        </w:tc>
        <w:tc>
          <w:tcPr>
            <w:tcW w:w="815" w:type="dxa"/>
            <w:shd w:val="clear" w:color="auto" w:fill="auto"/>
            <w:vAlign w:val="center"/>
          </w:tcPr>
          <w:p w14:paraId="65AD1301"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3BBEE8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25E6857F"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179C16F5" w14:textId="77777777" w:rsidR="004D3F8B" w:rsidRPr="004D3F8B" w:rsidRDefault="004D3F8B" w:rsidP="004D3F8B">
            <w:pPr>
              <w:rPr>
                <w:rFonts w:eastAsia="Malgun Gothic"/>
                <w:lang w:eastAsia="ko-KR"/>
              </w:rPr>
            </w:pPr>
          </w:p>
        </w:tc>
      </w:tr>
      <w:tr w:rsidR="004D3F8B" w:rsidRPr="004D3F8B" w14:paraId="0DF30575" w14:textId="77777777" w:rsidTr="001B49CA">
        <w:trPr>
          <w:trHeight w:val="390"/>
          <w:jc w:val="center"/>
        </w:trPr>
        <w:tc>
          <w:tcPr>
            <w:tcW w:w="1070" w:type="dxa"/>
            <w:vMerge/>
            <w:shd w:val="clear" w:color="auto" w:fill="auto"/>
            <w:vAlign w:val="center"/>
          </w:tcPr>
          <w:p w14:paraId="00C2720F" w14:textId="77777777" w:rsidR="004D3F8B" w:rsidRPr="004D3F8B" w:rsidRDefault="004D3F8B" w:rsidP="004D3F8B">
            <w:pPr>
              <w:rPr>
                <w:rFonts w:eastAsia="Malgun Gothic"/>
                <w:lang w:val="en-US" w:eastAsia="ko-KR"/>
              </w:rPr>
            </w:pPr>
          </w:p>
        </w:tc>
        <w:tc>
          <w:tcPr>
            <w:tcW w:w="1047" w:type="dxa"/>
            <w:vMerge/>
            <w:shd w:val="clear" w:color="auto" w:fill="auto"/>
            <w:noWrap/>
            <w:vAlign w:val="center"/>
          </w:tcPr>
          <w:p w14:paraId="3E9E5EA6" w14:textId="77777777" w:rsidR="004D3F8B" w:rsidRPr="004D3F8B" w:rsidRDefault="004D3F8B" w:rsidP="004D3F8B">
            <w:pPr>
              <w:rPr>
                <w:rFonts w:eastAsia="Malgun Gothic"/>
                <w:lang w:val="en-US" w:eastAsia="ko-KR"/>
              </w:rPr>
            </w:pPr>
          </w:p>
        </w:tc>
        <w:tc>
          <w:tcPr>
            <w:tcW w:w="815" w:type="dxa"/>
            <w:shd w:val="clear" w:color="auto" w:fill="auto"/>
            <w:vAlign w:val="center"/>
          </w:tcPr>
          <w:p w14:paraId="5CA1DECB" w14:textId="77777777" w:rsidR="004D3F8B" w:rsidRPr="004D3F8B" w:rsidRDefault="004D3F8B" w:rsidP="004D3F8B">
            <w:pPr>
              <w:rPr>
                <w:rFonts w:eastAsia="Malgun Gothic"/>
                <w:lang w:val="en-US" w:eastAsia="ko-KR"/>
              </w:rPr>
            </w:pPr>
            <w:r w:rsidRPr="004D3F8B">
              <w:rPr>
                <w:rFonts w:eastAsia="Malgun Gothic"/>
                <w:lang w:val="en-US" w:eastAsia="ko-KR"/>
              </w:rPr>
              <w:t>66</w:t>
            </w:r>
          </w:p>
        </w:tc>
        <w:tc>
          <w:tcPr>
            <w:tcW w:w="698" w:type="dxa"/>
            <w:shd w:val="clear" w:color="auto" w:fill="auto"/>
            <w:vAlign w:val="center"/>
          </w:tcPr>
          <w:p w14:paraId="48ED0AE8" w14:textId="77777777" w:rsidR="004D3F8B" w:rsidRPr="004D3F8B" w:rsidRDefault="004D3F8B" w:rsidP="004D3F8B">
            <w:pPr>
              <w:rPr>
                <w:rFonts w:eastAsia="Malgun Gothic"/>
                <w:lang w:val="en-US" w:eastAsia="ko-KR"/>
              </w:rPr>
            </w:pPr>
          </w:p>
        </w:tc>
        <w:tc>
          <w:tcPr>
            <w:tcW w:w="699" w:type="dxa"/>
            <w:shd w:val="clear" w:color="auto" w:fill="auto"/>
            <w:vAlign w:val="center"/>
          </w:tcPr>
          <w:p w14:paraId="48C8351B" w14:textId="77777777" w:rsidR="004D3F8B" w:rsidRPr="004D3F8B" w:rsidRDefault="004D3F8B" w:rsidP="004D3F8B">
            <w:pPr>
              <w:rPr>
                <w:rFonts w:eastAsia="Malgun Gothic"/>
                <w:lang w:val="en-US" w:eastAsia="ko-KR"/>
              </w:rPr>
            </w:pPr>
          </w:p>
        </w:tc>
        <w:tc>
          <w:tcPr>
            <w:tcW w:w="698" w:type="dxa"/>
            <w:shd w:val="clear" w:color="auto" w:fill="auto"/>
            <w:vAlign w:val="center"/>
          </w:tcPr>
          <w:p w14:paraId="43AA29F2"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7217FA49"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1CE9A667"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4AA175D7"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shd w:val="clear" w:color="auto" w:fill="auto"/>
            <w:vAlign w:val="center"/>
          </w:tcPr>
          <w:p w14:paraId="2F328A54" w14:textId="77777777" w:rsidR="004D3F8B" w:rsidRPr="004D3F8B" w:rsidRDefault="004D3F8B" w:rsidP="004D3F8B">
            <w:pPr>
              <w:rPr>
                <w:rFonts w:eastAsia="Malgun Gothic"/>
                <w:lang w:eastAsia="ko-KR"/>
              </w:rPr>
            </w:pPr>
          </w:p>
        </w:tc>
        <w:tc>
          <w:tcPr>
            <w:tcW w:w="1168" w:type="dxa"/>
            <w:shd w:val="clear" w:color="auto" w:fill="auto"/>
            <w:noWrap/>
            <w:vAlign w:val="center"/>
          </w:tcPr>
          <w:p w14:paraId="40F18E75" w14:textId="77777777" w:rsidR="004D3F8B" w:rsidRPr="004D3F8B" w:rsidRDefault="004D3F8B" w:rsidP="004D3F8B">
            <w:pPr>
              <w:rPr>
                <w:rFonts w:eastAsia="Malgun Gothic"/>
                <w:lang w:eastAsia="ko-KR"/>
              </w:rPr>
            </w:pPr>
          </w:p>
        </w:tc>
      </w:tr>
      <w:tr w:rsidR="004D3F8B" w:rsidRPr="004D3F8B" w14:paraId="5416E1D3" w14:textId="77777777" w:rsidTr="001B49CA">
        <w:trPr>
          <w:trHeight w:val="390"/>
          <w:jc w:val="center"/>
        </w:trPr>
        <w:tc>
          <w:tcPr>
            <w:tcW w:w="1070" w:type="dxa"/>
            <w:vMerge w:val="restart"/>
            <w:shd w:val="clear" w:color="auto" w:fill="auto"/>
            <w:vAlign w:val="center"/>
          </w:tcPr>
          <w:p w14:paraId="3F252302" w14:textId="77777777" w:rsidR="004D3F8B" w:rsidRPr="004D3F8B" w:rsidRDefault="004D3F8B" w:rsidP="004D3F8B">
            <w:pPr>
              <w:rPr>
                <w:rFonts w:eastAsia="Malgun Gothic"/>
                <w:lang w:val="en-US" w:eastAsia="ko-KR"/>
              </w:rPr>
            </w:pPr>
            <w:r w:rsidRPr="004D3F8B">
              <w:rPr>
                <w:rFonts w:eastAsia="Malgun Gothic"/>
                <w:lang w:val="en-US" w:eastAsia="ko-KR"/>
              </w:rPr>
              <w:t>2A-46E-48C</w:t>
            </w:r>
          </w:p>
        </w:tc>
        <w:tc>
          <w:tcPr>
            <w:tcW w:w="1047" w:type="dxa"/>
            <w:vMerge w:val="restart"/>
            <w:shd w:val="clear" w:color="auto" w:fill="auto"/>
            <w:noWrap/>
            <w:vAlign w:val="center"/>
          </w:tcPr>
          <w:p w14:paraId="0EBCE4D6" w14:textId="77777777" w:rsidR="004D3F8B" w:rsidRPr="004D3F8B" w:rsidRDefault="004D3F8B" w:rsidP="004D3F8B">
            <w:pPr>
              <w:rPr>
                <w:rFonts w:eastAsia="Malgun Gothic"/>
                <w:lang w:val="en-US" w:eastAsia="ko-KR"/>
              </w:rPr>
            </w:pPr>
            <w:r w:rsidRPr="004D3F8B">
              <w:rPr>
                <w:rFonts w:eastAsia="Malgun Gothic"/>
                <w:lang w:val="en-US" w:eastAsia="ko-KR"/>
              </w:rPr>
              <w:t>-</w:t>
            </w:r>
          </w:p>
        </w:tc>
        <w:tc>
          <w:tcPr>
            <w:tcW w:w="815" w:type="dxa"/>
            <w:shd w:val="clear" w:color="auto" w:fill="auto"/>
            <w:vAlign w:val="center"/>
          </w:tcPr>
          <w:p w14:paraId="7FA3A8CD" w14:textId="77777777" w:rsidR="004D3F8B" w:rsidRPr="004D3F8B" w:rsidRDefault="004D3F8B" w:rsidP="004D3F8B">
            <w:pPr>
              <w:rPr>
                <w:rFonts w:eastAsia="Malgun Gothic"/>
                <w:lang w:val="en-US" w:eastAsia="ko-KR"/>
              </w:rPr>
            </w:pPr>
            <w:r w:rsidRPr="004D3F8B">
              <w:rPr>
                <w:rFonts w:eastAsia="Malgun Gothic"/>
                <w:lang w:val="en-US" w:eastAsia="ko-KR"/>
              </w:rPr>
              <w:t>2</w:t>
            </w:r>
          </w:p>
        </w:tc>
        <w:tc>
          <w:tcPr>
            <w:tcW w:w="698" w:type="dxa"/>
            <w:shd w:val="clear" w:color="auto" w:fill="auto"/>
            <w:vAlign w:val="center"/>
          </w:tcPr>
          <w:p w14:paraId="448FB01E" w14:textId="77777777" w:rsidR="004D3F8B" w:rsidRPr="004D3F8B" w:rsidRDefault="004D3F8B" w:rsidP="004D3F8B">
            <w:pPr>
              <w:rPr>
                <w:rFonts w:eastAsia="Malgun Gothic"/>
                <w:lang w:val="en-US" w:eastAsia="ko-KR"/>
              </w:rPr>
            </w:pPr>
          </w:p>
        </w:tc>
        <w:tc>
          <w:tcPr>
            <w:tcW w:w="699" w:type="dxa"/>
            <w:shd w:val="clear" w:color="auto" w:fill="auto"/>
            <w:vAlign w:val="center"/>
          </w:tcPr>
          <w:p w14:paraId="57643B40" w14:textId="77777777" w:rsidR="004D3F8B" w:rsidRPr="004D3F8B" w:rsidRDefault="004D3F8B" w:rsidP="004D3F8B">
            <w:pPr>
              <w:rPr>
                <w:rFonts w:eastAsia="Malgun Gothic"/>
                <w:lang w:val="en-US" w:eastAsia="ko-KR"/>
              </w:rPr>
            </w:pPr>
          </w:p>
        </w:tc>
        <w:tc>
          <w:tcPr>
            <w:tcW w:w="698" w:type="dxa"/>
            <w:shd w:val="clear" w:color="auto" w:fill="auto"/>
            <w:vAlign w:val="center"/>
          </w:tcPr>
          <w:p w14:paraId="3B41E39C" w14:textId="77777777" w:rsidR="004D3F8B" w:rsidRPr="004D3F8B" w:rsidRDefault="004D3F8B" w:rsidP="004D3F8B">
            <w:pPr>
              <w:rPr>
                <w:rFonts w:eastAsia="Malgun Gothic"/>
                <w:lang w:eastAsia="ko-KR"/>
              </w:rPr>
            </w:pPr>
            <w:r w:rsidRPr="004D3F8B">
              <w:rPr>
                <w:rFonts w:eastAsia="Malgun Gothic"/>
                <w:lang w:eastAsia="ko-KR"/>
              </w:rPr>
              <w:t>Yes</w:t>
            </w:r>
          </w:p>
        </w:tc>
        <w:tc>
          <w:tcPr>
            <w:tcW w:w="699" w:type="dxa"/>
            <w:shd w:val="clear" w:color="auto" w:fill="auto"/>
            <w:vAlign w:val="center"/>
          </w:tcPr>
          <w:p w14:paraId="69C5BDF2" w14:textId="77777777" w:rsidR="004D3F8B" w:rsidRPr="004D3F8B" w:rsidRDefault="004D3F8B" w:rsidP="004D3F8B">
            <w:pPr>
              <w:rPr>
                <w:rFonts w:eastAsia="Malgun Gothic"/>
                <w:lang w:eastAsia="ko-KR"/>
              </w:rPr>
            </w:pPr>
            <w:r w:rsidRPr="004D3F8B">
              <w:rPr>
                <w:rFonts w:eastAsia="Malgun Gothic"/>
                <w:lang w:eastAsia="ko-KR"/>
              </w:rPr>
              <w:t>Yes</w:t>
            </w:r>
          </w:p>
        </w:tc>
        <w:tc>
          <w:tcPr>
            <w:tcW w:w="698" w:type="dxa"/>
            <w:shd w:val="clear" w:color="auto" w:fill="auto"/>
            <w:vAlign w:val="center"/>
          </w:tcPr>
          <w:p w14:paraId="6214EACB" w14:textId="77777777" w:rsidR="004D3F8B" w:rsidRPr="004D3F8B" w:rsidRDefault="004D3F8B" w:rsidP="004D3F8B">
            <w:pPr>
              <w:rPr>
                <w:rFonts w:eastAsia="Malgun Gothic"/>
                <w:lang w:eastAsia="ko-KR"/>
              </w:rPr>
            </w:pPr>
            <w:r w:rsidRPr="004D3F8B">
              <w:rPr>
                <w:rFonts w:eastAsia="Malgun Gothic"/>
                <w:lang w:eastAsia="ko-KR"/>
              </w:rPr>
              <w:t>Yes</w:t>
            </w:r>
          </w:p>
        </w:tc>
        <w:tc>
          <w:tcPr>
            <w:tcW w:w="591" w:type="dxa"/>
            <w:shd w:val="clear" w:color="auto" w:fill="auto"/>
            <w:vAlign w:val="center"/>
          </w:tcPr>
          <w:p w14:paraId="57804D94" w14:textId="77777777" w:rsidR="004D3F8B" w:rsidRPr="004D3F8B" w:rsidRDefault="004D3F8B" w:rsidP="004D3F8B">
            <w:pPr>
              <w:rPr>
                <w:rFonts w:eastAsia="Malgun Gothic"/>
                <w:lang w:eastAsia="ko-KR"/>
              </w:rPr>
            </w:pPr>
            <w:r w:rsidRPr="004D3F8B">
              <w:rPr>
                <w:rFonts w:eastAsia="Malgun Gothic"/>
                <w:lang w:eastAsia="ko-KR"/>
              </w:rPr>
              <w:t>Yes</w:t>
            </w:r>
          </w:p>
        </w:tc>
        <w:tc>
          <w:tcPr>
            <w:tcW w:w="1172" w:type="dxa"/>
            <w:vMerge w:val="restart"/>
            <w:shd w:val="clear" w:color="auto" w:fill="auto"/>
            <w:vAlign w:val="center"/>
          </w:tcPr>
          <w:p w14:paraId="702D0CD1" w14:textId="77777777" w:rsidR="004D3F8B" w:rsidRPr="004D3F8B" w:rsidRDefault="004D3F8B" w:rsidP="004D3F8B">
            <w:pPr>
              <w:rPr>
                <w:rFonts w:eastAsia="Malgun Gothic"/>
                <w:lang w:eastAsia="ko-KR"/>
              </w:rPr>
            </w:pPr>
            <w:r w:rsidRPr="004D3F8B">
              <w:rPr>
                <w:rFonts w:eastAsia="Malgun Gothic"/>
                <w:lang w:eastAsia="ko-KR"/>
              </w:rPr>
              <w:t>140</w:t>
            </w:r>
          </w:p>
        </w:tc>
        <w:tc>
          <w:tcPr>
            <w:tcW w:w="1168" w:type="dxa"/>
            <w:shd w:val="clear" w:color="auto" w:fill="auto"/>
            <w:noWrap/>
            <w:vAlign w:val="center"/>
          </w:tcPr>
          <w:p w14:paraId="0B5196E7" w14:textId="77777777" w:rsidR="004D3F8B" w:rsidRPr="004D3F8B" w:rsidRDefault="004D3F8B" w:rsidP="004D3F8B">
            <w:pPr>
              <w:rPr>
                <w:rFonts w:eastAsia="Malgun Gothic"/>
                <w:lang w:eastAsia="ko-KR"/>
              </w:rPr>
            </w:pPr>
            <w:r w:rsidRPr="004D3F8B">
              <w:rPr>
                <w:rFonts w:eastAsia="Malgun Gothic"/>
                <w:lang w:eastAsia="ko-KR"/>
              </w:rPr>
              <w:t>0</w:t>
            </w:r>
          </w:p>
        </w:tc>
      </w:tr>
      <w:tr w:rsidR="004D3F8B" w:rsidRPr="004D3F8B" w14:paraId="4A5F86C6" w14:textId="77777777" w:rsidTr="001B49CA">
        <w:trPr>
          <w:trHeight w:val="390"/>
          <w:jc w:val="center"/>
        </w:trPr>
        <w:tc>
          <w:tcPr>
            <w:tcW w:w="1070" w:type="dxa"/>
            <w:vMerge/>
            <w:shd w:val="clear" w:color="auto" w:fill="auto"/>
            <w:vAlign w:val="center"/>
          </w:tcPr>
          <w:p w14:paraId="0CE2478D"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5FDFB547" w14:textId="77777777" w:rsidR="004D3F8B" w:rsidRPr="004D3F8B" w:rsidRDefault="004D3F8B" w:rsidP="004D3F8B">
            <w:pPr>
              <w:rPr>
                <w:rFonts w:eastAsia="Malgun Gothic"/>
                <w:b/>
                <w:lang w:eastAsia="ko-KR"/>
              </w:rPr>
            </w:pPr>
          </w:p>
        </w:tc>
        <w:tc>
          <w:tcPr>
            <w:tcW w:w="815" w:type="dxa"/>
            <w:shd w:val="clear" w:color="auto" w:fill="auto"/>
            <w:vAlign w:val="center"/>
          </w:tcPr>
          <w:p w14:paraId="243A4275" w14:textId="77777777" w:rsidR="004D3F8B" w:rsidRPr="004D3F8B" w:rsidRDefault="004D3F8B" w:rsidP="004D3F8B">
            <w:pPr>
              <w:rPr>
                <w:rFonts w:eastAsia="Malgun Gothic"/>
                <w:lang w:val="en-US" w:eastAsia="ko-KR"/>
              </w:rPr>
            </w:pPr>
            <w:r w:rsidRPr="004D3F8B">
              <w:rPr>
                <w:rFonts w:eastAsia="Malgun Gothic"/>
                <w:lang w:val="en-US" w:eastAsia="ko-KR"/>
              </w:rPr>
              <w:t>46</w:t>
            </w:r>
          </w:p>
        </w:tc>
        <w:tc>
          <w:tcPr>
            <w:tcW w:w="4083" w:type="dxa"/>
            <w:gridSpan w:val="6"/>
            <w:shd w:val="clear" w:color="auto" w:fill="auto"/>
            <w:vAlign w:val="center"/>
          </w:tcPr>
          <w:p w14:paraId="6A1437ED" w14:textId="77777777" w:rsidR="004D3F8B" w:rsidRPr="004D3F8B" w:rsidRDefault="004D3F8B" w:rsidP="004D3F8B">
            <w:pPr>
              <w:rPr>
                <w:rFonts w:eastAsia="Malgun Gothic"/>
                <w:lang w:eastAsia="ko-KR"/>
              </w:rPr>
            </w:pPr>
            <w:r w:rsidRPr="004D3F8B">
              <w:rPr>
                <w:rFonts w:eastAsia="Malgun Gothic"/>
                <w:lang w:eastAsia="ko-KR"/>
              </w:rPr>
              <w:t>See CA_46E Bandwidth combination set 0 in Table 5.6A.1-1</w:t>
            </w:r>
          </w:p>
        </w:tc>
        <w:tc>
          <w:tcPr>
            <w:tcW w:w="1172" w:type="dxa"/>
            <w:vMerge/>
            <w:shd w:val="clear" w:color="auto" w:fill="auto"/>
            <w:vAlign w:val="center"/>
          </w:tcPr>
          <w:p w14:paraId="24B26C7F" w14:textId="77777777" w:rsidR="004D3F8B" w:rsidRPr="004D3F8B" w:rsidRDefault="004D3F8B" w:rsidP="004D3F8B">
            <w:pPr>
              <w:rPr>
                <w:rFonts w:eastAsia="Malgun Gothic"/>
                <w:lang w:eastAsia="ko-KR"/>
              </w:rPr>
            </w:pPr>
          </w:p>
        </w:tc>
        <w:tc>
          <w:tcPr>
            <w:tcW w:w="1168" w:type="dxa"/>
            <w:vMerge w:val="restart"/>
            <w:shd w:val="clear" w:color="auto" w:fill="auto"/>
            <w:noWrap/>
            <w:vAlign w:val="center"/>
          </w:tcPr>
          <w:p w14:paraId="6BF8FF1A" w14:textId="77777777" w:rsidR="004D3F8B" w:rsidRPr="004D3F8B" w:rsidRDefault="004D3F8B" w:rsidP="004D3F8B">
            <w:pPr>
              <w:rPr>
                <w:rFonts w:eastAsia="Malgun Gothic"/>
                <w:lang w:eastAsia="ko-KR"/>
              </w:rPr>
            </w:pPr>
          </w:p>
        </w:tc>
      </w:tr>
      <w:tr w:rsidR="004D3F8B" w:rsidRPr="004D3F8B" w14:paraId="79933A40" w14:textId="77777777" w:rsidTr="001B49CA">
        <w:trPr>
          <w:trHeight w:val="390"/>
          <w:jc w:val="center"/>
        </w:trPr>
        <w:tc>
          <w:tcPr>
            <w:tcW w:w="1070" w:type="dxa"/>
            <w:vMerge/>
            <w:shd w:val="clear" w:color="auto" w:fill="auto"/>
            <w:vAlign w:val="center"/>
          </w:tcPr>
          <w:p w14:paraId="4DC23D5C" w14:textId="77777777" w:rsidR="004D3F8B" w:rsidRPr="004D3F8B" w:rsidRDefault="004D3F8B" w:rsidP="004D3F8B">
            <w:pPr>
              <w:rPr>
                <w:rFonts w:eastAsia="Malgun Gothic"/>
                <w:b/>
                <w:lang w:eastAsia="ko-KR"/>
              </w:rPr>
            </w:pPr>
          </w:p>
        </w:tc>
        <w:tc>
          <w:tcPr>
            <w:tcW w:w="1047" w:type="dxa"/>
            <w:vMerge/>
            <w:shd w:val="clear" w:color="auto" w:fill="auto"/>
            <w:noWrap/>
            <w:vAlign w:val="center"/>
          </w:tcPr>
          <w:p w14:paraId="2FB8CDB0" w14:textId="77777777" w:rsidR="004D3F8B" w:rsidRPr="004D3F8B" w:rsidRDefault="004D3F8B" w:rsidP="004D3F8B">
            <w:pPr>
              <w:rPr>
                <w:rFonts w:eastAsia="Malgun Gothic"/>
                <w:b/>
                <w:lang w:eastAsia="ko-KR"/>
              </w:rPr>
            </w:pPr>
          </w:p>
        </w:tc>
        <w:tc>
          <w:tcPr>
            <w:tcW w:w="815" w:type="dxa"/>
            <w:shd w:val="clear" w:color="auto" w:fill="auto"/>
            <w:vAlign w:val="center"/>
          </w:tcPr>
          <w:p w14:paraId="5FB7958E" w14:textId="77777777" w:rsidR="004D3F8B" w:rsidRPr="004D3F8B" w:rsidRDefault="004D3F8B" w:rsidP="004D3F8B">
            <w:pPr>
              <w:rPr>
                <w:rFonts w:eastAsia="Malgun Gothic"/>
                <w:lang w:val="en-US" w:eastAsia="ko-KR"/>
              </w:rPr>
            </w:pPr>
            <w:r w:rsidRPr="004D3F8B">
              <w:rPr>
                <w:rFonts w:eastAsia="Malgun Gothic"/>
                <w:lang w:val="en-US" w:eastAsia="ko-KR"/>
              </w:rPr>
              <w:t>48</w:t>
            </w:r>
          </w:p>
        </w:tc>
        <w:tc>
          <w:tcPr>
            <w:tcW w:w="4083" w:type="dxa"/>
            <w:gridSpan w:val="6"/>
            <w:shd w:val="clear" w:color="auto" w:fill="auto"/>
            <w:vAlign w:val="center"/>
          </w:tcPr>
          <w:p w14:paraId="20F14067" w14:textId="77777777" w:rsidR="004D3F8B" w:rsidRPr="004D3F8B" w:rsidRDefault="004D3F8B" w:rsidP="004D3F8B">
            <w:pPr>
              <w:rPr>
                <w:rFonts w:eastAsia="Malgun Gothic"/>
                <w:lang w:eastAsia="ko-KR"/>
              </w:rPr>
            </w:pPr>
            <w:r w:rsidRPr="004D3F8B">
              <w:rPr>
                <w:rFonts w:eastAsia="Malgun Gothic"/>
                <w:lang w:eastAsia="ko-KR"/>
              </w:rPr>
              <w:t>See CA_48C Bandwidth combination set 0 in Table 5.6A.1-1</w:t>
            </w:r>
          </w:p>
        </w:tc>
        <w:tc>
          <w:tcPr>
            <w:tcW w:w="1172" w:type="dxa"/>
            <w:vMerge/>
            <w:shd w:val="clear" w:color="auto" w:fill="auto"/>
            <w:vAlign w:val="center"/>
          </w:tcPr>
          <w:p w14:paraId="624084C2" w14:textId="77777777" w:rsidR="004D3F8B" w:rsidRPr="004D3F8B" w:rsidRDefault="004D3F8B" w:rsidP="004D3F8B">
            <w:pPr>
              <w:rPr>
                <w:rFonts w:eastAsia="Malgun Gothic"/>
                <w:lang w:eastAsia="ko-KR"/>
              </w:rPr>
            </w:pPr>
          </w:p>
        </w:tc>
        <w:tc>
          <w:tcPr>
            <w:tcW w:w="1168" w:type="dxa"/>
            <w:vMerge/>
            <w:shd w:val="clear" w:color="auto" w:fill="auto"/>
            <w:noWrap/>
            <w:vAlign w:val="center"/>
          </w:tcPr>
          <w:p w14:paraId="60320268" w14:textId="77777777" w:rsidR="004D3F8B" w:rsidRPr="004D3F8B" w:rsidRDefault="004D3F8B" w:rsidP="004D3F8B">
            <w:pPr>
              <w:rPr>
                <w:rFonts w:eastAsia="Malgun Gothic"/>
                <w:lang w:eastAsia="ko-KR"/>
              </w:rPr>
            </w:pPr>
          </w:p>
        </w:tc>
      </w:tr>
    </w:tbl>
    <w:p w14:paraId="202EADBA" w14:textId="77777777" w:rsidR="004D3F8B" w:rsidRPr="004D3F8B" w:rsidRDefault="004D3F8B"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7" w:name="_Toc378152247"/>
      <w:bookmarkStart w:id="88" w:name="_Toc424910891"/>
      <w:bookmarkStart w:id="89" w:name="_Toc455144981"/>
      <w:bookmarkStart w:id="90" w:name="_Toc455145514"/>
      <w:bookmarkStart w:id="91" w:name="_Toc455145709"/>
      <w:bookmarkStart w:id="92" w:name="_Toc468803063"/>
      <w:bookmarkStart w:id="93" w:name="_Toc476750939"/>
      <w:bookmarkStart w:id="94" w:name="_Toc506822529"/>
      <w:r>
        <w:t>2</w:t>
      </w:r>
      <w:r>
        <w:tab/>
        <w:t>References</w:t>
      </w:r>
      <w:bookmarkEnd w:id="34"/>
      <w:bookmarkEnd w:id="35"/>
      <w:bookmarkEnd w:id="36"/>
      <w:bookmarkEnd w:id="37"/>
      <w:bookmarkEnd w:id="38"/>
      <w:bookmarkEnd w:id="39"/>
      <w:bookmarkEnd w:id="87"/>
      <w:bookmarkEnd w:id="88"/>
      <w:bookmarkEnd w:id="89"/>
      <w:bookmarkEnd w:id="90"/>
      <w:bookmarkEnd w:id="91"/>
      <w:bookmarkEnd w:id="92"/>
      <w:bookmarkEnd w:id="93"/>
      <w:bookmarkEnd w:id="94"/>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lastRenderedPageBreak/>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5" w:name="_Toc378152248"/>
      <w:bookmarkStart w:id="96" w:name="_Toc424910892"/>
      <w:bookmarkStart w:id="97" w:name="_Toc455144982"/>
      <w:bookmarkStart w:id="98" w:name="_Toc455145515"/>
      <w:bookmarkStart w:id="99" w:name="_Toc455145710"/>
      <w:bookmarkStart w:id="100" w:name="_Toc468803064"/>
      <w:bookmarkStart w:id="101" w:name="_Toc476750940"/>
      <w:bookmarkStart w:id="102" w:name="_Toc506822530"/>
      <w:r>
        <w:t>3</w:t>
      </w:r>
      <w:r>
        <w:tab/>
        <w:t>Definitions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symbols and abbreviations</w:t>
      </w:r>
      <w:bookmarkEnd w:id="80"/>
      <w:bookmarkEnd w:id="81"/>
      <w:bookmarkEnd w:id="82"/>
      <w:bookmarkEnd w:id="83"/>
      <w:bookmarkEnd w:id="84"/>
      <w:bookmarkEnd w:id="85"/>
      <w:bookmarkEnd w:id="86"/>
      <w:bookmarkEnd w:id="95"/>
      <w:bookmarkEnd w:id="96"/>
      <w:bookmarkEnd w:id="97"/>
      <w:bookmarkEnd w:id="98"/>
      <w:bookmarkEnd w:id="99"/>
      <w:bookmarkEnd w:id="100"/>
      <w:bookmarkEnd w:id="101"/>
      <w:bookmarkEnd w:id="102"/>
    </w:p>
    <w:p w14:paraId="71BE16AF" w14:textId="77777777" w:rsidR="00E8629F" w:rsidRDefault="00E8629F">
      <w:pPr>
        <w:pStyle w:val="Heading2"/>
      </w:pPr>
      <w:bookmarkStart w:id="103" w:name="_Toc374930454"/>
      <w:bookmarkStart w:id="104" w:name="_Toc436619245"/>
      <w:bookmarkStart w:id="105" w:name="_Toc451844175"/>
      <w:bookmarkStart w:id="106" w:name="_Toc466346617"/>
      <w:bookmarkStart w:id="107" w:name="_Toc466348850"/>
      <w:bookmarkStart w:id="108" w:name="_Toc466352957"/>
      <w:bookmarkStart w:id="109" w:name="_Toc472222524"/>
      <w:bookmarkStart w:id="110" w:name="_Toc378152249"/>
      <w:bookmarkStart w:id="111" w:name="_Toc424910893"/>
      <w:bookmarkStart w:id="112" w:name="_Toc455144983"/>
      <w:bookmarkStart w:id="113" w:name="_Toc455145516"/>
      <w:bookmarkStart w:id="114" w:name="_Toc455145711"/>
      <w:bookmarkStart w:id="115" w:name="_Toc468803065"/>
      <w:bookmarkStart w:id="116" w:name="_Toc476750941"/>
      <w:bookmarkStart w:id="117" w:name="_Toc506822531"/>
      <w:r>
        <w:t>3.1</w:t>
      </w:r>
      <w:r>
        <w:tab/>
        <w:t>Definitions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8" w:name="_Toc374930455"/>
      <w:bookmarkStart w:id="119" w:name="_Toc436619247"/>
      <w:bookmarkStart w:id="120" w:name="_Toc451844177"/>
      <w:bookmarkStart w:id="121" w:name="_Toc466346618"/>
      <w:bookmarkStart w:id="122" w:name="_Toc466348851"/>
      <w:bookmarkStart w:id="123" w:name="_Toc466352958"/>
      <w:bookmarkStart w:id="124" w:name="_Toc472222525"/>
      <w:bookmarkStart w:id="125" w:name="_Toc345380208"/>
      <w:bookmarkStart w:id="126" w:name="_Toc345380387"/>
      <w:bookmarkStart w:id="127" w:name="_Toc345380472"/>
      <w:bookmarkStart w:id="128" w:name="_Toc345380557"/>
      <w:bookmarkStart w:id="129" w:name="_Toc345380642"/>
      <w:bookmarkStart w:id="130" w:name="_Toc345381582"/>
      <w:bookmarkStart w:id="131" w:name="_Toc345381746"/>
      <w:bookmarkStart w:id="132" w:name="_Toc345381883"/>
      <w:bookmarkStart w:id="133" w:name="_Toc345382328"/>
      <w:bookmarkStart w:id="134" w:name="_Toc345382413"/>
      <w:bookmarkStart w:id="135" w:name="_Toc345382519"/>
      <w:bookmarkStart w:id="136" w:name="_Toc345382680"/>
      <w:bookmarkStart w:id="137" w:name="_Toc345382765"/>
      <w:bookmarkStart w:id="138" w:name="_Toc345383039"/>
      <w:bookmarkStart w:id="139" w:name="_Toc345383211"/>
      <w:bookmarkStart w:id="140" w:name="_Toc345383882"/>
      <w:bookmarkStart w:id="141" w:name="_Toc345384167"/>
      <w:bookmarkStart w:id="142" w:name="_Toc345384748"/>
      <w:bookmarkStart w:id="143" w:name="_Toc345384952"/>
      <w:bookmarkStart w:id="144" w:name="_Toc345386033"/>
      <w:bookmarkStart w:id="145" w:name="_Toc345405369"/>
      <w:bookmarkStart w:id="146" w:name="_Toc345405530"/>
      <w:bookmarkStart w:id="147" w:name="_Toc345405615"/>
      <w:bookmarkStart w:id="148" w:name="_Toc345405700"/>
      <w:bookmarkStart w:id="149" w:name="_Toc345405785"/>
      <w:bookmarkStart w:id="150" w:name="_Toc345406135"/>
      <w:bookmarkStart w:id="151" w:name="_Toc345406483"/>
      <w:bookmarkStart w:id="152" w:name="_Toc345406568"/>
      <w:bookmarkStart w:id="153" w:name="_Toc345406653"/>
      <w:bookmarkStart w:id="154" w:name="_Toc345406738"/>
      <w:bookmarkStart w:id="155" w:name="_Toc345407060"/>
      <w:bookmarkStart w:id="156" w:name="_Toc345409494"/>
      <w:bookmarkStart w:id="157" w:name="_Toc345409604"/>
      <w:bookmarkStart w:id="158" w:name="_Toc345409689"/>
      <w:bookmarkStart w:id="159" w:name="_Toc345410485"/>
      <w:bookmarkStart w:id="160" w:name="_Toc345410570"/>
      <w:bookmarkStart w:id="161" w:name="_Toc345735802"/>
      <w:bookmarkStart w:id="162" w:name="_Toc345736121"/>
      <w:bookmarkStart w:id="163" w:name="_Toc345736206"/>
      <w:bookmarkStart w:id="164" w:name="_Toc351282504"/>
      <w:r w:rsidRPr="00865BF7">
        <w:rPr>
          <w:b/>
          <w:lang w:val="en-US"/>
        </w:rPr>
        <w:t>Carrier aggregation</w:t>
      </w:r>
      <w:r w:rsidRPr="00865BF7">
        <w:rPr>
          <w:lang w:val="en-US"/>
        </w:rPr>
        <w:t xml:space="preserve">: Aggregation of two or more component carriers in order to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5" w:name="_Toc436619009"/>
      <w:bookmarkStart w:id="166" w:name="_Toc436619246"/>
      <w:bookmarkStart w:id="167"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8" w:name="_Toc378152250"/>
      <w:bookmarkStart w:id="169" w:name="_Toc424910894"/>
      <w:bookmarkStart w:id="170" w:name="_Toc455144984"/>
      <w:bookmarkStart w:id="171" w:name="_Toc455145517"/>
      <w:bookmarkStart w:id="172" w:name="_Toc455145712"/>
      <w:bookmarkStart w:id="173" w:name="_Toc468803066"/>
      <w:bookmarkStart w:id="174" w:name="_Toc476750942"/>
      <w:bookmarkStart w:id="175" w:name="_Toc506822532"/>
      <w:bookmarkEnd w:id="165"/>
      <w:bookmarkEnd w:id="166"/>
      <w:bookmarkEnd w:id="167"/>
      <w:r>
        <w:t>3.2</w:t>
      </w:r>
      <w:r>
        <w:tab/>
        <w:t>Symbols</w:t>
      </w:r>
      <w:bookmarkEnd w:id="118"/>
      <w:bookmarkEnd w:id="119"/>
      <w:bookmarkEnd w:id="120"/>
      <w:bookmarkEnd w:id="121"/>
      <w:bookmarkEnd w:id="122"/>
      <w:bookmarkEnd w:id="123"/>
      <w:bookmarkEnd w:id="124"/>
      <w:bookmarkEnd w:id="168"/>
      <w:bookmarkEnd w:id="169"/>
      <w:bookmarkEnd w:id="170"/>
      <w:bookmarkEnd w:id="171"/>
      <w:bookmarkEnd w:id="172"/>
      <w:bookmarkEnd w:id="173"/>
      <w:bookmarkEnd w:id="174"/>
      <w:bookmarkEnd w:id="175"/>
    </w:p>
    <w:p w14:paraId="48A2047F" w14:textId="77777777" w:rsidR="003615B3" w:rsidRPr="00865BF7" w:rsidRDefault="003615B3" w:rsidP="003615B3">
      <w:pPr>
        <w:keepNext/>
        <w:rPr>
          <w:lang w:val="en-US"/>
        </w:rPr>
      </w:pPr>
      <w:bookmarkStart w:id="176"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7" w:name="_Toc436619249"/>
      <w:bookmarkStart w:id="178" w:name="_Toc451844179"/>
      <w:bookmarkStart w:id="179" w:name="_Toc466346619"/>
      <w:bookmarkStart w:id="180" w:name="_Toc466348852"/>
      <w:bookmarkStart w:id="181" w:name="_Toc466352959"/>
      <w:bookmarkStart w:id="182" w:name="_Toc472222526"/>
      <w:bookmarkStart w:id="183" w:name="_Toc378152251"/>
      <w:bookmarkStart w:id="184" w:name="_Toc424910895"/>
      <w:bookmarkStart w:id="185" w:name="_Toc455144985"/>
      <w:bookmarkStart w:id="186" w:name="_Toc455145518"/>
      <w:bookmarkStart w:id="187" w:name="_Toc455145713"/>
      <w:bookmarkStart w:id="188" w:name="_Toc468803067"/>
      <w:bookmarkStart w:id="189" w:name="_Toc476750943"/>
      <w:bookmarkStart w:id="190" w:name="_Toc506822533"/>
      <w:r>
        <w:t>3.3</w:t>
      </w:r>
      <w:r>
        <w:tab/>
        <w:t>Abbreviations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1" w:name="_Toc466352960"/>
      <w:bookmarkStart w:id="192" w:name="_Toc472222527"/>
      <w:bookmarkStart w:id="193" w:name="_Toc378152252"/>
      <w:bookmarkStart w:id="194" w:name="_Toc424910896"/>
      <w:bookmarkStart w:id="195" w:name="_Toc455144986"/>
      <w:bookmarkStart w:id="196" w:name="_Toc455145519"/>
      <w:bookmarkStart w:id="197" w:name="_Toc455145714"/>
      <w:bookmarkStart w:id="198" w:name="_Toc468803068"/>
      <w:bookmarkStart w:id="199" w:name="_Toc476750944"/>
      <w:bookmarkStart w:id="200" w:name="_Toc506822534"/>
      <w:bookmarkStart w:id="201" w:name="_Toc436619014"/>
      <w:bookmarkStart w:id="202" w:name="_Toc436619251"/>
      <w:bookmarkStart w:id="203" w:name="_Toc451844181"/>
      <w:bookmarkStart w:id="204" w:name="_Toc466346620"/>
      <w:bookmarkStart w:id="205" w:name="_Toc466348853"/>
      <w:r>
        <w:lastRenderedPageBreak/>
        <w:t>4</w:t>
      </w:r>
      <w:r>
        <w:tab/>
      </w:r>
      <w:bookmarkEnd w:id="191"/>
      <w:bookmarkEnd w:id="192"/>
      <w:r w:rsidR="003615B3" w:rsidRPr="00865BF7">
        <w:rPr>
          <w:lang w:val="en-US"/>
        </w:rPr>
        <w:t>Background</w:t>
      </w:r>
      <w:bookmarkEnd w:id="193"/>
      <w:bookmarkEnd w:id="194"/>
      <w:bookmarkEnd w:id="195"/>
      <w:bookmarkEnd w:id="196"/>
      <w:bookmarkEnd w:id="197"/>
      <w:bookmarkEnd w:id="198"/>
      <w:bookmarkEnd w:id="199"/>
      <w:bookmarkEnd w:id="200"/>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t xml:space="preserve"> </w:t>
      </w:r>
    </w:p>
    <w:p w14:paraId="582ACB4B" w14:textId="77777777" w:rsidR="003615B3" w:rsidRPr="00865BF7" w:rsidRDefault="003615B3" w:rsidP="003615B3">
      <w:pPr>
        <w:pStyle w:val="Heading1"/>
        <w:rPr>
          <w:lang w:val="en-US"/>
        </w:rPr>
      </w:pPr>
      <w:bookmarkStart w:id="206" w:name="_Toc335647460"/>
      <w:bookmarkStart w:id="207" w:name="_Toc378152254"/>
      <w:bookmarkStart w:id="208" w:name="_Toc424910898"/>
      <w:bookmarkStart w:id="209" w:name="_Toc455144987"/>
      <w:bookmarkStart w:id="210" w:name="_Toc455145520"/>
      <w:bookmarkStart w:id="211" w:name="_Toc455145715"/>
      <w:bookmarkStart w:id="212" w:name="_Toc468803069"/>
      <w:bookmarkStart w:id="213" w:name="_Toc476750945"/>
      <w:bookmarkStart w:id="214" w:name="_Toc506822535"/>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6"/>
      <w:bookmarkEnd w:id="207"/>
      <w:bookmarkEnd w:id="208"/>
      <w:bookmarkEnd w:id="209"/>
      <w:bookmarkEnd w:id="210"/>
      <w:bookmarkEnd w:id="211"/>
      <w:bookmarkEnd w:id="212"/>
      <w:bookmarkEnd w:id="213"/>
      <w:bookmarkEnd w:id="214"/>
    </w:p>
    <w:p w14:paraId="7CC5CE24" w14:textId="77777777" w:rsidR="00720EAA" w:rsidRPr="00225F07" w:rsidRDefault="003615B3" w:rsidP="00720EAA">
      <w:pPr>
        <w:pStyle w:val="Heading2"/>
        <w:rPr>
          <w:rFonts w:eastAsia="Malgun Gothic"/>
          <w:lang w:val="en-US" w:eastAsia="ko-KR"/>
        </w:rPr>
      </w:pPr>
      <w:bookmarkStart w:id="215" w:name="_Toc335647461"/>
      <w:bookmarkStart w:id="216" w:name="_Toc378152255"/>
      <w:bookmarkStart w:id="217" w:name="_Toc424910899"/>
      <w:bookmarkStart w:id="218" w:name="_Toc455144988"/>
      <w:bookmarkStart w:id="219" w:name="_Toc455145521"/>
      <w:bookmarkStart w:id="220" w:name="_Toc455145716"/>
      <w:bookmarkStart w:id="221" w:name="_Toc468803070"/>
      <w:bookmarkStart w:id="222" w:name="_Toc476750946"/>
      <w:bookmarkStart w:id="223" w:name="_Toc506822536"/>
      <w:r w:rsidRPr="00865BF7">
        <w:rPr>
          <w:lang w:val="en-US"/>
        </w:rPr>
        <w:t>5.1</w:t>
      </w:r>
      <w:r w:rsidRPr="00865BF7">
        <w:rPr>
          <w:lang w:val="en-US"/>
        </w:rPr>
        <w:tab/>
      </w:r>
      <w:bookmarkStart w:id="224" w:name="_Toc335647462"/>
      <w:bookmarkStart w:id="225" w:name="_Toc378152256"/>
      <w:bookmarkEnd w:id="215"/>
      <w:bookmarkEnd w:id="216"/>
      <w:r w:rsidRPr="00865BF7">
        <w:rPr>
          <w:lang w:val="en-US"/>
        </w:rPr>
        <w:t xml:space="preserve">UE </w:t>
      </w:r>
      <w:r w:rsidR="00564835">
        <w:rPr>
          <w:lang w:val="en-US"/>
        </w:rPr>
        <w:t xml:space="preserve">RF </w:t>
      </w:r>
      <w:r w:rsidRPr="00865BF7">
        <w:rPr>
          <w:lang w:val="en-US"/>
        </w:rPr>
        <w:t>specific</w:t>
      </w:r>
      <w:bookmarkEnd w:id="217"/>
      <w:bookmarkEnd w:id="218"/>
      <w:bookmarkEnd w:id="219"/>
      <w:bookmarkEnd w:id="220"/>
      <w:bookmarkEnd w:id="221"/>
      <w:bookmarkEnd w:id="222"/>
      <w:bookmarkEnd w:id="223"/>
      <w:bookmarkEnd w:id="224"/>
      <w:bookmarkEnd w:id="225"/>
      <w:r w:rsidRPr="00865BF7">
        <w:rPr>
          <w:lang w:val="en-US"/>
        </w:rPr>
        <w:t xml:space="preserve"> </w:t>
      </w:r>
    </w:p>
    <w:p w14:paraId="4B82295F" w14:textId="77777777" w:rsidR="005B664E" w:rsidRPr="006C62B7" w:rsidRDefault="003749E3" w:rsidP="003749E3">
      <w:pPr>
        <w:pStyle w:val="Heading2"/>
        <w:rPr>
          <w:sz w:val="21"/>
          <w:szCs w:val="21"/>
          <w:lang w:val="en-US" w:eastAsia="zh-CN"/>
        </w:rPr>
      </w:pPr>
      <w:bookmarkStart w:id="226" w:name="_Toc424910908"/>
      <w:bookmarkStart w:id="227" w:name="_Toc455144995"/>
      <w:bookmarkStart w:id="228" w:name="_Toc455145528"/>
      <w:bookmarkStart w:id="229" w:name="_Toc455145723"/>
      <w:bookmarkStart w:id="230" w:name="_Toc468803077"/>
      <w:bookmarkStart w:id="231" w:name="_Toc476750953"/>
      <w:bookmarkStart w:id="232" w:name="_Toc50682253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6"/>
      <w:bookmarkEnd w:id="227"/>
      <w:bookmarkEnd w:id="228"/>
      <w:bookmarkEnd w:id="229"/>
      <w:bookmarkEnd w:id="230"/>
      <w:bookmarkEnd w:id="231"/>
      <w:bookmarkEnd w:id="232"/>
      <w:r w:rsidR="006C62B7" w:rsidRPr="003749E3">
        <w:rPr>
          <w:rFonts w:hint="eastAsia"/>
          <w:lang w:val="en-US"/>
        </w:rPr>
        <w:tab/>
      </w:r>
    </w:p>
    <w:p w14:paraId="5B7A09BC" w14:textId="77777777" w:rsidR="009F0781" w:rsidRPr="008A5D21" w:rsidRDefault="009F0781" w:rsidP="005B664E">
      <w:pPr>
        <w:rPr>
          <w:rFonts w:eastAsia="Malgun Gothic"/>
          <w:lang w:eastAsia="ko-KR"/>
        </w:rPr>
      </w:pPr>
    </w:p>
    <w:p w14:paraId="73D46489" w14:textId="77777777" w:rsidR="00AD6F5A" w:rsidRDefault="001446B7" w:rsidP="008049F4">
      <w:pPr>
        <w:pStyle w:val="Heading1"/>
        <w:rPr>
          <w:color w:val="0000FF"/>
        </w:rPr>
      </w:pPr>
      <w:bookmarkStart w:id="233" w:name="_Toc389726260"/>
      <w:bookmarkStart w:id="234" w:name="_Toc389726498"/>
      <w:bookmarkStart w:id="235" w:name="_Toc389726706"/>
      <w:bookmarkStart w:id="236" w:name="_Toc408410550"/>
      <w:bookmarkStart w:id="237" w:name="_Toc424910910"/>
      <w:bookmarkStart w:id="238" w:name="_Toc455144996"/>
      <w:bookmarkStart w:id="239" w:name="_Toc455145529"/>
      <w:bookmarkStart w:id="240" w:name="_Toc455145724"/>
      <w:bookmarkStart w:id="241" w:name="_Toc468803078"/>
      <w:bookmarkStart w:id="242" w:name="_Toc476750954"/>
      <w:bookmarkStart w:id="243" w:name="_Toc506822538"/>
      <w:bookmarkStart w:id="244"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s Inter-</w:t>
      </w:r>
      <w:r>
        <w:t>Band Carrier Aggregation</w:t>
      </w:r>
      <w:r>
        <w:rPr>
          <w:lang w:val="en-US"/>
        </w:rPr>
        <w:t>: Specific Band Combination Part</w:t>
      </w:r>
      <w:bookmarkEnd w:id="233"/>
      <w:bookmarkEnd w:id="234"/>
      <w:bookmarkEnd w:id="235"/>
      <w:bookmarkEnd w:id="236"/>
      <w:bookmarkEnd w:id="237"/>
      <w:bookmarkEnd w:id="238"/>
      <w:bookmarkEnd w:id="239"/>
      <w:bookmarkEnd w:id="240"/>
      <w:bookmarkEnd w:id="241"/>
      <w:bookmarkEnd w:id="242"/>
      <w:bookmarkEnd w:id="243"/>
    </w:p>
    <w:p w14:paraId="3621C38C" w14:textId="77777777" w:rsidR="00AD6F5A" w:rsidRPr="00AD6F5A" w:rsidRDefault="00AD6F5A" w:rsidP="009505DB">
      <w:pPr>
        <w:rPr>
          <w:color w:val="0000FF"/>
        </w:rPr>
      </w:pPr>
    </w:p>
    <w:p w14:paraId="48579B5D" w14:textId="77777777" w:rsidR="00AD6F5A" w:rsidRDefault="007025D2" w:rsidP="008049F4">
      <w:pPr>
        <w:pStyle w:val="Heading1"/>
        <w:rPr>
          <w:lang w:val="en-US"/>
        </w:rPr>
      </w:pPr>
      <w:bookmarkStart w:id="245" w:name="_Toc455145116"/>
      <w:bookmarkStart w:id="246" w:name="_Toc455145649"/>
      <w:bookmarkStart w:id="247" w:name="_Toc455145844"/>
      <w:bookmarkStart w:id="248" w:name="_Toc468803326"/>
      <w:bookmarkStart w:id="249" w:name="_Toc476751275"/>
      <w:bookmarkStart w:id="250" w:name="_Toc506822539"/>
      <w:r w:rsidRPr="00DB4CC0">
        <w:rPr>
          <w:rFonts w:hint="eastAsia"/>
          <w:lang w:val="en-US"/>
        </w:rPr>
        <w:t>7</w:t>
      </w:r>
      <w:r w:rsidRPr="004F16F5">
        <w:rPr>
          <w:lang w:val="en-US"/>
        </w:rPr>
        <w:tab/>
      </w:r>
      <w:r w:rsidR="00D9071C">
        <w:rPr>
          <w:rFonts w:hint="eastAsia"/>
          <w:lang w:val="en-US"/>
        </w:rPr>
        <w:tab/>
      </w:r>
      <w:r w:rsidR="008049F4">
        <w:rPr>
          <w:rFonts w:eastAsia="Malgun Gothic"/>
          <w:lang w:val="en-US" w:eastAsia="ko-KR"/>
        </w:rPr>
        <w:t>7</w:t>
      </w:r>
      <w:r w:rsidR="00D9071C" w:rsidRPr="00883E7C">
        <w:rPr>
          <w:rFonts w:eastAsia="Malgun Gothic" w:hint="eastAsia"/>
          <w:lang w:val="en-US" w:eastAsia="ko-KR"/>
        </w:rPr>
        <w:t>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245"/>
      <w:bookmarkEnd w:id="246"/>
      <w:bookmarkEnd w:id="247"/>
      <w:bookmarkEnd w:id="248"/>
      <w:bookmarkEnd w:id="249"/>
      <w:bookmarkEnd w:id="250"/>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51" w:name="_Toc424910991"/>
      <w:bookmarkStart w:id="252" w:name="_Toc455145173"/>
      <w:bookmarkStart w:id="253" w:name="_Toc455145706"/>
      <w:bookmarkStart w:id="254" w:name="_Toc455145901"/>
      <w:bookmarkStart w:id="255" w:name="_Toc468803510"/>
      <w:bookmarkStart w:id="256" w:name="_Toc476751615"/>
      <w:bookmarkStart w:id="257" w:name="_Toc466346626"/>
      <w:bookmarkStart w:id="258" w:name="_Toc466348861"/>
      <w:bookmarkStart w:id="259" w:name="_Toc466352971"/>
      <w:bookmarkStart w:id="260" w:name="_Toc472222539"/>
      <w:bookmarkStart w:id="261" w:name="_Toc414971287"/>
      <w:bookmarkStart w:id="262" w:name="_Toc418684376"/>
      <w:bookmarkStart w:id="263" w:name="_Toc506822540"/>
      <w:bookmarkStart w:id="264" w:name="historyclause"/>
      <w:bookmarkStart w:id="265" w:name="_Toc345380288"/>
      <w:bookmarkStart w:id="266" w:name="_Toc345380467"/>
      <w:bookmarkStart w:id="267" w:name="_Toc345380552"/>
      <w:bookmarkStart w:id="268" w:name="_Toc345380637"/>
      <w:bookmarkStart w:id="269" w:name="_Toc345380722"/>
      <w:bookmarkStart w:id="270" w:name="_Toc345381662"/>
      <w:bookmarkStart w:id="271" w:name="_Toc345381826"/>
      <w:bookmarkStart w:id="272" w:name="_Toc345381963"/>
      <w:bookmarkStart w:id="273" w:name="_Toc345382408"/>
      <w:bookmarkStart w:id="274" w:name="_Toc345382493"/>
      <w:bookmarkStart w:id="275" w:name="_Toc345382599"/>
      <w:bookmarkStart w:id="276" w:name="_Toc345382760"/>
      <w:bookmarkStart w:id="277" w:name="_Toc345382845"/>
      <w:bookmarkStart w:id="278" w:name="_Toc345383119"/>
      <w:bookmarkStart w:id="279" w:name="_Toc345383291"/>
      <w:bookmarkStart w:id="280" w:name="_Toc345383962"/>
      <w:bookmarkStart w:id="281" w:name="_Toc345384247"/>
      <w:bookmarkStart w:id="282" w:name="_Toc345384828"/>
      <w:bookmarkStart w:id="283" w:name="_Toc345385032"/>
      <w:bookmarkStart w:id="284" w:name="_Toc345386113"/>
      <w:bookmarkStart w:id="285" w:name="_Toc345405449"/>
      <w:bookmarkStart w:id="286" w:name="_Toc345405610"/>
      <w:bookmarkStart w:id="287" w:name="_Toc345405695"/>
      <w:bookmarkStart w:id="288" w:name="_Toc345405780"/>
      <w:bookmarkStart w:id="289" w:name="_Toc345405865"/>
      <w:bookmarkStart w:id="290" w:name="_Toc345406215"/>
      <w:bookmarkStart w:id="291" w:name="_Toc345406563"/>
      <w:bookmarkStart w:id="292" w:name="_Toc345406648"/>
      <w:bookmarkStart w:id="293" w:name="_Toc345406733"/>
      <w:bookmarkStart w:id="294" w:name="_Toc345406818"/>
      <w:bookmarkStart w:id="295" w:name="_Toc345407140"/>
      <w:bookmarkStart w:id="296" w:name="_Toc345409574"/>
      <w:bookmarkStart w:id="297" w:name="_Toc345409684"/>
      <w:bookmarkStart w:id="298" w:name="_Toc345409769"/>
      <w:bookmarkStart w:id="299" w:name="_Toc345410565"/>
      <w:bookmarkStart w:id="300" w:name="_Toc345410650"/>
      <w:bookmarkStart w:id="301" w:name="_Toc345735882"/>
      <w:bookmarkStart w:id="302" w:name="_Toc345736201"/>
      <w:bookmarkStart w:id="303" w:name="_Toc345736286"/>
      <w:bookmarkStart w:id="304" w:name="_Toc351282584"/>
      <w:bookmarkStart w:id="305" w:name="_Toc374955690"/>
      <w:bookmarkStart w:id="306" w:name="_Toc436619030"/>
      <w:bookmarkStart w:id="307" w:name="_Toc436619267"/>
      <w:bookmarkStart w:id="308" w:name="_Toc451844197"/>
      <w:r w:rsidRPr="00B827B0">
        <w:t>Annex A:</w:t>
      </w:r>
      <w:bookmarkEnd w:id="251"/>
      <w:bookmarkEnd w:id="252"/>
      <w:bookmarkEnd w:id="253"/>
      <w:bookmarkEnd w:id="254"/>
      <w:bookmarkEnd w:id="255"/>
      <w:bookmarkEnd w:id="256"/>
      <w:r w:rsidR="0026239A">
        <w:t xml:space="preserve"> </w:t>
      </w:r>
      <w:r w:rsidRPr="0026239A">
        <w:rPr>
          <w:rFonts w:cs="Arial"/>
        </w:rPr>
        <w:t>Change history</w:t>
      </w:r>
      <w:bookmarkEnd w:id="257"/>
      <w:bookmarkEnd w:id="258"/>
      <w:bookmarkEnd w:id="259"/>
      <w:bookmarkEnd w:id="260"/>
      <w:bookmarkEnd w:id="261"/>
      <w:bookmarkEnd w:id="262"/>
      <w:bookmarkEnd w:id="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tbl>
    <w:p w14:paraId="439BFC8D" w14:textId="77777777" w:rsidR="00720EAA" w:rsidRDefault="00720EAA" w:rsidP="00720EAA"/>
    <w:bookmarkEnd w:id="201"/>
    <w:bookmarkEnd w:id="202"/>
    <w:bookmarkEnd w:id="203"/>
    <w:bookmarkEnd w:id="204"/>
    <w:bookmarkEnd w:id="205"/>
    <w:bookmarkEnd w:id="244"/>
    <w:p w14:paraId="52349659" w14:textId="77777777" w:rsidR="001446B7" w:rsidRPr="00225F07" w:rsidRDefault="001446B7" w:rsidP="00720EAA">
      <w:pPr>
        <w:pStyle w:val="Guidance"/>
        <w:rPr>
          <w:rFonts w:eastAsia="Malgun Gothic"/>
          <w:lang w:eastAsia="ko-KR"/>
        </w:rPr>
      </w:pPr>
    </w:p>
    <w:sectPr w:rsidR="001446B7" w:rsidRPr="00225F07">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989BB" w14:textId="77777777" w:rsidR="006531A4" w:rsidRDefault="006531A4">
      <w:r>
        <w:separator/>
      </w:r>
    </w:p>
  </w:endnote>
  <w:endnote w:type="continuationSeparator" w:id="0">
    <w:p w14:paraId="333216FB" w14:textId="77777777" w:rsidR="006531A4" w:rsidRDefault="006531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Arial Unicode MS"/>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B7C4D" w14:textId="77777777" w:rsidR="00465163" w:rsidRDefault="004651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74B02" w14:textId="77777777" w:rsidR="00465163" w:rsidRDefault="004651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C1EEE" w14:textId="77777777" w:rsidR="00465163" w:rsidRDefault="004651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8049F4" w:rsidRDefault="008049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C5EB2" w14:textId="77777777" w:rsidR="006531A4" w:rsidRDefault="006531A4">
      <w:r>
        <w:separator/>
      </w:r>
    </w:p>
  </w:footnote>
  <w:footnote w:type="continuationSeparator" w:id="0">
    <w:p w14:paraId="584970B4" w14:textId="77777777" w:rsidR="006531A4" w:rsidRDefault="006531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C0DF5" w14:textId="77777777" w:rsidR="00465163" w:rsidRDefault="00465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77777777" w:rsidR="008049F4" w:rsidRPr="003749E3" w:rsidRDefault="008049F4">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t>R4-1</w:t>
    </w:r>
    <w:r w:rsidR="00465163">
      <w:rPr>
        <w:rFonts w:eastAsia="Malgun Gothic"/>
        <w:lang w:eastAsia="ko-KR"/>
      </w:rPr>
      <w:t>8</w:t>
    </w:r>
    <w:r>
      <w:rPr>
        <w:rFonts w:eastAsia="Malgun Gothic" w:hint="eastAsia"/>
        <w:lang w:eastAsia="ko-KR"/>
      </w:rPr>
      <w:t>0</w:t>
    </w:r>
    <w:r w:rsidR="00465163">
      <w:rPr>
        <w:rFonts w:eastAsia="Malgun Gothic"/>
        <w:lang w:eastAsia="ko-KR"/>
      </w:rPr>
      <w:t>2467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110B1" w14:textId="77777777" w:rsidR="00465163" w:rsidRDefault="004651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11F108E" w:rsidR="008049F4" w:rsidRDefault="008049F4" w:rsidP="003749E3">
    <w:pPr>
      <w:pStyle w:val="Header"/>
      <w:framePr w:wrap="auto" w:vAnchor="text" w:hAnchor="margin" w:xAlign="right" w:y="1"/>
      <w:widowControl/>
    </w:pPr>
    <w:r>
      <w:fldChar w:fldCharType="begin"/>
    </w:r>
    <w:r>
      <w:instrText xml:space="preserve"> STYLEREF ZA </w:instrText>
    </w:r>
    <w:r>
      <w:fldChar w:fldCharType="separate"/>
    </w:r>
    <w:r w:rsidR="00801FE2">
      <w:t>3GPP TR 36.715-00-01 V0.1.0 (2018-02)</w:t>
    </w:r>
    <w:r>
      <w:fldChar w:fldCharType="end"/>
    </w:r>
  </w:p>
  <w:p w14:paraId="7F1C85D3" w14:textId="77777777" w:rsidR="008049F4" w:rsidRDefault="008049F4">
    <w:pPr>
      <w:pStyle w:val="Header"/>
    </w:pPr>
    <w:r w:rsidRPr="003749E3">
      <w:rPr>
        <w:rFonts w:eastAsia="Malgun Gothic" w:hint="eastAsia"/>
        <w:lang w:eastAsia="ko-KR"/>
      </w:rPr>
      <w:t>Release 1</w:t>
    </w:r>
    <w:r>
      <w:rPr>
        <w:rFonts w:eastAsia="Malgun Gothic"/>
        <w:lang w:eastAsia="ko-KR"/>
      </w:rPr>
      <w:t>5</w:t>
    </w:r>
  </w:p>
  <w:p w14:paraId="0446EA9D" w14:textId="77777777" w:rsidR="008049F4" w:rsidRDefault="00804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4B26"/>
    <w:rsid w:val="0002183D"/>
    <w:rsid w:val="00024E54"/>
    <w:rsid w:val="000301AE"/>
    <w:rsid w:val="0003039B"/>
    <w:rsid w:val="00031C1D"/>
    <w:rsid w:val="00031E58"/>
    <w:rsid w:val="00037E1F"/>
    <w:rsid w:val="0005034A"/>
    <w:rsid w:val="000505D1"/>
    <w:rsid w:val="00050ED9"/>
    <w:rsid w:val="0005430D"/>
    <w:rsid w:val="000555DB"/>
    <w:rsid w:val="00067D92"/>
    <w:rsid w:val="000706C9"/>
    <w:rsid w:val="000717E2"/>
    <w:rsid w:val="0007719A"/>
    <w:rsid w:val="00080361"/>
    <w:rsid w:val="00080584"/>
    <w:rsid w:val="0008330C"/>
    <w:rsid w:val="0008694D"/>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7852"/>
    <w:rsid w:val="00107C8D"/>
    <w:rsid w:val="00114609"/>
    <w:rsid w:val="001223E5"/>
    <w:rsid w:val="00125616"/>
    <w:rsid w:val="00127455"/>
    <w:rsid w:val="001279D2"/>
    <w:rsid w:val="00131E16"/>
    <w:rsid w:val="00133BEF"/>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7223"/>
    <w:rsid w:val="002A2BA2"/>
    <w:rsid w:val="002B41FC"/>
    <w:rsid w:val="002B72CD"/>
    <w:rsid w:val="002B7E92"/>
    <w:rsid w:val="002C6A54"/>
    <w:rsid w:val="002D05CD"/>
    <w:rsid w:val="002D12B5"/>
    <w:rsid w:val="002E1AC0"/>
    <w:rsid w:val="002E5517"/>
    <w:rsid w:val="002F08E5"/>
    <w:rsid w:val="002F4093"/>
    <w:rsid w:val="002F61CC"/>
    <w:rsid w:val="00305704"/>
    <w:rsid w:val="003109A6"/>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77BC"/>
    <w:rsid w:val="004D10BE"/>
    <w:rsid w:val="004D3F8B"/>
    <w:rsid w:val="004D606E"/>
    <w:rsid w:val="004E0684"/>
    <w:rsid w:val="004E4BA9"/>
    <w:rsid w:val="004F284E"/>
    <w:rsid w:val="004F3D9B"/>
    <w:rsid w:val="004F545D"/>
    <w:rsid w:val="004F5754"/>
    <w:rsid w:val="00505B2B"/>
    <w:rsid w:val="00505BFA"/>
    <w:rsid w:val="00511866"/>
    <w:rsid w:val="00513177"/>
    <w:rsid w:val="00515530"/>
    <w:rsid w:val="005159C7"/>
    <w:rsid w:val="0052318F"/>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664E"/>
    <w:rsid w:val="005C6D81"/>
    <w:rsid w:val="005D2036"/>
    <w:rsid w:val="005D2549"/>
    <w:rsid w:val="005D3533"/>
    <w:rsid w:val="005D52F3"/>
    <w:rsid w:val="005D7443"/>
    <w:rsid w:val="005E144E"/>
    <w:rsid w:val="005E421F"/>
    <w:rsid w:val="005E6471"/>
    <w:rsid w:val="005F2805"/>
    <w:rsid w:val="005F74B3"/>
    <w:rsid w:val="00607CC7"/>
    <w:rsid w:val="00610C05"/>
    <w:rsid w:val="00613970"/>
    <w:rsid w:val="006148E9"/>
    <w:rsid w:val="00621E34"/>
    <w:rsid w:val="006270CB"/>
    <w:rsid w:val="0063019B"/>
    <w:rsid w:val="006309EC"/>
    <w:rsid w:val="00631B0A"/>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9065A"/>
    <w:rsid w:val="006970FD"/>
    <w:rsid w:val="00697605"/>
    <w:rsid w:val="006A0A77"/>
    <w:rsid w:val="006A2901"/>
    <w:rsid w:val="006A3169"/>
    <w:rsid w:val="006A761C"/>
    <w:rsid w:val="006A7FE7"/>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50156"/>
    <w:rsid w:val="007512A3"/>
    <w:rsid w:val="00763393"/>
    <w:rsid w:val="00764CE0"/>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B27"/>
    <w:rsid w:val="007E6E0B"/>
    <w:rsid w:val="007F344B"/>
    <w:rsid w:val="007F345C"/>
    <w:rsid w:val="007F3A14"/>
    <w:rsid w:val="00800652"/>
    <w:rsid w:val="00800F76"/>
    <w:rsid w:val="00801FE2"/>
    <w:rsid w:val="00804277"/>
    <w:rsid w:val="008049F4"/>
    <w:rsid w:val="00810EE6"/>
    <w:rsid w:val="00815EDB"/>
    <w:rsid w:val="008223AE"/>
    <w:rsid w:val="00822752"/>
    <w:rsid w:val="00822AC2"/>
    <w:rsid w:val="00826C8B"/>
    <w:rsid w:val="008359E4"/>
    <w:rsid w:val="00836E86"/>
    <w:rsid w:val="00845C92"/>
    <w:rsid w:val="00853E05"/>
    <w:rsid w:val="008545B5"/>
    <w:rsid w:val="008558D0"/>
    <w:rsid w:val="0086153F"/>
    <w:rsid w:val="00863062"/>
    <w:rsid w:val="00864D17"/>
    <w:rsid w:val="00873365"/>
    <w:rsid w:val="00882A34"/>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7FCD"/>
    <w:rsid w:val="009641BE"/>
    <w:rsid w:val="00965602"/>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676A"/>
    <w:rsid w:val="009F0781"/>
    <w:rsid w:val="009F3108"/>
    <w:rsid w:val="009F7AA6"/>
    <w:rsid w:val="00A07E13"/>
    <w:rsid w:val="00A12436"/>
    <w:rsid w:val="00A131BD"/>
    <w:rsid w:val="00A1613D"/>
    <w:rsid w:val="00A16B71"/>
    <w:rsid w:val="00A16C61"/>
    <w:rsid w:val="00A21986"/>
    <w:rsid w:val="00A317CF"/>
    <w:rsid w:val="00A33151"/>
    <w:rsid w:val="00A34991"/>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11758"/>
    <w:rsid w:val="00C11F5F"/>
    <w:rsid w:val="00C131EC"/>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5878"/>
    <w:rsid w:val="00C75C58"/>
    <w:rsid w:val="00C76D1A"/>
    <w:rsid w:val="00C77EDA"/>
    <w:rsid w:val="00C830E6"/>
    <w:rsid w:val="00C84EBE"/>
    <w:rsid w:val="00C87CA6"/>
    <w:rsid w:val="00C900B7"/>
    <w:rsid w:val="00C97B30"/>
    <w:rsid w:val="00CA40C5"/>
    <w:rsid w:val="00CA5EDB"/>
    <w:rsid w:val="00CB0B1B"/>
    <w:rsid w:val="00CB2ED4"/>
    <w:rsid w:val="00CB5216"/>
    <w:rsid w:val="00CB5B58"/>
    <w:rsid w:val="00CC72C9"/>
    <w:rsid w:val="00CC781C"/>
    <w:rsid w:val="00CD37B5"/>
    <w:rsid w:val="00CD5FA6"/>
    <w:rsid w:val="00CD6EDE"/>
    <w:rsid w:val="00CE058C"/>
    <w:rsid w:val="00CE34A7"/>
    <w:rsid w:val="00CE506F"/>
    <w:rsid w:val="00CE58C0"/>
    <w:rsid w:val="00CE6595"/>
    <w:rsid w:val="00CE6C9D"/>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E02293"/>
    <w:rsid w:val="00E03AED"/>
    <w:rsid w:val="00E0564B"/>
    <w:rsid w:val="00E057A6"/>
    <w:rsid w:val="00E10BDB"/>
    <w:rsid w:val="00E11B63"/>
    <w:rsid w:val="00E159F1"/>
    <w:rsid w:val="00E1789F"/>
    <w:rsid w:val="00E32516"/>
    <w:rsid w:val="00E35C6C"/>
    <w:rsid w:val="00E473B7"/>
    <w:rsid w:val="00E522FC"/>
    <w:rsid w:val="00E5443E"/>
    <w:rsid w:val="00E57654"/>
    <w:rsid w:val="00E57B74"/>
    <w:rsid w:val="00E57E0D"/>
    <w:rsid w:val="00E62F6C"/>
    <w:rsid w:val="00E64F46"/>
    <w:rsid w:val="00E67C64"/>
    <w:rsid w:val="00E70F88"/>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C0600"/>
    <w:rsid w:val="00EC3D42"/>
    <w:rsid w:val="00EC729D"/>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3gpp.org"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7A4CEC-68DD-44B6-8457-68E24B31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1382</Words>
  <Characters>7882</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9246</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Valentin Gheorghiu</cp:lastModifiedBy>
  <cp:revision>2</cp:revision>
  <dcterms:created xsi:type="dcterms:W3CDTF">2018-02-19T15:09:00Z</dcterms:created>
  <dcterms:modified xsi:type="dcterms:W3CDTF">2018-02-19T15:09:00Z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