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E2" w:rsidRPr="003E3C1B" w:rsidRDefault="00B370E2" w:rsidP="00B370E2">
      <w:pPr>
        <w:pStyle w:val="a4"/>
        <w:tabs>
          <w:tab w:val="right" w:pos="10440"/>
          <w:tab w:val="right" w:pos="13323"/>
        </w:tabs>
        <w:rPr>
          <w:rFonts w:ascii="Calibri" w:hAnsi="Calibri" w:cs="Calibri"/>
          <w:noProof w:val="0"/>
          <w:sz w:val="24"/>
          <w:szCs w:val="24"/>
          <w:lang w:val="en-US" w:eastAsia="zh-CN"/>
        </w:rPr>
      </w:pP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3GPP TSG-RAN WG4 Meeting #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80</w:t>
      </w:r>
      <w:r w:rsidR="00A430F8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bis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                                          </w:t>
      </w:r>
      <w:r w:rsidR="00A430F8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R4-1</w:t>
      </w:r>
      <w:r w:rsidR="00A430F8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6737</w:t>
      </w:r>
      <w:r w:rsidR="00DB3DAA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5</w:t>
      </w:r>
    </w:p>
    <w:p w:rsidR="00A430F8" w:rsidRPr="00A5724C" w:rsidRDefault="00A430F8" w:rsidP="00A430F8">
      <w:pPr>
        <w:tabs>
          <w:tab w:val="left" w:pos="1985"/>
        </w:tabs>
        <w:spacing w:after="100" w:afterAutospacing="1"/>
        <w:jc w:val="both"/>
        <w:rPr>
          <w:noProof/>
          <w:sz w:val="24"/>
          <w:lang w:eastAsia="zh-CN"/>
        </w:rPr>
      </w:pPr>
      <w:r>
        <w:rPr>
          <w:rFonts w:ascii="Arial" w:eastAsia="Arial" w:hAnsi="Arial"/>
          <w:b/>
          <w:bCs/>
          <w:noProof/>
          <w:sz w:val="22"/>
        </w:rPr>
        <w:t xml:space="preserve">Ljubljana, </w:t>
      </w:r>
      <w:r w:rsidRPr="00342E71">
        <w:rPr>
          <w:rFonts w:ascii="Arial" w:hAnsi="Arial"/>
          <w:b/>
          <w:noProof/>
          <w:sz w:val="22"/>
          <w:lang w:eastAsia="zh-CN"/>
        </w:rPr>
        <w:t>Slovenia</w:t>
      </w:r>
      <w:r>
        <w:rPr>
          <w:rFonts w:ascii="Arial" w:hAnsi="Arial" w:hint="eastAsia"/>
          <w:b/>
          <w:noProof/>
          <w:sz w:val="22"/>
          <w:lang w:eastAsia="zh-CN"/>
        </w:rPr>
        <w:t>,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 xml:space="preserve"> 10</w:t>
      </w:r>
      <w:r>
        <w:rPr>
          <w:rFonts w:ascii="Arial" w:eastAsia="Arial" w:hAnsi="Arial"/>
          <w:b/>
          <w:bCs/>
          <w:noProof/>
          <w:sz w:val="22"/>
        </w:rPr>
        <w:t xml:space="preserve"> – 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>14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>Oct</w:t>
      </w:r>
      <w:r w:rsidRPr="00D0524C">
        <w:rPr>
          <w:rFonts w:ascii="Arial" w:eastAsia="Arial" w:hAnsi="Arial"/>
          <w:b/>
          <w:bCs/>
          <w:noProof/>
          <w:sz w:val="22"/>
        </w:rPr>
        <w:t>, 2016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B370E2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6.</w:t>
      </w:r>
      <w:r w:rsidR="00A430F8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3.4.2.</w:t>
      </w:r>
      <w:r w:rsidR="00DB3DAA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1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>Simulation results for NB-</w:t>
      </w:r>
      <w:proofErr w:type="spellStart"/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>IoT</w:t>
      </w:r>
      <w:proofErr w:type="spellEnd"/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r w:rsidR="00DB3DAA">
        <w:rPr>
          <w:rFonts w:ascii="Calibri" w:hAnsi="Calibri" w:cs="Calibri" w:hint="eastAsia"/>
          <w:b/>
          <w:bCs/>
          <w:sz w:val="24"/>
          <w:szCs w:val="24"/>
          <w:lang w:eastAsia="zh-CN"/>
        </w:rPr>
        <w:t>PRACH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B34A6F" w:rsidRPr="003D4E1B" w:rsidRDefault="00B34A6F" w:rsidP="00CD0B62">
      <w:pPr>
        <w:rPr>
          <w:rFonts w:ascii="Calibri" w:hAnsi="Calibri" w:cs="Calibri"/>
          <w:lang w:eastAsia="zh-CN"/>
        </w:rPr>
      </w:pPr>
      <w:r w:rsidRPr="003D4E1B">
        <w:rPr>
          <w:rFonts w:ascii="Calibri" w:hAnsi="Calibri" w:cs="Calibri"/>
          <w:lang w:eastAsia="zh-CN"/>
        </w:rPr>
        <w:t>In this contribution,</w:t>
      </w:r>
      <w:r w:rsidR="003E0406" w:rsidRPr="003D4E1B">
        <w:rPr>
          <w:rFonts w:ascii="Calibri" w:hAnsi="Calibri" w:cs="Calibri"/>
          <w:lang w:eastAsia="zh-CN"/>
        </w:rPr>
        <w:t xml:space="preserve"> we </w:t>
      </w:r>
      <w:r w:rsidR="00A4221B" w:rsidRPr="003D4E1B">
        <w:rPr>
          <w:rFonts w:ascii="Calibri" w:hAnsi="Calibri" w:cs="Calibri" w:hint="eastAsia"/>
          <w:lang w:eastAsia="zh-CN"/>
        </w:rPr>
        <w:t xml:space="preserve">give </w:t>
      </w:r>
      <w:r w:rsidR="00AA0644">
        <w:rPr>
          <w:rFonts w:ascii="Calibri" w:hAnsi="Calibri" w:cs="Calibri" w:hint="eastAsia"/>
          <w:lang w:eastAsia="zh-CN"/>
        </w:rPr>
        <w:t>simulation res</w:t>
      </w:r>
      <w:r w:rsidR="00A430F8">
        <w:rPr>
          <w:rFonts w:ascii="Calibri" w:hAnsi="Calibri" w:cs="Calibri" w:hint="eastAsia"/>
          <w:lang w:eastAsia="zh-CN"/>
        </w:rPr>
        <w:t>ults for NB-</w:t>
      </w:r>
      <w:proofErr w:type="spellStart"/>
      <w:r w:rsidR="00A430F8">
        <w:rPr>
          <w:rFonts w:ascii="Calibri" w:hAnsi="Calibri" w:cs="Calibri" w:hint="eastAsia"/>
          <w:lang w:eastAsia="zh-CN"/>
        </w:rPr>
        <w:t>IoT</w:t>
      </w:r>
      <w:proofErr w:type="spellEnd"/>
      <w:r w:rsidR="00A430F8">
        <w:rPr>
          <w:rFonts w:ascii="Calibri" w:hAnsi="Calibri" w:cs="Calibri" w:hint="eastAsia"/>
          <w:lang w:eastAsia="zh-CN"/>
        </w:rPr>
        <w:t xml:space="preserve"> </w:t>
      </w:r>
      <w:r w:rsidR="00DB3DAA">
        <w:rPr>
          <w:rFonts w:ascii="Calibri" w:hAnsi="Calibri" w:cs="Calibri" w:hint="eastAsia"/>
          <w:lang w:eastAsia="zh-CN"/>
        </w:rPr>
        <w:t>PRACH</w:t>
      </w:r>
      <w:r w:rsidR="00AA0644">
        <w:rPr>
          <w:rFonts w:ascii="Calibri" w:hAnsi="Calibri" w:cs="Calibri" w:hint="eastAsia"/>
          <w:lang w:eastAsia="zh-CN"/>
        </w:rPr>
        <w:t>.</w:t>
      </w:r>
    </w:p>
    <w:p w:rsidR="004E122E" w:rsidRDefault="00B34A6F" w:rsidP="004E122E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p w:rsidR="00AA0644" w:rsidRPr="00A430F8" w:rsidRDefault="00A430F8" w:rsidP="00AA0644">
      <w:pPr>
        <w:rPr>
          <w:rFonts w:ascii="Calibri" w:hAnsi="Calibri" w:cs="Calibri"/>
          <w:lang w:eastAsia="zh-CN"/>
        </w:rPr>
      </w:pPr>
      <w:r w:rsidRPr="00A430F8">
        <w:rPr>
          <w:rFonts w:ascii="Calibri" w:hAnsi="Calibri" w:cs="Calibri" w:hint="eastAsia"/>
          <w:lang w:eastAsia="zh-CN"/>
        </w:rPr>
        <w:t xml:space="preserve">Evaluation </w:t>
      </w:r>
      <w:r w:rsidR="00DB3DAA">
        <w:rPr>
          <w:rFonts w:ascii="Calibri" w:hAnsi="Calibri" w:cs="Calibri"/>
          <w:lang w:eastAsia="zh-CN"/>
        </w:rPr>
        <w:t xml:space="preserve">assumptions </w:t>
      </w:r>
      <w:r w:rsidR="00DB3DAA" w:rsidRPr="00A430F8">
        <w:rPr>
          <w:rFonts w:ascii="Calibri" w:hAnsi="Calibri" w:cs="Calibri"/>
          <w:lang w:eastAsia="zh-CN"/>
        </w:rPr>
        <w:t>were</w:t>
      </w:r>
      <w:r w:rsidRPr="00A430F8">
        <w:rPr>
          <w:rFonts w:ascii="Calibri" w:hAnsi="Calibri" w:cs="Calibri" w:hint="eastAsia"/>
          <w:lang w:eastAsia="zh-CN"/>
        </w:rPr>
        <w:t xml:space="preserve"> summarized in table below.</w:t>
      </w:r>
    </w:p>
    <w:tbl>
      <w:tblPr>
        <w:tblW w:w="6680" w:type="dxa"/>
        <w:jc w:val="center"/>
        <w:tblInd w:w="93" w:type="dxa"/>
        <w:tblLook w:val="04A0" w:firstRow="1" w:lastRow="0" w:firstColumn="1" w:lastColumn="0" w:noHBand="0" w:noVBand="1"/>
      </w:tblPr>
      <w:tblGrid>
        <w:gridCol w:w="222"/>
        <w:gridCol w:w="4098"/>
        <w:gridCol w:w="2360"/>
      </w:tblGrid>
      <w:tr w:rsidR="00DB3DAA" w:rsidRPr="00DB3DAA" w:rsidTr="00DB3DAA">
        <w:trPr>
          <w:trHeight w:val="27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Values</w:t>
            </w:r>
          </w:p>
        </w:tc>
      </w:tr>
      <w:tr w:rsidR="00DB3DAA" w:rsidRPr="00DB3DAA" w:rsidTr="00DB3DAA">
        <w:trPr>
          <w:trHeight w:val="27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NPRACH Preamble format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DB3DAA" w:rsidRPr="00DB3DAA" w:rsidTr="00DB3DAA">
        <w:trPr>
          <w:trHeight w:val="27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Number of Repetitions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8, 32</w:t>
            </w:r>
          </w:p>
        </w:tc>
      </w:tr>
      <w:tr w:rsidR="00DB3DAA" w:rsidRPr="00DB3DAA" w:rsidTr="00DB3DAA">
        <w:trPr>
          <w:trHeight w:val="27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Number of subcarriers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</w:tr>
      <w:tr w:rsidR="00DB3DAA" w:rsidRPr="00DB3DAA" w:rsidTr="00DB3DAA">
        <w:trPr>
          <w:trHeight w:val="27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Antenna configuration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1x2</w:t>
            </w:r>
          </w:p>
        </w:tc>
      </w:tr>
      <w:tr w:rsidR="00DB3DAA" w:rsidRPr="00DB3DAA" w:rsidTr="00DB3DAA">
        <w:trPr>
          <w:trHeight w:val="27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Cell ID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DB3DAA" w:rsidRPr="00DB3DAA" w:rsidTr="00DB3DAA">
        <w:trPr>
          <w:trHeight w:val="27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NPRACH signature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 w:rsidR="00DB3DAA" w:rsidRPr="00DB3DAA" w:rsidTr="00DB3DAA">
        <w:trPr>
          <w:trHeight w:val="48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Frequency offset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0Hz (AWGN); [200Hz] EPA1</w:t>
            </w:r>
          </w:p>
        </w:tc>
      </w:tr>
      <w:tr w:rsidR="00DB3DAA" w:rsidRPr="00DB3DAA" w:rsidTr="00DB3DAA">
        <w:trPr>
          <w:trHeight w:val="27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Propagation channels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AWGN, EPA1</w:t>
            </w:r>
          </w:p>
        </w:tc>
      </w:tr>
      <w:tr w:rsidR="00DB3DAA" w:rsidRPr="00DB3DAA" w:rsidTr="00DB3DAA">
        <w:trPr>
          <w:trHeight w:val="72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Detection performance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Missed detection rate (1%) with false alarm rate (0.1%)</w:t>
            </w:r>
          </w:p>
        </w:tc>
      </w:tr>
      <w:tr w:rsidR="00DB3DAA" w:rsidRPr="00DB3DAA" w:rsidTr="00DB3DAA">
        <w:trPr>
          <w:trHeight w:val="72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Timing estimation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8"/>
                <w:szCs w:val="18"/>
                <w:lang w:val="en-US" w:eastAsia="zh-CN"/>
              </w:rPr>
              <w:t>Timing error probability with limits 2.5us, [5us]</w:t>
            </w:r>
          </w:p>
        </w:tc>
      </w:tr>
    </w:tbl>
    <w:p w:rsidR="00A430F8" w:rsidRDefault="00A430F8" w:rsidP="00AA0644">
      <w:pPr>
        <w:rPr>
          <w:rFonts w:ascii="Calibri" w:hAnsi="Calibri" w:cs="Calibri"/>
          <w:lang w:eastAsia="zh-CN"/>
        </w:rPr>
      </w:pPr>
      <w:bookmarkStart w:id="0" w:name="_GoBack"/>
      <w:bookmarkEnd w:id="0"/>
    </w:p>
    <w:tbl>
      <w:tblPr>
        <w:tblW w:w="15920" w:type="dxa"/>
        <w:tblInd w:w="93" w:type="dxa"/>
        <w:tblLook w:val="04A0" w:firstRow="1" w:lastRow="0" w:firstColumn="1" w:lastColumn="0" w:noHBand="0" w:noVBand="1"/>
      </w:tblPr>
      <w:tblGrid>
        <w:gridCol w:w="2920"/>
        <w:gridCol w:w="2360"/>
        <w:gridCol w:w="2420"/>
        <w:gridCol w:w="1240"/>
        <w:gridCol w:w="1080"/>
        <w:gridCol w:w="1080"/>
        <w:gridCol w:w="1080"/>
        <w:gridCol w:w="1080"/>
        <w:gridCol w:w="1580"/>
        <w:gridCol w:w="1080"/>
      </w:tblGrid>
      <w:tr w:rsidR="00DB3DAA" w:rsidRPr="00DB3DAA" w:rsidTr="00DB3DAA">
        <w:trPr>
          <w:trHeight w:val="270"/>
        </w:trPr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1. AWGN with frequency offset=0Hz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DB3DAA" w:rsidRPr="00DB3DAA" w:rsidTr="00DB3DAA">
        <w:trPr>
          <w:trHeight w:val="270"/>
        </w:trPr>
        <w:tc>
          <w:tcPr>
            <w:tcW w:w="15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  <w:t>Table1. Simulation results for missed detection probability[=1%, option1 of R4-167115] with limits[=2.5us, 5us] for AWGN[frequency offset=0Hz]</w:t>
            </w:r>
          </w:p>
        </w:tc>
      </w:tr>
      <w:tr w:rsidR="00DB3DAA" w:rsidRPr="00DB3DAA" w:rsidTr="00DB3DAA">
        <w:trPr>
          <w:trHeight w:val="27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Repetition level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proofErr w:type="gramStart"/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SNR@2.5us(</w:t>
            </w:r>
            <w:proofErr w:type="gramEnd"/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1%)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hyperlink r:id="rId9" w:history="1">
              <w:proofErr w:type="gramStart"/>
              <w:r w:rsidRPr="00DB3DAA">
                <w:rPr>
                  <w:rFonts w:asciiTheme="minorHAnsi" w:hAnsiTheme="minorHAnsi" w:cs="宋体"/>
                  <w:color w:val="000000"/>
                  <w:lang w:val="en-US" w:eastAsia="zh-CN"/>
                </w:rPr>
                <w:t>SNR@5us(</w:t>
              </w:r>
              <w:proofErr w:type="gramEnd"/>
              <w:r w:rsidRPr="00DB3DAA">
                <w:rPr>
                  <w:rFonts w:asciiTheme="minorHAnsi" w:hAnsiTheme="minorHAnsi" w:cs="宋体"/>
                  <w:color w:val="000000"/>
                  <w:lang w:val="en-US" w:eastAsia="zh-CN"/>
                </w:rPr>
                <w:t>1%)</w:t>
              </w:r>
            </w:hyperlink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DB3DAA" w:rsidRPr="00DB3DAA" w:rsidTr="00DB3DAA">
        <w:trPr>
          <w:trHeight w:val="27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-1.6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-5.3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DB3DAA" w:rsidRPr="00DB3DAA" w:rsidTr="00DB3DAA">
        <w:trPr>
          <w:trHeight w:val="27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-6.6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-9.3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DB3DAA" w:rsidRPr="00DB3DAA" w:rsidTr="00DB3DAA">
        <w:trPr>
          <w:trHeight w:val="27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DB3DAA" w:rsidRPr="00DB3DAA" w:rsidTr="00DB3DAA">
        <w:trPr>
          <w:trHeight w:val="270"/>
        </w:trPr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2. EPA1 with frequency offset=200Hz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DB3DAA" w:rsidRPr="00DB3DAA" w:rsidTr="00DB3DAA">
        <w:trPr>
          <w:trHeight w:val="270"/>
        </w:trPr>
        <w:tc>
          <w:tcPr>
            <w:tcW w:w="15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  <w:t>Table2. Simulation results for missed detection probability[=1%, option1 of R4-167115] with limits[=2.5us, 5us] for EPA1[frequency offset=200Hz]</w:t>
            </w:r>
          </w:p>
        </w:tc>
      </w:tr>
      <w:tr w:rsidR="00DB3DAA" w:rsidRPr="00DB3DAA" w:rsidTr="00DB3DAA">
        <w:trPr>
          <w:trHeight w:val="27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Repetition level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hyperlink r:id="rId10" w:history="1">
              <w:r w:rsidRPr="00DB3DAA">
                <w:rPr>
                  <w:rFonts w:asciiTheme="minorHAnsi" w:hAnsiTheme="minorHAnsi" w:cs="宋体"/>
                  <w:color w:val="000000"/>
                  <w:lang w:val="en-US" w:eastAsia="zh-CN"/>
                </w:rPr>
                <w:t>SNR@2.5us(1%)</w:t>
              </w:r>
            </w:hyperlink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hyperlink r:id="rId11" w:history="1">
              <w:proofErr w:type="gramStart"/>
              <w:r w:rsidRPr="00DB3DAA">
                <w:rPr>
                  <w:rFonts w:asciiTheme="minorHAnsi" w:hAnsiTheme="minorHAnsi" w:cs="宋体"/>
                  <w:color w:val="000000"/>
                  <w:lang w:val="en-US" w:eastAsia="zh-CN"/>
                </w:rPr>
                <w:t>SNR@5us(</w:t>
              </w:r>
              <w:proofErr w:type="gramEnd"/>
              <w:r w:rsidRPr="00DB3DAA">
                <w:rPr>
                  <w:rFonts w:asciiTheme="minorHAnsi" w:hAnsiTheme="minorHAnsi" w:cs="宋体"/>
                  <w:color w:val="000000"/>
                  <w:lang w:val="en-US" w:eastAsia="zh-CN"/>
                </w:rPr>
                <w:t>1%)</w:t>
              </w:r>
            </w:hyperlink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DB3DAA" w:rsidRPr="00DB3DAA" w:rsidTr="00DB3DAA">
        <w:trPr>
          <w:trHeight w:val="27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4.5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2.9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DB3DAA" w:rsidRPr="00DB3DAA" w:rsidTr="00DB3DAA">
        <w:trPr>
          <w:trHeight w:val="27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-1.4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A" w:rsidRPr="00DB3DAA" w:rsidRDefault="00DB3DAA" w:rsidP="00DB3DAA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DB3DAA">
              <w:rPr>
                <w:rFonts w:asciiTheme="minorHAnsi" w:hAnsiTheme="minorHAnsi" w:cs="宋体"/>
                <w:color w:val="000000"/>
                <w:lang w:val="en-US" w:eastAsia="zh-CN"/>
              </w:rPr>
              <w:t>-2.6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Theme="minorHAnsi" w:hAnsiTheme="minorHAnsi" w:cs="宋体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DAA" w:rsidRPr="00DB3DAA" w:rsidRDefault="00DB3DAA" w:rsidP="00DB3DAA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Conclusion</w:t>
      </w:r>
    </w:p>
    <w:p w:rsidR="00B11AD1" w:rsidRPr="00A430F8" w:rsidRDefault="00AA0644" w:rsidP="00A430F8">
      <w:pPr>
        <w:rPr>
          <w:rFonts w:ascii="Calibri" w:hAnsi="Calibri" w:cs="Calibri"/>
          <w:lang w:val="en-US" w:eastAsia="zh-CN"/>
        </w:rPr>
      </w:pPr>
      <w:r w:rsidRPr="003D4E1B">
        <w:rPr>
          <w:rFonts w:ascii="Calibri" w:hAnsi="Calibri" w:cs="Calibri"/>
          <w:lang w:eastAsia="zh-CN"/>
        </w:rPr>
        <w:t xml:space="preserve">In this contribution, we </w:t>
      </w:r>
      <w:r w:rsidRPr="003D4E1B">
        <w:rPr>
          <w:rFonts w:ascii="Calibri" w:hAnsi="Calibri" w:cs="Calibri" w:hint="eastAsia"/>
          <w:lang w:eastAsia="zh-CN"/>
        </w:rPr>
        <w:t xml:space="preserve">give </w:t>
      </w:r>
      <w:r>
        <w:rPr>
          <w:rFonts w:ascii="Calibri" w:hAnsi="Calibri" w:cs="Calibri" w:hint="eastAsia"/>
          <w:lang w:eastAsia="zh-CN"/>
        </w:rPr>
        <w:t>simulation res</w:t>
      </w:r>
      <w:r w:rsidR="00A430F8">
        <w:rPr>
          <w:rFonts w:ascii="Calibri" w:hAnsi="Calibri" w:cs="Calibri" w:hint="eastAsia"/>
          <w:lang w:eastAsia="zh-CN"/>
        </w:rPr>
        <w:t>ults for NB-</w:t>
      </w:r>
      <w:proofErr w:type="spellStart"/>
      <w:r w:rsidR="00A430F8">
        <w:rPr>
          <w:rFonts w:ascii="Calibri" w:hAnsi="Calibri" w:cs="Calibri" w:hint="eastAsia"/>
          <w:lang w:eastAsia="zh-CN"/>
        </w:rPr>
        <w:t>IoT</w:t>
      </w:r>
      <w:proofErr w:type="spellEnd"/>
      <w:r w:rsidR="00A430F8">
        <w:rPr>
          <w:rFonts w:ascii="Calibri" w:hAnsi="Calibri" w:cs="Calibri" w:hint="eastAsia"/>
          <w:lang w:eastAsia="zh-CN"/>
        </w:rPr>
        <w:t xml:space="preserve"> P</w:t>
      </w:r>
      <w:r w:rsidR="00DB3DAA">
        <w:rPr>
          <w:rFonts w:ascii="Calibri" w:hAnsi="Calibri" w:cs="Calibri" w:hint="eastAsia"/>
          <w:lang w:eastAsia="zh-CN"/>
        </w:rPr>
        <w:t>RACH</w:t>
      </w:r>
      <w:r w:rsidR="0040325A">
        <w:rPr>
          <w:rFonts w:ascii="Calibri" w:hAnsi="Calibri" w:cs="Calibri" w:hint="eastAsia"/>
          <w:lang w:val="en-US" w:eastAsia="zh-CN"/>
        </w:rPr>
        <w:t>.</w:t>
      </w:r>
    </w:p>
    <w:sectPr w:rsidR="00B11AD1" w:rsidRPr="00A430F8" w:rsidSect="00293A0D">
      <w:footerReference w:type="default" r:id="rId12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5D0" w:rsidRDefault="001575D0">
      <w:r>
        <w:separator/>
      </w:r>
    </w:p>
  </w:endnote>
  <w:endnote w:type="continuationSeparator" w:id="0">
    <w:p w:rsidR="001575D0" w:rsidRDefault="00157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61E" w:rsidRDefault="00D54461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DB3DAA">
      <w:t>1</w:t>
    </w:r>
    <w:r>
      <w:fldChar w:fldCharType="end"/>
    </w:r>
    <w:r w:rsidR="0090061E"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DB3DAA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5D0" w:rsidRDefault="001575D0">
      <w:r>
        <w:separator/>
      </w:r>
    </w:p>
  </w:footnote>
  <w:footnote w:type="continuationSeparator" w:id="0">
    <w:p w:rsidR="001575D0" w:rsidRDefault="00157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62D31DF"/>
    <w:multiLevelType w:val="hybridMultilevel"/>
    <w:tmpl w:val="03366A5C"/>
    <w:lvl w:ilvl="0" w:tplc="CE5E75E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2963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E189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A077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70AE0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40F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5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0C5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6CD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68C46E12"/>
    <w:multiLevelType w:val="hybridMultilevel"/>
    <w:tmpl w:val="1266387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9"/>
  </w:num>
  <w:num w:numId="5">
    <w:abstractNumId w:val="10"/>
  </w:num>
  <w:num w:numId="6">
    <w:abstractNumId w:val="12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17"/>
  </w:num>
  <w:num w:numId="17">
    <w:abstractNumId w:val="6"/>
  </w:num>
  <w:num w:numId="18">
    <w:abstractNumId w:val="11"/>
  </w:num>
  <w:num w:numId="1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47D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5D0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C7C37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065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25A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64C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389"/>
    <w:rsid w:val="006E58FB"/>
    <w:rsid w:val="006E67B2"/>
    <w:rsid w:val="006E67FA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4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6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8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448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44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69C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0E2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77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0F7C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577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461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DAA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A90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3F9C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NR@5us(1%25)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NR@2.5us(1%25)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NR@5us(1%25)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B09A1-4941-473E-8F51-9BA36E2D9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17</cp:revision>
  <cp:lastPrinted>2007-06-18T01:31:00Z</cp:lastPrinted>
  <dcterms:created xsi:type="dcterms:W3CDTF">2016-06-16T07:07:00Z</dcterms:created>
  <dcterms:modified xsi:type="dcterms:W3CDTF">2016-09-30T08:12:00Z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