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F528F1">
        <w:rPr>
          <w:b/>
          <w:i/>
          <w:noProof/>
          <w:sz w:val="28"/>
        </w:rPr>
        <w:t>144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528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="003C63F9">
              <w:rPr>
                <w:noProof/>
                <w:lang w:eastAsia="ja-JP"/>
              </w:rPr>
              <w:t>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3C63F9">
              <w:rPr>
                <w:noProof/>
                <w:lang w:eastAsia="ja-JP"/>
              </w:rPr>
              <w:t xml:space="preserve"> </w:t>
            </w:r>
            <w:r w:rsidR="003C63F9" w:rsidRPr="003C63F9">
              <w:rPr>
                <w:noProof/>
                <w:lang w:eastAsia="ja-JP"/>
              </w:rPr>
              <w:t>(three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5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AF0740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  <w:r>
                <w:t>5-30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6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7" w:author="ngm" w:date="2014-08-04T16:11:00Z">
              <w:r>
                <w:rPr>
                  <w:rFonts w:cs="Arial"/>
                </w:rPr>
                <w:t>5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8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19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00" w:rsidRDefault="00326E00">
      <w:r>
        <w:separator/>
      </w:r>
    </w:p>
  </w:endnote>
  <w:endnote w:type="continuationSeparator" w:id="0">
    <w:p w:rsidR="00326E00" w:rsidRDefault="00326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00" w:rsidRDefault="00326E00">
      <w:r>
        <w:separator/>
      </w:r>
    </w:p>
  </w:footnote>
  <w:footnote w:type="continuationSeparator" w:id="0">
    <w:p w:rsidR="00326E00" w:rsidRDefault="00326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03C9F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26E00"/>
    <w:rsid w:val="003448E3"/>
    <w:rsid w:val="00372B22"/>
    <w:rsid w:val="003A0DAF"/>
    <w:rsid w:val="003A30B6"/>
    <w:rsid w:val="003B235A"/>
    <w:rsid w:val="003C63F9"/>
    <w:rsid w:val="003E1A36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DF237C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528F1"/>
    <w:rsid w:val="00F81B0E"/>
    <w:rsid w:val="00F824EB"/>
    <w:rsid w:val="00FB6386"/>
    <w:rsid w:val="00FD1F5E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2014-08-04T15:04:00Z</dcterms:created>
  <dcterms:modified xsi:type="dcterms:W3CDTF">2014-08-07T18:04:00Z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