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B9CB" w14:textId="52D164B9" w:rsidR="00FC7DAB" w:rsidRPr="00350C1D" w:rsidRDefault="00FC7DAB" w:rsidP="00FC7DAB">
      <w:pPr>
        <w:ind w:left="1985" w:hanging="1985"/>
        <w:rPr>
          <w:rFonts w:eastAsiaTheme="minorEastAsia" w:cs="Arial"/>
          <w:b/>
          <w:sz w:val="24"/>
          <w:szCs w:val="24"/>
        </w:rPr>
      </w:pPr>
      <w:bookmarkStart w:id="0" w:name="_Ref488331639"/>
      <w:r w:rsidRPr="00350C1D">
        <w:rPr>
          <w:rFonts w:eastAsiaTheme="minorEastAsia" w:cs="Arial"/>
          <w:b/>
          <w:sz w:val="24"/>
          <w:szCs w:val="24"/>
        </w:rPr>
        <w:t>3GPP TSG-RAN WG4 Meeting #116</w:t>
      </w:r>
      <w:r w:rsidR="00984EE0" w:rsidRPr="00350C1D">
        <w:rPr>
          <w:rFonts w:eastAsiaTheme="minorEastAsia" w:cs="Arial"/>
          <w:b/>
          <w:sz w:val="24"/>
          <w:szCs w:val="24"/>
        </w:rPr>
        <w:t>bis</w:t>
      </w:r>
      <w:r w:rsidRPr="00350C1D">
        <w:rPr>
          <w:rFonts w:eastAsiaTheme="minorEastAsia" w:cs="Arial"/>
          <w:b/>
          <w:sz w:val="24"/>
          <w:szCs w:val="24"/>
        </w:rPr>
        <w:tab/>
      </w:r>
      <w:r w:rsidRPr="00350C1D">
        <w:rPr>
          <w:rFonts w:eastAsiaTheme="minorEastAsia" w:cs="Arial"/>
          <w:b/>
          <w:sz w:val="24"/>
          <w:szCs w:val="24"/>
        </w:rPr>
        <w:tab/>
      </w:r>
      <w:r w:rsidR="00BE1F81">
        <w:rPr>
          <w:rFonts w:eastAsiaTheme="minorEastAsia" w:cs="Arial"/>
          <w:b/>
          <w:sz w:val="24"/>
          <w:szCs w:val="24"/>
        </w:rPr>
        <w:tab/>
      </w:r>
      <w:r w:rsidR="00BE1F81">
        <w:rPr>
          <w:rFonts w:eastAsiaTheme="minorEastAsia" w:cs="Arial"/>
          <w:b/>
          <w:sz w:val="24"/>
          <w:szCs w:val="24"/>
        </w:rPr>
        <w:tab/>
      </w:r>
      <w:r w:rsidR="00BE1F81">
        <w:rPr>
          <w:rFonts w:eastAsiaTheme="minorEastAsia" w:cs="Arial"/>
          <w:b/>
          <w:sz w:val="24"/>
          <w:szCs w:val="24"/>
        </w:rPr>
        <w:tab/>
      </w:r>
      <w:r w:rsidR="007B2F91" w:rsidRPr="00C25261">
        <w:rPr>
          <w:rFonts w:eastAsiaTheme="minorEastAsia" w:cs="Arial"/>
          <w:b/>
          <w:color w:val="000000" w:themeColor="text1"/>
          <w:sz w:val="24"/>
          <w:szCs w:val="24"/>
        </w:rPr>
        <w:t xml:space="preserve">R4-2513581 </w:t>
      </w:r>
    </w:p>
    <w:p w14:paraId="4A10D290" w14:textId="7EABD8C4" w:rsidR="00984EE0" w:rsidRPr="00C25261" w:rsidRDefault="00984EE0" w:rsidP="00984EE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 w:val="0"/>
          <w:sz w:val="24"/>
          <w:szCs w:val="24"/>
          <w:lang w:val="en-GB"/>
        </w:rPr>
      </w:pPr>
      <w:r w:rsidRPr="00C25261">
        <w:rPr>
          <w:rFonts w:cs="Arial"/>
          <w:bCs w:val="0"/>
          <w:sz w:val="24"/>
          <w:szCs w:val="24"/>
          <w:lang w:val="en-GB"/>
        </w:rPr>
        <w:t>Prague, Czech Republic, Oct</w:t>
      </w:r>
      <w:r w:rsidR="00324D4B">
        <w:rPr>
          <w:rFonts w:cs="Arial"/>
          <w:bCs w:val="0"/>
          <w:sz w:val="24"/>
          <w:szCs w:val="24"/>
          <w:lang w:val="en-GB"/>
        </w:rPr>
        <w:t xml:space="preserve">ober </w:t>
      </w:r>
      <w:r w:rsidRPr="00C25261">
        <w:rPr>
          <w:rFonts w:cs="Arial"/>
          <w:bCs w:val="0"/>
          <w:sz w:val="24"/>
          <w:szCs w:val="24"/>
          <w:lang w:val="en-GB"/>
        </w:rPr>
        <w:t>13-17, 2025</w:t>
      </w:r>
    </w:p>
    <w:p w14:paraId="3DFE51BE" w14:textId="77777777" w:rsidR="00FC7DAB" w:rsidRPr="00C25261" w:rsidRDefault="00FC7DAB" w:rsidP="00926DF9">
      <w:pPr>
        <w:ind w:left="1985" w:hanging="1985"/>
        <w:rPr>
          <w:rFonts w:eastAsiaTheme="minorEastAsia" w:cs="Arial"/>
          <w:b/>
          <w:sz w:val="24"/>
          <w:szCs w:val="24"/>
        </w:rPr>
      </w:pPr>
    </w:p>
    <w:p w14:paraId="70AC6D3B" w14:textId="7071FBD5" w:rsidR="00926DF9" w:rsidRPr="00C25261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</w:rPr>
      </w:pPr>
      <w:r w:rsidRPr="00C25261">
        <w:rPr>
          <w:rFonts w:eastAsia="MS Mincho" w:cs="Arial"/>
          <w:b/>
          <w:color w:val="000000"/>
        </w:rPr>
        <w:t>Agenda item:</w:t>
      </w:r>
      <w:r w:rsidRPr="00C25261">
        <w:rPr>
          <w:rFonts w:eastAsia="MS Mincho" w:cs="Arial"/>
          <w:b/>
          <w:color w:val="000000"/>
        </w:rPr>
        <w:tab/>
      </w:r>
      <w:r w:rsidRPr="00C25261">
        <w:rPr>
          <w:rFonts w:eastAsia="MS Mincho" w:cs="Arial"/>
          <w:b/>
          <w:color w:val="000000"/>
          <w:lang w:eastAsia="ja-JP"/>
        </w:rPr>
        <w:tab/>
      </w:r>
      <w:r w:rsidRPr="00C25261">
        <w:rPr>
          <w:rFonts w:eastAsia="MS Mincho" w:cs="Arial"/>
          <w:b/>
          <w:color w:val="000000"/>
          <w:lang w:eastAsia="ja-JP"/>
        </w:rPr>
        <w:tab/>
      </w:r>
      <w:r w:rsidR="00062794">
        <w:rPr>
          <w:rFonts w:eastAsiaTheme="minorEastAsia" w:cs="Arial"/>
          <w:color w:val="000000"/>
        </w:rPr>
        <w:t>5.10.3</w:t>
      </w:r>
      <w:r w:rsidR="00544840" w:rsidRPr="00350C1D">
        <w:rPr>
          <w:rFonts w:eastAsiaTheme="minorEastAsia" w:cs="Arial"/>
          <w:color w:val="000000"/>
        </w:rPr>
        <w:t xml:space="preserve"> </w:t>
      </w:r>
    </w:p>
    <w:p w14:paraId="21E76027" w14:textId="07F5F634" w:rsidR="00926DF9" w:rsidRPr="00350C1D" w:rsidRDefault="00926DF9" w:rsidP="00926DF9">
      <w:pPr>
        <w:ind w:left="1985" w:hanging="1985"/>
        <w:rPr>
          <w:rFonts w:cs="Arial"/>
          <w:color w:val="000000"/>
        </w:rPr>
      </w:pPr>
      <w:r w:rsidRPr="00350C1D">
        <w:rPr>
          <w:rFonts w:eastAsia="MS Mincho" w:cs="Arial"/>
          <w:b/>
        </w:rPr>
        <w:t>Source:</w:t>
      </w:r>
      <w:r w:rsidRPr="00350C1D">
        <w:rPr>
          <w:rFonts w:eastAsia="MS Mincho" w:cs="Arial"/>
          <w:b/>
        </w:rPr>
        <w:tab/>
      </w:r>
      <w:r w:rsidR="000209C0" w:rsidRPr="00350C1D">
        <w:rPr>
          <w:rFonts w:eastAsia="MS Mincho" w:cs="Arial"/>
        </w:rPr>
        <w:t>SES</w:t>
      </w:r>
      <w:r w:rsidR="007D3F9C">
        <w:rPr>
          <w:rFonts w:eastAsia="MS Mincho" w:cs="Arial"/>
        </w:rPr>
        <w:t>, THALES</w:t>
      </w:r>
      <w:r w:rsidR="00B324A6">
        <w:rPr>
          <w:rFonts w:eastAsia="MS Mincho" w:cs="Arial"/>
        </w:rPr>
        <w:t xml:space="preserve">, </w:t>
      </w:r>
      <w:r w:rsidR="00651D58">
        <w:rPr>
          <w:rFonts w:eastAsia="MS Mincho" w:cs="Arial"/>
        </w:rPr>
        <w:t xml:space="preserve">JSAT, </w:t>
      </w:r>
      <w:r w:rsidR="00651D58" w:rsidRPr="00651D58">
        <w:rPr>
          <w:rFonts w:eastAsia="MS Mincho" w:cs="Arial"/>
          <w:lang w:val="en-US"/>
        </w:rPr>
        <w:t>Tejas Networks</w:t>
      </w:r>
      <w:r w:rsidR="00BD045B">
        <w:rPr>
          <w:rFonts w:eastAsia="MS Mincho" w:cs="Arial"/>
          <w:lang w:val="en-US"/>
        </w:rPr>
        <w:t xml:space="preserve">, Sharp </w:t>
      </w:r>
    </w:p>
    <w:p w14:paraId="44608B6A" w14:textId="50CFA571" w:rsidR="00926DF9" w:rsidRPr="00C25261" w:rsidRDefault="00926DF9" w:rsidP="00926DF9">
      <w:pPr>
        <w:ind w:left="1985" w:hanging="1985"/>
        <w:rPr>
          <w:rFonts w:eastAsiaTheme="minorEastAsia" w:cs="Arial"/>
          <w:color w:val="000000"/>
        </w:rPr>
      </w:pPr>
      <w:r w:rsidRPr="00350C1D">
        <w:rPr>
          <w:rFonts w:eastAsia="MS Mincho" w:cs="Arial"/>
          <w:b/>
          <w:color w:val="000000"/>
        </w:rPr>
        <w:t>Title:</w:t>
      </w:r>
      <w:r w:rsidRPr="00350C1D">
        <w:rPr>
          <w:rFonts w:eastAsia="MS Mincho" w:cs="Arial"/>
          <w:b/>
          <w:color w:val="000000"/>
        </w:rPr>
        <w:tab/>
      </w:r>
      <w:r w:rsidR="009E7F1A" w:rsidRPr="00350C1D">
        <w:rPr>
          <w:rFonts w:eastAsia="MS Mincho" w:cs="Arial"/>
          <w:color w:val="000000"/>
        </w:rPr>
        <w:t xml:space="preserve">Ku Band Performance </w:t>
      </w:r>
      <w:r w:rsidR="00183C2F" w:rsidRPr="00350C1D">
        <w:rPr>
          <w:rFonts w:eastAsia="MS Mincho" w:cs="Arial"/>
          <w:color w:val="000000"/>
        </w:rPr>
        <w:t xml:space="preserve">Part: </w:t>
      </w:r>
      <w:r w:rsidR="007A6D2D" w:rsidRPr="00350C1D">
        <w:rPr>
          <w:rFonts w:eastAsia="MS Mincho" w:cs="Arial"/>
          <w:color w:val="000000"/>
        </w:rPr>
        <w:t>A</w:t>
      </w:r>
      <w:r w:rsidR="00183C2F" w:rsidRPr="00350C1D">
        <w:rPr>
          <w:rFonts w:eastAsia="MS Mincho" w:cs="Arial"/>
          <w:color w:val="000000"/>
        </w:rPr>
        <w:t>n overview o</w:t>
      </w:r>
      <w:r w:rsidR="007A6D2D" w:rsidRPr="00350C1D">
        <w:rPr>
          <w:rFonts w:eastAsia="MS Mincho" w:cs="Arial"/>
          <w:color w:val="000000"/>
        </w:rPr>
        <w:t>f</w:t>
      </w:r>
      <w:r w:rsidR="00183C2F" w:rsidRPr="00350C1D">
        <w:rPr>
          <w:rFonts w:eastAsia="MS Mincho" w:cs="Arial"/>
          <w:color w:val="000000"/>
        </w:rPr>
        <w:t xml:space="preserve"> the simulation work </w:t>
      </w:r>
    </w:p>
    <w:p w14:paraId="46D133C7" w14:textId="5671C865" w:rsidR="00926DF9" w:rsidRPr="00C25261" w:rsidRDefault="00926DF9" w:rsidP="00926DF9">
      <w:pPr>
        <w:ind w:left="1985" w:hanging="1985"/>
        <w:rPr>
          <w:rFonts w:eastAsiaTheme="minorEastAsia" w:cs="Arial"/>
          <w:color w:val="000000"/>
          <w:lang w:val="de-DE"/>
        </w:rPr>
      </w:pPr>
      <w:r w:rsidRPr="00C25261">
        <w:rPr>
          <w:rFonts w:eastAsia="MS Mincho" w:cs="Arial"/>
          <w:b/>
          <w:color w:val="000000"/>
          <w:lang w:val="de-DE"/>
        </w:rPr>
        <w:t>Document for:</w:t>
      </w:r>
      <w:r w:rsidRPr="00C25261">
        <w:rPr>
          <w:rFonts w:eastAsia="MS Mincho" w:cs="Arial"/>
          <w:b/>
          <w:color w:val="000000"/>
          <w:lang w:val="de-DE"/>
        </w:rPr>
        <w:tab/>
      </w:r>
      <w:r w:rsidR="00183C2F" w:rsidRPr="00C25261">
        <w:rPr>
          <w:rFonts w:eastAsiaTheme="minorEastAsia" w:cs="Arial"/>
          <w:color w:val="000000"/>
          <w:lang w:val="de-DE"/>
        </w:rPr>
        <w:t>Discussion</w:t>
      </w:r>
      <w:r w:rsidR="002A39B9" w:rsidRPr="00C25261">
        <w:rPr>
          <w:rFonts w:eastAsiaTheme="minorEastAsia" w:cs="Arial"/>
          <w:color w:val="000000"/>
          <w:lang w:val="de-DE"/>
        </w:rPr>
        <w:t xml:space="preserve"> and Decision </w:t>
      </w:r>
    </w:p>
    <w:p w14:paraId="4DAD2F9C" w14:textId="77777777" w:rsidR="00E85462" w:rsidRPr="00C25261" w:rsidRDefault="00E85462" w:rsidP="00E85462">
      <w:pPr>
        <w:spacing w:beforeLines="50" w:before="120"/>
        <w:rPr>
          <w:color w:val="C00000"/>
          <w:lang w:val="de-DE"/>
        </w:rPr>
      </w:pPr>
    </w:p>
    <w:p w14:paraId="343FBF36" w14:textId="741E256E" w:rsidR="00D0573B" w:rsidRPr="00350C1D" w:rsidRDefault="00D0573B" w:rsidP="00E85462">
      <w:pPr>
        <w:pStyle w:val="Heading1"/>
      </w:pPr>
      <w:r w:rsidRPr="00350C1D">
        <w:t>Introduction</w:t>
      </w:r>
      <w:bookmarkEnd w:id="0"/>
    </w:p>
    <w:p w14:paraId="1E8880FF" w14:textId="384FC9DE" w:rsidR="00E85462" w:rsidRPr="00350C1D" w:rsidRDefault="007F3C6B" w:rsidP="00BA5A84">
      <w:r w:rsidRPr="00350C1D">
        <w:t xml:space="preserve">In this contribution, we present an overview of the simulation work required for the Performance part of the Ku </w:t>
      </w:r>
      <w:r w:rsidR="00D3241C" w:rsidRPr="00350C1D">
        <w:t>Band work.</w:t>
      </w:r>
    </w:p>
    <w:p w14:paraId="66AF177B" w14:textId="72860B41" w:rsidR="00D3241C" w:rsidRPr="00350C1D" w:rsidRDefault="00D3241C" w:rsidP="00BA5A84">
      <w:r w:rsidRPr="00350C1D">
        <w:t xml:space="preserve">To progress the simulation work we present </w:t>
      </w:r>
      <w:r w:rsidR="007C7136" w:rsidRPr="00350C1D">
        <w:t>several</w:t>
      </w:r>
      <w:r w:rsidRPr="00350C1D">
        <w:t xml:space="preserve"> </w:t>
      </w:r>
      <w:r w:rsidR="00A82EEE" w:rsidRPr="00350C1D">
        <w:t>high-level</w:t>
      </w:r>
      <w:r w:rsidRPr="00350C1D">
        <w:t xml:space="preserve"> </w:t>
      </w:r>
      <w:r w:rsidR="007A481B" w:rsidRPr="00350C1D">
        <w:t xml:space="preserve">assumptions for discussion. </w:t>
      </w:r>
    </w:p>
    <w:p w14:paraId="439A9ED9" w14:textId="77777777" w:rsidR="00AE4294" w:rsidRPr="00350C1D" w:rsidRDefault="00AE4294" w:rsidP="00BA5A84"/>
    <w:p w14:paraId="354DCE26" w14:textId="5D68D8D9" w:rsidR="00AE4294" w:rsidRPr="00350C1D" w:rsidRDefault="00AE4294" w:rsidP="00DF59C5">
      <w:pPr>
        <w:pStyle w:val="Heading1"/>
      </w:pPr>
      <w:r w:rsidRPr="00350C1D">
        <w:t xml:space="preserve">Discussion </w:t>
      </w:r>
    </w:p>
    <w:p w14:paraId="03D86905" w14:textId="6FD44CDB" w:rsidR="005F4300" w:rsidRPr="00350C1D" w:rsidRDefault="005F4300" w:rsidP="00E85462">
      <w:r w:rsidRPr="00350C1D">
        <w:t xml:space="preserve"> </w:t>
      </w:r>
      <w:r w:rsidR="00493458" w:rsidRPr="00350C1D">
        <w:t xml:space="preserve">There are </w:t>
      </w:r>
      <w:r w:rsidR="00245AF9">
        <w:t>four</w:t>
      </w:r>
      <w:r w:rsidR="00245AF9" w:rsidRPr="00350C1D">
        <w:t xml:space="preserve"> </w:t>
      </w:r>
      <w:r w:rsidR="00493458" w:rsidRPr="00350C1D">
        <w:t xml:space="preserve">specifications that we need to </w:t>
      </w:r>
      <w:r w:rsidR="00801ECA" w:rsidRPr="00350C1D">
        <w:t>fulfil as part of the Ku Band performance part and these are:</w:t>
      </w:r>
    </w:p>
    <w:p w14:paraId="283895F6" w14:textId="3E956A8A" w:rsidR="006B7CD3" w:rsidRPr="00350C1D" w:rsidRDefault="006B7CD3" w:rsidP="006B7CD3">
      <w:pPr>
        <w:numPr>
          <w:ilvl w:val="0"/>
          <w:numId w:val="46"/>
        </w:numPr>
      </w:pPr>
      <w:r w:rsidRPr="00350C1D">
        <w:t>TS 38</w:t>
      </w:r>
      <w:r w:rsidR="007D3F9C">
        <w:t>.</w:t>
      </w:r>
      <w:r w:rsidRPr="00350C1D">
        <w:t>101-5</w:t>
      </w:r>
    </w:p>
    <w:p w14:paraId="1DDDD596" w14:textId="05250914" w:rsidR="006B7CD3" w:rsidRPr="00350C1D" w:rsidRDefault="006B7CD3" w:rsidP="006B7CD3">
      <w:pPr>
        <w:numPr>
          <w:ilvl w:val="0"/>
          <w:numId w:val="46"/>
        </w:numPr>
      </w:pPr>
      <w:r w:rsidRPr="00350C1D">
        <w:t>TS 38</w:t>
      </w:r>
      <w:r w:rsidR="007D3F9C">
        <w:t>.</w:t>
      </w:r>
      <w:r w:rsidRPr="00350C1D">
        <w:t>108</w:t>
      </w:r>
    </w:p>
    <w:p w14:paraId="62579F73" w14:textId="78D9E8AD" w:rsidR="006B7CD3" w:rsidRDefault="006B7CD3" w:rsidP="006B7CD3">
      <w:pPr>
        <w:numPr>
          <w:ilvl w:val="0"/>
          <w:numId w:val="46"/>
        </w:numPr>
      </w:pPr>
      <w:r w:rsidRPr="00350C1D">
        <w:t xml:space="preserve">TS </w:t>
      </w:r>
      <w:r w:rsidR="0013681F" w:rsidRPr="00350C1D">
        <w:t>38.</w:t>
      </w:r>
      <w:r w:rsidRPr="00350C1D">
        <w:t>181</w:t>
      </w:r>
    </w:p>
    <w:p w14:paraId="0115E029" w14:textId="23AD8816" w:rsidR="00216375" w:rsidRPr="00350C1D" w:rsidRDefault="00B05F2F" w:rsidP="006B7CD3">
      <w:pPr>
        <w:numPr>
          <w:ilvl w:val="0"/>
          <w:numId w:val="46"/>
        </w:numPr>
      </w:pPr>
      <w:r>
        <w:t xml:space="preserve">TS </w:t>
      </w:r>
      <w:r w:rsidR="00216375">
        <w:t>38.133</w:t>
      </w:r>
    </w:p>
    <w:p w14:paraId="4A935638" w14:textId="1C58331C" w:rsidR="00216375" w:rsidRDefault="00FC47C3" w:rsidP="00E85462">
      <w:r>
        <w:t>This document focus is on TS 38</w:t>
      </w:r>
      <w:r w:rsidR="007D3F9C">
        <w:t>.</w:t>
      </w:r>
      <w:r>
        <w:t>101-5</w:t>
      </w:r>
      <w:r w:rsidR="005F78AB">
        <w:t xml:space="preserve"> and TS 38.108</w:t>
      </w:r>
      <w:r w:rsidR="00724D76">
        <w:t xml:space="preserve"> specifications</w:t>
      </w:r>
      <w:r w:rsidR="005F78AB">
        <w:t xml:space="preserve">. The remaining specifications will be covered in future contributions. </w:t>
      </w:r>
    </w:p>
    <w:p w14:paraId="12480AA8" w14:textId="7EAD696C" w:rsidR="00801ECA" w:rsidRPr="00350C1D" w:rsidRDefault="0013681F" w:rsidP="00E85462">
      <w:r w:rsidRPr="00350C1D">
        <w:t xml:space="preserve">In </w:t>
      </w:r>
      <w:r w:rsidR="00B05F2F">
        <w:t xml:space="preserve">all above </w:t>
      </w:r>
      <w:r w:rsidR="007C7136" w:rsidRPr="00350C1D">
        <w:t>specifications</w:t>
      </w:r>
      <w:r w:rsidR="00D62088" w:rsidRPr="00350C1D">
        <w:t xml:space="preserve">, </w:t>
      </w:r>
      <w:r w:rsidRPr="00350C1D">
        <w:t>we focus our attention the Radiated part of the specification</w:t>
      </w:r>
      <w:r w:rsidR="00344100" w:rsidRPr="00350C1D">
        <w:t>, namely Section 11.</w:t>
      </w:r>
    </w:p>
    <w:p w14:paraId="44ABFFE7" w14:textId="4BF664E4" w:rsidR="003C38D5" w:rsidRPr="00350C1D" w:rsidRDefault="003C38D5" w:rsidP="00E85462">
      <w:r w:rsidRPr="00350C1D">
        <w:t xml:space="preserve">To </w:t>
      </w:r>
      <w:r w:rsidR="00441AC7" w:rsidRPr="00350C1D">
        <w:t>complete</w:t>
      </w:r>
      <w:r w:rsidRPr="00350C1D">
        <w:t xml:space="preserve"> the </w:t>
      </w:r>
      <w:r w:rsidR="00E349C7" w:rsidRPr="00350C1D">
        <w:t>work,</w:t>
      </w:r>
      <w:r w:rsidRPr="00350C1D">
        <w:t xml:space="preserve"> we propose to conduct simulations on the FR1 and FR2 numerologies </w:t>
      </w:r>
      <w:r w:rsidR="00441AC7" w:rsidRPr="00350C1D">
        <w:t xml:space="preserve">on the Shared and Control </w:t>
      </w:r>
      <w:r w:rsidR="00977959" w:rsidRPr="00350C1D">
        <w:t>channels:</w:t>
      </w:r>
      <w:r w:rsidR="00441AC7" w:rsidRPr="00350C1D">
        <w:t xml:space="preserve"> </w:t>
      </w:r>
    </w:p>
    <w:p w14:paraId="2AC25C75" w14:textId="0DDD750E" w:rsidR="00441AC7" w:rsidRPr="00350C1D" w:rsidRDefault="00441AC7" w:rsidP="00751945">
      <w:pPr>
        <w:pStyle w:val="ListParagraph"/>
        <w:numPr>
          <w:ilvl w:val="0"/>
          <w:numId w:val="47"/>
        </w:numPr>
      </w:pPr>
      <w:r w:rsidRPr="00350C1D">
        <w:t>PD</w:t>
      </w:r>
      <w:r w:rsidR="00977959" w:rsidRPr="00350C1D">
        <w:t xml:space="preserve">SCH </w:t>
      </w:r>
    </w:p>
    <w:p w14:paraId="52289B29" w14:textId="7349EFFB" w:rsidR="00977959" w:rsidRPr="00350C1D" w:rsidRDefault="00977959" w:rsidP="00751945">
      <w:pPr>
        <w:pStyle w:val="ListParagraph"/>
        <w:numPr>
          <w:ilvl w:val="0"/>
          <w:numId w:val="47"/>
        </w:numPr>
      </w:pPr>
      <w:r w:rsidRPr="00350C1D">
        <w:t>PDCCH</w:t>
      </w:r>
    </w:p>
    <w:p w14:paraId="22CBC3F3" w14:textId="50151329" w:rsidR="009F3AC5" w:rsidRPr="00350C1D" w:rsidRDefault="009F3AC5" w:rsidP="009F3AC5">
      <w:r w:rsidRPr="00350C1D">
        <w:t xml:space="preserve">And using the </w:t>
      </w:r>
      <w:r w:rsidR="00F0647C" w:rsidRPr="00350C1D">
        <w:t xml:space="preserve">following </w:t>
      </w:r>
      <w:r w:rsidRPr="00350C1D">
        <w:t xml:space="preserve">Sub-carrier spacings </w:t>
      </w:r>
      <w:r w:rsidR="00F0647C" w:rsidRPr="00350C1D">
        <w:t>for FR1 and FR2 numerologies</w:t>
      </w:r>
      <w:r w:rsidR="00ED22C6">
        <w:rPr>
          <w:rFonts w:eastAsia="Yu Mincho" w:hint="eastAsia"/>
          <w:lang w:eastAsia="ja-JP"/>
        </w:rPr>
        <w:t>:</w:t>
      </w:r>
      <w:r w:rsidR="00F0647C" w:rsidRPr="00350C1D">
        <w:t xml:space="preserve"> </w:t>
      </w:r>
    </w:p>
    <w:p w14:paraId="10677A7C" w14:textId="6DABCB84" w:rsidR="0046420F" w:rsidRPr="00C25261" w:rsidRDefault="0046420F" w:rsidP="00F0647C">
      <w:pPr>
        <w:pStyle w:val="ListParagraph"/>
        <w:numPr>
          <w:ilvl w:val="0"/>
          <w:numId w:val="48"/>
        </w:numPr>
      </w:pPr>
      <w:r w:rsidRPr="00C25261">
        <w:t xml:space="preserve">15 and 30 kHz </w:t>
      </w:r>
      <w:r w:rsidR="003C3A75" w:rsidRPr="00C25261">
        <w:t xml:space="preserve">SCS </w:t>
      </w:r>
      <w:r w:rsidRPr="00C25261">
        <w:t>for FR1</w:t>
      </w:r>
      <w:r w:rsidR="007D3F9C" w:rsidRPr="00C25261">
        <w:t>-NTN</w:t>
      </w:r>
      <w:r w:rsidR="00913B14" w:rsidRPr="00C25261">
        <w:t xml:space="preserve"> above 10 GHz </w:t>
      </w:r>
    </w:p>
    <w:p w14:paraId="26566348" w14:textId="77745244" w:rsidR="0046420F" w:rsidRPr="00350C1D" w:rsidRDefault="0046420F" w:rsidP="00F0647C">
      <w:pPr>
        <w:pStyle w:val="ListParagraph"/>
        <w:numPr>
          <w:ilvl w:val="0"/>
          <w:numId w:val="48"/>
        </w:numPr>
      </w:pPr>
      <w:r w:rsidRPr="00350C1D">
        <w:t>120 kHz</w:t>
      </w:r>
      <w:r w:rsidR="003C3A75" w:rsidRPr="00350C1D">
        <w:t xml:space="preserve"> </w:t>
      </w:r>
      <w:r w:rsidR="00661E49" w:rsidRPr="00350C1D">
        <w:t>SCS for</w:t>
      </w:r>
      <w:r w:rsidRPr="00350C1D">
        <w:t xml:space="preserve"> FR2</w:t>
      </w:r>
      <w:r w:rsidR="007D3F9C">
        <w:t>-NTN</w:t>
      </w:r>
    </w:p>
    <w:p w14:paraId="6CF789B4" w14:textId="1BA3093F" w:rsidR="00F0647C" w:rsidRDefault="005D48C7" w:rsidP="00F0647C">
      <w:r w:rsidRPr="00350C1D">
        <w:t>Several</w:t>
      </w:r>
      <w:r w:rsidR="00AE4294" w:rsidRPr="00350C1D">
        <w:t xml:space="preserve"> tables </w:t>
      </w:r>
      <w:r w:rsidR="00107886" w:rsidRPr="00350C1D">
        <w:t xml:space="preserve">would need to be updated to </w:t>
      </w:r>
      <w:r w:rsidR="00B73A7C">
        <w:t xml:space="preserve">capture the </w:t>
      </w:r>
      <w:r w:rsidR="00A34E41" w:rsidRPr="00350C1D">
        <w:t xml:space="preserve">simulation </w:t>
      </w:r>
      <w:r w:rsidR="00F313F4">
        <w:t xml:space="preserve">scenarios and </w:t>
      </w:r>
      <w:r w:rsidR="003433E8">
        <w:t>parameters</w:t>
      </w:r>
      <w:r w:rsidR="00F313F4">
        <w:t xml:space="preserve"> of</w:t>
      </w:r>
      <w:r w:rsidR="00A34E41" w:rsidRPr="00350C1D">
        <w:t xml:space="preserve"> the Ku</w:t>
      </w:r>
      <w:r w:rsidR="007D3F9C">
        <w:t>-</w:t>
      </w:r>
      <w:r w:rsidR="00A34E41" w:rsidRPr="00350C1D">
        <w:t>Band</w:t>
      </w:r>
      <w:r w:rsidR="009002E8" w:rsidRPr="00350C1D">
        <w:t xml:space="preserve"> for FR1 and FR2 Numerologies. </w:t>
      </w:r>
    </w:p>
    <w:p w14:paraId="6C5B5B27" w14:textId="52D2B2D9" w:rsidR="00902007" w:rsidRPr="00350C1D" w:rsidRDefault="00902007" w:rsidP="00F0647C">
      <w:r>
        <w:t xml:space="preserve">The amended </w:t>
      </w:r>
      <w:r w:rsidR="00F8417C">
        <w:t xml:space="preserve">values and parameters in the tables are shown in </w:t>
      </w:r>
      <w:r w:rsidR="00F8417C" w:rsidRPr="00C25261">
        <w:rPr>
          <w:highlight w:val="green"/>
        </w:rPr>
        <w:t>Green</w:t>
      </w:r>
      <w:r w:rsidR="00ED22C6">
        <w:rPr>
          <w:rFonts w:eastAsia="Yu Mincho" w:hint="eastAsia"/>
          <w:lang w:eastAsia="ja-JP"/>
        </w:rPr>
        <w:t>.</w:t>
      </w:r>
      <w:r w:rsidR="00F8417C">
        <w:t xml:space="preserve"> </w:t>
      </w:r>
    </w:p>
    <w:p w14:paraId="23312DF5" w14:textId="21DFCBA9" w:rsidR="00D0573B" w:rsidRPr="00350C1D" w:rsidRDefault="00AE4294" w:rsidP="00E85462">
      <w:pPr>
        <w:pStyle w:val="Heading1"/>
      </w:pPr>
      <w:r w:rsidRPr="00350C1D">
        <w:lastRenderedPageBreak/>
        <w:t>High Level Assumptions</w:t>
      </w:r>
    </w:p>
    <w:p w14:paraId="7C085239" w14:textId="076C1530" w:rsidR="002C1F51" w:rsidRPr="00F52DEC" w:rsidRDefault="00D802D0" w:rsidP="002C1F51">
      <w:r>
        <w:rPr>
          <w:rFonts w:eastAsia="Yu Mincho" w:hint="eastAsia"/>
          <w:lang w:eastAsia="ja-JP"/>
        </w:rPr>
        <w:t>T</w:t>
      </w:r>
      <w:r w:rsidR="002C1F51" w:rsidRPr="00350C1D">
        <w:t>o progress the simulation work, for the FR1 numerolog</w:t>
      </w:r>
      <w:r w:rsidR="00445360" w:rsidRPr="00350C1D">
        <w:t xml:space="preserve">y, </w:t>
      </w:r>
      <w:r w:rsidR="002C1F51" w:rsidRPr="00350C1D">
        <w:t xml:space="preserve">we propose the following </w:t>
      </w:r>
      <w:r w:rsidR="0092078C">
        <w:rPr>
          <w:rFonts w:eastAsia="Yu Mincho" w:hint="eastAsia"/>
          <w:lang w:eastAsia="ja-JP"/>
        </w:rPr>
        <w:t>parameters</w:t>
      </w:r>
      <w:r w:rsidR="002C1F51" w:rsidRPr="00350C1D">
        <w:t xml:space="preserve"> </w:t>
      </w:r>
      <w:r w:rsidR="00445360" w:rsidRPr="00350C1D">
        <w:t>for the simulation:</w:t>
      </w:r>
    </w:p>
    <w:p w14:paraId="39D14C32" w14:textId="1F335F75" w:rsidR="00445360" w:rsidRPr="00350C1D" w:rsidRDefault="00445360" w:rsidP="002C1F51">
      <w:r w:rsidRPr="00350C1D">
        <w:t xml:space="preserve">FR1 </w:t>
      </w:r>
      <w:r w:rsidR="0092078C">
        <w:rPr>
          <w:rFonts w:eastAsia="Yu Mincho" w:hint="eastAsia"/>
          <w:lang w:eastAsia="ja-JP"/>
        </w:rPr>
        <w:t>B</w:t>
      </w:r>
      <w:r w:rsidRPr="00350C1D">
        <w:t>andwidths</w:t>
      </w:r>
      <w:r w:rsidR="0092078C">
        <w:rPr>
          <w:rFonts w:eastAsia="Yu Mincho" w:hint="eastAsia"/>
          <w:lang w:eastAsia="ja-JP"/>
        </w:rPr>
        <w:t>:</w:t>
      </w:r>
      <w:r w:rsidR="00B374D4" w:rsidRPr="00350C1D">
        <w:t xml:space="preserve"> </w:t>
      </w:r>
      <w:r w:rsidR="00B374D4" w:rsidRPr="00C25261">
        <w:rPr>
          <w:highlight w:val="green"/>
        </w:rPr>
        <w:t>50</w:t>
      </w:r>
      <w:r w:rsidR="00B374D4" w:rsidRPr="00350C1D">
        <w:t xml:space="preserve"> MHz </w:t>
      </w:r>
    </w:p>
    <w:p w14:paraId="6DB1C826" w14:textId="65CD5037" w:rsidR="009C6A3C" w:rsidRPr="00350C1D" w:rsidRDefault="004002F4" w:rsidP="009C6A3C">
      <w:r w:rsidRPr="00350C1D">
        <w:t xml:space="preserve">FR1 </w:t>
      </w:r>
      <w:r w:rsidR="00C35085" w:rsidRPr="00350C1D">
        <w:t>Modulation Scheme</w:t>
      </w:r>
      <w:r w:rsidRPr="00350C1D">
        <w:t>:</w:t>
      </w:r>
      <w:r w:rsidR="00C35085" w:rsidRPr="00350C1D">
        <w:t xml:space="preserve"> </w:t>
      </w:r>
      <w:r w:rsidR="00C35085" w:rsidRPr="00C25261">
        <w:rPr>
          <w:highlight w:val="green"/>
        </w:rPr>
        <w:t>QPSK</w:t>
      </w:r>
      <w:r w:rsidR="00FB75C9">
        <w:rPr>
          <w:highlight w:val="green"/>
        </w:rPr>
        <w:t xml:space="preserve"> and </w:t>
      </w:r>
      <w:r w:rsidR="00B37EE6" w:rsidRPr="00350C1D">
        <w:rPr>
          <w:highlight w:val="green"/>
        </w:rPr>
        <w:t xml:space="preserve">16 </w:t>
      </w:r>
      <w:r w:rsidR="00C35085" w:rsidRPr="00350C1D">
        <w:rPr>
          <w:highlight w:val="green"/>
        </w:rPr>
        <w:t>QAM</w:t>
      </w:r>
      <w:r w:rsidR="00C35085" w:rsidRPr="00350C1D">
        <w:t xml:space="preserve"> </w:t>
      </w:r>
    </w:p>
    <w:p w14:paraId="4CE71A10" w14:textId="38C4E1C8" w:rsidR="009C6A3C" w:rsidRPr="00350C1D" w:rsidRDefault="009C6A3C" w:rsidP="009C6A3C"/>
    <w:p w14:paraId="7472544E" w14:textId="74252E0D" w:rsidR="00DB724F" w:rsidRPr="00350C1D" w:rsidRDefault="00495F66" w:rsidP="00495F66">
      <w:pPr>
        <w:pStyle w:val="Heading1"/>
      </w:pPr>
      <w:r w:rsidRPr="00350C1D">
        <w:t xml:space="preserve">Tables to be Updated </w:t>
      </w:r>
    </w:p>
    <w:p w14:paraId="44EE1AB3" w14:textId="0FF87688" w:rsidR="00D63E4D" w:rsidRPr="00E106CF" w:rsidRDefault="00786D64" w:rsidP="00D63E4D">
      <w:r w:rsidRPr="00350C1D">
        <w:t>T</w:t>
      </w:r>
      <w:r w:rsidR="00D63E4D" w:rsidRPr="00350C1D">
        <w:t>he following tables would have to be updated with new Ku Band Simulation Results</w:t>
      </w:r>
      <w:r w:rsidR="00ED22C6">
        <w:rPr>
          <w:rFonts w:eastAsia="Yu Mincho" w:hint="eastAsia"/>
          <w:lang w:eastAsia="ja-JP"/>
        </w:rPr>
        <w:t>.</w:t>
      </w:r>
    </w:p>
    <w:p w14:paraId="7D8A69F7" w14:textId="77777777" w:rsidR="00D63E4D" w:rsidRPr="00350C1D" w:rsidRDefault="00D63E4D" w:rsidP="00D63E4D"/>
    <w:p w14:paraId="3F0E78FA" w14:textId="26A29EFB" w:rsidR="00786D64" w:rsidRPr="00C25261" w:rsidRDefault="007D5CA6" w:rsidP="00786D64">
      <w:pPr>
        <w:pStyle w:val="Heading2"/>
      </w:pPr>
      <w:r w:rsidRPr="00C25261">
        <w:t xml:space="preserve">TS </w:t>
      </w:r>
      <w:r w:rsidR="00786D64" w:rsidRPr="00C25261">
        <w:t>38.101-5 Specification</w:t>
      </w:r>
    </w:p>
    <w:p w14:paraId="2289CDEA" w14:textId="77777777" w:rsidR="004A7995" w:rsidRPr="00350C1D" w:rsidRDefault="004A7995" w:rsidP="00A10228"/>
    <w:p w14:paraId="4ABC2F7B" w14:textId="492F6AAC" w:rsidR="00A10228" w:rsidRPr="00E106CF" w:rsidRDefault="00FC1DDD" w:rsidP="00A10228">
      <w:r w:rsidRPr="00350C1D">
        <w:t>Section 11.2.1.1</w:t>
      </w:r>
      <w:r w:rsidR="00ED22C6">
        <w:rPr>
          <w:rFonts w:eastAsia="Yu Mincho" w:hint="eastAsia"/>
          <w:lang w:eastAsia="ja-JP"/>
        </w:rPr>
        <w:t>.</w:t>
      </w:r>
      <w:r w:rsidRPr="00350C1D">
        <w:t>2</w:t>
      </w:r>
      <w:r w:rsidR="00ED22C6">
        <w:rPr>
          <w:rFonts w:eastAsia="Yu Mincho" w:hint="eastAsia"/>
          <w:lang w:eastAsia="ja-JP"/>
        </w:rPr>
        <w:t>-</w:t>
      </w:r>
      <w:r w:rsidRPr="00350C1D">
        <w:t xml:space="preserve"> </w:t>
      </w:r>
      <w:r w:rsidR="00D8665A" w:rsidRPr="00350C1D">
        <w:t>Applicability of requirements for optional UE features</w:t>
      </w:r>
    </w:p>
    <w:p w14:paraId="61758033" w14:textId="77777777" w:rsidR="004A7995" w:rsidRPr="00350C1D" w:rsidRDefault="004A7995" w:rsidP="00A10228"/>
    <w:p w14:paraId="5FCD1E41" w14:textId="72E7F84F" w:rsidR="00786D64" w:rsidRPr="00350C1D" w:rsidRDefault="00204F62" w:rsidP="00786D64">
      <w:pPr>
        <w:pStyle w:val="TH"/>
      </w:pPr>
      <w:r w:rsidRPr="00C25261">
        <w:rPr>
          <w:highlight w:val="green"/>
        </w:rPr>
        <w:lastRenderedPageBreak/>
        <w:t>Modified</w:t>
      </w:r>
      <w:r w:rsidR="00350C1D" w:rsidRPr="00350C1D">
        <w:t xml:space="preserve"> </w:t>
      </w:r>
      <w:r w:rsidR="00786D64" w:rsidRPr="00350C1D">
        <w:t>Table 11.2.1.1.2-1: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1222"/>
        <w:gridCol w:w="1100"/>
        <w:gridCol w:w="2205"/>
        <w:gridCol w:w="1784"/>
      </w:tblGrid>
      <w:tr w:rsidR="001C314F" w:rsidRPr="00350C1D" w14:paraId="0C8B785B" w14:textId="77777777" w:rsidTr="003E02A4">
        <w:trPr>
          <w:trHeight w:val="58"/>
        </w:trPr>
        <w:tc>
          <w:tcPr>
            <w:tcW w:w="1396" w:type="pct"/>
            <w:vAlign w:val="center"/>
            <w:hideMark/>
          </w:tcPr>
          <w:p w14:paraId="641D5333" w14:textId="4A3A4258" w:rsidR="001C314F" w:rsidRPr="00350C1D" w:rsidRDefault="001C314F" w:rsidP="003E02A4">
            <w:pPr>
              <w:pStyle w:val="TAH"/>
              <w:rPr>
                <w:lang w:eastAsia="ko-KR"/>
              </w:rPr>
            </w:pPr>
            <w:r w:rsidRPr="00C25261">
              <w:rPr>
                <w:lang w:eastAsia="ko-KR"/>
              </w:rPr>
              <w:t xml:space="preserve">UE </w:t>
            </w:r>
            <w:r w:rsidR="00350C1D" w:rsidRPr="00C25261">
              <w:rPr>
                <w:lang w:eastAsia="ko-KR"/>
              </w:rPr>
              <w:t>facture</w:t>
            </w:r>
            <w:r w:rsidRPr="00C25261">
              <w:rPr>
                <w:lang w:eastAsia="ko-KR"/>
              </w:rPr>
              <w:t>/capability [11]</w:t>
            </w:r>
          </w:p>
        </w:tc>
        <w:tc>
          <w:tcPr>
            <w:tcW w:w="1326" w:type="pct"/>
            <w:gridSpan w:val="2"/>
            <w:vAlign w:val="center"/>
            <w:hideMark/>
          </w:tcPr>
          <w:p w14:paraId="540DC3A3" w14:textId="77777777" w:rsidR="001C314F" w:rsidRPr="00350C1D" w:rsidRDefault="001C314F" w:rsidP="003E02A4">
            <w:pPr>
              <w:pStyle w:val="TAH"/>
              <w:rPr>
                <w:lang w:eastAsia="ko-KR"/>
              </w:rPr>
            </w:pPr>
            <w:r w:rsidRPr="00350C1D">
              <w:rPr>
                <w:lang w:eastAsia="ko-KR"/>
              </w:rPr>
              <w:t>Test type</w:t>
            </w:r>
          </w:p>
        </w:tc>
        <w:tc>
          <w:tcPr>
            <w:tcW w:w="1259" w:type="pct"/>
            <w:vAlign w:val="center"/>
            <w:hideMark/>
          </w:tcPr>
          <w:p w14:paraId="2F172493" w14:textId="77777777" w:rsidR="001C314F" w:rsidRPr="00350C1D" w:rsidRDefault="001C314F" w:rsidP="003E02A4">
            <w:pPr>
              <w:pStyle w:val="TAH"/>
              <w:rPr>
                <w:lang w:eastAsia="ko-KR"/>
              </w:rPr>
            </w:pPr>
            <w:r w:rsidRPr="00350C1D">
              <w:rPr>
                <w:lang w:eastAsia="ko-KR"/>
              </w:rPr>
              <w:t>Test list</w:t>
            </w:r>
          </w:p>
        </w:tc>
        <w:tc>
          <w:tcPr>
            <w:tcW w:w="1019" w:type="pct"/>
            <w:vAlign w:val="center"/>
            <w:hideMark/>
          </w:tcPr>
          <w:p w14:paraId="25E2E582" w14:textId="77777777" w:rsidR="001C314F" w:rsidRPr="00350C1D" w:rsidRDefault="001C314F" w:rsidP="003E02A4">
            <w:pPr>
              <w:pStyle w:val="TAH"/>
              <w:rPr>
                <w:lang w:eastAsia="ko-KR"/>
              </w:rPr>
            </w:pPr>
            <w:r w:rsidRPr="00350C1D">
              <w:rPr>
                <w:lang w:eastAsia="ko-KR"/>
              </w:rPr>
              <w:t>Applicability notes</w:t>
            </w:r>
          </w:p>
        </w:tc>
      </w:tr>
      <w:tr w:rsidR="00CB11D5" w:rsidRPr="00350C1D" w14:paraId="796093A3" w14:textId="77777777" w:rsidTr="003E02A4">
        <w:trPr>
          <w:trHeight w:val="682"/>
        </w:trPr>
        <w:tc>
          <w:tcPr>
            <w:tcW w:w="1396" w:type="pct"/>
            <w:vMerge w:val="restart"/>
            <w:vAlign w:val="center"/>
            <w:hideMark/>
          </w:tcPr>
          <w:p w14:paraId="5D950383" w14:textId="77777777" w:rsidR="00CB11D5" w:rsidRPr="00C25261" w:rsidRDefault="00CB11D5" w:rsidP="003E02A4">
            <w:pPr>
              <w:pStyle w:val="TAL"/>
            </w:pPr>
            <w:r w:rsidRPr="00C25261">
              <w:t>NR NTN access (nonTerrestrialNetwork-r17)</w:t>
            </w:r>
          </w:p>
        </w:tc>
        <w:tc>
          <w:tcPr>
            <w:tcW w:w="698" w:type="pct"/>
            <w:vAlign w:val="center"/>
          </w:tcPr>
          <w:p w14:paraId="38B4AB3B" w14:textId="77777777" w:rsidR="00CB11D5" w:rsidRPr="00C25261" w:rsidRDefault="00CB11D5" w:rsidP="003E02A4">
            <w:pPr>
              <w:pStyle w:val="TAC"/>
            </w:pPr>
            <w:r w:rsidRPr="00C25261">
              <w:t>FR2-NTN</w:t>
            </w:r>
          </w:p>
        </w:tc>
        <w:tc>
          <w:tcPr>
            <w:tcW w:w="628" w:type="pct"/>
            <w:vAlign w:val="center"/>
          </w:tcPr>
          <w:p w14:paraId="0619CCD4" w14:textId="77777777" w:rsidR="00CB11D5" w:rsidRPr="00C25261" w:rsidRDefault="00CB11D5" w:rsidP="003E02A4">
            <w:pPr>
              <w:pStyle w:val="TAC"/>
            </w:pPr>
            <w:r w:rsidRPr="00C25261">
              <w:t>PDCCH</w:t>
            </w:r>
          </w:p>
        </w:tc>
        <w:tc>
          <w:tcPr>
            <w:tcW w:w="1259" w:type="pct"/>
            <w:vAlign w:val="center"/>
          </w:tcPr>
          <w:p w14:paraId="26D3A50D" w14:textId="77777777" w:rsidR="00CB11D5" w:rsidRPr="00C25261" w:rsidRDefault="00CB11D5" w:rsidP="003E02A4">
            <w:pPr>
              <w:pStyle w:val="TAL"/>
            </w:pPr>
            <w:r w:rsidRPr="00C25261">
              <w:t xml:space="preserve">Clause 11.2.3.1.1.1 </w:t>
            </w:r>
            <w:r w:rsidRPr="00350C1D">
              <w:t>(Test 1-1, Test 1-2)</w:t>
            </w:r>
          </w:p>
        </w:tc>
        <w:tc>
          <w:tcPr>
            <w:tcW w:w="1019" w:type="pct"/>
            <w:vAlign w:val="center"/>
          </w:tcPr>
          <w:p w14:paraId="206FBADE" w14:textId="77777777" w:rsidR="00CB11D5" w:rsidRPr="00C25261" w:rsidRDefault="00CB11D5" w:rsidP="003E02A4">
            <w:pPr>
              <w:pStyle w:val="TAL"/>
            </w:pPr>
          </w:p>
        </w:tc>
      </w:tr>
      <w:tr w:rsidR="00CB11D5" w:rsidRPr="00350C1D" w14:paraId="27306C2E" w14:textId="77777777" w:rsidTr="003E02A4">
        <w:trPr>
          <w:trHeight w:val="682"/>
        </w:trPr>
        <w:tc>
          <w:tcPr>
            <w:tcW w:w="1396" w:type="pct"/>
            <w:vMerge/>
            <w:vAlign w:val="center"/>
          </w:tcPr>
          <w:p w14:paraId="10CE5898" w14:textId="77777777" w:rsidR="00CB11D5" w:rsidRPr="00C25261" w:rsidRDefault="00CB11D5" w:rsidP="00CB11D5">
            <w:pPr>
              <w:pStyle w:val="TAL"/>
            </w:pPr>
          </w:p>
        </w:tc>
        <w:tc>
          <w:tcPr>
            <w:tcW w:w="698" w:type="pct"/>
            <w:vAlign w:val="center"/>
          </w:tcPr>
          <w:p w14:paraId="5729722B" w14:textId="31AE1E65" w:rsidR="00CB11D5" w:rsidRPr="00C25261" w:rsidRDefault="00CB11D5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FR1-NTN</w:t>
            </w:r>
          </w:p>
        </w:tc>
        <w:tc>
          <w:tcPr>
            <w:tcW w:w="628" w:type="pct"/>
            <w:vAlign w:val="center"/>
          </w:tcPr>
          <w:p w14:paraId="6C0DC93D" w14:textId="14FFF218" w:rsidR="00CB11D5" w:rsidRPr="00C25261" w:rsidRDefault="00CB11D5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PDCCH</w:t>
            </w:r>
          </w:p>
        </w:tc>
        <w:tc>
          <w:tcPr>
            <w:tcW w:w="1259" w:type="pct"/>
            <w:vAlign w:val="center"/>
          </w:tcPr>
          <w:p w14:paraId="67EE1F65" w14:textId="39F73958" w:rsidR="00CB11D5" w:rsidRPr="00C25261" w:rsidRDefault="00CB11D5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Clause 11.2.3.1.1.1 (Test 1-1, Test 1-2)</w:t>
            </w:r>
          </w:p>
        </w:tc>
        <w:tc>
          <w:tcPr>
            <w:tcW w:w="1019" w:type="pct"/>
            <w:vAlign w:val="center"/>
          </w:tcPr>
          <w:p w14:paraId="13AB2764" w14:textId="3B1C1D01" w:rsidR="00CB11D5" w:rsidRPr="00B16E1E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  <w:p w14:paraId="353757CF" w14:textId="57D5C102" w:rsidR="007D3F9C" w:rsidRPr="00C25261" w:rsidRDefault="007D3F9C" w:rsidP="00CB11D5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FR1-NTN configuration in above 10 GHz</w:t>
            </w:r>
          </w:p>
        </w:tc>
      </w:tr>
      <w:tr w:rsidR="00501FFB" w:rsidRPr="00350C1D" w14:paraId="4F06B05B" w14:textId="77777777" w:rsidTr="003E02A4">
        <w:trPr>
          <w:trHeight w:val="689"/>
        </w:trPr>
        <w:tc>
          <w:tcPr>
            <w:tcW w:w="1396" w:type="pct"/>
            <w:vMerge w:val="restart"/>
            <w:vAlign w:val="center"/>
          </w:tcPr>
          <w:p w14:paraId="090CCEE0" w14:textId="77777777" w:rsidR="00501FFB" w:rsidRPr="00C25261" w:rsidRDefault="00501FFB" w:rsidP="00CB11D5">
            <w:pPr>
              <w:pStyle w:val="TAL"/>
            </w:pPr>
            <w:r w:rsidRPr="00C25261">
              <w:t>NR NTN scenario support (ntn-ScenarioSupport-r17)</w:t>
            </w:r>
          </w:p>
        </w:tc>
        <w:tc>
          <w:tcPr>
            <w:tcW w:w="698" w:type="pct"/>
            <w:vAlign w:val="center"/>
          </w:tcPr>
          <w:p w14:paraId="4B692830" w14:textId="77777777" w:rsidR="00501FFB" w:rsidRPr="00C25261" w:rsidRDefault="00501FFB" w:rsidP="00CB11D5">
            <w:pPr>
              <w:pStyle w:val="TAC"/>
            </w:pPr>
            <w:r w:rsidRPr="00C25261">
              <w:t>FR2-NTN</w:t>
            </w:r>
          </w:p>
        </w:tc>
        <w:tc>
          <w:tcPr>
            <w:tcW w:w="628" w:type="pct"/>
            <w:vAlign w:val="center"/>
          </w:tcPr>
          <w:p w14:paraId="1C3797DA" w14:textId="77777777" w:rsidR="00501FFB" w:rsidRPr="00C25261" w:rsidRDefault="00501FFB" w:rsidP="00CB11D5">
            <w:pPr>
              <w:pStyle w:val="TAC"/>
            </w:pPr>
            <w:r w:rsidRPr="00C25261">
              <w:t>PDSCH</w:t>
            </w:r>
          </w:p>
        </w:tc>
        <w:tc>
          <w:tcPr>
            <w:tcW w:w="1259" w:type="pct"/>
            <w:vAlign w:val="center"/>
          </w:tcPr>
          <w:p w14:paraId="1BC93494" w14:textId="77777777" w:rsidR="00501FFB" w:rsidRPr="00C25261" w:rsidRDefault="00501FFB" w:rsidP="00CB11D5">
            <w:pPr>
              <w:pStyle w:val="TAL"/>
            </w:pPr>
            <w:r w:rsidRPr="00C25261">
              <w:t xml:space="preserve">Clause 11.2.2.1.1.1 </w:t>
            </w:r>
            <w:r w:rsidRPr="00350C1D">
              <w:t>(Test 2-1, Test 2-2, Test 2-3, Test 2-4)</w:t>
            </w:r>
          </w:p>
        </w:tc>
        <w:tc>
          <w:tcPr>
            <w:tcW w:w="1019" w:type="pct"/>
            <w:vAlign w:val="center"/>
          </w:tcPr>
          <w:p w14:paraId="10F2D5F4" w14:textId="77777777" w:rsidR="00501FFB" w:rsidRPr="00C25261" w:rsidRDefault="00501FFB" w:rsidP="00CB11D5">
            <w:pPr>
              <w:pStyle w:val="TAL"/>
            </w:pPr>
            <w:r w:rsidRPr="00C25261">
              <w:t xml:space="preserve">The requirements apply only when </w:t>
            </w:r>
            <w:r w:rsidRPr="00C25261">
              <w:rPr>
                <w:i/>
              </w:rPr>
              <w:t>ntn-ScenarioSupport-r17</w:t>
            </w:r>
            <w:r w:rsidRPr="00C25261">
              <w:t xml:space="preserve"> is “gso” </w:t>
            </w:r>
          </w:p>
        </w:tc>
      </w:tr>
      <w:tr w:rsidR="00501FFB" w:rsidRPr="00350C1D" w14:paraId="09BBD882" w14:textId="77777777" w:rsidTr="003E02A4">
        <w:trPr>
          <w:trHeight w:val="689"/>
        </w:trPr>
        <w:tc>
          <w:tcPr>
            <w:tcW w:w="1396" w:type="pct"/>
            <w:vMerge/>
            <w:vAlign w:val="center"/>
          </w:tcPr>
          <w:p w14:paraId="529CE941" w14:textId="77777777" w:rsidR="00501FFB" w:rsidRPr="00C25261" w:rsidRDefault="00501FFB" w:rsidP="00CB11D5">
            <w:pPr>
              <w:pStyle w:val="TAL"/>
            </w:pPr>
          </w:p>
        </w:tc>
        <w:tc>
          <w:tcPr>
            <w:tcW w:w="698" w:type="pct"/>
            <w:vAlign w:val="center"/>
          </w:tcPr>
          <w:p w14:paraId="68AD50FB" w14:textId="2E74F213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FR1-NTN</w:t>
            </w:r>
          </w:p>
        </w:tc>
        <w:tc>
          <w:tcPr>
            <w:tcW w:w="628" w:type="pct"/>
            <w:vAlign w:val="center"/>
          </w:tcPr>
          <w:p w14:paraId="5C089C60" w14:textId="2E7AB991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PDSCH</w:t>
            </w:r>
          </w:p>
        </w:tc>
        <w:tc>
          <w:tcPr>
            <w:tcW w:w="1259" w:type="pct"/>
            <w:vAlign w:val="center"/>
          </w:tcPr>
          <w:p w14:paraId="5163FDFE" w14:textId="352DAD45" w:rsidR="00501FFB" w:rsidRPr="00C25261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Clause 11.2.2.1.1.1 (Test 2-1, Test 2-2, Test 2-3, Test 2-4)</w:t>
            </w:r>
          </w:p>
        </w:tc>
        <w:tc>
          <w:tcPr>
            <w:tcW w:w="1019" w:type="pct"/>
            <w:vAlign w:val="center"/>
          </w:tcPr>
          <w:p w14:paraId="2E7A0A67" w14:textId="77777777" w:rsidR="007D3F9C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  <w:p w14:paraId="0413E16E" w14:textId="40918502" w:rsidR="00501FFB" w:rsidRPr="00C25261" w:rsidRDefault="007D3F9C" w:rsidP="00CB11D5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FR1-NTN configuration in above 10 GHz</w:t>
            </w:r>
          </w:p>
        </w:tc>
      </w:tr>
      <w:tr w:rsidR="00501FFB" w:rsidRPr="00350C1D" w14:paraId="18602AD0" w14:textId="77777777" w:rsidTr="003E02A4">
        <w:trPr>
          <w:trHeight w:val="689"/>
        </w:trPr>
        <w:tc>
          <w:tcPr>
            <w:tcW w:w="1396" w:type="pct"/>
            <w:vMerge/>
            <w:vAlign w:val="center"/>
          </w:tcPr>
          <w:p w14:paraId="4EA86E2C" w14:textId="77777777" w:rsidR="00501FFB" w:rsidRPr="00C25261" w:rsidRDefault="00501FFB" w:rsidP="00CB11D5">
            <w:pPr>
              <w:pStyle w:val="TAL"/>
            </w:pPr>
          </w:p>
        </w:tc>
        <w:tc>
          <w:tcPr>
            <w:tcW w:w="698" w:type="pct"/>
            <w:vAlign w:val="center"/>
          </w:tcPr>
          <w:p w14:paraId="2E976308" w14:textId="77777777" w:rsidR="00501FFB" w:rsidRPr="00C25261" w:rsidRDefault="00501FFB" w:rsidP="00CB11D5">
            <w:pPr>
              <w:pStyle w:val="TAC"/>
            </w:pPr>
            <w:r w:rsidRPr="00C25261">
              <w:t>FR2-NTN</w:t>
            </w:r>
          </w:p>
        </w:tc>
        <w:tc>
          <w:tcPr>
            <w:tcW w:w="628" w:type="pct"/>
            <w:vAlign w:val="center"/>
          </w:tcPr>
          <w:p w14:paraId="00BEE39B" w14:textId="77777777" w:rsidR="00501FFB" w:rsidRPr="00C25261" w:rsidRDefault="00501FFB" w:rsidP="00CB11D5">
            <w:pPr>
              <w:pStyle w:val="TAC"/>
            </w:pPr>
            <w:r w:rsidRPr="00C25261">
              <w:t>PDSCH</w:t>
            </w:r>
          </w:p>
        </w:tc>
        <w:tc>
          <w:tcPr>
            <w:tcW w:w="1259" w:type="pct"/>
            <w:vAlign w:val="center"/>
          </w:tcPr>
          <w:p w14:paraId="362E5F8A" w14:textId="77777777" w:rsidR="00501FFB" w:rsidRPr="00C25261" w:rsidRDefault="00501FFB" w:rsidP="00CB11D5">
            <w:pPr>
              <w:pStyle w:val="TAL"/>
            </w:pPr>
            <w:r w:rsidRPr="00C25261">
              <w:t xml:space="preserve">Clause 11.2.2.1.1.1 </w:t>
            </w:r>
            <w:r w:rsidRPr="00350C1D">
              <w:t>(Test 1-1, Test 1-2, Test 1-3, Test 1-4)</w:t>
            </w:r>
          </w:p>
        </w:tc>
        <w:tc>
          <w:tcPr>
            <w:tcW w:w="1019" w:type="pct"/>
            <w:vAlign w:val="center"/>
          </w:tcPr>
          <w:p w14:paraId="2C140DBF" w14:textId="77777777" w:rsidR="00501FFB" w:rsidRPr="00C25261" w:rsidRDefault="00501FFB" w:rsidP="00CB11D5">
            <w:pPr>
              <w:pStyle w:val="TAL"/>
            </w:pPr>
            <w:r w:rsidRPr="00C25261">
              <w:t xml:space="preserve">The requirements apply only when </w:t>
            </w:r>
            <w:r w:rsidRPr="00C25261">
              <w:rPr>
                <w:i/>
              </w:rPr>
              <w:t>ntn-ScenarioSupport-r17</w:t>
            </w:r>
            <w:r w:rsidRPr="00C25261">
              <w:t xml:space="preserve"> is “ngso” or is not configured.</w:t>
            </w:r>
          </w:p>
        </w:tc>
      </w:tr>
      <w:tr w:rsidR="00501FFB" w:rsidRPr="00350C1D" w14:paraId="5E76E68B" w14:textId="77777777" w:rsidTr="003E02A4">
        <w:trPr>
          <w:trHeight w:val="689"/>
        </w:trPr>
        <w:tc>
          <w:tcPr>
            <w:tcW w:w="1396" w:type="pct"/>
            <w:vMerge/>
            <w:vAlign w:val="center"/>
          </w:tcPr>
          <w:p w14:paraId="5C36743E" w14:textId="77777777" w:rsidR="00501FFB" w:rsidRPr="00C25261" w:rsidRDefault="00501FFB" w:rsidP="00CB11D5">
            <w:pPr>
              <w:pStyle w:val="TAL"/>
            </w:pPr>
          </w:p>
        </w:tc>
        <w:tc>
          <w:tcPr>
            <w:tcW w:w="698" w:type="pct"/>
            <w:vAlign w:val="center"/>
          </w:tcPr>
          <w:p w14:paraId="301652B4" w14:textId="134E0B1B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FR1-NTN</w:t>
            </w:r>
          </w:p>
        </w:tc>
        <w:tc>
          <w:tcPr>
            <w:tcW w:w="628" w:type="pct"/>
            <w:vAlign w:val="center"/>
          </w:tcPr>
          <w:p w14:paraId="636F979C" w14:textId="2A3DB84E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PDSCH</w:t>
            </w:r>
          </w:p>
        </w:tc>
        <w:tc>
          <w:tcPr>
            <w:tcW w:w="1259" w:type="pct"/>
            <w:vAlign w:val="center"/>
          </w:tcPr>
          <w:p w14:paraId="4B181BCE" w14:textId="1CD459EF" w:rsidR="00501FFB" w:rsidRPr="00C25261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Clause 11.2.2.1.1.1 (Test 1-1, Test 1-2, Test 1-3, Test 1-4)</w:t>
            </w:r>
          </w:p>
        </w:tc>
        <w:tc>
          <w:tcPr>
            <w:tcW w:w="1019" w:type="pct"/>
            <w:vAlign w:val="center"/>
          </w:tcPr>
          <w:p w14:paraId="102815EB" w14:textId="77777777" w:rsidR="007D3F9C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  <w:p w14:paraId="76EF8965" w14:textId="29A868CE" w:rsidR="00501FFB" w:rsidRPr="00C25261" w:rsidRDefault="007D3F9C" w:rsidP="00CB11D5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FR1-NTN configuration in above 10 GHz</w:t>
            </w:r>
          </w:p>
        </w:tc>
      </w:tr>
      <w:tr w:rsidR="00501FFB" w:rsidRPr="00350C1D" w14:paraId="5B692A82" w14:textId="77777777" w:rsidTr="003E02A4">
        <w:trPr>
          <w:trHeight w:val="699"/>
        </w:trPr>
        <w:tc>
          <w:tcPr>
            <w:tcW w:w="1396" w:type="pct"/>
            <w:vMerge w:val="restart"/>
            <w:vAlign w:val="center"/>
          </w:tcPr>
          <w:p w14:paraId="3C57198C" w14:textId="77777777" w:rsidR="00501FFB" w:rsidRPr="00C25261" w:rsidRDefault="00501FFB" w:rsidP="00CB11D5">
            <w:pPr>
              <w:pStyle w:val="TAL"/>
            </w:pPr>
            <w:r w:rsidRPr="00C25261">
              <w:t xml:space="preserve">Increasing the number of HARQ processes (max-HARQ-ProcessNumber-r17) </w:t>
            </w:r>
          </w:p>
        </w:tc>
        <w:tc>
          <w:tcPr>
            <w:tcW w:w="698" w:type="pct"/>
            <w:vAlign w:val="center"/>
          </w:tcPr>
          <w:p w14:paraId="747BDB3C" w14:textId="77777777" w:rsidR="00501FFB" w:rsidRPr="00C25261" w:rsidRDefault="00501FFB" w:rsidP="00CB11D5">
            <w:pPr>
              <w:pStyle w:val="TAC"/>
            </w:pPr>
            <w:r w:rsidRPr="00C25261">
              <w:t>FR2-NTN</w:t>
            </w:r>
          </w:p>
        </w:tc>
        <w:tc>
          <w:tcPr>
            <w:tcW w:w="628" w:type="pct"/>
            <w:vAlign w:val="center"/>
          </w:tcPr>
          <w:p w14:paraId="4E9682A9" w14:textId="77777777" w:rsidR="00501FFB" w:rsidRPr="00C25261" w:rsidRDefault="00501FFB" w:rsidP="00CB11D5">
            <w:pPr>
              <w:pStyle w:val="TAC"/>
            </w:pPr>
            <w:r w:rsidRPr="00C25261">
              <w:t>PDSCH</w:t>
            </w:r>
          </w:p>
        </w:tc>
        <w:tc>
          <w:tcPr>
            <w:tcW w:w="1259" w:type="pct"/>
            <w:vAlign w:val="center"/>
          </w:tcPr>
          <w:p w14:paraId="7F1F5C97" w14:textId="4A75D3B7" w:rsidR="00501FFB" w:rsidRPr="00C25261" w:rsidRDefault="00501FFB" w:rsidP="00CB11D5">
            <w:pPr>
              <w:pStyle w:val="TAL"/>
            </w:pPr>
            <w:r w:rsidRPr="00C25261">
              <w:t>Clause 11.2.1.2.2.1 (Test 1-3, 2-3)</w:t>
            </w:r>
          </w:p>
        </w:tc>
        <w:tc>
          <w:tcPr>
            <w:tcW w:w="1019" w:type="pct"/>
            <w:vAlign w:val="center"/>
          </w:tcPr>
          <w:p w14:paraId="71300CD5" w14:textId="77777777" w:rsidR="00501FFB" w:rsidRPr="00C25261" w:rsidRDefault="00501FFB" w:rsidP="00CB11D5">
            <w:pPr>
              <w:pStyle w:val="TAL"/>
            </w:pPr>
          </w:p>
        </w:tc>
      </w:tr>
      <w:tr w:rsidR="00501FFB" w:rsidRPr="00350C1D" w14:paraId="7DD9C821" w14:textId="77777777" w:rsidTr="003E02A4">
        <w:trPr>
          <w:trHeight w:val="699"/>
        </w:trPr>
        <w:tc>
          <w:tcPr>
            <w:tcW w:w="1396" w:type="pct"/>
            <w:vMerge/>
            <w:vAlign w:val="center"/>
          </w:tcPr>
          <w:p w14:paraId="7876E96E" w14:textId="77777777" w:rsidR="00501FFB" w:rsidRPr="00C25261" w:rsidRDefault="00501FFB" w:rsidP="00CB11D5">
            <w:pPr>
              <w:pStyle w:val="TAL"/>
            </w:pPr>
          </w:p>
        </w:tc>
        <w:tc>
          <w:tcPr>
            <w:tcW w:w="698" w:type="pct"/>
            <w:vAlign w:val="center"/>
          </w:tcPr>
          <w:p w14:paraId="04E61015" w14:textId="6854969C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FR1-NTN</w:t>
            </w:r>
          </w:p>
        </w:tc>
        <w:tc>
          <w:tcPr>
            <w:tcW w:w="628" w:type="pct"/>
            <w:vAlign w:val="center"/>
          </w:tcPr>
          <w:p w14:paraId="0903B77F" w14:textId="692A3B9B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PDSCH</w:t>
            </w:r>
          </w:p>
        </w:tc>
        <w:tc>
          <w:tcPr>
            <w:tcW w:w="1259" w:type="pct"/>
            <w:vAlign w:val="center"/>
          </w:tcPr>
          <w:p w14:paraId="6EA329A6" w14:textId="143DA791" w:rsidR="00501FFB" w:rsidRPr="00C25261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Clause 11.2.1.2.2.1 (Test 1-3, 2-3)</w:t>
            </w:r>
          </w:p>
        </w:tc>
        <w:tc>
          <w:tcPr>
            <w:tcW w:w="1019" w:type="pct"/>
            <w:vAlign w:val="center"/>
          </w:tcPr>
          <w:p w14:paraId="7E7A0D24" w14:textId="77777777" w:rsidR="00501FFB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  <w:p w14:paraId="0481AD16" w14:textId="45568D37" w:rsidR="007D3F9C" w:rsidRPr="00C25261" w:rsidRDefault="007D3F9C" w:rsidP="00CB11D5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FR1-NTN configuration in above 10 GHz</w:t>
            </w:r>
          </w:p>
        </w:tc>
      </w:tr>
      <w:tr w:rsidR="00501FFB" w:rsidRPr="00350C1D" w14:paraId="5338BD2E" w14:textId="77777777" w:rsidTr="003E02A4">
        <w:trPr>
          <w:trHeight w:val="699"/>
        </w:trPr>
        <w:tc>
          <w:tcPr>
            <w:tcW w:w="1396" w:type="pct"/>
            <w:vMerge w:val="restart"/>
            <w:vAlign w:val="center"/>
          </w:tcPr>
          <w:p w14:paraId="6C90A30D" w14:textId="77777777" w:rsidR="00501FFB" w:rsidRPr="00C25261" w:rsidRDefault="00501FFB" w:rsidP="00CB11D5">
            <w:pPr>
              <w:pStyle w:val="TAL"/>
            </w:pPr>
            <w:r w:rsidRPr="00C25261">
              <w:t xml:space="preserve">Disabled HARQ feedback for downlink transmission (harq-FeedbackDisabled-r17) </w:t>
            </w:r>
          </w:p>
        </w:tc>
        <w:tc>
          <w:tcPr>
            <w:tcW w:w="698" w:type="pct"/>
            <w:vAlign w:val="center"/>
          </w:tcPr>
          <w:p w14:paraId="03CC2429" w14:textId="77777777" w:rsidR="00501FFB" w:rsidRPr="00C25261" w:rsidRDefault="00501FFB" w:rsidP="00CB11D5">
            <w:pPr>
              <w:pStyle w:val="TAC"/>
            </w:pPr>
            <w:r w:rsidRPr="00C25261">
              <w:t>FR2-NTN</w:t>
            </w:r>
          </w:p>
        </w:tc>
        <w:tc>
          <w:tcPr>
            <w:tcW w:w="628" w:type="pct"/>
            <w:vAlign w:val="center"/>
          </w:tcPr>
          <w:p w14:paraId="4993E4E1" w14:textId="77777777" w:rsidR="00501FFB" w:rsidRPr="00C25261" w:rsidRDefault="00501FFB" w:rsidP="00CB11D5">
            <w:pPr>
              <w:pStyle w:val="TAC"/>
            </w:pPr>
            <w:r w:rsidRPr="00C25261">
              <w:t>PDSCH</w:t>
            </w:r>
          </w:p>
        </w:tc>
        <w:tc>
          <w:tcPr>
            <w:tcW w:w="1259" w:type="pct"/>
            <w:vAlign w:val="center"/>
          </w:tcPr>
          <w:p w14:paraId="49C0571E" w14:textId="2547FD0E" w:rsidR="00501FFB" w:rsidRPr="00C25261" w:rsidRDefault="00501FFB" w:rsidP="00CB11D5">
            <w:pPr>
              <w:pStyle w:val="TAL"/>
            </w:pPr>
            <w:r w:rsidRPr="00C25261">
              <w:t>Clause 11.2.1.2.2.1 (Test 1-4, 2-4)</w:t>
            </w:r>
          </w:p>
        </w:tc>
        <w:tc>
          <w:tcPr>
            <w:tcW w:w="1019" w:type="pct"/>
            <w:vAlign w:val="center"/>
          </w:tcPr>
          <w:p w14:paraId="72DAE965" w14:textId="77777777" w:rsidR="00501FFB" w:rsidRPr="00C25261" w:rsidRDefault="00501FFB" w:rsidP="00CB11D5">
            <w:pPr>
              <w:pStyle w:val="TAL"/>
            </w:pPr>
          </w:p>
        </w:tc>
      </w:tr>
      <w:tr w:rsidR="00501FFB" w:rsidRPr="00350C1D" w14:paraId="6389AF05" w14:textId="77777777" w:rsidTr="003E02A4">
        <w:trPr>
          <w:trHeight w:val="699"/>
        </w:trPr>
        <w:tc>
          <w:tcPr>
            <w:tcW w:w="1396" w:type="pct"/>
            <w:vMerge/>
            <w:vAlign w:val="center"/>
          </w:tcPr>
          <w:p w14:paraId="7740EEED" w14:textId="77777777" w:rsidR="00501FFB" w:rsidRPr="00C25261" w:rsidRDefault="00501FFB" w:rsidP="00CB11D5">
            <w:pPr>
              <w:pStyle w:val="TAL"/>
            </w:pPr>
          </w:p>
        </w:tc>
        <w:tc>
          <w:tcPr>
            <w:tcW w:w="698" w:type="pct"/>
            <w:vAlign w:val="center"/>
          </w:tcPr>
          <w:p w14:paraId="111AFF79" w14:textId="68D2FA26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FR1-NTN</w:t>
            </w:r>
          </w:p>
        </w:tc>
        <w:tc>
          <w:tcPr>
            <w:tcW w:w="628" w:type="pct"/>
            <w:vAlign w:val="center"/>
          </w:tcPr>
          <w:p w14:paraId="53C784B8" w14:textId="4059FCF7" w:rsidR="00501FFB" w:rsidRPr="00C25261" w:rsidRDefault="00501FFB" w:rsidP="00CB11D5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PDSCH</w:t>
            </w:r>
          </w:p>
        </w:tc>
        <w:tc>
          <w:tcPr>
            <w:tcW w:w="1259" w:type="pct"/>
            <w:vAlign w:val="center"/>
          </w:tcPr>
          <w:p w14:paraId="283B76CA" w14:textId="574A7927" w:rsidR="00501FFB" w:rsidRPr="00C25261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Clause 11.2.1.2.2.1 (Test 1-4, 2-4)</w:t>
            </w:r>
          </w:p>
        </w:tc>
        <w:tc>
          <w:tcPr>
            <w:tcW w:w="1019" w:type="pct"/>
            <w:vAlign w:val="center"/>
          </w:tcPr>
          <w:p w14:paraId="0B4948C3" w14:textId="77777777" w:rsidR="00501FFB" w:rsidRDefault="00501FFB" w:rsidP="00CB11D5">
            <w:pPr>
              <w:pStyle w:val="TAL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  <w:p w14:paraId="0C48E519" w14:textId="6FA90A77" w:rsidR="007D3F9C" w:rsidRPr="00C25261" w:rsidRDefault="007D3F9C" w:rsidP="00CB11D5">
            <w:pPr>
              <w:pStyle w:val="TAL"/>
              <w:rPr>
                <w:highlight w:val="green"/>
              </w:rPr>
            </w:pPr>
            <w:r>
              <w:rPr>
                <w:highlight w:val="green"/>
              </w:rPr>
              <w:t>FR1-NTN configuration in above 10 GHz</w:t>
            </w:r>
          </w:p>
        </w:tc>
      </w:tr>
    </w:tbl>
    <w:p w14:paraId="42BE605B" w14:textId="77777777" w:rsidR="001C314F" w:rsidRPr="00350C1D" w:rsidRDefault="001C314F" w:rsidP="001C314F"/>
    <w:p w14:paraId="46FD555B" w14:textId="77777777" w:rsidR="001C314F" w:rsidRPr="00350C1D" w:rsidRDefault="001C314F" w:rsidP="00786D64">
      <w:pPr>
        <w:pStyle w:val="TH"/>
      </w:pPr>
    </w:p>
    <w:p w14:paraId="0691A38A" w14:textId="77777777" w:rsidR="00786D64" w:rsidRPr="00350C1D" w:rsidRDefault="00786D64" w:rsidP="00786D64"/>
    <w:p w14:paraId="357C45C5" w14:textId="58068355" w:rsidR="00EB3EDB" w:rsidRPr="00350C1D" w:rsidRDefault="005F45DA" w:rsidP="00C25261">
      <w:pPr>
        <w:pStyle w:val="TH"/>
      </w:pPr>
      <w:r w:rsidRPr="00C25261">
        <w:rPr>
          <w:highlight w:val="green"/>
        </w:rPr>
        <w:lastRenderedPageBreak/>
        <w:t>Modified</w:t>
      </w:r>
      <w:r>
        <w:t xml:space="preserve"> </w:t>
      </w:r>
      <w:r w:rsidR="00EB3EDB" w:rsidRPr="00350C1D">
        <w:t>Table 11.2.2-1: Common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233"/>
        <w:gridCol w:w="1511"/>
        <w:gridCol w:w="907"/>
        <w:gridCol w:w="2189"/>
        <w:gridCol w:w="1684"/>
      </w:tblGrid>
      <w:tr w:rsidR="00754502" w:rsidRPr="00350C1D" w14:paraId="7210ED2E" w14:textId="77777777" w:rsidTr="00754502">
        <w:trPr>
          <w:tblHeader/>
        </w:trPr>
        <w:tc>
          <w:tcPr>
            <w:tcW w:w="4237" w:type="dxa"/>
            <w:gridSpan w:val="3"/>
          </w:tcPr>
          <w:p w14:paraId="32A50F7D" w14:textId="77777777" w:rsidR="00754502" w:rsidRPr="00C25261" w:rsidRDefault="00754502" w:rsidP="007846C5">
            <w:pPr>
              <w:pStyle w:val="TAH"/>
            </w:pPr>
          </w:p>
        </w:tc>
        <w:tc>
          <w:tcPr>
            <w:tcW w:w="907" w:type="dxa"/>
          </w:tcPr>
          <w:p w14:paraId="014FFB37" w14:textId="77777777" w:rsidR="00754502" w:rsidRPr="00C25261" w:rsidRDefault="00754502" w:rsidP="007846C5">
            <w:pPr>
              <w:pStyle w:val="TAH"/>
            </w:pPr>
          </w:p>
        </w:tc>
        <w:tc>
          <w:tcPr>
            <w:tcW w:w="2189" w:type="dxa"/>
          </w:tcPr>
          <w:p w14:paraId="7465276C" w14:textId="199858C3" w:rsidR="00754502" w:rsidRPr="00C25261" w:rsidRDefault="00BB0114" w:rsidP="007846C5">
            <w:pPr>
              <w:pStyle w:val="TAH"/>
            </w:pPr>
            <w:r w:rsidRPr="00C25261">
              <w:t xml:space="preserve">FR2 Numerology </w:t>
            </w:r>
          </w:p>
        </w:tc>
        <w:tc>
          <w:tcPr>
            <w:tcW w:w="1684" w:type="dxa"/>
          </w:tcPr>
          <w:p w14:paraId="67A64E26" w14:textId="08456957" w:rsidR="00754502" w:rsidRPr="00350C1D" w:rsidRDefault="00BB0114" w:rsidP="007846C5">
            <w:pPr>
              <w:pStyle w:val="TAH"/>
              <w:rPr>
                <w:highlight w:val="yellow"/>
              </w:rPr>
            </w:pPr>
            <w:r w:rsidRPr="00350C1D">
              <w:rPr>
                <w:highlight w:val="green"/>
              </w:rPr>
              <w:t xml:space="preserve">FR1 Numerology </w:t>
            </w:r>
          </w:p>
        </w:tc>
      </w:tr>
      <w:tr w:rsidR="00754502" w:rsidRPr="00350C1D" w14:paraId="42198E28" w14:textId="2FA316AD" w:rsidTr="00754502">
        <w:trPr>
          <w:tblHeader/>
        </w:trPr>
        <w:tc>
          <w:tcPr>
            <w:tcW w:w="4237" w:type="dxa"/>
            <w:gridSpan w:val="3"/>
          </w:tcPr>
          <w:p w14:paraId="12791F72" w14:textId="77777777" w:rsidR="00754502" w:rsidRPr="00C25261" w:rsidRDefault="00754502" w:rsidP="007846C5">
            <w:pPr>
              <w:pStyle w:val="TAH"/>
            </w:pPr>
            <w:r w:rsidRPr="00C25261">
              <w:t>Parameter</w:t>
            </w:r>
          </w:p>
        </w:tc>
        <w:tc>
          <w:tcPr>
            <w:tcW w:w="907" w:type="dxa"/>
          </w:tcPr>
          <w:p w14:paraId="4BB80DC3" w14:textId="77777777" w:rsidR="00754502" w:rsidRPr="00C25261" w:rsidRDefault="00754502" w:rsidP="007846C5">
            <w:pPr>
              <w:pStyle w:val="TAH"/>
            </w:pPr>
            <w:r w:rsidRPr="00C25261">
              <w:t>Unit</w:t>
            </w:r>
          </w:p>
        </w:tc>
        <w:tc>
          <w:tcPr>
            <w:tcW w:w="2189" w:type="dxa"/>
          </w:tcPr>
          <w:p w14:paraId="6EF4D844" w14:textId="77777777" w:rsidR="00754502" w:rsidRPr="00C25261" w:rsidRDefault="00754502" w:rsidP="007846C5">
            <w:pPr>
              <w:pStyle w:val="TAH"/>
            </w:pPr>
            <w:r w:rsidRPr="00C25261">
              <w:t>Value</w:t>
            </w:r>
          </w:p>
        </w:tc>
        <w:tc>
          <w:tcPr>
            <w:tcW w:w="1684" w:type="dxa"/>
          </w:tcPr>
          <w:p w14:paraId="1EA9A6B8" w14:textId="77777777" w:rsidR="00754502" w:rsidRPr="00350C1D" w:rsidRDefault="00754502" w:rsidP="007846C5">
            <w:pPr>
              <w:pStyle w:val="TAH"/>
              <w:rPr>
                <w:highlight w:val="yellow"/>
              </w:rPr>
            </w:pPr>
          </w:p>
        </w:tc>
      </w:tr>
      <w:tr w:rsidR="00754502" w:rsidRPr="00350C1D" w14:paraId="0388D5DB" w14:textId="46FA4202" w:rsidTr="00754502">
        <w:tc>
          <w:tcPr>
            <w:tcW w:w="4237" w:type="dxa"/>
            <w:gridSpan w:val="3"/>
            <w:vAlign w:val="center"/>
          </w:tcPr>
          <w:p w14:paraId="696F6C45" w14:textId="77777777" w:rsidR="00754502" w:rsidRPr="00C25261" w:rsidRDefault="00754502" w:rsidP="007846C5">
            <w:pPr>
              <w:pStyle w:val="TAL"/>
            </w:pPr>
            <w:r w:rsidRPr="00C25261">
              <w:t>PDSCH transmission scheme</w:t>
            </w:r>
          </w:p>
        </w:tc>
        <w:tc>
          <w:tcPr>
            <w:tcW w:w="907" w:type="dxa"/>
            <w:vAlign w:val="center"/>
          </w:tcPr>
          <w:p w14:paraId="729987CD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vAlign w:val="center"/>
          </w:tcPr>
          <w:p w14:paraId="06FBC387" w14:textId="77777777" w:rsidR="00754502" w:rsidRPr="00C25261" w:rsidRDefault="00754502" w:rsidP="007846C5">
            <w:pPr>
              <w:pStyle w:val="TAC"/>
            </w:pPr>
            <w:r w:rsidRPr="00C25261">
              <w:t>Transmission scheme 1</w:t>
            </w:r>
          </w:p>
        </w:tc>
        <w:tc>
          <w:tcPr>
            <w:tcW w:w="1684" w:type="dxa"/>
          </w:tcPr>
          <w:p w14:paraId="09C30EA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089367B" w14:textId="07B245FA" w:rsidTr="00754502">
        <w:tc>
          <w:tcPr>
            <w:tcW w:w="1493" w:type="dxa"/>
            <w:vMerge w:val="restart"/>
            <w:vAlign w:val="center"/>
          </w:tcPr>
          <w:p w14:paraId="3380F4CC" w14:textId="77777777" w:rsidR="00754502" w:rsidRPr="00C25261" w:rsidRDefault="00754502" w:rsidP="007846C5">
            <w:pPr>
              <w:pStyle w:val="TAL"/>
              <w:rPr>
                <w:lang w:eastAsia="ja-JP"/>
              </w:rPr>
            </w:pPr>
            <w:r w:rsidRPr="00C25261">
              <w:t>Carrier configuration</w:t>
            </w:r>
          </w:p>
        </w:tc>
        <w:tc>
          <w:tcPr>
            <w:tcW w:w="2744" w:type="dxa"/>
            <w:gridSpan w:val="2"/>
            <w:vAlign w:val="center"/>
          </w:tcPr>
          <w:p w14:paraId="753BFF76" w14:textId="77777777" w:rsidR="00754502" w:rsidRPr="00C25261" w:rsidRDefault="00754502" w:rsidP="007846C5">
            <w:pPr>
              <w:pStyle w:val="TAL"/>
              <w:rPr>
                <w:lang w:eastAsia="ja-JP"/>
              </w:rPr>
            </w:pPr>
            <w:r w:rsidRPr="00C25261">
              <w:t>Offset between Point A and the lowest usable subcarrier on this carrier (Note 2)</w:t>
            </w:r>
          </w:p>
        </w:tc>
        <w:tc>
          <w:tcPr>
            <w:tcW w:w="907" w:type="dxa"/>
            <w:vAlign w:val="center"/>
          </w:tcPr>
          <w:p w14:paraId="19C44B67" w14:textId="77777777" w:rsidR="00754502" w:rsidRPr="00C25261" w:rsidRDefault="00754502" w:rsidP="007846C5">
            <w:pPr>
              <w:pStyle w:val="TAC"/>
            </w:pPr>
            <w:r w:rsidRPr="00C25261">
              <w:t>RBs</w:t>
            </w:r>
          </w:p>
        </w:tc>
        <w:tc>
          <w:tcPr>
            <w:tcW w:w="2189" w:type="dxa"/>
            <w:vAlign w:val="center"/>
          </w:tcPr>
          <w:p w14:paraId="1A8D79E0" w14:textId="77777777" w:rsidR="00754502" w:rsidRPr="00C25261" w:rsidRDefault="00754502" w:rsidP="007846C5">
            <w:pPr>
              <w:pStyle w:val="TAC"/>
            </w:pPr>
            <w:r w:rsidRPr="00C25261">
              <w:t>0</w:t>
            </w:r>
          </w:p>
        </w:tc>
        <w:tc>
          <w:tcPr>
            <w:tcW w:w="1684" w:type="dxa"/>
          </w:tcPr>
          <w:p w14:paraId="5D332AE3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514D909" w14:textId="4BDC27AE" w:rsidTr="00754502">
        <w:tc>
          <w:tcPr>
            <w:tcW w:w="1493" w:type="dxa"/>
            <w:vMerge/>
            <w:vAlign w:val="center"/>
          </w:tcPr>
          <w:p w14:paraId="6AFBD7AF" w14:textId="77777777" w:rsidR="00754502" w:rsidRPr="00C25261" w:rsidRDefault="00754502" w:rsidP="007846C5">
            <w:pPr>
              <w:pStyle w:val="TAL"/>
              <w:rPr>
                <w:lang w:eastAsia="ja-JP"/>
              </w:rPr>
            </w:pPr>
          </w:p>
        </w:tc>
        <w:tc>
          <w:tcPr>
            <w:tcW w:w="2744" w:type="dxa"/>
            <w:gridSpan w:val="2"/>
            <w:vAlign w:val="center"/>
          </w:tcPr>
          <w:p w14:paraId="5A8E4DF5" w14:textId="77777777" w:rsidR="00754502" w:rsidRPr="00C25261" w:rsidRDefault="00754502" w:rsidP="007846C5">
            <w:pPr>
              <w:pStyle w:val="TAL"/>
              <w:rPr>
                <w:lang w:eastAsia="ja-JP"/>
              </w:rPr>
            </w:pPr>
            <w:r w:rsidRPr="00C25261">
              <w:t>Subcarrier spacing</w:t>
            </w:r>
          </w:p>
        </w:tc>
        <w:tc>
          <w:tcPr>
            <w:tcW w:w="907" w:type="dxa"/>
            <w:vAlign w:val="center"/>
          </w:tcPr>
          <w:p w14:paraId="205193BC" w14:textId="77777777" w:rsidR="00754502" w:rsidRPr="00C25261" w:rsidRDefault="00754502" w:rsidP="007846C5">
            <w:pPr>
              <w:pStyle w:val="TAC"/>
            </w:pPr>
            <w:r w:rsidRPr="00C25261">
              <w:t>kHz</w:t>
            </w:r>
          </w:p>
        </w:tc>
        <w:tc>
          <w:tcPr>
            <w:tcW w:w="2189" w:type="dxa"/>
            <w:vAlign w:val="center"/>
          </w:tcPr>
          <w:p w14:paraId="749D6411" w14:textId="77777777" w:rsidR="00754502" w:rsidRPr="00C25261" w:rsidRDefault="00754502" w:rsidP="007846C5">
            <w:pPr>
              <w:pStyle w:val="TAC"/>
            </w:pPr>
            <w:r w:rsidRPr="00C25261">
              <w:t>120</w:t>
            </w:r>
          </w:p>
        </w:tc>
        <w:tc>
          <w:tcPr>
            <w:tcW w:w="1684" w:type="dxa"/>
          </w:tcPr>
          <w:p w14:paraId="57EB0DEF" w14:textId="73CE2F6C" w:rsidR="00754502" w:rsidRPr="00350C1D" w:rsidRDefault="00BB0114" w:rsidP="007846C5">
            <w:pPr>
              <w:pStyle w:val="TAC"/>
              <w:rPr>
                <w:highlight w:val="yellow"/>
              </w:rPr>
            </w:pPr>
            <w:r w:rsidRPr="00350C1D">
              <w:rPr>
                <w:highlight w:val="green"/>
              </w:rPr>
              <w:t>15</w:t>
            </w:r>
            <w:r w:rsidR="00FC47C3">
              <w:rPr>
                <w:highlight w:val="green"/>
              </w:rPr>
              <w:t xml:space="preserve">, </w:t>
            </w:r>
            <w:r w:rsidRPr="00350C1D">
              <w:rPr>
                <w:highlight w:val="green"/>
              </w:rPr>
              <w:t xml:space="preserve">30 </w:t>
            </w:r>
          </w:p>
        </w:tc>
      </w:tr>
      <w:tr w:rsidR="00754502" w:rsidRPr="00350C1D" w14:paraId="68E0257E" w14:textId="6A0790A1" w:rsidTr="00754502">
        <w:tc>
          <w:tcPr>
            <w:tcW w:w="1493" w:type="dxa"/>
            <w:vMerge w:val="restart"/>
            <w:vAlign w:val="center"/>
          </w:tcPr>
          <w:p w14:paraId="1BD707A9" w14:textId="77777777" w:rsidR="00754502" w:rsidRPr="00C25261" w:rsidRDefault="00754502" w:rsidP="007846C5">
            <w:pPr>
              <w:pStyle w:val="TAL"/>
            </w:pPr>
            <w:r w:rsidRPr="00C25261">
              <w:t>DL BWP configuration #1</w:t>
            </w:r>
          </w:p>
        </w:tc>
        <w:tc>
          <w:tcPr>
            <w:tcW w:w="2744" w:type="dxa"/>
            <w:gridSpan w:val="2"/>
            <w:vAlign w:val="center"/>
          </w:tcPr>
          <w:p w14:paraId="234DAC9F" w14:textId="77777777" w:rsidR="00754502" w:rsidRPr="00C25261" w:rsidRDefault="00754502" w:rsidP="007846C5">
            <w:pPr>
              <w:pStyle w:val="TAL"/>
            </w:pPr>
            <w:r w:rsidRPr="00C25261">
              <w:t>Cyclic prefix</w:t>
            </w:r>
          </w:p>
        </w:tc>
        <w:tc>
          <w:tcPr>
            <w:tcW w:w="907" w:type="dxa"/>
            <w:vAlign w:val="center"/>
          </w:tcPr>
          <w:p w14:paraId="75E41B83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vAlign w:val="center"/>
          </w:tcPr>
          <w:p w14:paraId="4B0062EE" w14:textId="77777777" w:rsidR="00754502" w:rsidRPr="00C25261" w:rsidRDefault="00754502" w:rsidP="007846C5">
            <w:pPr>
              <w:pStyle w:val="TAC"/>
            </w:pPr>
            <w:r w:rsidRPr="00C25261">
              <w:t>Normal</w:t>
            </w:r>
          </w:p>
        </w:tc>
        <w:tc>
          <w:tcPr>
            <w:tcW w:w="1684" w:type="dxa"/>
          </w:tcPr>
          <w:p w14:paraId="3F44595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50E0F33" w14:textId="336EF7CC" w:rsidTr="00754502">
        <w:tc>
          <w:tcPr>
            <w:tcW w:w="1493" w:type="dxa"/>
            <w:vMerge/>
            <w:vAlign w:val="center"/>
          </w:tcPr>
          <w:p w14:paraId="7A0B353A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vAlign w:val="center"/>
          </w:tcPr>
          <w:p w14:paraId="1B05E5D6" w14:textId="77777777" w:rsidR="00754502" w:rsidRPr="00C25261" w:rsidRDefault="00754502" w:rsidP="007846C5">
            <w:pPr>
              <w:pStyle w:val="TAL"/>
            </w:pPr>
            <w:r w:rsidRPr="00C25261">
              <w:t>RB offset</w:t>
            </w:r>
          </w:p>
        </w:tc>
        <w:tc>
          <w:tcPr>
            <w:tcW w:w="907" w:type="dxa"/>
            <w:vAlign w:val="center"/>
          </w:tcPr>
          <w:p w14:paraId="4C4F0EA5" w14:textId="77777777" w:rsidR="00754502" w:rsidRPr="00C25261" w:rsidRDefault="00754502" w:rsidP="007846C5">
            <w:pPr>
              <w:pStyle w:val="TAC"/>
            </w:pPr>
            <w:r w:rsidRPr="00C25261">
              <w:t>RBs</w:t>
            </w:r>
          </w:p>
        </w:tc>
        <w:tc>
          <w:tcPr>
            <w:tcW w:w="2189" w:type="dxa"/>
            <w:vAlign w:val="center"/>
          </w:tcPr>
          <w:p w14:paraId="0FF1A9DC" w14:textId="77777777" w:rsidR="00754502" w:rsidRPr="00C25261" w:rsidRDefault="00754502" w:rsidP="007846C5">
            <w:pPr>
              <w:pStyle w:val="TAC"/>
            </w:pPr>
            <w:r w:rsidRPr="00C25261">
              <w:t>0</w:t>
            </w:r>
          </w:p>
        </w:tc>
        <w:tc>
          <w:tcPr>
            <w:tcW w:w="1684" w:type="dxa"/>
          </w:tcPr>
          <w:p w14:paraId="43250B13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45BDCEF" w14:textId="5FB94AFE" w:rsidTr="00754502">
        <w:tc>
          <w:tcPr>
            <w:tcW w:w="1493" w:type="dxa"/>
            <w:vMerge/>
            <w:vAlign w:val="center"/>
          </w:tcPr>
          <w:p w14:paraId="4769ECCC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vAlign w:val="center"/>
          </w:tcPr>
          <w:p w14:paraId="45AE1CB6" w14:textId="77777777" w:rsidR="00754502" w:rsidRPr="00C25261" w:rsidRDefault="00754502" w:rsidP="007846C5">
            <w:pPr>
              <w:pStyle w:val="TAL"/>
            </w:pPr>
            <w:r w:rsidRPr="00C25261">
              <w:t>Number of contiguous PRB</w:t>
            </w:r>
          </w:p>
        </w:tc>
        <w:tc>
          <w:tcPr>
            <w:tcW w:w="907" w:type="dxa"/>
            <w:vAlign w:val="center"/>
          </w:tcPr>
          <w:p w14:paraId="43903A59" w14:textId="77777777" w:rsidR="00754502" w:rsidRPr="00C25261" w:rsidRDefault="00754502" w:rsidP="007846C5">
            <w:pPr>
              <w:pStyle w:val="TAC"/>
            </w:pPr>
            <w:r w:rsidRPr="00C25261">
              <w:t>PRBs</w:t>
            </w:r>
          </w:p>
        </w:tc>
        <w:tc>
          <w:tcPr>
            <w:tcW w:w="2189" w:type="dxa"/>
            <w:vAlign w:val="center"/>
          </w:tcPr>
          <w:p w14:paraId="0F1B4612" w14:textId="77777777" w:rsidR="00754502" w:rsidRPr="00C25261" w:rsidRDefault="00754502" w:rsidP="007846C5">
            <w:pPr>
              <w:pStyle w:val="TAC"/>
            </w:pPr>
            <w:r w:rsidRPr="00C25261">
              <w:t>Maximum transmission bandwidth configuration as specified in clause 5.3.2 of TS 38.101-2 [15] for tested channel bandwidth and subcarrier spacing</w:t>
            </w:r>
          </w:p>
        </w:tc>
        <w:tc>
          <w:tcPr>
            <w:tcW w:w="1684" w:type="dxa"/>
          </w:tcPr>
          <w:p w14:paraId="627ECAB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3C534693" w14:textId="2B5AEC51" w:rsidTr="00754502">
        <w:tc>
          <w:tcPr>
            <w:tcW w:w="1493" w:type="dxa"/>
            <w:vMerge w:val="restart"/>
            <w:vAlign w:val="center"/>
          </w:tcPr>
          <w:p w14:paraId="73377FBB" w14:textId="77777777" w:rsidR="00754502" w:rsidRPr="00C25261" w:rsidRDefault="00754502" w:rsidP="007846C5">
            <w:pPr>
              <w:pStyle w:val="TAL"/>
            </w:pPr>
            <w:r w:rsidRPr="00C25261">
              <w:t>Common serving cell parameters</w:t>
            </w:r>
          </w:p>
        </w:tc>
        <w:tc>
          <w:tcPr>
            <w:tcW w:w="2744" w:type="dxa"/>
            <w:gridSpan w:val="2"/>
            <w:vAlign w:val="center"/>
          </w:tcPr>
          <w:p w14:paraId="332C3101" w14:textId="77777777" w:rsidR="00754502" w:rsidRPr="00C25261" w:rsidRDefault="00754502" w:rsidP="007846C5">
            <w:pPr>
              <w:pStyle w:val="TAL"/>
            </w:pPr>
            <w:r w:rsidRPr="00C25261">
              <w:t>Physical Cell ID</w:t>
            </w:r>
          </w:p>
        </w:tc>
        <w:tc>
          <w:tcPr>
            <w:tcW w:w="907" w:type="dxa"/>
            <w:vAlign w:val="center"/>
          </w:tcPr>
          <w:p w14:paraId="4160C7C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vAlign w:val="center"/>
          </w:tcPr>
          <w:p w14:paraId="38DE1EE0" w14:textId="77777777" w:rsidR="00754502" w:rsidRPr="00C25261" w:rsidRDefault="00754502" w:rsidP="007846C5">
            <w:pPr>
              <w:pStyle w:val="TAC"/>
            </w:pPr>
            <w:r w:rsidRPr="00C25261">
              <w:t>0</w:t>
            </w:r>
          </w:p>
        </w:tc>
        <w:tc>
          <w:tcPr>
            <w:tcW w:w="1684" w:type="dxa"/>
          </w:tcPr>
          <w:p w14:paraId="5A28A17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7CB6C35" w14:textId="33F65973" w:rsidTr="00754502">
        <w:tc>
          <w:tcPr>
            <w:tcW w:w="1493" w:type="dxa"/>
            <w:vMerge/>
            <w:vAlign w:val="center"/>
          </w:tcPr>
          <w:p w14:paraId="61C74F04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vAlign w:val="center"/>
          </w:tcPr>
          <w:p w14:paraId="362F2F96" w14:textId="77777777" w:rsidR="00754502" w:rsidRPr="00C25261" w:rsidRDefault="00754502" w:rsidP="007846C5">
            <w:pPr>
              <w:pStyle w:val="TAL"/>
            </w:pPr>
            <w:r w:rsidRPr="00C25261">
              <w:t xml:space="preserve">SSB position in </w:t>
            </w:r>
            <w:r w:rsidRPr="00C25261">
              <w:rPr>
                <w:szCs w:val="22"/>
                <w:lang w:eastAsia="ja-JP"/>
              </w:rPr>
              <w:t>burst</w:t>
            </w:r>
          </w:p>
        </w:tc>
        <w:tc>
          <w:tcPr>
            <w:tcW w:w="907" w:type="dxa"/>
            <w:vAlign w:val="center"/>
          </w:tcPr>
          <w:p w14:paraId="4B414CE2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vAlign w:val="center"/>
          </w:tcPr>
          <w:p w14:paraId="232F4734" w14:textId="77777777" w:rsidR="00754502" w:rsidRPr="00C25261" w:rsidRDefault="00754502" w:rsidP="007846C5">
            <w:pPr>
              <w:pStyle w:val="TAC"/>
            </w:pPr>
            <w:r w:rsidRPr="00C25261">
              <w:t>First SSB in Slot #0</w:t>
            </w:r>
          </w:p>
        </w:tc>
        <w:tc>
          <w:tcPr>
            <w:tcW w:w="1684" w:type="dxa"/>
          </w:tcPr>
          <w:p w14:paraId="0CD263E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F85E8D1" w14:textId="18FA8E84" w:rsidTr="00754502">
        <w:tc>
          <w:tcPr>
            <w:tcW w:w="1493" w:type="dxa"/>
            <w:vMerge/>
            <w:vAlign w:val="center"/>
          </w:tcPr>
          <w:p w14:paraId="020310B0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vAlign w:val="center"/>
          </w:tcPr>
          <w:p w14:paraId="4AA3E4D6" w14:textId="77777777" w:rsidR="00754502" w:rsidRPr="00C25261" w:rsidRDefault="00754502" w:rsidP="007846C5">
            <w:pPr>
              <w:pStyle w:val="TAL"/>
            </w:pPr>
            <w:r w:rsidRPr="00C25261">
              <w:t>SSB periodicity</w:t>
            </w:r>
          </w:p>
        </w:tc>
        <w:tc>
          <w:tcPr>
            <w:tcW w:w="907" w:type="dxa"/>
            <w:vAlign w:val="center"/>
          </w:tcPr>
          <w:p w14:paraId="0C8EC8BA" w14:textId="77777777" w:rsidR="00754502" w:rsidRPr="00C25261" w:rsidRDefault="00754502" w:rsidP="007846C5">
            <w:pPr>
              <w:pStyle w:val="TAC"/>
            </w:pPr>
            <w:r w:rsidRPr="00C25261">
              <w:t>ms</w:t>
            </w:r>
          </w:p>
        </w:tc>
        <w:tc>
          <w:tcPr>
            <w:tcW w:w="2189" w:type="dxa"/>
            <w:vAlign w:val="center"/>
          </w:tcPr>
          <w:p w14:paraId="5CB75006" w14:textId="77777777" w:rsidR="00754502" w:rsidRPr="00C25261" w:rsidRDefault="00754502" w:rsidP="007846C5">
            <w:pPr>
              <w:pStyle w:val="TAC"/>
            </w:pPr>
            <w:r w:rsidRPr="00C25261">
              <w:t>20</w:t>
            </w:r>
          </w:p>
        </w:tc>
        <w:tc>
          <w:tcPr>
            <w:tcW w:w="1684" w:type="dxa"/>
          </w:tcPr>
          <w:p w14:paraId="5F3A145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8EC07DD" w14:textId="1637BAA9" w:rsidTr="00754502">
        <w:tc>
          <w:tcPr>
            <w:tcW w:w="1493" w:type="dxa"/>
            <w:vMerge w:val="restart"/>
            <w:vAlign w:val="center"/>
          </w:tcPr>
          <w:p w14:paraId="4F4196AE" w14:textId="77777777" w:rsidR="00754502" w:rsidRPr="00C25261" w:rsidRDefault="00754502" w:rsidP="007846C5">
            <w:pPr>
              <w:pStyle w:val="TAL"/>
              <w:rPr>
                <w:i/>
              </w:rPr>
            </w:pPr>
            <w:r w:rsidRPr="00C25261">
              <w:t>PDCCH configuration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7BB0" w14:textId="77777777" w:rsidR="00754502" w:rsidRPr="00C25261" w:rsidRDefault="00754502" w:rsidP="007846C5">
            <w:pPr>
              <w:pStyle w:val="TAL"/>
            </w:pPr>
            <w:r w:rsidRPr="00C25261">
              <w:t>Slots for PDCCH monitoring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6A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6D0" w14:textId="77777777" w:rsidR="00754502" w:rsidRPr="00C25261" w:rsidRDefault="00754502" w:rsidP="007846C5">
            <w:pPr>
              <w:pStyle w:val="TAC"/>
            </w:pPr>
            <w:r w:rsidRPr="00C25261">
              <w:t>Each slot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9AF7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FFFA700" w14:textId="5CC9F573" w:rsidTr="00754502">
        <w:trPr>
          <w:trHeight w:val="165"/>
        </w:trPr>
        <w:tc>
          <w:tcPr>
            <w:tcW w:w="1493" w:type="dxa"/>
            <w:vMerge/>
            <w:vAlign w:val="center"/>
          </w:tcPr>
          <w:p w14:paraId="11F6B33B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A158" w14:textId="77777777" w:rsidR="00754502" w:rsidRPr="00C25261" w:rsidRDefault="00754502" w:rsidP="007846C5">
            <w:pPr>
              <w:pStyle w:val="TAL"/>
            </w:pPr>
            <w:r w:rsidRPr="00C25261">
              <w:t>Symbols with PDCCH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8EAC" w14:textId="77777777" w:rsidR="00754502" w:rsidRPr="00C25261" w:rsidRDefault="00754502" w:rsidP="007846C5">
            <w:pPr>
              <w:pStyle w:val="TAC"/>
            </w:pPr>
            <w:r w:rsidRPr="00C25261">
              <w:t>Symbols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574C" w14:textId="77777777" w:rsidR="00754502" w:rsidRPr="00C25261" w:rsidRDefault="00754502" w:rsidP="007846C5">
            <w:pPr>
              <w:pStyle w:val="TAC"/>
            </w:pPr>
            <w:r w:rsidRPr="00C25261"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17B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39B14D38" w14:textId="6BCDCFBA" w:rsidTr="00754502">
        <w:trPr>
          <w:trHeight w:val="165"/>
        </w:trPr>
        <w:tc>
          <w:tcPr>
            <w:tcW w:w="1493" w:type="dxa"/>
            <w:vMerge/>
            <w:vAlign w:val="center"/>
          </w:tcPr>
          <w:p w14:paraId="5DB65ACE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6654" w14:textId="77777777" w:rsidR="00754502" w:rsidRPr="00C25261" w:rsidRDefault="00754502" w:rsidP="007846C5">
            <w:pPr>
              <w:pStyle w:val="TAL"/>
            </w:pPr>
            <w:r w:rsidRPr="00C25261">
              <w:t>Number of PRBs in CORESET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8805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0A0D" w14:textId="77777777" w:rsidR="00754502" w:rsidRPr="00C25261" w:rsidRDefault="00754502" w:rsidP="007846C5">
            <w:pPr>
              <w:pStyle w:val="TAC"/>
            </w:pPr>
            <w:r w:rsidRPr="00C25261">
              <w:t>Table 7.2-2 of 38.101-4 for tested channel bandwidth and subcarrier spacing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F63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FEEC2F3" w14:textId="2A46BFFF" w:rsidTr="00754502">
        <w:tc>
          <w:tcPr>
            <w:tcW w:w="1493" w:type="dxa"/>
            <w:vMerge/>
            <w:vAlign w:val="center"/>
          </w:tcPr>
          <w:p w14:paraId="61EC3588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9A97" w14:textId="77777777" w:rsidR="00754502" w:rsidRPr="00C25261" w:rsidRDefault="00754502" w:rsidP="007846C5">
            <w:pPr>
              <w:pStyle w:val="TAL"/>
            </w:pPr>
            <w:r w:rsidRPr="00C25261">
              <w:t>Number of PDCCH candidates and aggregation levels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7A2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230F" w14:textId="77777777" w:rsidR="00754502" w:rsidRPr="00C25261" w:rsidRDefault="00754502" w:rsidP="007846C5">
            <w:pPr>
              <w:pStyle w:val="TAC"/>
            </w:pPr>
            <w:r w:rsidRPr="00C25261">
              <w:t>1/AL8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652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39A9C3D" w14:textId="7447D633" w:rsidTr="00754502">
        <w:tc>
          <w:tcPr>
            <w:tcW w:w="1493" w:type="dxa"/>
            <w:vMerge/>
            <w:vAlign w:val="center"/>
          </w:tcPr>
          <w:p w14:paraId="35B9CF93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1870" w14:textId="77777777" w:rsidR="00754502" w:rsidRPr="00C25261" w:rsidRDefault="00754502" w:rsidP="007846C5">
            <w:pPr>
              <w:pStyle w:val="TAL"/>
            </w:pPr>
            <w:r w:rsidRPr="00C25261">
              <w:t>CCE-to-REG mapping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58F3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616F" w14:textId="77777777" w:rsidR="00754502" w:rsidRPr="00C25261" w:rsidRDefault="00754502" w:rsidP="007846C5">
            <w:pPr>
              <w:pStyle w:val="TAC"/>
            </w:pPr>
            <w:r w:rsidRPr="00C25261">
              <w:t>Non-interleaved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4596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DF516BF" w14:textId="77BE4D3C" w:rsidTr="00754502">
        <w:tc>
          <w:tcPr>
            <w:tcW w:w="1493" w:type="dxa"/>
            <w:vMerge/>
            <w:vAlign w:val="center"/>
          </w:tcPr>
          <w:p w14:paraId="3D68C3DA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470D" w14:textId="77777777" w:rsidR="00754502" w:rsidRPr="00C25261" w:rsidRDefault="00754502" w:rsidP="007846C5">
            <w:pPr>
              <w:pStyle w:val="TAL"/>
            </w:pPr>
            <w:r w:rsidRPr="00C25261">
              <w:t>DCI format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8BB27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A3B4" w14:textId="77777777" w:rsidR="00754502" w:rsidRPr="00C25261" w:rsidRDefault="00754502" w:rsidP="007846C5">
            <w:pPr>
              <w:pStyle w:val="TAC"/>
            </w:pPr>
            <w:r w:rsidRPr="00C25261">
              <w:t>1_1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DC66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68C46DF" w14:textId="468FD69E" w:rsidTr="00754502">
        <w:tc>
          <w:tcPr>
            <w:tcW w:w="1493" w:type="dxa"/>
            <w:vMerge/>
            <w:vAlign w:val="center"/>
          </w:tcPr>
          <w:p w14:paraId="0E765583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37F0" w14:textId="77777777" w:rsidR="00754502" w:rsidRPr="00C25261" w:rsidRDefault="00754502" w:rsidP="007846C5">
            <w:pPr>
              <w:pStyle w:val="TAL"/>
            </w:pPr>
            <w:r w:rsidRPr="00C25261">
              <w:t>TCI state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D89D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BE490" w14:textId="77777777" w:rsidR="00754502" w:rsidRPr="00C25261" w:rsidRDefault="00754502" w:rsidP="007846C5">
            <w:pPr>
              <w:pStyle w:val="TAC"/>
            </w:pPr>
            <w:r w:rsidRPr="00C25261">
              <w:t>TCI state #1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DB5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C764E36" w14:textId="6A09A4B4" w:rsidTr="00754502">
        <w:tc>
          <w:tcPr>
            <w:tcW w:w="1493" w:type="dxa"/>
            <w:vMerge/>
            <w:vAlign w:val="center"/>
          </w:tcPr>
          <w:p w14:paraId="2E87BBB2" w14:textId="77777777" w:rsidR="00754502" w:rsidRPr="00C25261" w:rsidRDefault="00754502" w:rsidP="007846C5">
            <w:pPr>
              <w:pStyle w:val="TAL"/>
              <w:rPr>
                <w:i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579C" w14:textId="77777777" w:rsidR="00754502" w:rsidRPr="00C25261" w:rsidRDefault="00754502" w:rsidP="007846C5">
            <w:pPr>
              <w:pStyle w:val="TAL"/>
            </w:pPr>
            <w:r w:rsidRPr="00C25261">
              <w:t>PDCCH &amp; PDCCH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BB24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01C8" w14:textId="77777777" w:rsidR="00754502" w:rsidRPr="00C25261" w:rsidRDefault="00754502" w:rsidP="007846C5">
            <w:pPr>
              <w:pStyle w:val="TAC"/>
            </w:pPr>
            <w:r w:rsidRPr="00C25261">
              <w:t>No precoding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7133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EE61BAB" w14:textId="021C02B9" w:rsidTr="00754502"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61A377C9" w14:textId="77777777" w:rsidR="00754502" w:rsidRPr="00C25261" w:rsidRDefault="00754502" w:rsidP="007846C5">
            <w:pPr>
              <w:pStyle w:val="TAL"/>
            </w:pPr>
            <w:r w:rsidRPr="00C25261">
              <w:t>Cross carrier scheduling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1C2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D436" w14:textId="77777777" w:rsidR="00754502" w:rsidRPr="00C25261" w:rsidRDefault="00754502" w:rsidP="007846C5">
            <w:pPr>
              <w:pStyle w:val="TAC"/>
            </w:pPr>
            <w:r w:rsidRPr="00C25261">
              <w:t>Not configured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6F2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8AE902E" w14:textId="47EACD4E" w:rsidTr="00754502">
        <w:tc>
          <w:tcPr>
            <w:tcW w:w="1493" w:type="dxa"/>
            <w:vMerge w:val="restart"/>
            <w:vAlign w:val="center"/>
          </w:tcPr>
          <w:p w14:paraId="5CC0594B" w14:textId="77777777" w:rsidR="00754502" w:rsidRPr="00C25261" w:rsidRDefault="00754502" w:rsidP="007846C5">
            <w:pPr>
              <w:pStyle w:val="TAL"/>
            </w:pPr>
            <w:r w:rsidRPr="00C25261">
              <w:t>CSI-RS for tracking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7AEB" w14:textId="77777777" w:rsidR="00754502" w:rsidRPr="00C25261" w:rsidRDefault="00754502" w:rsidP="007846C5">
            <w:pPr>
              <w:pStyle w:val="TAL"/>
            </w:pPr>
            <w:r w:rsidRPr="00C25261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800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8E80" w14:textId="77777777" w:rsidR="00754502" w:rsidRPr="00C25261" w:rsidRDefault="00754502" w:rsidP="007846C5">
            <w:pPr>
              <w:pStyle w:val="TAC"/>
            </w:pPr>
            <w:r w:rsidRPr="00C25261">
              <w:t>k</w:t>
            </w:r>
            <w:r w:rsidRPr="00C25261">
              <w:rPr>
                <w:vertAlign w:val="subscript"/>
              </w:rPr>
              <w:t>0</w:t>
            </w:r>
            <w:r w:rsidRPr="00C25261">
              <w:t>=0 for CSI-RS resource 1,2,3,4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F6E4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CAEBB72" w14:textId="3AFB123A" w:rsidTr="00754502">
        <w:tc>
          <w:tcPr>
            <w:tcW w:w="1493" w:type="dxa"/>
            <w:vMerge/>
            <w:vAlign w:val="center"/>
          </w:tcPr>
          <w:p w14:paraId="2BDDF9B9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ECD8" w14:textId="77777777" w:rsidR="00754502" w:rsidRPr="00C25261" w:rsidRDefault="00754502" w:rsidP="007846C5">
            <w:pPr>
              <w:pStyle w:val="TAL"/>
            </w:pPr>
            <w:r w:rsidRPr="00C25261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14FB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410" w14:textId="77777777" w:rsidR="00754502" w:rsidRPr="00C25261" w:rsidRDefault="00754502" w:rsidP="007846C5">
            <w:pPr>
              <w:pStyle w:val="TAC"/>
            </w:pPr>
            <w:r w:rsidRPr="00C25261">
              <w:t xml:space="preserve"> l</w:t>
            </w:r>
            <w:r w:rsidRPr="00C25261">
              <w:rPr>
                <w:vertAlign w:val="subscript"/>
              </w:rPr>
              <w:t>0</w:t>
            </w:r>
            <w:r w:rsidRPr="00C25261">
              <w:t xml:space="preserve"> = 6 for CSI-RS resource 1 and 3</w:t>
            </w:r>
          </w:p>
          <w:p w14:paraId="65F1EA19" w14:textId="77777777" w:rsidR="00754502" w:rsidRPr="00C25261" w:rsidRDefault="00754502" w:rsidP="007846C5">
            <w:pPr>
              <w:pStyle w:val="TAC"/>
            </w:pPr>
            <w:r w:rsidRPr="00C25261">
              <w:t>l</w:t>
            </w:r>
            <w:r w:rsidRPr="00C25261">
              <w:rPr>
                <w:vertAlign w:val="subscript"/>
              </w:rPr>
              <w:t>0</w:t>
            </w:r>
            <w:r w:rsidRPr="00C25261">
              <w:t xml:space="preserve"> = 10 for CSI-RS resource 2 and 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8EC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A8C1EE2" w14:textId="77AF8BB5" w:rsidTr="00754502">
        <w:tc>
          <w:tcPr>
            <w:tcW w:w="1493" w:type="dxa"/>
            <w:vMerge/>
            <w:vAlign w:val="center"/>
          </w:tcPr>
          <w:p w14:paraId="2659A948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F0B8" w14:textId="77777777" w:rsidR="00754502" w:rsidRPr="00C25261" w:rsidRDefault="00754502" w:rsidP="007846C5">
            <w:pPr>
              <w:pStyle w:val="TAL"/>
            </w:pPr>
            <w:r w:rsidRPr="00C25261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A36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DB83" w14:textId="77777777" w:rsidR="00754502" w:rsidRPr="00C25261" w:rsidRDefault="00754502" w:rsidP="007846C5">
            <w:pPr>
              <w:pStyle w:val="TAC"/>
            </w:pPr>
            <w:r w:rsidRPr="00C25261">
              <w:t>1 for CSI-RS resource 1,2,3,4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84E2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F08923B" w14:textId="33A321B7" w:rsidTr="00754502">
        <w:tc>
          <w:tcPr>
            <w:tcW w:w="1493" w:type="dxa"/>
            <w:vMerge/>
            <w:vAlign w:val="center"/>
          </w:tcPr>
          <w:p w14:paraId="7C89AC53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DF64" w14:textId="77777777" w:rsidR="00754502" w:rsidRPr="00C25261" w:rsidRDefault="00754502" w:rsidP="007846C5">
            <w:pPr>
              <w:pStyle w:val="TAL"/>
            </w:pPr>
            <w:r w:rsidRPr="00C25261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E74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7FFB" w14:textId="77777777" w:rsidR="00754502" w:rsidRPr="00C25261" w:rsidRDefault="00754502" w:rsidP="007846C5">
            <w:pPr>
              <w:pStyle w:val="TAC"/>
            </w:pPr>
            <w:r w:rsidRPr="00C25261">
              <w:t>'No CDM’ for CSI-RS resource 1,2,3,4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383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5F7C65E" w14:textId="550B816B" w:rsidTr="00754502">
        <w:tc>
          <w:tcPr>
            <w:tcW w:w="1493" w:type="dxa"/>
            <w:vMerge/>
            <w:vAlign w:val="center"/>
          </w:tcPr>
          <w:p w14:paraId="16DEB74E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E4F4" w14:textId="77777777" w:rsidR="00754502" w:rsidRPr="00C25261" w:rsidRDefault="00754502" w:rsidP="007846C5">
            <w:pPr>
              <w:pStyle w:val="TAL"/>
            </w:pPr>
            <w:r w:rsidRPr="00C25261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58A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F939" w14:textId="77777777" w:rsidR="00754502" w:rsidRPr="00C25261" w:rsidRDefault="00754502" w:rsidP="007846C5">
            <w:pPr>
              <w:pStyle w:val="TAC"/>
            </w:pPr>
            <w:r w:rsidRPr="00C25261">
              <w:t>3 for CSI-RS resource 1,2,3,4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BFC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A784392" w14:textId="05757A5D" w:rsidTr="00754502">
        <w:tc>
          <w:tcPr>
            <w:tcW w:w="1493" w:type="dxa"/>
            <w:vMerge/>
            <w:vAlign w:val="center"/>
          </w:tcPr>
          <w:p w14:paraId="2D81C2A4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D3C9" w14:textId="77777777" w:rsidR="00754502" w:rsidRPr="00C25261" w:rsidRDefault="00754502" w:rsidP="007846C5">
            <w:pPr>
              <w:pStyle w:val="TAL"/>
            </w:pPr>
            <w:r w:rsidRPr="00C25261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A76D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DF88" w14:textId="77777777" w:rsidR="00754502" w:rsidRPr="00C25261" w:rsidRDefault="00754502" w:rsidP="007846C5">
            <w:pPr>
              <w:pStyle w:val="TAC"/>
            </w:pPr>
            <w:r w:rsidRPr="00C25261">
              <w:t>160 for CSI-RS resource 1,2,3,4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3A8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11A0975E" w14:textId="5368BE68" w:rsidTr="00754502">
        <w:tc>
          <w:tcPr>
            <w:tcW w:w="1493" w:type="dxa"/>
            <w:vMerge/>
            <w:vAlign w:val="center"/>
          </w:tcPr>
          <w:p w14:paraId="42C4DF60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4D94" w14:textId="77777777" w:rsidR="00754502" w:rsidRPr="00C25261" w:rsidRDefault="00754502" w:rsidP="007846C5">
            <w:pPr>
              <w:pStyle w:val="TAL"/>
            </w:pPr>
            <w:r w:rsidRPr="00C25261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E93B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3455" w14:textId="77777777" w:rsidR="00754502" w:rsidRPr="00C25261" w:rsidRDefault="00754502" w:rsidP="007846C5">
            <w:pPr>
              <w:pStyle w:val="TAC"/>
            </w:pPr>
            <w:r w:rsidRPr="00C25261">
              <w:t>80 for CSI-RS resource 1 and 2</w:t>
            </w:r>
          </w:p>
          <w:p w14:paraId="3E9267B0" w14:textId="77777777" w:rsidR="00754502" w:rsidRPr="00C25261" w:rsidRDefault="00754502" w:rsidP="007846C5">
            <w:pPr>
              <w:pStyle w:val="TAC"/>
            </w:pPr>
            <w:r w:rsidRPr="00C25261">
              <w:t>81 for CSI-RS resource 3 and 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B6C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88BDDEB" w14:textId="45B3CA95" w:rsidTr="00754502">
        <w:tc>
          <w:tcPr>
            <w:tcW w:w="1493" w:type="dxa"/>
            <w:vMerge/>
            <w:vAlign w:val="center"/>
          </w:tcPr>
          <w:p w14:paraId="58DBAF1D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CDB0" w14:textId="77777777" w:rsidR="00754502" w:rsidRPr="00C25261" w:rsidRDefault="00754502" w:rsidP="007846C5">
            <w:pPr>
              <w:pStyle w:val="TAL"/>
            </w:pPr>
            <w:r w:rsidRPr="00C25261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D732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4F30" w14:textId="77777777" w:rsidR="00754502" w:rsidRPr="00C25261" w:rsidRDefault="00754502" w:rsidP="007846C5">
            <w:pPr>
              <w:pStyle w:val="TAC"/>
            </w:pPr>
            <w:r w:rsidRPr="00C25261">
              <w:t>Start PRB 0</w:t>
            </w:r>
          </w:p>
          <w:p w14:paraId="0EDABCDB" w14:textId="77777777" w:rsidR="00754502" w:rsidRPr="00C25261" w:rsidRDefault="00754502" w:rsidP="007846C5">
            <w:pPr>
              <w:pStyle w:val="TAC"/>
            </w:pPr>
            <w:r w:rsidRPr="00C25261">
              <w:t>Number of PRB = ceil(BWP size/4)*4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8C7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CC06A65" w14:textId="1E9EB7FB" w:rsidTr="00754502">
        <w:tc>
          <w:tcPr>
            <w:tcW w:w="1493" w:type="dxa"/>
            <w:vMerge/>
            <w:vAlign w:val="center"/>
          </w:tcPr>
          <w:p w14:paraId="28CD81B3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7748" w14:textId="77777777" w:rsidR="00754502" w:rsidRPr="00C25261" w:rsidRDefault="00754502" w:rsidP="007846C5">
            <w:pPr>
              <w:pStyle w:val="TAL"/>
            </w:pPr>
            <w:r w:rsidRPr="00C25261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FB64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1D72" w14:textId="77777777" w:rsidR="00754502" w:rsidRPr="00C25261" w:rsidRDefault="00754502" w:rsidP="007846C5">
            <w:pPr>
              <w:pStyle w:val="TAC"/>
            </w:pPr>
            <w:r w:rsidRPr="00C25261">
              <w:t>TCI state #0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DCBE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F22AB7E" w14:textId="3FA3AC22" w:rsidTr="00754502">
        <w:tc>
          <w:tcPr>
            <w:tcW w:w="1493" w:type="dxa"/>
            <w:vMerge w:val="restart"/>
            <w:vAlign w:val="center"/>
          </w:tcPr>
          <w:p w14:paraId="6CBE5F35" w14:textId="77777777" w:rsidR="00754502" w:rsidRPr="00C25261" w:rsidRDefault="00754502" w:rsidP="007846C5">
            <w:pPr>
              <w:pStyle w:val="TAL"/>
            </w:pPr>
            <w:r w:rsidRPr="00C25261">
              <w:t>NZP CSI-RS for CSI acquisition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6F23" w14:textId="77777777" w:rsidR="00754502" w:rsidRPr="00C25261" w:rsidRDefault="00754502" w:rsidP="007846C5">
            <w:pPr>
              <w:pStyle w:val="TAL"/>
            </w:pPr>
            <w:r w:rsidRPr="00C25261">
              <w:t>Row index (Note 3</w:t>
            </w:r>
            <w:r w:rsidRPr="00C25261">
              <w:rPr>
                <w:vertAlign w:val="superscript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675B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F81" w14:textId="77777777" w:rsidR="00754502" w:rsidRPr="00C25261" w:rsidRDefault="00754502" w:rsidP="007846C5">
            <w:pPr>
              <w:pStyle w:val="TAC"/>
            </w:pPr>
            <w:r w:rsidRPr="00C25261">
              <w:t>3 for 2 CSI-RS ports and 5 for 4 CSI-RS ports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62CE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336FE5C" w14:textId="26A40BBD" w:rsidTr="00754502">
        <w:tc>
          <w:tcPr>
            <w:tcW w:w="1493" w:type="dxa"/>
            <w:vMerge/>
            <w:vAlign w:val="center"/>
          </w:tcPr>
          <w:p w14:paraId="4019BA05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22F7" w14:textId="77777777" w:rsidR="00754502" w:rsidRPr="00C25261" w:rsidRDefault="00754502" w:rsidP="007846C5">
            <w:pPr>
              <w:pStyle w:val="TAL"/>
            </w:pPr>
            <w:r w:rsidRPr="00C25261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CB5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E077" w14:textId="77777777" w:rsidR="00754502" w:rsidRPr="00C25261" w:rsidRDefault="00754502" w:rsidP="007846C5">
            <w:pPr>
              <w:pStyle w:val="TAC"/>
            </w:pPr>
            <w:r w:rsidRPr="00C25261">
              <w:t>k</w:t>
            </w:r>
            <w:r w:rsidRPr="00C25261">
              <w:rPr>
                <w:vertAlign w:val="subscript"/>
              </w:rPr>
              <w:t xml:space="preserve">0 </w:t>
            </w:r>
            <w:r w:rsidRPr="00C25261">
              <w:t>= 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1B9C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38DFE88D" w14:textId="676C69DA" w:rsidTr="00754502">
        <w:tc>
          <w:tcPr>
            <w:tcW w:w="1493" w:type="dxa"/>
            <w:vMerge/>
            <w:vAlign w:val="center"/>
          </w:tcPr>
          <w:p w14:paraId="1FC8F40E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6E76" w14:textId="77777777" w:rsidR="00754502" w:rsidRPr="00C25261" w:rsidRDefault="00754502" w:rsidP="007846C5">
            <w:pPr>
              <w:pStyle w:val="TAL"/>
            </w:pPr>
            <w:r w:rsidRPr="00C25261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999A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A926" w14:textId="77777777" w:rsidR="00754502" w:rsidRPr="00C25261" w:rsidRDefault="00754502" w:rsidP="007846C5">
            <w:pPr>
              <w:pStyle w:val="TAC"/>
            </w:pPr>
            <w:r w:rsidRPr="00C25261">
              <w:t>l</w:t>
            </w:r>
            <w:r w:rsidRPr="00C25261">
              <w:rPr>
                <w:vertAlign w:val="subscript"/>
              </w:rPr>
              <w:t>0</w:t>
            </w:r>
            <w:r w:rsidRPr="00C25261">
              <w:t xml:space="preserve"> = 12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CBE7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521EC02" w14:textId="00E9316E" w:rsidTr="00754502">
        <w:tc>
          <w:tcPr>
            <w:tcW w:w="1493" w:type="dxa"/>
            <w:vMerge/>
            <w:vAlign w:val="center"/>
          </w:tcPr>
          <w:p w14:paraId="00E94996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A33C" w14:textId="77777777" w:rsidR="00754502" w:rsidRPr="00C25261" w:rsidRDefault="00754502" w:rsidP="007846C5">
            <w:pPr>
              <w:pStyle w:val="TAL"/>
            </w:pPr>
            <w:r w:rsidRPr="00C25261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00EE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580E" w14:textId="77777777" w:rsidR="00754502" w:rsidRPr="00C25261" w:rsidRDefault="00754502" w:rsidP="007846C5">
            <w:pPr>
              <w:pStyle w:val="TAC"/>
            </w:pPr>
            <w:r w:rsidRPr="00C25261"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01D6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6D8DCDF" w14:textId="24667493" w:rsidTr="00754502">
        <w:tc>
          <w:tcPr>
            <w:tcW w:w="1493" w:type="dxa"/>
            <w:vMerge/>
            <w:vAlign w:val="center"/>
          </w:tcPr>
          <w:p w14:paraId="616805DB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896F" w14:textId="77777777" w:rsidR="00754502" w:rsidRPr="00C25261" w:rsidRDefault="00754502" w:rsidP="007846C5">
            <w:pPr>
              <w:pStyle w:val="TAL"/>
            </w:pPr>
            <w:r w:rsidRPr="00C25261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5039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07FF0" w14:textId="77777777" w:rsidR="00754502" w:rsidRPr="00C25261" w:rsidRDefault="00754502" w:rsidP="007846C5">
            <w:pPr>
              <w:pStyle w:val="TAC"/>
            </w:pPr>
            <w:r w:rsidRPr="00C25261">
              <w:t>No CDM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6DC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05A306B" w14:textId="23029EE2" w:rsidTr="00754502">
        <w:tc>
          <w:tcPr>
            <w:tcW w:w="1493" w:type="dxa"/>
            <w:vMerge/>
            <w:vAlign w:val="center"/>
          </w:tcPr>
          <w:p w14:paraId="589E4A2D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8C9E" w14:textId="77777777" w:rsidR="00754502" w:rsidRPr="00C25261" w:rsidRDefault="00754502" w:rsidP="007846C5">
            <w:pPr>
              <w:pStyle w:val="TAL"/>
            </w:pPr>
            <w:r w:rsidRPr="00C25261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754D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ADAA" w14:textId="77777777" w:rsidR="00754502" w:rsidRPr="00C25261" w:rsidRDefault="00754502" w:rsidP="007846C5">
            <w:pPr>
              <w:pStyle w:val="TAC"/>
            </w:pPr>
            <w:r w:rsidRPr="00C25261"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0178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EF4EF08" w14:textId="42DC0C42" w:rsidTr="00754502">
        <w:tc>
          <w:tcPr>
            <w:tcW w:w="1493" w:type="dxa"/>
            <w:vMerge/>
            <w:vAlign w:val="center"/>
          </w:tcPr>
          <w:p w14:paraId="2F0054A9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9E6D" w14:textId="77777777" w:rsidR="00754502" w:rsidRPr="00C25261" w:rsidRDefault="00754502" w:rsidP="007846C5">
            <w:pPr>
              <w:pStyle w:val="TAL"/>
            </w:pPr>
            <w:r w:rsidRPr="00C25261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9CED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2E6E" w14:textId="77777777" w:rsidR="00754502" w:rsidRPr="00C25261" w:rsidRDefault="00754502" w:rsidP="007846C5">
            <w:pPr>
              <w:pStyle w:val="TAC"/>
            </w:pPr>
            <w:r w:rsidRPr="00C25261">
              <w:t>160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073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3D411CB" w14:textId="4DB95265" w:rsidTr="00754502">
        <w:tc>
          <w:tcPr>
            <w:tcW w:w="1493" w:type="dxa"/>
            <w:vMerge/>
            <w:vAlign w:val="center"/>
          </w:tcPr>
          <w:p w14:paraId="6582BACE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53D0" w14:textId="77777777" w:rsidR="00754502" w:rsidRPr="00C25261" w:rsidRDefault="00754502" w:rsidP="007846C5">
            <w:pPr>
              <w:pStyle w:val="TAL"/>
            </w:pPr>
            <w:r w:rsidRPr="00C25261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50BD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E5F" w14:textId="77777777" w:rsidR="00754502" w:rsidRPr="00C25261" w:rsidRDefault="00754502" w:rsidP="007846C5">
            <w:pPr>
              <w:pStyle w:val="TAC"/>
            </w:pPr>
            <w:r w:rsidRPr="00C25261"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D5D1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1950952D" w14:textId="2435459F" w:rsidTr="00754502">
        <w:tc>
          <w:tcPr>
            <w:tcW w:w="1493" w:type="dxa"/>
            <w:vMerge/>
            <w:vAlign w:val="center"/>
          </w:tcPr>
          <w:p w14:paraId="19BB63D4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6FA4" w14:textId="77777777" w:rsidR="00754502" w:rsidRPr="00C25261" w:rsidRDefault="00754502" w:rsidP="007846C5">
            <w:pPr>
              <w:pStyle w:val="TAL"/>
            </w:pPr>
            <w:r w:rsidRPr="00C25261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C62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F096" w14:textId="77777777" w:rsidR="00754502" w:rsidRPr="00C25261" w:rsidRDefault="00754502" w:rsidP="007846C5">
            <w:pPr>
              <w:pStyle w:val="TAC"/>
            </w:pPr>
            <w:r w:rsidRPr="00C25261">
              <w:t>Start PRB 0</w:t>
            </w:r>
          </w:p>
          <w:p w14:paraId="2171798B" w14:textId="77777777" w:rsidR="00754502" w:rsidRPr="00C25261" w:rsidRDefault="00754502" w:rsidP="007846C5">
            <w:pPr>
              <w:pStyle w:val="TAC"/>
            </w:pPr>
            <w:r w:rsidRPr="00C25261">
              <w:t>Number of PRB = ceil(BWP size/4)*4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B01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BEAEE4D" w14:textId="53643AE0" w:rsidTr="00754502">
        <w:tc>
          <w:tcPr>
            <w:tcW w:w="1493" w:type="dxa"/>
            <w:vMerge/>
            <w:vAlign w:val="center"/>
          </w:tcPr>
          <w:p w14:paraId="4377A45B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1C0F" w14:textId="77777777" w:rsidR="00754502" w:rsidRPr="00C25261" w:rsidRDefault="00754502" w:rsidP="007846C5">
            <w:pPr>
              <w:pStyle w:val="TAL"/>
            </w:pPr>
            <w:r w:rsidRPr="00C25261">
              <w:t>QCL info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65F6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412A" w14:textId="77777777" w:rsidR="00754502" w:rsidRPr="00C25261" w:rsidRDefault="00754502" w:rsidP="007846C5">
            <w:pPr>
              <w:pStyle w:val="TAC"/>
            </w:pPr>
            <w:r w:rsidRPr="00C25261">
              <w:t>TCI state #1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7EB6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7D55C85" w14:textId="7E4CE9BA" w:rsidTr="00754502">
        <w:tc>
          <w:tcPr>
            <w:tcW w:w="1493" w:type="dxa"/>
            <w:vMerge w:val="restart"/>
            <w:vAlign w:val="center"/>
          </w:tcPr>
          <w:p w14:paraId="2EC4FE87" w14:textId="77777777" w:rsidR="00754502" w:rsidRPr="00C25261" w:rsidRDefault="00754502" w:rsidP="007846C5">
            <w:pPr>
              <w:pStyle w:val="TAL"/>
            </w:pPr>
            <w:r w:rsidRPr="00C25261">
              <w:t>ZP CSI-RS for CSI acquisition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2F0" w14:textId="77777777" w:rsidR="00754502" w:rsidRPr="00C25261" w:rsidRDefault="00754502" w:rsidP="007846C5">
            <w:pPr>
              <w:pStyle w:val="TAL"/>
            </w:pPr>
            <w:r w:rsidRPr="00C25261">
              <w:t>Row index (Note 3)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AF7C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7E9EA" w14:textId="77777777" w:rsidR="00754502" w:rsidRPr="00C25261" w:rsidRDefault="00754502" w:rsidP="007846C5">
            <w:pPr>
              <w:pStyle w:val="TAC"/>
            </w:pPr>
            <w:r w:rsidRPr="00C25261">
              <w:t>5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CFA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89555DC" w14:textId="4ACD5845" w:rsidTr="00754502">
        <w:tc>
          <w:tcPr>
            <w:tcW w:w="1493" w:type="dxa"/>
            <w:vMerge/>
            <w:vAlign w:val="center"/>
          </w:tcPr>
          <w:p w14:paraId="2F4B4218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C25" w14:textId="77777777" w:rsidR="00754502" w:rsidRPr="00C25261" w:rsidRDefault="00754502" w:rsidP="007846C5">
            <w:pPr>
              <w:pStyle w:val="TAL"/>
            </w:pPr>
            <w:r w:rsidRPr="00C25261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F7F1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C62C" w14:textId="77777777" w:rsidR="00754502" w:rsidRPr="00C25261" w:rsidRDefault="00754502" w:rsidP="007846C5">
            <w:pPr>
              <w:pStyle w:val="TAC"/>
            </w:pPr>
            <w:r w:rsidRPr="00C25261">
              <w:t>k</w:t>
            </w:r>
            <w:r w:rsidRPr="00C25261">
              <w:rPr>
                <w:vertAlign w:val="subscript"/>
              </w:rPr>
              <w:t xml:space="preserve">0 </w:t>
            </w:r>
            <w:r w:rsidRPr="00C25261">
              <w:t>= 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04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394DDCF0" w14:textId="1E51FC01" w:rsidTr="00754502">
        <w:tc>
          <w:tcPr>
            <w:tcW w:w="1493" w:type="dxa"/>
            <w:vMerge/>
            <w:vAlign w:val="center"/>
          </w:tcPr>
          <w:p w14:paraId="040BA487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D15" w14:textId="77777777" w:rsidR="00754502" w:rsidRPr="00C25261" w:rsidRDefault="00754502" w:rsidP="007846C5">
            <w:pPr>
              <w:pStyle w:val="TAL"/>
            </w:pPr>
            <w:r w:rsidRPr="00C25261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47C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8AE3" w14:textId="77777777" w:rsidR="00754502" w:rsidRPr="00C25261" w:rsidRDefault="00754502" w:rsidP="007846C5">
            <w:pPr>
              <w:pStyle w:val="TAC"/>
            </w:pPr>
            <w:r w:rsidRPr="00C25261">
              <w:t>l</w:t>
            </w:r>
            <w:r w:rsidRPr="00C25261">
              <w:rPr>
                <w:vertAlign w:val="subscript"/>
              </w:rPr>
              <w:t>0</w:t>
            </w:r>
            <w:r w:rsidRPr="00C25261">
              <w:t xml:space="preserve"> = 12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E44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78A9345" w14:textId="785352E6" w:rsidTr="00754502">
        <w:tc>
          <w:tcPr>
            <w:tcW w:w="1493" w:type="dxa"/>
            <w:vMerge/>
            <w:vAlign w:val="center"/>
          </w:tcPr>
          <w:p w14:paraId="7B21BF0C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23B9" w14:textId="77777777" w:rsidR="00754502" w:rsidRPr="00C25261" w:rsidRDefault="00754502" w:rsidP="007846C5">
            <w:pPr>
              <w:pStyle w:val="TAL"/>
            </w:pPr>
            <w:r w:rsidRPr="00C25261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4D7E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BA16" w14:textId="77777777" w:rsidR="00754502" w:rsidRPr="00C25261" w:rsidRDefault="00754502" w:rsidP="007846C5">
            <w:pPr>
              <w:pStyle w:val="TAC"/>
            </w:pPr>
            <w:r w:rsidRPr="00C25261"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3685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C9F06DA" w14:textId="42237FDD" w:rsidTr="00754502">
        <w:tc>
          <w:tcPr>
            <w:tcW w:w="1493" w:type="dxa"/>
            <w:vMerge/>
            <w:vAlign w:val="center"/>
          </w:tcPr>
          <w:p w14:paraId="0A40772A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4977" w14:textId="77777777" w:rsidR="00754502" w:rsidRPr="00C25261" w:rsidRDefault="00754502" w:rsidP="007846C5">
            <w:pPr>
              <w:pStyle w:val="TAL"/>
            </w:pPr>
            <w:r w:rsidRPr="00C25261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57D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8A85" w14:textId="77777777" w:rsidR="00754502" w:rsidRPr="00C25261" w:rsidRDefault="00754502" w:rsidP="007846C5">
            <w:pPr>
              <w:pStyle w:val="TAC"/>
            </w:pPr>
            <w:r w:rsidRPr="00C25261">
              <w:t>'FD-CDM2'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2AEF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DDFE3F0" w14:textId="2945DE03" w:rsidTr="00754502">
        <w:tc>
          <w:tcPr>
            <w:tcW w:w="1493" w:type="dxa"/>
            <w:vMerge/>
            <w:vAlign w:val="center"/>
          </w:tcPr>
          <w:p w14:paraId="5BD6C0D2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1A25" w14:textId="77777777" w:rsidR="00754502" w:rsidRPr="00C25261" w:rsidRDefault="00754502" w:rsidP="007846C5">
            <w:pPr>
              <w:pStyle w:val="TAL"/>
            </w:pPr>
            <w:r w:rsidRPr="00C25261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DFD2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6816" w14:textId="77777777" w:rsidR="00754502" w:rsidRPr="00C25261" w:rsidRDefault="00754502" w:rsidP="007846C5">
            <w:pPr>
              <w:pStyle w:val="TAC"/>
            </w:pPr>
            <w:r w:rsidRPr="00C25261"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D6C1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5F7AFF4" w14:textId="07FFDDC1" w:rsidTr="00754502">
        <w:trPr>
          <w:trHeight w:val="53"/>
        </w:trPr>
        <w:tc>
          <w:tcPr>
            <w:tcW w:w="1493" w:type="dxa"/>
            <w:vMerge/>
            <w:vAlign w:val="center"/>
          </w:tcPr>
          <w:p w14:paraId="11386720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F0B2" w14:textId="77777777" w:rsidR="00754502" w:rsidRPr="00C25261" w:rsidRDefault="00754502" w:rsidP="007846C5">
            <w:pPr>
              <w:pStyle w:val="TAL"/>
            </w:pPr>
            <w:r w:rsidRPr="00C25261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DBD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F3AB" w14:textId="77777777" w:rsidR="00754502" w:rsidRPr="00C25261" w:rsidRDefault="00754502" w:rsidP="007846C5">
            <w:pPr>
              <w:pStyle w:val="TAC"/>
            </w:pPr>
            <w:r w:rsidRPr="00C25261">
              <w:t>160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D0A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FF4ECFB" w14:textId="1E5325C7" w:rsidTr="00754502">
        <w:tc>
          <w:tcPr>
            <w:tcW w:w="1493" w:type="dxa"/>
            <w:vMerge/>
            <w:vAlign w:val="center"/>
          </w:tcPr>
          <w:p w14:paraId="4A25EC65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C6D8" w14:textId="77777777" w:rsidR="00754502" w:rsidRPr="00C25261" w:rsidRDefault="00754502" w:rsidP="007846C5">
            <w:pPr>
              <w:pStyle w:val="TAL"/>
            </w:pPr>
            <w:r w:rsidRPr="00C25261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1260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D8C6" w14:textId="77777777" w:rsidR="00754502" w:rsidRPr="00C25261" w:rsidRDefault="00754502" w:rsidP="007846C5">
            <w:pPr>
              <w:pStyle w:val="TAC"/>
            </w:pPr>
            <w:r w:rsidRPr="00C25261">
              <w:t>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089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AAEBCD3" w14:textId="7A9985B4" w:rsidTr="00754502">
        <w:tc>
          <w:tcPr>
            <w:tcW w:w="1493" w:type="dxa"/>
            <w:vMerge/>
            <w:vAlign w:val="center"/>
          </w:tcPr>
          <w:p w14:paraId="72345D34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9630" w14:textId="77777777" w:rsidR="00754502" w:rsidRPr="00C25261" w:rsidRDefault="00754502" w:rsidP="007846C5">
            <w:pPr>
              <w:pStyle w:val="TAL"/>
            </w:pPr>
            <w:r w:rsidRPr="00C25261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AAD8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0087" w14:textId="77777777" w:rsidR="00754502" w:rsidRPr="00C25261" w:rsidRDefault="00754502" w:rsidP="007846C5">
            <w:pPr>
              <w:pStyle w:val="TAC"/>
            </w:pPr>
            <w:r w:rsidRPr="00C25261">
              <w:t>Start PRB 0</w:t>
            </w:r>
          </w:p>
          <w:p w14:paraId="59D20FA3" w14:textId="77777777" w:rsidR="00754502" w:rsidRPr="00C25261" w:rsidRDefault="00754502" w:rsidP="007846C5">
            <w:pPr>
              <w:pStyle w:val="TAC"/>
            </w:pPr>
            <w:r w:rsidRPr="00C25261">
              <w:t>Number of PRB = ceil(BWP size/4)*4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25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C0C2780" w14:textId="70934406" w:rsidTr="00754502">
        <w:tc>
          <w:tcPr>
            <w:tcW w:w="1493" w:type="dxa"/>
            <w:vMerge w:val="restart"/>
            <w:vAlign w:val="center"/>
          </w:tcPr>
          <w:p w14:paraId="4C8ED7F9" w14:textId="77777777" w:rsidR="00754502" w:rsidRPr="00C25261" w:rsidRDefault="00754502" w:rsidP="007846C5">
            <w:pPr>
              <w:pStyle w:val="TAL"/>
            </w:pPr>
            <w:r w:rsidRPr="00C25261">
              <w:t>ZP CSI-RS for CSI acquisition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45D3" w14:textId="77777777" w:rsidR="00754502" w:rsidRPr="00C25261" w:rsidRDefault="00754502" w:rsidP="007846C5">
            <w:pPr>
              <w:pStyle w:val="TAL"/>
            </w:pPr>
            <w:r w:rsidRPr="00C25261">
              <w:t xml:space="preserve">First subcarrier index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56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F6C9" w14:textId="77777777" w:rsidR="00754502" w:rsidRPr="00C25261" w:rsidRDefault="00754502" w:rsidP="007846C5">
            <w:pPr>
              <w:pStyle w:val="TAC"/>
            </w:pPr>
            <w:r w:rsidRPr="00C25261">
              <w:t>k</w:t>
            </w:r>
            <w:r w:rsidRPr="00C25261">
              <w:rPr>
                <w:vertAlign w:val="subscript"/>
              </w:rPr>
              <w:t xml:space="preserve">0 </w:t>
            </w:r>
            <w:r w:rsidRPr="00C25261">
              <w:t>= 0 for CSI-RS resource 1,2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8C4B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1ED90D9" w14:textId="5F075349" w:rsidTr="00754502">
        <w:tc>
          <w:tcPr>
            <w:tcW w:w="1493" w:type="dxa"/>
            <w:vMerge/>
            <w:vAlign w:val="center"/>
          </w:tcPr>
          <w:p w14:paraId="29545954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0DC" w14:textId="77777777" w:rsidR="00754502" w:rsidRPr="00C25261" w:rsidRDefault="00754502" w:rsidP="007846C5">
            <w:pPr>
              <w:pStyle w:val="TAL"/>
            </w:pPr>
            <w:r w:rsidRPr="00C25261">
              <w:t xml:space="preserve">First OFDM symbol in the PRB used for CSI-RS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D7D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DEE2" w14:textId="77777777" w:rsidR="00754502" w:rsidRPr="00C25261" w:rsidRDefault="00754502" w:rsidP="007846C5">
            <w:pPr>
              <w:pStyle w:val="TAC"/>
            </w:pPr>
            <w:r w:rsidRPr="00C25261">
              <w:t>l</w:t>
            </w:r>
            <w:r w:rsidRPr="00C25261">
              <w:rPr>
                <w:vertAlign w:val="subscript"/>
              </w:rPr>
              <w:t>0</w:t>
            </w:r>
            <w:r w:rsidRPr="00C25261">
              <w:t xml:space="preserve"> = 8 for CSI-RS resource 1</w:t>
            </w:r>
          </w:p>
          <w:p w14:paraId="243D6237" w14:textId="77777777" w:rsidR="00754502" w:rsidRPr="00C25261" w:rsidRDefault="00754502" w:rsidP="007846C5">
            <w:pPr>
              <w:pStyle w:val="TAC"/>
            </w:pPr>
            <w:r w:rsidRPr="00C25261">
              <w:t>l</w:t>
            </w:r>
            <w:r w:rsidRPr="00C25261">
              <w:rPr>
                <w:vertAlign w:val="subscript"/>
              </w:rPr>
              <w:t>0</w:t>
            </w:r>
            <w:r w:rsidRPr="00C25261">
              <w:t xml:space="preserve"> = 9 for CSI-RS resource 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ED9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2421759" w14:textId="50082855" w:rsidTr="00754502">
        <w:tc>
          <w:tcPr>
            <w:tcW w:w="1493" w:type="dxa"/>
            <w:vMerge/>
            <w:vAlign w:val="center"/>
          </w:tcPr>
          <w:p w14:paraId="71DACFDD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4DD" w14:textId="77777777" w:rsidR="00754502" w:rsidRPr="00C25261" w:rsidRDefault="00754502" w:rsidP="007846C5">
            <w:pPr>
              <w:pStyle w:val="TAL"/>
            </w:pPr>
            <w:r w:rsidRPr="00C25261">
              <w:t>Number of CSI-RS ports (X)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EB9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AEBC" w14:textId="77777777" w:rsidR="00754502" w:rsidRPr="00C25261" w:rsidRDefault="00754502" w:rsidP="007846C5">
            <w:pPr>
              <w:pStyle w:val="TAC"/>
            </w:pPr>
            <w:r w:rsidRPr="00C25261">
              <w:t>1 for CSI-RS resource 1,2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2E3A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1C0BD621" w14:textId="7E8A6F2A" w:rsidTr="00754502">
        <w:tc>
          <w:tcPr>
            <w:tcW w:w="1493" w:type="dxa"/>
            <w:vMerge/>
            <w:vAlign w:val="center"/>
          </w:tcPr>
          <w:p w14:paraId="7C867BE2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830A" w14:textId="77777777" w:rsidR="00754502" w:rsidRPr="00C25261" w:rsidRDefault="00754502" w:rsidP="007846C5">
            <w:pPr>
              <w:pStyle w:val="TAL"/>
            </w:pPr>
            <w:r w:rsidRPr="00C25261">
              <w:t>CDM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ECE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29D7" w14:textId="77777777" w:rsidR="00754502" w:rsidRPr="00C25261" w:rsidRDefault="00754502" w:rsidP="007846C5">
            <w:pPr>
              <w:pStyle w:val="TAC"/>
            </w:pPr>
            <w:r w:rsidRPr="00C25261">
              <w:t>'No CDM' for CSI-RS resource 1,2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904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95491D8" w14:textId="79A7215C" w:rsidTr="00754502">
        <w:tc>
          <w:tcPr>
            <w:tcW w:w="1493" w:type="dxa"/>
            <w:vMerge/>
            <w:vAlign w:val="center"/>
          </w:tcPr>
          <w:p w14:paraId="0D226C3C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EEC5" w14:textId="77777777" w:rsidR="00754502" w:rsidRPr="00C25261" w:rsidRDefault="00754502" w:rsidP="007846C5">
            <w:pPr>
              <w:pStyle w:val="TAL"/>
            </w:pPr>
            <w:r w:rsidRPr="00C25261">
              <w:t>Density (ρ)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E583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CCCD" w14:textId="77777777" w:rsidR="00754502" w:rsidRPr="00C25261" w:rsidRDefault="00754502" w:rsidP="007846C5">
            <w:pPr>
              <w:pStyle w:val="TAC"/>
            </w:pPr>
            <w:r w:rsidRPr="00C25261">
              <w:t>3 for CSI-RS resource 1,2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C6B4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358C4A0" w14:textId="2D1D6D14" w:rsidTr="00754502">
        <w:tc>
          <w:tcPr>
            <w:tcW w:w="1493" w:type="dxa"/>
            <w:vMerge/>
            <w:vAlign w:val="center"/>
          </w:tcPr>
          <w:p w14:paraId="0C6BB5E2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4B3D" w14:textId="77777777" w:rsidR="00754502" w:rsidRPr="00C25261" w:rsidRDefault="00754502" w:rsidP="007846C5">
            <w:pPr>
              <w:pStyle w:val="TAL"/>
            </w:pPr>
            <w:r w:rsidRPr="00C25261">
              <w:t>CSI-RS periodicity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161D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1DCA" w14:textId="77777777" w:rsidR="00754502" w:rsidRPr="00C25261" w:rsidRDefault="00754502" w:rsidP="007846C5">
            <w:pPr>
              <w:pStyle w:val="TAC"/>
            </w:pPr>
            <w:r w:rsidRPr="00C25261">
              <w:t>160 for CSI-RS resource 1,2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6E6F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AEB1DD5" w14:textId="1EA03432" w:rsidTr="00754502">
        <w:tc>
          <w:tcPr>
            <w:tcW w:w="1493" w:type="dxa"/>
            <w:vMerge/>
            <w:vAlign w:val="center"/>
          </w:tcPr>
          <w:p w14:paraId="7F7BD383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3AEE" w14:textId="77777777" w:rsidR="00754502" w:rsidRPr="00C25261" w:rsidRDefault="00754502" w:rsidP="007846C5">
            <w:pPr>
              <w:pStyle w:val="TAL"/>
            </w:pPr>
            <w:r w:rsidRPr="00C25261">
              <w:t>CSI-RS offset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9D7E" w14:textId="77777777" w:rsidR="00754502" w:rsidRPr="00C25261" w:rsidRDefault="00754502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CD3A" w14:textId="77777777" w:rsidR="00754502" w:rsidRPr="00C25261" w:rsidRDefault="00754502" w:rsidP="007846C5">
            <w:pPr>
              <w:pStyle w:val="TAC"/>
            </w:pPr>
            <w:r w:rsidRPr="00C25261">
              <w:t>0 for CSI-RS resource 1,2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AAA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E0F4F50" w14:textId="1135DC65" w:rsidTr="00754502">
        <w:tc>
          <w:tcPr>
            <w:tcW w:w="1493" w:type="dxa"/>
            <w:vMerge/>
            <w:vAlign w:val="center"/>
          </w:tcPr>
          <w:p w14:paraId="28E46692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C1FC" w14:textId="77777777" w:rsidR="00754502" w:rsidRPr="00C25261" w:rsidRDefault="00754502" w:rsidP="007846C5">
            <w:pPr>
              <w:pStyle w:val="TAL"/>
            </w:pPr>
            <w:r w:rsidRPr="00C25261">
              <w:t>Frequency Occupation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BD4E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5498" w14:textId="77777777" w:rsidR="00754502" w:rsidRPr="00C25261" w:rsidRDefault="00754502" w:rsidP="007846C5">
            <w:pPr>
              <w:pStyle w:val="TAC"/>
            </w:pPr>
            <w:r w:rsidRPr="00C25261">
              <w:t>Start PRB 0</w:t>
            </w:r>
          </w:p>
          <w:p w14:paraId="6B621D6A" w14:textId="77777777" w:rsidR="00754502" w:rsidRPr="00C25261" w:rsidRDefault="00754502" w:rsidP="007846C5">
            <w:pPr>
              <w:pStyle w:val="TAC"/>
            </w:pPr>
            <w:r w:rsidRPr="00C25261">
              <w:t>Number of PRB = ceil(BWP size/4)*4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CB9B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110B46F5" w14:textId="7E8717FD" w:rsidTr="00754502">
        <w:tc>
          <w:tcPr>
            <w:tcW w:w="1493" w:type="dxa"/>
            <w:vMerge/>
            <w:vAlign w:val="center"/>
          </w:tcPr>
          <w:p w14:paraId="1C6287CE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B837" w14:textId="77777777" w:rsidR="00754502" w:rsidRPr="00C25261" w:rsidRDefault="00754502" w:rsidP="007846C5">
            <w:pPr>
              <w:pStyle w:val="TAL"/>
            </w:pPr>
            <w:r w:rsidRPr="00C25261">
              <w:t xml:space="preserve">Repetition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C94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9F70" w14:textId="77777777" w:rsidR="00754502" w:rsidRPr="00C25261" w:rsidRDefault="00754502" w:rsidP="007846C5">
            <w:pPr>
              <w:pStyle w:val="TAC"/>
            </w:pPr>
            <w:r w:rsidRPr="00C25261">
              <w:t>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384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8EB2B1E" w14:textId="498AAA7E" w:rsidTr="00754502">
        <w:tc>
          <w:tcPr>
            <w:tcW w:w="1493" w:type="dxa"/>
            <w:vMerge/>
            <w:vAlign w:val="center"/>
          </w:tcPr>
          <w:p w14:paraId="78ADF27A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36FB" w14:textId="77777777" w:rsidR="00754502" w:rsidRPr="00C25261" w:rsidRDefault="00754502" w:rsidP="007846C5">
            <w:pPr>
              <w:pStyle w:val="TAL"/>
            </w:pPr>
            <w:r w:rsidRPr="00C25261">
              <w:t xml:space="preserve">QCL info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18C5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263" w14:textId="77777777" w:rsidR="00754502" w:rsidRPr="00C25261" w:rsidRDefault="00754502" w:rsidP="007846C5">
            <w:pPr>
              <w:pStyle w:val="TAC"/>
            </w:pPr>
            <w:r w:rsidRPr="00C25261">
              <w:t>TCI state #1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A46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9073323" w14:textId="68C149EF" w:rsidTr="00754502">
        <w:tc>
          <w:tcPr>
            <w:tcW w:w="1493" w:type="dxa"/>
            <w:vMerge w:val="restart"/>
            <w:vAlign w:val="center"/>
          </w:tcPr>
          <w:p w14:paraId="00E1FEDC" w14:textId="77777777" w:rsidR="00754502" w:rsidRPr="00C25261" w:rsidRDefault="00754502" w:rsidP="007846C5">
            <w:pPr>
              <w:pStyle w:val="TAL"/>
            </w:pPr>
            <w:r w:rsidRPr="00C25261">
              <w:t>PDSCH DMRS configuration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F30B" w14:textId="77777777" w:rsidR="00754502" w:rsidRPr="00C25261" w:rsidRDefault="00754502" w:rsidP="007846C5">
            <w:pPr>
              <w:pStyle w:val="TAL"/>
            </w:pPr>
            <w:r w:rsidRPr="00C25261">
              <w:t>Antenna ports indexes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E4E2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8918" w14:textId="77777777" w:rsidR="00754502" w:rsidRPr="00C25261" w:rsidRDefault="00754502" w:rsidP="007846C5">
            <w:pPr>
              <w:pStyle w:val="TAC"/>
            </w:pPr>
            <w:r w:rsidRPr="00C25261">
              <w:t>{1000} for Rank 1 tests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343C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877FCEA" w14:textId="56EA3280" w:rsidTr="00754502">
        <w:tc>
          <w:tcPr>
            <w:tcW w:w="1493" w:type="dxa"/>
            <w:vMerge/>
            <w:vAlign w:val="center"/>
          </w:tcPr>
          <w:p w14:paraId="3441A241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579A" w14:textId="77777777" w:rsidR="00754502" w:rsidRPr="00C25261" w:rsidRDefault="00754502" w:rsidP="007846C5">
            <w:pPr>
              <w:pStyle w:val="TAL"/>
            </w:pPr>
            <w:r w:rsidRPr="00C25261">
              <w:t>Position of the first DMRS for PDSCH mapping type 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8D6F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90AC" w14:textId="77777777" w:rsidR="00754502" w:rsidRPr="00C25261" w:rsidRDefault="00754502" w:rsidP="007846C5">
            <w:pPr>
              <w:pStyle w:val="TAC"/>
            </w:pPr>
            <w:r w:rsidRPr="00C25261">
              <w:t>2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4A9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7684E33" w14:textId="73F270BC" w:rsidTr="00754502">
        <w:tc>
          <w:tcPr>
            <w:tcW w:w="1493" w:type="dxa"/>
            <w:vMerge/>
            <w:vAlign w:val="center"/>
          </w:tcPr>
          <w:p w14:paraId="1E2E5C1A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02AC" w14:textId="77777777" w:rsidR="00754502" w:rsidRPr="00C25261" w:rsidRDefault="00754502" w:rsidP="007846C5">
            <w:pPr>
              <w:pStyle w:val="TAL"/>
            </w:pPr>
            <w:r w:rsidRPr="00C25261">
              <w:t>Number of PDSCH DMRS CDM group(s) without data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6748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3D73" w14:textId="77777777" w:rsidR="00754502" w:rsidRPr="00C25261" w:rsidRDefault="00754502" w:rsidP="007846C5">
            <w:pPr>
              <w:pStyle w:val="TAC"/>
            </w:pPr>
            <w:r w:rsidRPr="00C25261">
              <w:t>1 for Rank 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D01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8D3A5CD" w14:textId="3506F255" w:rsidTr="00754502">
        <w:tc>
          <w:tcPr>
            <w:tcW w:w="1493" w:type="dxa"/>
            <w:vMerge w:val="restart"/>
            <w:vAlign w:val="center"/>
          </w:tcPr>
          <w:p w14:paraId="578CEA2B" w14:textId="77777777" w:rsidR="00754502" w:rsidRPr="00C25261" w:rsidRDefault="00754502" w:rsidP="007846C5">
            <w:pPr>
              <w:pStyle w:val="TAL"/>
            </w:pPr>
            <w:r w:rsidRPr="00C25261">
              <w:t>TCI state #0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06630" w14:textId="77777777" w:rsidR="00754502" w:rsidRPr="00C25261" w:rsidRDefault="00754502" w:rsidP="007846C5">
            <w:pPr>
              <w:pStyle w:val="TAL"/>
            </w:pPr>
            <w:r w:rsidRPr="00C25261">
              <w:t xml:space="preserve">Type 1 QCL information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0EDD" w14:textId="77777777" w:rsidR="00754502" w:rsidRPr="00C25261" w:rsidRDefault="00754502" w:rsidP="007846C5">
            <w:pPr>
              <w:pStyle w:val="TAL"/>
            </w:pPr>
            <w:r w:rsidRPr="00C25261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FC71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51D1" w14:textId="77777777" w:rsidR="00754502" w:rsidRPr="00C25261" w:rsidRDefault="00754502" w:rsidP="007846C5">
            <w:pPr>
              <w:pStyle w:val="TAC"/>
            </w:pPr>
            <w:r w:rsidRPr="00C25261">
              <w:t>SSB #0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7C25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A8ACE42" w14:textId="41EF62D3" w:rsidTr="00754502">
        <w:tc>
          <w:tcPr>
            <w:tcW w:w="1493" w:type="dxa"/>
            <w:vMerge/>
            <w:vAlign w:val="center"/>
          </w:tcPr>
          <w:p w14:paraId="4A8C925F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2BBE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DAB6" w14:textId="77777777" w:rsidR="00754502" w:rsidRPr="00C25261" w:rsidRDefault="00754502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44EC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CC2E" w14:textId="77777777" w:rsidR="00754502" w:rsidRPr="00C25261" w:rsidRDefault="00754502" w:rsidP="007846C5">
            <w:pPr>
              <w:pStyle w:val="TAC"/>
            </w:pPr>
            <w:r w:rsidRPr="00C25261">
              <w:t>Type C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1B6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102C856D" w14:textId="415E5031" w:rsidTr="00754502">
        <w:tc>
          <w:tcPr>
            <w:tcW w:w="1493" w:type="dxa"/>
            <w:vMerge/>
            <w:vAlign w:val="center"/>
          </w:tcPr>
          <w:p w14:paraId="3A17BA1B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B68AA" w14:textId="77777777" w:rsidR="00754502" w:rsidRPr="00C25261" w:rsidRDefault="00754502" w:rsidP="007846C5">
            <w:pPr>
              <w:pStyle w:val="TAL"/>
            </w:pPr>
            <w:r w:rsidRPr="00C25261">
              <w:t>Type 2 QCL information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06D7" w14:textId="77777777" w:rsidR="00754502" w:rsidRPr="00C25261" w:rsidRDefault="00754502" w:rsidP="007846C5">
            <w:pPr>
              <w:pStyle w:val="TAL"/>
            </w:pPr>
            <w:r w:rsidRPr="00C25261">
              <w:t>SSB index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5213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994A" w14:textId="77777777" w:rsidR="00754502" w:rsidRPr="00C25261" w:rsidRDefault="00754502" w:rsidP="007846C5">
            <w:pPr>
              <w:pStyle w:val="TAC"/>
            </w:pPr>
            <w:r w:rsidRPr="00C25261">
              <w:t>SSB #0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367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59C66B1" w14:textId="234AF598" w:rsidTr="00754502">
        <w:tc>
          <w:tcPr>
            <w:tcW w:w="1493" w:type="dxa"/>
            <w:vMerge/>
            <w:vAlign w:val="center"/>
          </w:tcPr>
          <w:p w14:paraId="17075C66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7891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1F67" w14:textId="77777777" w:rsidR="00754502" w:rsidRPr="00C25261" w:rsidRDefault="00754502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8C43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91A6" w14:textId="77777777" w:rsidR="00754502" w:rsidRPr="00C25261" w:rsidRDefault="00754502" w:rsidP="007846C5">
            <w:pPr>
              <w:pStyle w:val="TAC"/>
            </w:pPr>
            <w:r w:rsidRPr="00C25261">
              <w:t>Type D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87B0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BA3A9EE" w14:textId="36E6D685" w:rsidTr="00754502">
        <w:tc>
          <w:tcPr>
            <w:tcW w:w="1493" w:type="dxa"/>
            <w:vMerge w:val="restart"/>
            <w:vAlign w:val="center"/>
          </w:tcPr>
          <w:p w14:paraId="3C1C88E4" w14:textId="77777777" w:rsidR="00754502" w:rsidRPr="00C25261" w:rsidRDefault="00754502" w:rsidP="007846C5">
            <w:pPr>
              <w:pStyle w:val="TAL"/>
            </w:pPr>
            <w:r w:rsidRPr="00C25261">
              <w:t>TCI state #1</w:t>
            </w:r>
          </w:p>
        </w:tc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C5E95" w14:textId="77777777" w:rsidR="00754502" w:rsidRPr="00C25261" w:rsidRDefault="00754502" w:rsidP="007846C5">
            <w:pPr>
              <w:pStyle w:val="TAL"/>
            </w:pPr>
            <w:r w:rsidRPr="00C25261">
              <w:t xml:space="preserve">Type 1 QCL information 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461C" w14:textId="77777777" w:rsidR="00754502" w:rsidRPr="00C25261" w:rsidRDefault="00754502" w:rsidP="007846C5">
            <w:pPr>
              <w:pStyle w:val="TAL"/>
            </w:pPr>
            <w:r w:rsidRPr="00C25261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5AB1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0CD3" w14:textId="77777777" w:rsidR="00754502" w:rsidRPr="00C25261" w:rsidRDefault="00754502" w:rsidP="007846C5">
            <w:pPr>
              <w:pStyle w:val="TAC"/>
            </w:pPr>
            <w:r w:rsidRPr="00C25261">
              <w:t>CSI-RS resource 1 from 'CSI-RS for tracking' configuration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840F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2E4D0D1" w14:textId="695E54B4" w:rsidTr="00754502">
        <w:tc>
          <w:tcPr>
            <w:tcW w:w="1493" w:type="dxa"/>
            <w:vMerge/>
            <w:vAlign w:val="center"/>
          </w:tcPr>
          <w:p w14:paraId="30BB00E7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7E9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DEE3" w14:textId="77777777" w:rsidR="00754502" w:rsidRPr="00C25261" w:rsidRDefault="00754502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A1FA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C2CB" w14:textId="77777777" w:rsidR="00754502" w:rsidRPr="00C25261" w:rsidRDefault="00754502" w:rsidP="007846C5">
            <w:pPr>
              <w:pStyle w:val="TAC"/>
            </w:pPr>
            <w:r w:rsidRPr="00C25261">
              <w:t>Type A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5F05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566416B" w14:textId="296A9CEB" w:rsidTr="00754502">
        <w:trPr>
          <w:trHeight w:val="48"/>
        </w:trPr>
        <w:tc>
          <w:tcPr>
            <w:tcW w:w="1493" w:type="dxa"/>
            <w:vMerge/>
            <w:vAlign w:val="center"/>
          </w:tcPr>
          <w:p w14:paraId="4F2BD16B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2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DDA80" w14:textId="77777777" w:rsidR="00754502" w:rsidRPr="00C25261" w:rsidRDefault="00754502" w:rsidP="007846C5">
            <w:pPr>
              <w:pStyle w:val="TAL"/>
            </w:pPr>
            <w:r w:rsidRPr="00C25261">
              <w:t>Type 2 QCL information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382B" w14:textId="77777777" w:rsidR="00754502" w:rsidRPr="00C25261" w:rsidRDefault="00754502" w:rsidP="007846C5">
            <w:pPr>
              <w:pStyle w:val="TAL"/>
            </w:pPr>
            <w:r w:rsidRPr="00C25261">
              <w:t>CSI-RS resource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9107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975B" w14:textId="77777777" w:rsidR="00754502" w:rsidRPr="00C25261" w:rsidRDefault="00754502" w:rsidP="007846C5">
            <w:pPr>
              <w:pStyle w:val="TAC"/>
            </w:pPr>
            <w:r w:rsidRPr="00C25261">
              <w:t>CSI-RS resource 1 from 'CSI-RS for tracking' configuration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A11C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0694F5E" w14:textId="0318817E" w:rsidTr="00754502">
        <w:tc>
          <w:tcPr>
            <w:tcW w:w="1493" w:type="dxa"/>
            <w:vMerge/>
            <w:vAlign w:val="center"/>
          </w:tcPr>
          <w:p w14:paraId="1EE88B07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4742" w14:textId="77777777" w:rsidR="00754502" w:rsidRPr="00C25261" w:rsidRDefault="00754502" w:rsidP="007846C5">
            <w:pPr>
              <w:pStyle w:val="TAL"/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644" w14:textId="77777777" w:rsidR="00754502" w:rsidRPr="00C25261" w:rsidRDefault="00754502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38C6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D501" w14:textId="77777777" w:rsidR="00754502" w:rsidRPr="00C25261" w:rsidRDefault="00754502" w:rsidP="007846C5">
            <w:pPr>
              <w:pStyle w:val="TAC"/>
            </w:pPr>
            <w:r w:rsidRPr="00C25261">
              <w:t>Type D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704D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43705C55" w14:textId="3EBFC9E0" w:rsidTr="00754502"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1316B858" w14:textId="77777777" w:rsidR="00754502" w:rsidRPr="00C25261" w:rsidRDefault="00754502" w:rsidP="007846C5">
            <w:pPr>
              <w:pStyle w:val="TAL"/>
            </w:pPr>
            <w:r w:rsidRPr="00C25261">
              <w:t>PT-RS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D0B9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315B" w14:textId="77777777" w:rsidR="00754502" w:rsidRPr="00C25261" w:rsidRDefault="00754502" w:rsidP="007846C5">
            <w:pPr>
              <w:pStyle w:val="TAC"/>
            </w:pPr>
            <w:r w:rsidRPr="00C25261">
              <w:t>Not configured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71C9" w14:textId="546DABE6" w:rsidR="00754502" w:rsidRPr="00350C1D" w:rsidRDefault="00DB0B20" w:rsidP="007846C5">
            <w:pPr>
              <w:pStyle w:val="TAC"/>
              <w:rPr>
                <w:highlight w:val="yellow"/>
              </w:rPr>
            </w:pPr>
            <w:r w:rsidRPr="00350C1D">
              <w:rPr>
                <w:highlight w:val="green"/>
              </w:rPr>
              <w:t>TBD</w:t>
            </w:r>
          </w:p>
        </w:tc>
      </w:tr>
      <w:tr w:rsidR="00754502" w:rsidRPr="00350C1D" w14:paraId="7B0B223E" w14:textId="5DE1F8EE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4892EE6A" w14:textId="77777777" w:rsidR="00754502" w:rsidRPr="00C25261" w:rsidRDefault="00754502" w:rsidP="007846C5">
            <w:pPr>
              <w:pStyle w:val="TAL"/>
              <w:rPr>
                <w:rFonts w:cs="Arial"/>
              </w:rPr>
            </w:pPr>
            <w:r w:rsidRPr="00C25261">
              <w:t>Maximum number of code block groups for ACK/NACK feedback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2190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6EF9" w14:textId="77777777" w:rsidR="00754502" w:rsidRPr="00C25261" w:rsidRDefault="00754502" w:rsidP="007846C5">
            <w:pPr>
              <w:pStyle w:val="TAC"/>
            </w:pPr>
            <w:r w:rsidRPr="00C25261">
              <w:t>1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B75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0A41004A" w14:textId="23D38A4E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752D91EA" w14:textId="77777777" w:rsidR="00754502" w:rsidRPr="00C25261" w:rsidRDefault="00754502" w:rsidP="007846C5">
            <w:pPr>
              <w:pStyle w:val="TAL"/>
              <w:rPr>
                <w:rFonts w:cs="Arial"/>
              </w:rPr>
            </w:pPr>
            <w:r w:rsidRPr="00C25261">
              <w:t>Maximum number of HARQ transmission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C5B3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626E" w14:textId="77777777" w:rsidR="00754502" w:rsidRPr="00C25261" w:rsidRDefault="00754502" w:rsidP="007846C5">
            <w:pPr>
              <w:pStyle w:val="TAC"/>
            </w:pPr>
            <w:r w:rsidRPr="00C25261">
              <w:t>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98D9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6D7EB52F" w14:textId="5202EC2A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7AB4C0C4" w14:textId="77777777" w:rsidR="00754502" w:rsidRPr="00C25261" w:rsidRDefault="00754502" w:rsidP="007846C5">
            <w:pPr>
              <w:pStyle w:val="TAL"/>
            </w:pPr>
            <w:r w:rsidRPr="00C25261">
              <w:t>HARQ ACK/NACK bundling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0DA7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6941" w14:textId="77777777" w:rsidR="00754502" w:rsidRPr="00C25261" w:rsidRDefault="00754502" w:rsidP="007846C5">
            <w:pPr>
              <w:pStyle w:val="TAC"/>
            </w:pPr>
            <w:r w:rsidRPr="00C25261">
              <w:t>Not configured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ED3C" w14:textId="47FE3F24" w:rsidR="00754502" w:rsidRPr="00350C1D" w:rsidRDefault="00562007" w:rsidP="007846C5">
            <w:pPr>
              <w:pStyle w:val="TAC"/>
              <w:rPr>
                <w:highlight w:val="yellow"/>
              </w:rPr>
            </w:pPr>
            <w:r w:rsidRPr="00350C1D">
              <w:rPr>
                <w:highlight w:val="green"/>
              </w:rPr>
              <w:t>Not used for GEO</w:t>
            </w:r>
            <w:r w:rsidR="00FC47C3">
              <w:rPr>
                <w:highlight w:val="green"/>
              </w:rPr>
              <w:t xml:space="preserve"> and MEO</w:t>
            </w:r>
          </w:p>
        </w:tc>
      </w:tr>
      <w:tr w:rsidR="00754502" w:rsidRPr="00350C1D" w14:paraId="1CB16903" w14:textId="49C4EA03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30F9C35C" w14:textId="77777777" w:rsidR="00754502" w:rsidRPr="00C25261" w:rsidRDefault="00754502" w:rsidP="007846C5">
            <w:pPr>
              <w:pStyle w:val="TAL"/>
              <w:rPr>
                <w:rFonts w:cs="Arial"/>
              </w:rPr>
            </w:pPr>
            <w:r w:rsidRPr="00C25261">
              <w:t>Redundancy version coding sequence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80DA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22A2" w14:textId="77777777" w:rsidR="00754502" w:rsidRPr="00C25261" w:rsidRDefault="00754502" w:rsidP="007846C5">
            <w:pPr>
              <w:pStyle w:val="TAC"/>
            </w:pPr>
            <w:r w:rsidRPr="00C25261">
              <w:t>{0,2,3,1}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4CC2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1FF0251F" w14:textId="25F7A05F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5D16487E" w14:textId="77777777" w:rsidR="00754502" w:rsidRPr="00C25261" w:rsidRDefault="00754502" w:rsidP="007846C5">
            <w:pPr>
              <w:pStyle w:val="TAL"/>
              <w:rPr>
                <w:rFonts w:cs="Arial"/>
              </w:rPr>
            </w:pPr>
            <w:r w:rsidRPr="00C25261">
              <w:lastRenderedPageBreak/>
              <w:t>PDSCH &amp; PDSCH DMRS Precoding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F0A7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F934" w14:textId="77777777" w:rsidR="00754502" w:rsidRPr="00C25261" w:rsidRDefault="00754502" w:rsidP="007846C5">
            <w:pPr>
              <w:pStyle w:val="TAC"/>
            </w:pPr>
            <w:r w:rsidRPr="00C25261">
              <w:t>No precoding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1B4E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5D5FBDBB" w14:textId="25458229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5ACCD906" w14:textId="77777777" w:rsidR="00754502" w:rsidRPr="00C25261" w:rsidRDefault="00754502" w:rsidP="007846C5">
            <w:pPr>
              <w:pStyle w:val="TAL"/>
            </w:pPr>
            <w:r w:rsidRPr="00C25261">
              <w:rPr>
                <w:rFonts w:cs="Arial"/>
              </w:rPr>
              <w:t xml:space="preserve">Symbols for </w:t>
            </w:r>
            <w:r w:rsidRPr="00C25261">
              <w:rPr>
                <w:snapToGrid w:val="0"/>
              </w:rPr>
              <w:t>all unused REs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8EF2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DCF6" w14:textId="77777777" w:rsidR="00754502" w:rsidRPr="00C25261" w:rsidRDefault="00754502" w:rsidP="007846C5">
            <w:pPr>
              <w:pStyle w:val="TAC"/>
            </w:pPr>
            <w:r w:rsidRPr="00C25261">
              <w:t>OP.1 FDD as defined in Annex A.5.1.1 of 38.101-4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FF7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799CB097" w14:textId="1CB26F6C" w:rsidTr="00754502">
        <w:trPr>
          <w:trHeight w:val="58"/>
        </w:trPr>
        <w:tc>
          <w:tcPr>
            <w:tcW w:w="4237" w:type="dxa"/>
            <w:gridSpan w:val="3"/>
            <w:tcBorders>
              <w:right w:val="single" w:sz="4" w:space="0" w:color="auto"/>
            </w:tcBorders>
            <w:vAlign w:val="center"/>
          </w:tcPr>
          <w:p w14:paraId="3CFE8C25" w14:textId="77777777" w:rsidR="00754502" w:rsidRPr="00C25261" w:rsidRDefault="00754502" w:rsidP="007846C5">
            <w:pPr>
              <w:pStyle w:val="TAL"/>
              <w:rPr>
                <w:rFonts w:cs="Arial"/>
              </w:rPr>
            </w:pPr>
            <w:r w:rsidRPr="00C25261">
              <w:t>Physical signals, channels mapping and precoding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3FC9" w14:textId="77777777" w:rsidR="00754502" w:rsidRPr="00C25261" w:rsidRDefault="00754502" w:rsidP="007846C5">
            <w:pPr>
              <w:pStyle w:val="TAC"/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BB69" w14:textId="77777777" w:rsidR="00754502" w:rsidRPr="00C25261" w:rsidRDefault="00754502" w:rsidP="007846C5">
            <w:pPr>
              <w:pStyle w:val="TAC"/>
            </w:pPr>
            <w:r w:rsidRPr="00C25261">
              <w:t>As specified in Annex B.4.1 of 38.101-4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3FE8" w14:textId="77777777" w:rsidR="00754502" w:rsidRPr="00350C1D" w:rsidRDefault="00754502" w:rsidP="007846C5">
            <w:pPr>
              <w:pStyle w:val="TAC"/>
              <w:rPr>
                <w:highlight w:val="yellow"/>
              </w:rPr>
            </w:pPr>
          </w:p>
        </w:tc>
      </w:tr>
      <w:tr w:rsidR="00754502" w:rsidRPr="00350C1D" w14:paraId="235A9F48" w14:textId="2BBE13BC" w:rsidTr="00754502">
        <w:trPr>
          <w:trHeight w:val="58"/>
        </w:trPr>
        <w:tc>
          <w:tcPr>
            <w:tcW w:w="7333" w:type="dxa"/>
            <w:gridSpan w:val="5"/>
            <w:tcBorders>
              <w:right w:val="single" w:sz="4" w:space="0" w:color="auto"/>
            </w:tcBorders>
            <w:vAlign w:val="center"/>
          </w:tcPr>
          <w:p w14:paraId="0B2F7E08" w14:textId="77777777" w:rsidR="00754502" w:rsidRPr="00C25261" w:rsidRDefault="00754502" w:rsidP="007846C5">
            <w:pPr>
              <w:pStyle w:val="TAN"/>
            </w:pPr>
            <w:r w:rsidRPr="00C25261">
              <w:t>Note 1:</w:t>
            </w:r>
            <w:r w:rsidRPr="00C25261">
              <w:tab/>
              <w:t>UE assumes that the TCI state for the PDSCH is identical to the TCI state applied for the PDCCH transmission.</w:t>
            </w:r>
          </w:p>
          <w:p w14:paraId="38029F0C" w14:textId="77777777" w:rsidR="00754502" w:rsidRPr="00C25261" w:rsidRDefault="00754502" w:rsidP="007846C5">
            <w:pPr>
              <w:pStyle w:val="TAN"/>
            </w:pPr>
            <w:r w:rsidRPr="00C25261">
              <w:t>Note 2:</w:t>
            </w:r>
            <w:r w:rsidRPr="00C25261">
              <w:tab/>
              <w:t>Point A coincides with minimum guard band as specified in Table 5.3.3-1 from TS 38.101-2 [15] for tested channel bandwidth and subcarrier spacing.</w:t>
            </w:r>
          </w:p>
          <w:p w14:paraId="579C544B" w14:textId="77777777" w:rsidR="00754502" w:rsidRPr="00C25261" w:rsidRDefault="00754502" w:rsidP="007846C5">
            <w:pPr>
              <w:pStyle w:val="TAN"/>
            </w:pPr>
            <w:r w:rsidRPr="00C25261">
              <w:t>Note 3:</w:t>
            </w:r>
            <w:r w:rsidRPr="00C25261">
              <w:tab/>
              <w:t>Refer to Table 7.4.1.5.3-1 in [9]</w:t>
            </w:r>
          </w:p>
        </w:tc>
        <w:tc>
          <w:tcPr>
            <w:tcW w:w="1684" w:type="dxa"/>
            <w:tcBorders>
              <w:right w:val="single" w:sz="4" w:space="0" w:color="auto"/>
            </w:tcBorders>
          </w:tcPr>
          <w:p w14:paraId="3607CC78" w14:textId="77777777" w:rsidR="00754502" w:rsidRPr="00350C1D" w:rsidRDefault="00754502" w:rsidP="007846C5">
            <w:pPr>
              <w:pStyle w:val="TAN"/>
              <w:rPr>
                <w:highlight w:val="yellow"/>
              </w:rPr>
            </w:pPr>
          </w:p>
        </w:tc>
      </w:tr>
    </w:tbl>
    <w:p w14:paraId="3802CFF6" w14:textId="77777777" w:rsidR="00D63A93" w:rsidRPr="00350C1D" w:rsidRDefault="00D63A93" w:rsidP="00786D64"/>
    <w:p w14:paraId="6C710BFF" w14:textId="77777777" w:rsidR="00893143" w:rsidRPr="00350C1D" w:rsidRDefault="00893143" w:rsidP="00786D64"/>
    <w:p w14:paraId="2C5A7604" w14:textId="18D1E6B2" w:rsidR="005B2D83" w:rsidRPr="00350C1D" w:rsidRDefault="005F45DA" w:rsidP="00C25261">
      <w:pPr>
        <w:pStyle w:val="Caption"/>
        <w:keepNext/>
      </w:pPr>
      <w:r w:rsidRPr="00C25261">
        <w:rPr>
          <w:highlight w:val="green"/>
        </w:rPr>
        <w:lastRenderedPageBreak/>
        <w:t>Modified</w:t>
      </w:r>
      <w:r>
        <w:t xml:space="preserve"> </w:t>
      </w:r>
      <w:r w:rsidR="005B2D83" w:rsidRPr="00350C1D">
        <w:t>Table 11.2.2.1.1.1-2: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"/>
        <w:gridCol w:w="2321"/>
        <w:gridCol w:w="1177"/>
        <w:gridCol w:w="2224"/>
        <w:gridCol w:w="1786"/>
      </w:tblGrid>
      <w:tr w:rsidR="00893143" w:rsidRPr="00350C1D" w14:paraId="1C0B665C" w14:textId="77777777" w:rsidTr="00893143">
        <w:trPr>
          <w:tblHeader/>
        </w:trPr>
        <w:tc>
          <w:tcPr>
            <w:tcW w:w="3830" w:type="dxa"/>
            <w:gridSpan w:val="2"/>
            <w:vAlign w:val="center"/>
          </w:tcPr>
          <w:p w14:paraId="45971F12" w14:textId="77777777" w:rsidR="00893143" w:rsidRPr="00350C1D" w:rsidRDefault="00893143" w:rsidP="007846C5">
            <w:pPr>
              <w:pStyle w:val="TAH"/>
            </w:pPr>
          </w:p>
        </w:tc>
        <w:tc>
          <w:tcPr>
            <w:tcW w:w="1177" w:type="dxa"/>
            <w:vAlign w:val="center"/>
          </w:tcPr>
          <w:p w14:paraId="518FCBA2" w14:textId="77777777" w:rsidR="00893143" w:rsidRPr="00350C1D" w:rsidRDefault="00893143" w:rsidP="007846C5">
            <w:pPr>
              <w:pStyle w:val="TAH"/>
            </w:pPr>
          </w:p>
        </w:tc>
        <w:tc>
          <w:tcPr>
            <w:tcW w:w="2224" w:type="dxa"/>
            <w:vAlign w:val="center"/>
          </w:tcPr>
          <w:p w14:paraId="1483D461" w14:textId="1CADDA03" w:rsidR="00893143" w:rsidRPr="00350C1D" w:rsidRDefault="00893143" w:rsidP="007846C5">
            <w:pPr>
              <w:pStyle w:val="TAH"/>
            </w:pPr>
            <w:r w:rsidRPr="00350C1D">
              <w:t xml:space="preserve">FR2 Numerology </w:t>
            </w:r>
          </w:p>
        </w:tc>
        <w:tc>
          <w:tcPr>
            <w:tcW w:w="1786" w:type="dxa"/>
          </w:tcPr>
          <w:p w14:paraId="20774E81" w14:textId="6A85FBF3" w:rsidR="00893143" w:rsidRPr="00350C1D" w:rsidRDefault="00893143" w:rsidP="007846C5">
            <w:pPr>
              <w:pStyle w:val="TAH"/>
            </w:pPr>
            <w:r w:rsidRPr="00350C1D">
              <w:t xml:space="preserve">FR1 Numerology </w:t>
            </w:r>
          </w:p>
        </w:tc>
      </w:tr>
      <w:tr w:rsidR="00893143" w:rsidRPr="00350C1D" w14:paraId="6E8AF459" w14:textId="5EFAEE07" w:rsidTr="00893143">
        <w:trPr>
          <w:tblHeader/>
        </w:trPr>
        <w:tc>
          <w:tcPr>
            <w:tcW w:w="3830" w:type="dxa"/>
            <w:gridSpan w:val="2"/>
            <w:vAlign w:val="center"/>
          </w:tcPr>
          <w:p w14:paraId="332185EE" w14:textId="77777777" w:rsidR="00893143" w:rsidRPr="00350C1D" w:rsidRDefault="00893143" w:rsidP="007846C5">
            <w:pPr>
              <w:pStyle w:val="TAH"/>
            </w:pPr>
            <w:r w:rsidRPr="00350C1D">
              <w:t>Parameter</w:t>
            </w:r>
          </w:p>
        </w:tc>
        <w:tc>
          <w:tcPr>
            <w:tcW w:w="1177" w:type="dxa"/>
            <w:vAlign w:val="center"/>
          </w:tcPr>
          <w:p w14:paraId="281BBEAC" w14:textId="77777777" w:rsidR="00893143" w:rsidRPr="00350C1D" w:rsidRDefault="00893143" w:rsidP="007846C5">
            <w:pPr>
              <w:pStyle w:val="TAH"/>
            </w:pPr>
            <w:r w:rsidRPr="00350C1D">
              <w:t>Unit</w:t>
            </w:r>
          </w:p>
        </w:tc>
        <w:tc>
          <w:tcPr>
            <w:tcW w:w="2224" w:type="dxa"/>
            <w:vAlign w:val="center"/>
          </w:tcPr>
          <w:p w14:paraId="4B6EA3B3" w14:textId="77777777" w:rsidR="00893143" w:rsidRPr="00350C1D" w:rsidRDefault="00893143" w:rsidP="007846C5">
            <w:pPr>
              <w:pStyle w:val="TAH"/>
            </w:pPr>
            <w:r w:rsidRPr="00350C1D">
              <w:t>Value</w:t>
            </w:r>
          </w:p>
        </w:tc>
        <w:tc>
          <w:tcPr>
            <w:tcW w:w="1786" w:type="dxa"/>
          </w:tcPr>
          <w:p w14:paraId="5B8A587C" w14:textId="77777777" w:rsidR="00893143" w:rsidRPr="00350C1D" w:rsidRDefault="00893143" w:rsidP="007846C5">
            <w:pPr>
              <w:pStyle w:val="TAH"/>
            </w:pPr>
          </w:p>
        </w:tc>
      </w:tr>
      <w:tr w:rsidR="00893143" w:rsidRPr="00350C1D" w14:paraId="0AEC91E7" w14:textId="49534EF8" w:rsidTr="00893143">
        <w:tc>
          <w:tcPr>
            <w:tcW w:w="3830" w:type="dxa"/>
            <w:gridSpan w:val="2"/>
            <w:vAlign w:val="center"/>
          </w:tcPr>
          <w:p w14:paraId="63CCF0DE" w14:textId="77777777" w:rsidR="00893143" w:rsidRPr="00350C1D" w:rsidRDefault="00893143" w:rsidP="007846C5">
            <w:pPr>
              <w:pStyle w:val="TAL"/>
            </w:pPr>
            <w:r w:rsidRPr="00350C1D">
              <w:t>Duplex mode</w:t>
            </w:r>
          </w:p>
        </w:tc>
        <w:tc>
          <w:tcPr>
            <w:tcW w:w="1177" w:type="dxa"/>
            <w:vAlign w:val="center"/>
          </w:tcPr>
          <w:p w14:paraId="48415C46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0E7DCB4A" w14:textId="77777777" w:rsidR="00893143" w:rsidRPr="00350C1D" w:rsidRDefault="00893143" w:rsidP="007846C5">
            <w:pPr>
              <w:pStyle w:val="TAC"/>
            </w:pPr>
            <w:r w:rsidRPr="00350C1D">
              <w:t>FDD</w:t>
            </w:r>
          </w:p>
        </w:tc>
        <w:tc>
          <w:tcPr>
            <w:tcW w:w="1786" w:type="dxa"/>
          </w:tcPr>
          <w:p w14:paraId="1C096985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23D45F06" w14:textId="329CDF72" w:rsidTr="00893143">
        <w:tc>
          <w:tcPr>
            <w:tcW w:w="3830" w:type="dxa"/>
            <w:gridSpan w:val="2"/>
            <w:vAlign w:val="center"/>
          </w:tcPr>
          <w:p w14:paraId="30A6115A" w14:textId="77777777" w:rsidR="00893143" w:rsidRPr="00350C1D" w:rsidRDefault="00893143" w:rsidP="007846C5">
            <w:pPr>
              <w:pStyle w:val="TAL"/>
            </w:pPr>
            <w:r w:rsidRPr="00350C1D">
              <w:t>Active DL BWP index</w:t>
            </w:r>
          </w:p>
        </w:tc>
        <w:tc>
          <w:tcPr>
            <w:tcW w:w="1177" w:type="dxa"/>
            <w:vAlign w:val="center"/>
          </w:tcPr>
          <w:p w14:paraId="6DF479A4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56EB8183" w14:textId="77777777" w:rsidR="00893143" w:rsidRPr="00350C1D" w:rsidRDefault="00893143" w:rsidP="007846C5">
            <w:pPr>
              <w:pStyle w:val="TAC"/>
            </w:pPr>
            <w:r w:rsidRPr="00350C1D">
              <w:t>1</w:t>
            </w:r>
          </w:p>
        </w:tc>
        <w:tc>
          <w:tcPr>
            <w:tcW w:w="1786" w:type="dxa"/>
          </w:tcPr>
          <w:p w14:paraId="4734E092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65CD9A9B" w14:textId="44B1CF04" w:rsidTr="00893143">
        <w:tc>
          <w:tcPr>
            <w:tcW w:w="1509" w:type="dxa"/>
            <w:vMerge w:val="restart"/>
            <w:vAlign w:val="center"/>
          </w:tcPr>
          <w:p w14:paraId="254E3A41" w14:textId="77777777" w:rsidR="00893143" w:rsidRPr="00350C1D" w:rsidRDefault="00893143" w:rsidP="007846C5">
            <w:pPr>
              <w:pStyle w:val="TAL"/>
            </w:pPr>
            <w:r w:rsidRPr="00350C1D">
              <w:t>PDSCH configuration</w:t>
            </w:r>
          </w:p>
        </w:tc>
        <w:tc>
          <w:tcPr>
            <w:tcW w:w="2321" w:type="dxa"/>
            <w:vAlign w:val="center"/>
          </w:tcPr>
          <w:p w14:paraId="451D979F" w14:textId="77777777" w:rsidR="00893143" w:rsidRPr="00350C1D" w:rsidRDefault="00893143" w:rsidP="007846C5">
            <w:pPr>
              <w:pStyle w:val="TAL"/>
            </w:pPr>
            <w:r w:rsidRPr="00350C1D">
              <w:t>Mapping type</w:t>
            </w:r>
          </w:p>
        </w:tc>
        <w:tc>
          <w:tcPr>
            <w:tcW w:w="1177" w:type="dxa"/>
            <w:vAlign w:val="center"/>
          </w:tcPr>
          <w:p w14:paraId="1B4E7798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2C4ECAFA" w14:textId="77777777" w:rsidR="00893143" w:rsidRPr="00350C1D" w:rsidRDefault="00893143" w:rsidP="007846C5">
            <w:pPr>
              <w:pStyle w:val="TAC"/>
            </w:pPr>
            <w:r w:rsidRPr="00350C1D">
              <w:t>Type A</w:t>
            </w:r>
          </w:p>
        </w:tc>
        <w:tc>
          <w:tcPr>
            <w:tcW w:w="1786" w:type="dxa"/>
          </w:tcPr>
          <w:p w14:paraId="745FB1AE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3BA5725E" w14:textId="5F1C71A0" w:rsidTr="00893143">
        <w:tc>
          <w:tcPr>
            <w:tcW w:w="1509" w:type="dxa"/>
            <w:vMerge/>
            <w:vAlign w:val="center"/>
          </w:tcPr>
          <w:p w14:paraId="1BB11895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7408D1A9" w14:textId="77777777" w:rsidR="00893143" w:rsidRPr="00350C1D" w:rsidRDefault="00893143" w:rsidP="007846C5">
            <w:pPr>
              <w:pStyle w:val="TAL"/>
            </w:pPr>
            <w:r w:rsidRPr="00350C1D">
              <w:t>k0</w:t>
            </w:r>
          </w:p>
        </w:tc>
        <w:tc>
          <w:tcPr>
            <w:tcW w:w="1177" w:type="dxa"/>
            <w:vAlign w:val="center"/>
          </w:tcPr>
          <w:p w14:paraId="11602FD1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32171C4D" w14:textId="77777777" w:rsidR="00893143" w:rsidRPr="00350C1D" w:rsidRDefault="00893143" w:rsidP="007846C5">
            <w:pPr>
              <w:pStyle w:val="TAC"/>
            </w:pPr>
            <w:r w:rsidRPr="00350C1D">
              <w:t>0</w:t>
            </w:r>
          </w:p>
        </w:tc>
        <w:tc>
          <w:tcPr>
            <w:tcW w:w="1786" w:type="dxa"/>
          </w:tcPr>
          <w:p w14:paraId="613FF2CC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15A50236" w14:textId="34B528C2" w:rsidTr="00893143">
        <w:tc>
          <w:tcPr>
            <w:tcW w:w="1509" w:type="dxa"/>
            <w:vMerge/>
            <w:vAlign w:val="center"/>
          </w:tcPr>
          <w:p w14:paraId="5521430F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78167827" w14:textId="77777777" w:rsidR="00893143" w:rsidRPr="00350C1D" w:rsidRDefault="00893143" w:rsidP="007846C5">
            <w:pPr>
              <w:pStyle w:val="TAL"/>
            </w:pPr>
            <w:r w:rsidRPr="00350C1D">
              <w:t xml:space="preserve">Starting symbol (S) </w:t>
            </w:r>
          </w:p>
        </w:tc>
        <w:tc>
          <w:tcPr>
            <w:tcW w:w="1177" w:type="dxa"/>
            <w:vAlign w:val="center"/>
          </w:tcPr>
          <w:p w14:paraId="110C6AFB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2470C792" w14:textId="77777777" w:rsidR="00893143" w:rsidRPr="00350C1D" w:rsidRDefault="00893143" w:rsidP="007846C5">
            <w:pPr>
              <w:pStyle w:val="TAC"/>
            </w:pPr>
            <w:r w:rsidRPr="00350C1D">
              <w:t>1</w:t>
            </w:r>
          </w:p>
        </w:tc>
        <w:tc>
          <w:tcPr>
            <w:tcW w:w="1786" w:type="dxa"/>
          </w:tcPr>
          <w:p w14:paraId="24E9730B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5BCED40A" w14:textId="644D75BC" w:rsidTr="00893143">
        <w:tc>
          <w:tcPr>
            <w:tcW w:w="1509" w:type="dxa"/>
            <w:vMerge/>
            <w:vAlign w:val="center"/>
          </w:tcPr>
          <w:p w14:paraId="765280BE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562202E4" w14:textId="77777777" w:rsidR="00893143" w:rsidRPr="00350C1D" w:rsidRDefault="00893143" w:rsidP="007846C5">
            <w:pPr>
              <w:pStyle w:val="TAL"/>
            </w:pPr>
            <w:r w:rsidRPr="00350C1D">
              <w:t>Length (L)</w:t>
            </w:r>
          </w:p>
        </w:tc>
        <w:tc>
          <w:tcPr>
            <w:tcW w:w="1177" w:type="dxa"/>
            <w:vAlign w:val="center"/>
          </w:tcPr>
          <w:p w14:paraId="71D5C70E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3142694F" w14:textId="77777777" w:rsidR="00893143" w:rsidRPr="00350C1D" w:rsidRDefault="00893143" w:rsidP="007846C5">
            <w:pPr>
              <w:pStyle w:val="TAC"/>
            </w:pPr>
            <w:r w:rsidRPr="00350C1D">
              <w:t>13</w:t>
            </w:r>
          </w:p>
        </w:tc>
        <w:tc>
          <w:tcPr>
            <w:tcW w:w="1786" w:type="dxa"/>
          </w:tcPr>
          <w:p w14:paraId="0AAA8E8F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4677C3B5" w14:textId="11713B5C" w:rsidTr="00893143">
        <w:tc>
          <w:tcPr>
            <w:tcW w:w="1509" w:type="dxa"/>
            <w:vMerge/>
            <w:vAlign w:val="center"/>
          </w:tcPr>
          <w:p w14:paraId="28A96365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0556D26B" w14:textId="77777777" w:rsidR="00893143" w:rsidRPr="00350C1D" w:rsidRDefault="00893143" w:rsidP="007846C5">
            <w:pPr>
              <w:pStyle w:val="TAL"/>
            </w:pPr>
            <w:r w:rsidRPr="00350C1D">
              <w:t>PDSCH aggregation factor</w:t>
            </w:r>
          </w:p>
        </w:tc>
        <w:tc>
          <w:tcPr>
            <w:tcW w:w="1177" w:type="dxa"/>
            <w:vAlign w:val="center"/>
          </w:tcPr>
          <w:p w14:paraId="6ED2F33D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2DCA56FC" w14:textId="77777777" w:rsidR="00893143" w:rsidRPr="00350C1D" w:rsidRDefault="00893143" w:rsidP="007846C5">
            <w:pPr>
              <w:pStyle w:val="TAC"/>
            </w:pPr>
            <w:r w:rsidRPr="00350C1D">
              <w:t>1</w:t>
            </w:r>
          </w:p>
        </w:tc>
        <w:tc>
          <w:tcPr>
            <w:tcW w:w="1786" w:type="dxa"/>
          </w:tcPr>
          <w:p w14:paraId="3FFF00CE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6FC4971C" w14:textId="0D30EFAB" w:rsidTr="00893143">
        <w:tc>
          <w:tcPr>
            <w:tcW w:w="1509" w:type="dxa"/>
            <w:vMerge/>
            <w:vAlign w:val="center"/>
          </w:tcPr>
          <w:p w14:paraId="7B9BDF80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25DA2F28" w14:textId="77777777" w:rsidR="00893143" w:rsidRPr="00350C1D" w:rsidRDefault="00893143" w:rsidP="007846C5">
            <w:pPr>
              <w:pStyle w:val="TAL"/>
            </w:pPr>
            <w:r w:rsidRPr="00350C1D">
              <w:t>PRB bundling type</w:t>
            </w:r>
          </w:p>
        </w:tc>
        <w:tc>
          <w:tcPr>
            <w:tcW w:w="1177" w:type="dxa"/>
            <w:vAlign w:val="center"/>
          </w:tcPr>
          <w:p w14:paraId="3E4FDC89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18CC46CB" w14:textId="77777777" w:rsidR="00893143" w:rsidRPr="00350C1D" w:rsidRDefault="00893143" w:rsidP="007846C5">
            <w:pPr>
              <w:pStyle w:val="TAC"/>
            </w:pPr>
            <w:r w:rsidRPr="00350C1D">
              <w:t>Static</w:t>
            </w:r>
          </w:p>
        </w:tc>
        <w:tc>
          <w:tcPr>
            <w:tcW w:w="1786" w:type="dxa"/>
          </w:tcPr>
          <w:p w14:paraId="2967277F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7F19AED4" w14:textId="5F074718" w:rsidTr="00893143">
        <w:tc>
          <w:tcPr>
            <w:tcW w:w="1509" w:type="dxa"/>
            <w:vMerge/>
            <w:vAlign w:val="center"/>
          </w:tcPr>
          <w:p w14:paraId="63E6044E" w14:textId="77777777" w:rsidR="00893143" w:rsidRPr="00350C1D" w:rsidRDefault="00893143" w:rsidP="007846C5">
            <w:pPr>
              <w:pStyle w:val="TAL"/>
              <w:rPr>
                <w:i/>
              </w:rPr>
            </w:pPr>
          </w:p>
        </w:tc>
        <w:tc>
          <w:tcPr>
            <w:tcW w:w="2321" w:type="dxa"/>
            <w:vAlign w:val="center"/>
          </w:tcPr>
          <w:p w14:paraId="0A401D59" w14:textId="77777777" w:rsidR="00893143" w:rsidRPr="00350C1D" w:rsidRDefault="00893143" w:rsidP="007846C5">
            <w:pPr>
              <w:pStyle w:val="TAL"/>
            </w:pPr>
            <w:r w:rsidRPr="00350C1D">
              <w:t>PRB bundling size</w:t>
            </w:r>
          </w:p>
        </w:tc>
        <w:tc>
          <w:tcPr>
            <w:tcW w:w="1177" w:type="dxa"/>
            <w:vAlign w:val="center"/>
          </w:tcPr>
          <w:p w14:paraId="58B2A038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57B969B8" w14:textId="77777777" w:rsidR="00893143" w:rsidRPr="00350C1D" w:rsidRDefault="00893143" w:rsidP="007846C5">
            <w:pPr>
              <w:pStyle w:val="TAC"/>
            </w:pPr>
            <w:r w:rsidRPr="00350C1D">
              <w:t>2</w:t>
            </w:r>
          </w:p>
        </w:tc>
        <w:tc>
          <w:tcPr>
            <w:tcW w:w="1786" w:type="dxa"/>
          </w:tcPr>
          <w:p w14:paraId="353F58FC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49A652D3" w14:textId="7078D19A" w:rsidTr="00893143">
        <w:tc>
          <w:tcPr>
            <w:tcW w:w="1509" w:type="dxa"/>
            <w:vMerge/>
            <w:vAlign w:val="center"/>
          </w:tcPr>
          <w:p w14:paraId="1754E5F1" w14:textId="77777777" w:rsidR="00893143" w:rsidRPr="00350C1D" w:rsidRDefault="00893143" w:rsidP="007846C5">
            <w:pPr>
              <w:pStyle w:val="TAL"/>
              <w:rPr>
                <w:i/>
              </w:rPr>
            </w:pPr>
          </w:p>
        </w:tc>
        <w:tc>
          <w:tcPr>
            <w:tcW w:w="2321" w:type="dxa"/>
            <w:vAlign w:val="center"/>
          </w:tcPr>
          <w:p w14:paraId="2F0609D2" w14:textId="77777777" w:rsidR="00893143" w:rsidRPr="00350C1D" w:rsidRDefault="00893143" w:rsidP="007846C5">
            <w:pPr>
              <w:pStyle w:val="TAL"/>
            </w:pPr>
            <w:r w:rsidRPr="00350C1D">
              <w:t>Resource allocation type</w:t>
            </w:r>
          </w:p>
        </w:tc>
        <w:tc>
          <w:tcPr>
            <w:tcW w:w="1177" w:type="dxa"/>
            <w:vAlign w:val="center"/>
          </w:tcPr>
          <w:p w14:paraId="15B38AC5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23DF5400" w14:textId="77777777" w:rsidR="00893143" w:rsidRPr="00350C1D" w:rsidRDefault="00893143" w:rsidP="007846C5">
            <w:pPr>
              <w:pStyle w:val="TAC"/>
            </w:pPr>
            <w:r w:rsidRPr="00350C1D">
              <w:t>Type 0</w:t>
            </w:r>
          </w:p>
        </w:tc>
        <w:tc>
          <w:tcPr>
            <w:tcW w:w="1786" w:type="dxa"/>
          </w:tcPr>
          <w:p w14:paraId="660E027F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05B44DCE" w14:textId="294EFEE2" w:rsidTr="00893143">
        <w:tc>
          <w:tcPr>
            <w:tcW w:w="1509" w:type="dxa"/>
            <w:vMerge/>
            <w:vAlign w:val="center"/>
          </w:tcPr>
          <w:p w14:paraId="0CC445CB" w14:textId="77777777" w:rsidR="00893143" w:rsidRPr="00350C1D" w:rsidRDefault="00893143" w:rsidP="007846C5">
            <w:pPr>
              <w:pStyle w:val="TAL"/>
              <w:rPr>
                <w:i/>
              </w:rPr>
            </w:pPr>
          </w:p>
        </w:tc>
        <w:tc>
          <w:tcPr>
            <w:tcW w:w="2321" w:type="dxa"/>
            <w:vAlign w:val="center"/>
          </w:tcPr>
          <w:p w14:paraId="60B627C1" w14:textId="77777777" w:rsidR="00893143" w:rsidRPr="00350C1D" w:rsidRDefault="00893143" w:rsidP="007846C5">
            <w:pPr>
              <w:pStyle w:val="TAL"/>
            </w:pPr>
            <w:r w:rsidRPr="00350C1D">
              <w:t>RBG size</w:t>
            </w:r>
          </w:p>
        </w:tc>
        <w:tc>
          <w:tcPr>
            <w:tcW w:w="1177" w:type="dxa"/>
            <w:vAlign w:val="center"/>
          </w:tcPr>
          <w:p w14:paraId="471FFAFE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30ECC0FC" w14:textId="77777777" w:rsidR="00893143" w:rsidRPr="00350C1D" w:rsidRDefault="00893143" w:rsidP="007846C5">
            <w:pPr>
              <w:pStyle w:val="TAC"/>
            </w:pPr>
            <w:r w:rsidRPr="00350C1D">
              <w:t>Config2</w:t>
            </w:r>
          </w:p>
        </w:tc>
        <w:tc>
          <w:tcPr>
            <w:tcW w:w="1786" w:type="dxa"/>
          </w:tcPr>
          <w:p w14:paraId="5694FD91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51680AE1" w14:textId="769FE84A" w:rsidTr="00893143">
        <w:tc>
          <w:tcPr>
            <w:tcW w:w="1509" w:type="dxa"/>
            <w:vMerge/>
            <w:vAlign w:val="center"/>
          </w:tcPr>
          <w:p w14:paraId="71198B89" w14:textId="77777777" w:rsidR="00893143" w:rsidRPr="00350C1D" w:rsidRDefault="00893143" w:rsidP="007846C5">
            <w:pPr>
              <w:pStyle w:val="TAL"/>
              <w:rPr>
                <w:i/>
              </w:rPr>
            </w:pPr>
          </w:p>
        </w:tc>
        <w:tc>
          <w:tcPr>
            <w:tcW w:w="2321" w:type="dxa"/>
            <w:vAlign w:val="center"/>
          </w:tcPr>
          <w:p w14:paraId="7C0AED58" w14:textId="77777777" w:rsidR="00893143" w:rsidRPr="00350C1D" w:rsidRDefault="00893143" w:rsidP="007846C5">
            <w:pPr>
              <w:pStyle w:val="TAL"/>
            </w:pPr>
            <w:r w:rsidRPr="00350C1D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1177" w:type="dxa"/>
            <w:vAlign w:val="center"/>
          </w:tcPr>
          <w:p w14:paraId="4A403C6F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1D5B44B8" w14:textId="77777777" w:rsidR="00893143" w:rsidRPr="00350C1D" w:rsidRDefault="00893143" w:rsidP="007846C5">
            <w:pPr>
              <w:pStyle w:val="TAC"/>
            </w:pPr>
            <w:r w:rsidRPr="00350C1D">
              <w:t>Non-interleaved</w:t>
            </w:r>
          </w:p>
        </w:tc>
        <w:tc>
          <w:tcPr>
            <w:tcW w:w="1786" w:type="dxa"/>
          </w:tcPr>
          <w:p w14:paraId="6F9F629B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0C76AD3F" w14:textId="6547B436" w:rsidTr="00893143">
        <w:tc>
          <w:tcPr>
            <w:tcW w:w="1509" w:type="dxa"/>
            <w:vMerge/>
            <w:tcBorders>
              <w:bottom w:val="single" w:sz="4" w:space="0" w:color="auto"/>
            </w:tcBorders>
            <w:vAlign w:val="center"/>
          </w:tcPr>
          <w:p w14:paraId="1F7630E2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143E0B19" w14:textId="77777777" w:rsidR="00893143" w:rsidRPr="00350C1D" w:rsidRDefault="00893143" w:rsidP="007846C5">
            <w:pPr>
              <w:pStyle w:val="TAL"/>
            </w:pPr>
            <w:r w:rsidRPr="00350C1D">
              <w:rPr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1177" w:type="dxa"/>
            <w:vAlign w:val="center"/>
          </w:tcPr>
          <w:p w14:paraId="2B3C6C04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48089631" w14:textId="77777777" w:rsidR="00893143" w:rsidRPr="00350C1D" w:rsidRDefault="00893143" w:rsidP="007846C5">
            <w:pPr>
              <w:pStyle w:val="TAC"/>
            </w:pPr>
            <w:r w:rsidRPr="00350C1D">
              <w:t>N/A</w:t>
            </w:r>
          </w:p>
        </w:tc>
        <w:tc>
          <w:tcPr>
            <w:tcW w:w="1786" w:type="dxa"/>
          </w:tcPr>
          <w:p w14:paraId="0AD95E4D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08E8A2D5" w14:textId="47CB46D0" w:rsidTr="00893143">
        <w:tc>
          <w:tcPr>
            <w:tcW w:w="1509" w:type="dxa"/>
            <w:vMerge w:val="restart"/>
            <w:vAlign w:val="center"/>
          </w:tcPr>
          <w:p w14:paraId="3FE0FC64" w14:textId="77777777" w:rsidR="00893143" w:rsidRPr="00350C1D" w:rsidRDefault="00893143" w:rsidP="007846C5">
            <w:pPr>
              <w:pStyle w:val="TAL"/>
            </w:pPr>
            <w:r w:rsidRPr="00350C1D">
              <w:t>PDSCH DMRS configuration</w:t>
            </w:r>
          </w:p>
        </w:tc>
        <w:tc>
          <w:tcPr>
            <w:tcW w:w="2321" w:type="dxa"/>
            <w:vAlign w:val="center"/>
          </w:tcPr>
          <w:p w14:paraId="353F4C24" w14:textId="77777777" w:rsidR="00893143" w:rsidRPr="00350C1D" w:rsidRDefault="00893143" w:rsidP="007846C5">
            <w:pPr>
              <w:pStyle w:val="TAL"/>
              <w:rPr>
                <w:rFonts w:cs="Arial"/>
                <w:szCs w:val="18"/>
              </w:rPr>
            </w:pPr>
            <w:r w:rsidRPr="00350C1D">
              <w:rPr>
                <w:rFonts w:cs="Arial"/>
                <w:szCs w:val="18"/>
              </w:rPr>
              <w:t>DMRS Type</w:t>
            </w:r>
          </w:p>
        </w:tc>
        <w:tc>
          <w:tcPr>
            <w:tcW w:w="1177" w:type="dxa"/>
            <w:vAlign w:val="center"/>
          </w:tcPr>
          <w:p w14:paraId="5858C350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6049C3C7" w14:textId="77777777" w:rsidR="00893143" w:rsidRPr="00350C1D" w:rsidRDefault="00893143" w:rsidP="007846C5">
            <w:pPr>
              <w:pStyle w:val="TAC"/>
            </w:pPr>
            <w:r w:rsidRPr="00350C1D">
              <w:t>Type 1</w:t>
            </w:r>
          </w:p>
        </w:tc>
        <w:tc>
          <w:tcPr>
            <w:tcW w:w="1786" w:type="dxa"/>
          </w:tcPr>
          <w:p w14:paraId="5C686BC2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40FEE0E8" w14:textId="5FDCFFEE" w:rsidTr="00893143">
        <w:tc>
          <w:tcPr>
            <w:tcW w:w="1509" w:type="dxa"/>
            <w:vMerge/>
            <w:vAlign w:val="center"/>
          </w:tcPr>
          <w:p w14:paraId="5FBB6A51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33EA9452" w14:textId="77777777" w:rsidR="00893143" w:rsidRPr="00350C1D" w:rsidRDefault="00893143" w:rsidP="007846C5">
            <w:pPr>
              <w:pStyle w:val="TAL"/>
            </w:pPr>
            <w:r w:rsidRPr="00350C1D">
              <w:t>Number of additional DMRS</w:t>
            </w:r>
          </w:p>
        </w:tc>
        <w:tc>
          <w:tcPr>
            <w:tcW w:w="1177" w:type="dxa"/>
            <w:vAlign w:val="center"/>
          </w:tcPr>
          <w:p w14:paraId="4948E109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0BEDE88B" w14:textId="77777777" w:rsidR="00893143" w:rsidRPr="00350C1D" w:rsidRDefault="00893143" w:rsidP="007846C5">
            <w:pPr>
              <w:pStyle w:val="TAC"/>
            </w:pPr>
            <w:r w:rsidRPr="00350C1D">
              <w:t>1</w:t>
            </w:r>
          </w:p>
        </w:tc>
        <w:tc>
          <w:tcPr>
            <w:tcW w:w="1786" w:type="dxa"/>
          </w:tcPr>
          <w:p w14:paraId="3C532727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28826B62" w14:textId="745F87B2" w:rsidTr="00893143">
        <w:tc>
          <w:tcPr>
            <w:tcW w:w="1509" w:type="dxa"/>
            <w:vMerge/>
            <w:tcBorders>
              <w:bottom w:val="single" w:sz="4" w:space="0" w:color="auto"/>
            </w:tcBorders>
            <w:vAlign w:val="center"/>
          </w:tcPr>
          <w:p w14:paraId="0D06F7E8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5F6127AA" w14:textId="77777777" w:rsidR="00893143" w:rsidRPr="00350C1D" w:rsidRDefault="00893143" w:rsidP="007846C5">
            <w:pPr>
              <w:pStyle w:val="TAL"/>
            </w:pPr>
            <w:r w:rsidRPr="00350C1D">
              <w:t>Maximum number of OFDM symbols for DL front loaded DMRS</w:t>
            </w:r>
          </w:p>
        </w:tc>
        <w:tc>
          <w:tcPr>
            <w:tcW w:w="1177" w:type="dxa"/>
            <w:vAlign w:val="center"/>
          </w:tcPr>
          <w:p w14:paraId="2D3BA14A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vAlign w:val="center"/>
          </w:tcPr>
          <w:p w14:paraId="63A76960" w14:textId="77777777" w:rsidR="00893143" w:rsidRPr="00350C1D" w:rsidRDefault="00893143" w:rsidP="007846C5">
            <w:pPr>
              <w:pStyle w:val="TAC"/>
            </w:pPr>
            <w:r w:rsidRPr="00350C1D">
              <w:t>1</w:t>
            </w:r>
          </w:p>
        </w:tc>
        <w:tc>
          <w:tcPr>
            <w:tcW w:w="1786" w:type="dxa"/>
          </w:tcPr>
          <w:p w14:paraId="0FE5B0D4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7ABF6639" w14:textId="498A39C4" w:rsidTr="00893143">
        <w:tc>
          <w:tcPr>
            <w:tcW w:w="1509" w:type="dxa"/>
            <w:vMerge w:val="restart"/>
            <w:vAlign w:val="center"/>
          </w:tcPr>
          <w:p w14:paraId="2E5E4A78" w14:textId="77777777" w:rsidR="00893143" w:rsidRPr="00350C1D" w:rsidRDefault="00893143" w:rsidP="007846C5">
            <w:pPr>
              <w:pStyle w:val="TAL"/>
            </w:pPr>
            <w:r w:rsidRPr="00350C1D">
              <w:t>CSI-RS for tracking</w:t>
            </w:r>
          </w:p>
        </w:tc>
        <w:tc>
          <w:tcPr>
            <w:tcW w:w="2321" w:type="dxa"/>
            <w:vAlign w:val="center"/>
          </w:tcPr>
          <w:p w14:paraId="725BBC73" w14:textId="77777777" w:rsidR="00893143" w:rsidRPr="00350C1D" w:rsidRDefault="00893143" w:rsidP="007846C5">
            <w:pPr>
              <w:pStyle w:val="TAL"/>
            </w:pPr>
            <w:r w:rsidRPr="00350C1D">
              <w:t>CSI-RS periodicity</w:t>
            </w:r>
          </w:p>
        </w:tc>
        <w:tc>
          <w:tcPr>
            <w:tcW w:w="1177" w:type="dxa"/>
            <w:vAlign w:val="center"/>
          </w:tcPr>
          <w:p w14:paraId="44598655" w14:textId="77777777" w:rsidR="00893143" w:rsidRPr="00350C1D" w:rsidRDefault="00893143" w:rsidP="007846C5">
            <w:pPr>
              <w:pStyle w:val="TAC"/>
            </w:pPr>
            <w:r w:rsidRPr="00350C1D">
              <w:t>Slots</w:t>
            </w:r>
          </w:p>
        </w:tc>
        <w:tc>
          <w:tcPr>
            <w:tcW w:w="2224" w:type="dxa"/>
            <w:vAlign w:val="center"/>
          </w:tcPr>
          <w:p w14:paraId="39833CC7" w14:textId="77777777" w:rsidR="00893143" w:rsidRPr="00350C1D" w:rsidDel="007B13C5" w:rsidRDefault="00893143" w:rsidP="007846C5">
            <w:pPr>
              <w:pStyle w:val="TAC"/>
            </w:pPr>
            <w:r w:rsidRPr="00350C1D">
              <w:t>160 for CSI-RS resource 1,2,3,4.</w:t>
            </w:r>
            <w:r w:rsidRPr="00350C1D">
              <w:br/>
            </w:r>
          </w:p>
        </w:tc>
        <w:tc>
          <w:tcPr>
            <w:tcW w:w="1786" w:type="dxa"/>
          </w:tcPr>
          <w:p w14:paraId="56D6F888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51C6FE0B" w14:textId="77255633" w:rsidTr="00893143">
        <w:tc>
          <w:tcPr>
            <w:tcW w:w="1509" w:type="dxa"/>
            <w:vMerge/>
            <w:vAlign w:val="center"/>
          </w:tcPr>
          <w:p w14:paraId="1BC180EF" w14:textId="77777777" w:rsidR="00893143" w:rsidRPr="00350C1D" w:rsidRDefault="00893143" w:rsidP="007846C5">
            <w:pPr>
              <w:pStyle w:val="TAL"/>
            </w:pPr>
          </w:p>
        </w:tc>
        <w:tc>
          <w:tcPr>
            <w:tcW w:w="2321" w:type="dxa"/>
            <w:vAlign w:val="center"/>
          </w:tcPr>
          <w:p w14:paraId="697C1DC6" w14:textId="77777777" w:rsidR="00893143" w:rsidRPr="00350C1D" w:rsidRDefault="00893143" w:rsidP="007846C5">
            <w:pPr>
              <w:pStyle w:val="TAL"/>
            </w:pPr>
            <w:r w:rsidRPr="00350C1D">
              <w:t>CSI-RS offset</w:t>
            </w:r>
          </w:p>
        </w:tc>
        <w:tc>
          <w:tcPr>
            <w:tcW w:w="1177" w:type="dxa"/>
            <w:vAlign w:val="center"/>
          </w:tcPr>
          <w:p w14:paraId="598F23AC" w14:textId="77777777" w:rsidR="00893143" w:rsidRPr="00350C1D" w:rsidRDefault="00893143" w:rsidP="007846C5">
            <w:pPr>
              <w:pStyle w:val="TAC"/>
            </w:pPr>
            <w:r w:rsidRPr="00350C1D">
              <w:t>Slots</w:t>
            </w:r>
          </w:p>
        </w:tc>
        <w:tc>
          <w:tcPr>
            <w:tcW w:w="2224" w:type="dxa"/>
            <w:vAlign w:val="center"/>
          </w:tcPr>
          <w:p w14:paraId="63586928" w14:textId="77777777" w:rsidR="00893143" w:rsidRPr="00350C1D" w:rsidDel="007B13C5" w:rsidRDefault="00893143" w:rsidP="007846C5">
            <w:pPr>
              <w:pStyle w:val="TAC"/>
            </w:pPr>
            <w:r w:rsidRPr="00350C1D">
              <w:t>80 for CSI-RS resource 1 and 2</w:t>
            </w:r>
            <w:r w:rsidRPr="00350C1D">
              <w:br/>
              <w:t>81 for CSI-RS resource 3 and 4.</w:t>
            </w:r>
          </w:p>
        </w:tc>
        <w:tc>
          <w:tcPr>
            <w:tcW w:w="1786" w:type="dxa"/>
          </w:tcPr>
          <w:p w14:paraId="6E68DA56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15D0A41D" w14:textId="1062F44F" w:rsidTr="00893143"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D605" w14:textId="77777777" w:rsidR="00893143" w:rsidRPr="00350C1D" w:rsidRDefault="00893143" w:rsidP="007846C5">
            <w:pPr>
              <w:pStyle w:val="TAL"/>
              <w:rPr>
                <w:highlight w:val="yellow"/>
              </w:rPr>
            </w:pPr>
            <w:r w:rsidRPr="00350C1D">
              <w:rPr>
                <w:highlight w:val="yellow"/>
              </w:rPr>
              <w:t>Number of HARQ Processes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587B" w14:textId="77777777" w:rsidR="00893143" w:rsidRPr="00350C1D" w:rsidRDefault="00893143" w:rsidP="007846C5">
            <w:pPr>
              <w:pStyle w:val="TAC"/>
              <w:rPr>
                <w:highlight w:val="yellow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3848" w14:textId="77777777" w:rsidR="00893143" w:rsidRPr="00350C1D" w:rsidRDefault="00893143" w:rsidP="007846C5">
            <w:pPr>
              <w:pStyle w:val="TAC"/>
              <w:rPr>
                <w:highlight w:val="yellow"/>
              </w:rPr>
            </w:pPr>
            <w:r w:rsidRPr="00350C1D">
              <w:rPr>
                <w:highlight w:val="yellow"/>
              </w:rPr>
              <w:t>16 for Test 1-1, Test 1-2</w:t>
            </w:r>
            <w:r w:rsidRPr="00350C1D">
              <w:rPr>
                <w:highlight w:val="yellow"/>
              </w:rPr>
              <w:br/>
              <w:t>32 for Test 1-3</w:t>
            </w:r>
          </w:p>
          <w:p w14:paraId="72C1F493" w14:textId="77777777" w:rsidR="00893143" w:rsidRPr="00350C1D" w:rsidRDefault="00893143" w:rsidP="007846C5">
            <w:pPr>
              <w:pStyle w:val="TAC"/>
              <w:rPr>
                <w:highlight w:val="yellow"/>
              </w:rPr>
            </w:pPr>
            <w:r w:rsidRPr="00350C1D">
              <w:rPr>
                <w:highlight w:val="yellow"/>
              </w:rPr>
              <w:t>4 with feedback disabled, 12 with feedback enabled in 16 HARQ processes for Test 1-4 in which 4 disabled processes are randomly selected at test configuration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2722" w14:textId="1C03EA26" w:rsidR="00893143" w:rsidRPr="00350C1D" w:rsidRDefault="00A26E09" w:rsidP="007846C5">
            <w:pPr>
              <w:pStyle w:val="TAC"/>
              <w:rPr>
                <w:highlight w:val="yellow"/>
              </w:rPr>
            </w:pPr>
            <w:r w:rsidRPr="00350C1D">
              <w:rPr>
                <w:highlight w:val="green"/>
              </w:rPr>
              <w:t>TBD</w:t>
            </w:r>
            <w:r w:rsidR="00FC47C3">
              <w:rPr>
                <w:highlight w:val="green"/>
              </w:rPr>
              <w:t xml:space="preserve">: HARQ are disabled for GEO and MEO. </w:t>
            </w:r>
          </w:p>
        </w:tc>
      </w:tr>
      <w:tr w:rsidR="00893143" w:rsidRPr="00350C1D" w14:paraId="0CC0C4EB" w14:textId="03A1D76C" w:rsidTr="00893143"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B7FE" w14:textId="77777777" w:rsidR="00893143" w:rsidRPr="00350C1D" w:rsidRDefault="00893143" w:rsidP="007846C5">
            <w:pPr>
              <w:pStyle w:val="TAL"/>
            </w:pPr>
            <w:r w:rsidRPr="00350C1D">
              <w:t>The number of slots between PDSCH and corresponding HARQ-ACK information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3B62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C33F" w14:textId="77777777" w:rsidR="00893143" w:rsidRPr="00350C1D" w:rsidRDefault="00893143" w:rsidP="007846C5">
            <w:pPr>
              <w:pStyle w:val="TAC"/>
            </w:pPr>
            <w:r w:rsidRPr="00350C1D">
              <w:t>80 for Test 1-1, Test 1-2, Test 1-3 and Test 1-4</w:t>
            </w:r>
          </w:p>
          <w:p w14:paraId="1A1402EC" w14:textId="77777777" w:rsidR="00893143" w:rsidRPr="00350C1D" w:rsidRDefault="00893143" w:rsidP="007846C5">
            <w:pPr>
              <w:pStyle w:val="TAC"/>
            </w:pPr>
            <w:r w:rsidRPr="00350C1D">
              <w:t>2080 for Test 2-1, Test 2-2, Test 2-3 and Test 2-4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07E6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5439C9DB" w14:textId="080FBB8D" w:rsidTr="00893143"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3327" w14:textId="77777777" w:rsidR="00893143" w:rsidRPr="00350C1D" w:rsidRDefault="00893143" w:rsidP="007846C5">
            <w:pPr>
              <w:pStyle w:val="TAL"/>
            </w:pPr>
            <w:r w:rsidRPr="00350C1D">
              <w:rPr>
                <w:i/>
                <w:iCs/>
              </w:rPr>
              <w:t>cellSpecificKoffset-r17</w:t>
            </w:r>
            <w:r w:rsidRPr="00350C1D">
              <w:t xml:space="preserve"> 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3975" w14:textId="77777777" w:rsidR="00893143" w:rsidRPr="00350C1D" w:rsidRDefault="00893143" w:rsidP="007846C5">
            <w:pPr>
              <w:pStyle w:val="TAC"/>
            </w:pPr>
            <w:r w:rsidRPr="00350C1D">
              <w:t>Slots/15kHz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12A0" w14:textId="77777777" w:rsidR="00893143" w:rsidRPr="00350C1D" w:rsidRDefault="00893143" w:rsidP="007846C5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350C1D">
              <w:rPr>
                <w:sz w:val="18"/>
              </w:rPr>
              <w:t>64 for Test 1-1, Test 1-2, Test 1-3 and Test 1-4</w:t>
            </w:r>
          </w:p>
          <w:p w14:paraId="007644CB" w14:textId="77777777" w:rsidR="00893143" w:rsidRPr="00350C1D" w:rsidRDefault="00893143" w:rsidP="007846C5">
            <w:pPr>
              <w:pStyle w:val="TAC"/>
            </w:pPr>
            <w:r w:rsidRPr="00350C1D">
              <w:t>2064 for Test 2-1, Test 2-2, Test 2-3 and Test 2-4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C831" w14:textId="77777777" w:rsidR="00893143" w:rsidRPr="00350C1D" w:rsidRDefault="00893143" w:rsidP="007846C5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893143" w:rsidRPr="00350C1D" w14:paraId="766DA07D" w14:textId="0E82B257" w:rsidTr="00893143">
        <w:tc>
          <w:tcPr>
            <w:tcW w:w="3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B38C" w14:textId="77777777" w:rsidR="00893143" w:rsidRPr="00350C1D" w:rsidRDefault="00893143" w:rsidP="007846C5">
            <w:pPr>
              <w:pStyle w:val="TAL"/>
              <w:rPr>
                <w:color w:val="000000"/>
              </w:rPr>
            </w:pPr>
            <w:r w:rsidRPr="00350C1D">
              <w:rPr>
                <w:color w:val="000000"/>
              </w:rPr>
              <w:t>Maximum number of HARQ transmission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D0C3" w14:textId="77777777" w:rsidR="00893143" w:rsidRPr="00350C1D" w:rsidRDefault="00893143" w:rsidP="007846C5">
            <w:pPr>
              <w:pStyle w:val="TAC"/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8694" w14:textId="77777777" w:rsidR="00893143" w:rsidRPr="00350C1D" w:rsidRDefault="00893143" w:rsidP="007846C5">
            <w:pPr>
              <w:pStyle w:val="TAC"/>
            </w:pPr>
            <w:r w:rsidRPr="00350C1D">
              <w:t>4 for Test 1-1, Test 1-2, Test 1-3</w:t>
            </w:r>
          </w:p>
          <w:p w14:paraId="2EB1CF62" w14:textId="77777777" w:rsidR="00893143" w:rsidRPr="00350C1D" w:rsidRDefault="00893143" w:rsidP="007846C5">
            <w:pPr>
              <w:pStyle w:val="TAC"/>
            </w:pPr>
            <w:r w:rsidRPr="00350C1D">
              <w:rPr>
                <w:color w:val="000000"/>
              </w:rPr>
              <w:t xml:space="preserve">1 </w:t>
            </w:r>
            <w:r w:rsidRPr="00350C1D">
              <w:t>for Test 1-4 (re-Tx disabled for all HARQ processes)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72D8" w14:textId="77777777" w:rsidR="00893143" w:rsidRPr="00350C1D" w:rsidRDefault="00893143" w:rsidP="007846C5">
            <w:pPr>
              <w:pStyle w:val="TAC"/>
            </w:pPr>
          </w:p>
        </w:tc>
      </w:tr>
      <w:tr w:rsidR="00893143" w:rsidRPr="00350C1D" w14:paraId="76D3A573" w14:textId="01D3D700" w:rsidTr="00893143">
        <w:tc>
          <w:tcPr>
            <w:tcW w:w="72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DCF6" w14:textId="77777777" w:rsidR="00893143" w:rsidRPr="00350C1D" w:rsidRDefault="00893143" w:rsidP="007846C5">
            <w:pPr>
              <w:pStyle w:val="TAN"/>
            </w:pPr>
            <w:r w:rsidRPr="00350C1D">
              <w:t>Note 1:</w:t>
            </w:r>
            <w:r w:rsidRPr="00350C1D">
              <w:tab/>
              <w:t xml:space="preserve">The number of slots between PDSCH and corresponding HARQ-ACK information contains the number of slots specified by </w:t>
            </w:r>
            <w:r w:rsidRPr="00350C1D">
              <w:rPr>
                <w:i/>
              </w:rPr>
              <w:t>cellSpecificKoffset-r17</w:t>
            </w:r>
            <w:r w:rsidRPr="00350C1D">
              <w:t>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E84" w14:textId="77777777" w:rsidR="00893143" w:rsidRPr="00350C1D" w:rsidRDefault="00893143" w:rsidP="007846C5">
            <w:pPr>
              <w:pStyle w:val="TAN"/>
            </w:pPr>
          </w:p>
        </w:tc>
      </w:tr>
    </w:tbl>
    <w:p w14:paraId="61A73926" w14:textId="77777777" w:rsidR="00893143" w:rsidRPr="00350C1D" w:rsidRDefault="00893143" w:rsidP="00786D64"/>
    <w:p w14:paraId="5D7F8219" w14:textId="77777777" w:rsidR="00893143" w:rsidRPr="00350C1D" w:rsidRDefault="00893143" w:rsidP="00786D64"/>
    <w:p w14:paraId="73C6F7E8" w14:textId="77777777" w:rsidR="00893143" w:rsidRPr="00350C1D" w:rsidRDefault="00893143" w:rsidP="00786D64"/>
    <w:p w14:paraId="77A27E2D" w14:textId="7FAEE653" w:rsidR="00FC1DDD" w:rsidRPr="00350C1D" w:rsidRDefault="00FC1DDD" w:rsidP="00786D64">
      <w:r w:rsidRPr="00350C1D">
        <w:lastRenderedPageBreak/>
        <w:t>Se</w:t>
      </w:r>
      <w:r w:rsidR="00A53306" w:rsidRPr="00350C1D">
        <w:t>ction 11.2.2.1.</w:t>
      </w:r>
      <w:r w:rsidR="004A7995" w:rsidRPr="00350C1D">
        <w:t xml:space="preserve">1-1 </w:t>
      </w:r>
      <w:r w:rsidR="00A53306" w:rsidRPr="00350C1D">
        <w:t>Minimum requirements for PDSCH Mapping Type A</w:t>
      </w:r>
    </w:p>
    <w:p w14:paraId="5DBABC0D" w14:textId="77777777" w:rsidR="00786D64" w:rsidRPr="00350C1D" w:rsidRDefault="00786D64" w:rsidP="00D63E4D"/>
    <w:p w14:paraId="69339A17" w14:textId="19070C63" w:rsidR="00C53280" w:rsidRPr="00350C1D" w:rsidRDefault="00033F47" w:rsidP="00C53280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C53280" w:rsidRPr="00350C1D">
        <w:t>Table 11.2.2.1.1.1-3: Minimum performance for Rank 1</w:t>
      </w:r>
    </w:p>
    <w:tbl>
      <w:tblPr>
        <w:tblW w:w="56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416"/>
        <w:gridCol w:w="993"/>
        <w:gridCol w:w="1267"/>
        <w:gridCol w:w="1136"/>
        <w:gridCol w:w="1177"/>
        <w:gridCol w:w="1267"/>
        <w:gridCol w:w="1366"/>
        <w:gridCol w:w="1289"/>
        <w:gridCol w:w="677"/>
      </w:tblGrid>
      <w:tr w:rsidR="009034C0" w:rsidRPr="00350C1D" w14:paraId="308C6589" w14:textId="77777777" w:rsidTr="005045EF">
        <w:trPr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7BAB5CD6" w14:textId="77777777" w:rsidR="009034C0" w:rsidRPr="00350C1D" w:rsidRDefault="009034C0" w:rsidP="007846C5">
            <w:pPr>
              <w:pStyle w:val="TAH"/>
            </w:pPr>
            <w:r w:rsidRPr="00350C1D">
              <w:t>Test num.</w:t>
            </w:r>
          </w:p>
        </w:tc>
        <w:tc>
          <w:tcPr>
            <w:tcW w:w="688" w:type="pct"/>
            <w:gridSpan w:val="2"/>
            <w:vMerge w:val="restart"/>
            <w:shd w:val="clear" w:color="auto" w:fill="FFFFFF"/>
            <w:vAlign w:val="center"/>
          </w:tcPr>
          <w:p w14:paraId="781580F0" w14:textId="77777777" w:rsidR="009034C0" w:rsidRPr="00350C1D" w:rsidRDefault="009034C0" w:rsidP="007846C5">
            <w:pPr>
              <w:pStyle w:val="TAH"/>
            </w:pPr>
            <w:r w:rsidRPr="00350C1D">
              <w:t>Reference channel</w:t>
            </w:r>
          </w:p>
        </w:tc>
        <w:tc>
          <w:tcPr>
            <w:tcW w:w="619" w:type="pct"/>
            <w:vMerge w:val="restart"/>
            <w:shd w:val="clear" w:color="auto" w:fill="FFFFFF"/>
            <w:vAlign w:val="center"/>
          </w:tcPr>
          <w:p w14:paraId="3713D9B7" w14:textId="4C2E15A0" w:rsidR="009034C0" w:rsidRPr="00350C1D" w:rsidRDefault="009034C0" w:rsidP="007846C5">
            <w:pPr>
              <w:pStyle w:val="TAH"/>
            </w:pPr>
            <w:r w:rsidRPr="00350C1D">
              <w:rPr>
                <w:highlight w:val="green"/>
              </w:rPr>
              <w:t>Numerolog</w:t>
            </w:r>
            <w:r w:rsidRPr="00350C1D">
              <w:t xml:space="preserve">y 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C00797C" w14:textId="301BD700" w:rsidR="009034C0" w:rsidRPr="00350C1D" w:rsidRDefault="009034C0" w:rsidP="007846C5">
            <w:pPr>
              <w:pStyle w:val="TAH"/>
            </w:pPr>
            <w:r w:rsidRPr="00350C1D">
              <w:t>Bandwidth (MHz) / Subcarrier spacing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69418574" w14:textId="77777777" w:rsidR="009034C0" w:rsidRPr="00350C1D" w:rsidRDefault="009034C0" w:rsidP="007846C5">
            <w:pPr>
              <w:pStyle w:val="TAH"/>
            </w:pPr>
            <w:r w:rsidRPr="00350C1D">
              <w:t>Modulation format and code rate</w:t>
            </w:r>
          </w:p>
        </w:tc>
        <w:tc>
          <w:tcPr>
            <w:tcW w:w="619" w:type="pct"/>
            <w:vMerge w:val="restart"/>
            <w:shd w:val="clear" w:color="auto" w:fill="FFFFFF"/>
            <w:vAlign w:val="center"/>
          </w:tcPr>
          <w:p w14:paraId="11A99347" w14:textId="77777777" w:rsidR="009034C0" w:rsidRPr="00350C1D" w:rsidRDefault="009034C0" w:rsidP="007846C5">
            <w:pPr>
              <w:pStyle w:val="TAH"/>
            </w:pPr>
            <w:r w:rsidRPr="00350C1D">
              <w:t>Propagation condition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3183BFFE" w14:textId="77777777" w:rsidR="009034C0" w:rsidRPr="00350C1D" w:rsidRDefault="009034C0" w:rsidP="007846C5">
            <w:pPr>
              <w:pStyle w:val="TAH"/>
            </w:pPr>
            <w:r w:rsidRPr="00350C1D">
              <w:t>Correlation matrix and antenna configuration</w:t>
            </w:r>
          </w:p>
        </w:tc>
        <w:tc>
          <w:tcPr>
            <w:tcW w:w="961" w:type="pct"/>
            <w:gridSpan w:val="2"/>
            <w:shd w:val="clear" w:color="auto" w:fill="FFFFFF"/>
            <w:vAlign w:val="center"/>
          </w:tcPr>
          <w:p w14:paraId="26694BC4" w14:textId="77777777" w:rsidR="009034C0" w:rsidRPr="00350C1D" w:rsidRDefault="009034C0" w:rsidP="007846C5">
            <w:pPr>
              <w:pStyle w:val="TAH"/>
            </w:pPr>
            <w:r w:rsidRPr="00350C1D">
              <w:t>Reference value</w:t>
            </w:r>
          </w:p>
        </w:tc>
      </w:tr>
      <w:tr w:rsidR="009034C0" w:rsidRPr="00350C1D" w14:paraId="4637CA96" w14:textId="77777777" w:rsidTr="005045EF">
        <w:trPr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15200F9D" w14:textId="77777777" w:rsidR="009034C0" w:rsidRPr="00350C1D" w:rsidRDefault="009034C0" w:rsidP="007846C5">
            <w:pPr>
              <w:pStyle w:val="TAH"/>
            </w:pPr>
          </w:p>
        </w:tc>
        <w:tc>
          <w:tcPr>
            <w:tcW w:w="688" w:type="pct"/>
            <w:gridSpan w:val="2"/>
            <w:vMerge/>
            <w:shd w:val="clear" w:color="auto" w:fill="FFFFFF"/>
            <w:vAlign w:val="center"/>
          </w:tcPr>
          <w:p w14:paraId="0A03C185" w14:textId="77777777" w:rsidR="009034C0" w:rsidRPr="00350C1D" w:rsidRDefault="009034C0" w:rsidP="007846C5">
            <w:pPr>
              <w:pStyle w:val="TAH"/>
            </w:pPr>
          </w:p>
        </w:tc>
        <w:tc>
          <w:tcPr>
            <w:tcW w:w="619" w:type="pct"/>
            <w:vMerge/>
            <w:shd w:val="clear" w:color="auto" w:fill="FFFFFF"/>
            <w:vAlign w:val="center"/>
          </w:tcPr>
          <w:p w14:paraId="6E1127A5" w14:textId="2825134D" w:rsidR="009034C0" w:rsidRPr="00350C1D" w:rsidRDefault="009034C0" w:rsidP="007846C5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4D23C9BB" w14:textId="38249266" w:rsidR="009034C0" w:rsidRPr="00350C1D" w:rsidRDefault="009034C0" w:rsidP="007846C5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70FEF089" w14:textId="77777777" w:rsidR="009034C0" w:rsidRPr="00350C1D" w:rsidRDefault="009034C0" w:rsidP="007846C5">
            <w:pPr>
              <w:pStyle w:val="TAH"/>
            </w:pPr>
          </w:p>
        </w:tc>
        <w:tc>
          <w:tcPr>
            <w:tcW w:w="619" w:type="pct"/>
            <w:vMerge/>
            <w:shd w:val="clear" w:color="auto" w:fill="FFFFFF"/>
            <w:vAlign w:val="center"/>
          </w:tcPr>
          <w:p w14:paraId="7F5E9D4B" w14:textId="77777777" w:rsidR="009034C0" w:rsidRPr="00350C1D" w:rsidRDefault="009034C0" w:rsidP="007846C5">
            <w:pPr>
              <w:pStyle w:val="TAH"/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14:paraId="6BC54B3E" w14:textId="77777777" w:rsidR="009034C0" w:rsidRPr="00350C1D" w:rsidRDefault="009034C0" w:rsidP="007846C5">
            <w:pPr>
              <w:pStyle w:val="TAH"/>
            </w:pPr>
          </w:p>
        </w:tc>
        <w:tc>
          <w:tcPr>
            <w:tcW w:w="630" w:type="pct"/>
            <w:shd w:val="clear" w:color="auto" w:fill="FFFFFF"/>
            <w:vAlign w:val="center"/>
          </w:tcPr>
          <w:p w14:paraId="0AE47340" w14:textId="77777777" w:rsidR="009034C0" w:rsidRPr="00350C1D" w:rsidRDefault="009034C0" w:rsidP="007846C5">
            <w:pPr>
              <w:pStyle w:val="TAH"/>
            </w:pPr>
            <w:r w:rsidRPr="00350C1D">
              <w:t>Fraction of maximum throughput (%)</w:t>
            </w:r>
          </w:p>
        </w:tc>
        <w:tc>
          <w:tcPr>
            <w:tcW w:w="331" w:type="pct"/>
            <w:shd w:val="clear" w:color="auto" w:fill="FFFFFF"/>
            <w:vAlign w:val="center"/>
          </w:tcPr>
          <w:p w14:paraId="79261D1D" w14:textId="77777777" w:rsidR="009034C0" w:rsidRPr="00350C1D" w:rsidRDefault="009034C0" w:rsidP="007846C5">
            <w:pPr>
              <w:pStyle w:val="TAH"/>
            </w:pPr>
            <w:r w:rsidRPr="00350C1D">
              <w:t>SNR (dB)</w:t>
            </w:r>
          </w:p>
        </w:tc>
      </w:tr>
      <w:tr w:rsidR="009034C0" w:rsidRPr="00350C1D" w14:paraId="00479671" w14:textId="77777777" w:rsidTr="005045EF">
        <w:trPr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6563A971" w14:textId="77777777" w:rsidR="009034C0" w:rsidRPr="00350C1D" w:rsidRDefault="009034C0" w:rsidP="007846C5">
            <w:pPr>
              <w:pStyle w:val="TAC"/>
            </w:pPr>
            <w:r w:rsidRPr="00350C1D">
              <w:t>1-1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3B6842CC" w14:textId="77777777" w:rsidR="009034C0" w:rsidRPr="00350C1D" w:rsidRDefault="009034C0" w:rsidP="007846C5">
            <w:pPr>
              <w:pStyle w:val="TAC"/>
            </w:pPr>
            <w:r w:rsidRPr="00350C1D">
              <w:t>R.PDSCH.3-3.1 FDD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C8F34D4" w14:textId="77DE7228" w:rsidR="009034C0" w:rsidRPr="00350C1D" w:rsidRDefault="009034C0" w:rsidP="007846C5">
            <w:pPr>
              <w:pStyle w:val="TAC"/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9D7516B" w14:textId="3D7715E1" w:rsidR="009034C0" w:rsidRPr="00350C1D" w:rsidRDefault="009034C0" w:rsidP="007846C5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45B5062" w14:textId="77777777" w:rsidR="009034C0" w:rsidRPr="00350C1D" w:rsidRDefault="009034C0" w:rsidP="007846C5">
            <w:pPr>
              <w:pStyle w:val="TAC"/>
            </w:pPr>
            <w:r w:rsidRPr="00350C1D">
              <w:t>QPSK, 0.30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7E27A99F" w14:textId="77777777" w:rsidR="009034C0" w:rsidRPr="00350C1D" w:rsidRDefault="009034C0" w:rsidP="007846C5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52A339CA" w14:textId="77777777" w:rsidR="009034C0" w:rsidRPr="00350C1D" w:rsidRDefault="009034C0" w:rsidP="007846C5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5AECCC21" w14:textId="77777777" w:rsidR="009034C0" w:rsidRPr="00350C1D" w:rsidRDefault="009034C0" w:rsidP="007846C5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495FEE59" w14:textId="77777777" w:rsidR="009034C0" w:rsidRPr="00350C1D" w:rsidRDefault="009034C0" w:rsidP="007846C5">
            <w:pPr>
              <w:pStyle w:val="TAC"/>
            </w:pPr>
            <w:r w:rsidRPr="00350C1D">
              <w:t>3.5</w:t>
            </w:r>
          </w:p>
        </w:tc>
      </w:tr>
      <w:tr w:rsidR="005045EF" w:rsidRPr="00350C1D" w14:paraId="1C14095F" w14:textId="77777777" w:rsidTr="00C25261">
        <w:trPr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7EF1F245" w14:textId="23F5F3AA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3-1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22E82BB1" w14:textId="0D1663C2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1EF6298" w14:textId="6C58432A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FE0EB0F" w14:textId="7FC91A1F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50 / 15 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2A67C69" w14:textId="60FC137E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7FF9971" w14:textId="479F46F8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3AE60F6" w14:textId="44728437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33CAA033" w14:textId="593B61D9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7F708E67" w14:textId="56259ED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7AD1CFF3" w14:textId="77777777" w:rsidTr="00C25261">
        <w:trPr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7628DB08" w14:textId="05F5D5C2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3-1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1867BD8A" w14:textId="144ACCD2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EDF25E2" w14:textId="5093840D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1BD2545" w14:textId="06751A27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50 / 30 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04B9D8F" w14:textId="7C4AA1B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FE85A75" w14:textId="562B225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FE2F65E" w14:textId="4FD0CE8D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4112795F" w14:textId="0674C734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7CC709D9" w14:textId="490AD2BB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E02563" w:rsidRPr="00350C1D" w14:paraId="51EAF9FB" w14:textId="77777777" w:rsidTr="005045EF">
        <w:trPr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56312D0" w14:textId="77777777" w:rsidR="00E02563" w:rsidRPr="00350C1D" w:rsidRDefault="00E02563" w:rsidP="00E02563">
            <w:pPr>
              <w:pStyle w:val="TAC"/>
            </w:pPr>
            <w:r w:rsidRPr="00350C1D">
              <w:t>1-2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54D5A462" w14:textId="77777777" w:rsidR="00E02563" w:rsidRPr="00350C1D" w:rsidRDefault="00E02563" w:rsidP="00E02563">
            <w:pPr>
              <w:pStyle w:val="TAC"/>
            </w:pPr>
            <w:r w:rsidRPr="00350C1D">
              <w:t>R.PDSCH.3-4.1 FDD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31D6197" w14:textId="3E90A7A6" w:rsidR="00E02563" w:rsidRPr="00350C1D" w:rsidRDefault="00E02563" w:rsidP="00E02563">
            <w:pPr>
              <w:pStyle w:val="TAC"/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3101E44" w14:textId="2C21433E" w:rsidR="00E02563" w:rsidRPr="00350C1D" w:rsidRDefault="00E02563" w:rsidP="00E02563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C65E84D" w14:textId="77777777" w:rsidR="00E02563" w:rsidRPr="00350C1D" w:rsidRDefault="00E02563" w:rsidP="00E02563">
            <w:pPr>
              <w:pStyle w:val="TAC"/>
            </w:pPr>
            <w:r w:rsidRPr="00350C1D">
              <w:t>16QAM, 0.48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C8DA465" w14:textId="77777777" w:rsidR="00E02563" w:rsidRPr="00350C1D" w:rsidRDefault="00E02563" w:rsidP="00E02563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50E88909" w14:textId="77777777" w:rsidR="00E02563" w:rsidRPr="00350C1D" w:rsidRDefault="00E02563" w:rsidP="00E02563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03DE1004" w14:textId="77777777" w:rsidR="00E02563" w:rsidRPr="00350C1D" w:rsidRDefault="00E02563" w:rsidP="00E02563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79191296" w14:textId="77777777" w:rsidR="00E02563" w:rsidRPr="00350C1D" w:rsidRDefault="00E02563" w:rsidP="00E02563">
            <w:pPr>
              <w:pStyle w:val="TAC"/>
            </w:pPr>
            <w:r w:rsidRPr="00350C1D">
              <w:t>11.2</w:t>
            </w:r>
          </w:p>
        </w:tc>
      </w:tr>
      <w:tr w:rsidR="005045EF" w:rsidRPr="00350C1D" w14:paraId="0E81F204" w14:textId="77777777" w:rsidTr="00C25261">
        <w:trPr>
          <w:jc w:val="center"/>
        </w:trPr>
        <w:tc>
          <w:tcPr>
            <w:tcW w:w="316" w:type="pct"/>
            <w:shd w:val="clear" w:color="auto" w:fill="FFFFFF"/>
          </w:tcPr>
          <w:p w14:paraId="1F8919A2" w14:textId="7288368F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</w:t>
            </w:r>
            <w:r w:rsidRPr="00350C1D">
              <w:rPr>
                <w:highlight w:val="green"/>
              </w:rPr>
              <w:t>2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69A91565" w14:textId="53DD3516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020709B1" w14:textId="45F8BBE1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6A6B0B7" w14:textId="1950A7D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50 / 15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3D61AF9" w14:textId="4643E1F6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7D588AB" w14:textId="6A26B4BE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5E8C329" w14:textId="69F0BA15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7D940130" w14:textId="008C12B2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31FE9409" w14:textId="18B5EEA3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7B707632" w14:textId="77777777" w:rsidTr="00C25261">
        <w:trPr>
          <w:jc w:val="center"/>
        </w:trPr>
        <w:tc>
          <w:tcPr>
            <w:tcW w:w="316" w:type="pct"/>
            <w:shd w:val="clear" w:color="auto" w:fill="FFFFFF"/>
          </w:tcPr>
          <w:p w14:paraId="1DB1CCD4" w14:textId="14B42682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</w:t>
            </w:r>
            <w:r w:rsidRPr="00350C1D">
              <w:rPr>
                <w:highlight w:val="green"/>
              </w:rPr>
              <w:t>2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490BA49A" w14:textId="684A6ED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EB67BA3" w14:textId="7E0DB144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9B2184C" w14:textId="20282D22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50 / 30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05AEDA7" w14:textId="1690B0F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B5C1BE7" w14:textId="47E2D415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37A7268A" w14:textId="63EEF69E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27E49C3" w14:textId="50687DE8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61E07835" w14:textId="53B31D3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E02563" w:rsidRPr="00350C1D" w14:paraId="0F5467D0" w14:textId="77777777" w:rsidTr="005045EF">
        <w:trPr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3E84E4D4" w14:textId="77777777" w:rsidR="00E02563" w:rsidRPr="00350C1D" w:rsidRDefault="00E02563" w:rsidP="00E02563">
            <w:pPr>
              <w:pStyle w:val="TAC"/>
            </w:pPr>
            <w:r w:rsidRPr="00350C1D">
              <w:t>1-3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0B4B8045" w14:textId="77777777" w:rsidR="00E02563" w:rsidRPr="00350C1D" w:rsidRDefault="00E02563" w:rsidP="00E02563">
            <w:pPr>
              <w:pStyle w:val="TAC"/>
            </w:pPr>
            <w:r w:rsidRPr="00350C1D">
              <w:t>R.PDSCH.3-3.1 FDD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409E7FC2" w14:textId="175D75CE" w:rsidR="00E02563" w:rsidRPr="00350C1D" w:rsidRDefault="00E02563" w:rsidP="00E02563">
            <w:pPr>
              <w:pStyle w:val="TAC"/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A849614" w14:textId="3ADCB87E" w:rsidR="00E02563" w:rsidRPr="00350C1D" w:rsidRDefault="00E02563" w:rsidP="00E02563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7B7E7440" w14:textId="77777777" w:rsidR="00E02563" w:rsidRPr="00350C1D" w:rsidRDefault="00E02563" w:rsidP="00E02563">
            <w:pPr>
              <w:pStyle w:val="TAC"/>
            </w:pPr>
            <w:r w:rsidRPr="00350C1D">
              <w:t>QPSK, 0.30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D3EA62C" w14:textId="77777777" w:rsidR="00E02563" w:rsidRPr="00350C1D" w:rsidRDefault="00E02563" w:rsidP="00E02563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2779C79E" w14:textId="77777777" w:rsidR="00E02563" w:rsidRPr="00350C1D" w:rsidRDefault="00E02563" w:rsidP="00E02563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05EBC5E1" w14:textId="77777777" w:rsidR="00E02563" w:rsidRPr="00350C1D" w:rsidRDefault="00E02563" w:rsidP="00E02563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4112F52C" w14:textId="77777777" w:rsidR="00E02563" w:rsidRPr="00350C1D" w:rsidRDefault="00E02563" w:rsidP="00E02563">
            <w:pPr>
              <w:pStyle w:val="TAC"/>
            </w:pPr>
            <w:r w:rsidRPr="00350C1D">
              <w:t>3.5</w:t>
            </w:r>
          </w:p>
        </w:tc>
      </w:tr>
      <w:tr w:rsidR="005045EF" w:rsidRPr="00350C1D" w14:paraId="2FB7B713" w14:textId="77777777" w:rsidTr="00C25261">
        <w:trPr>
          <w:jc w:val="center"/>
        </w:trPr>
        <w:tc>
          <w:tcPr>
            <w:tcW w:w="316" w:type="pct"/>
            <w:shd w:val="clear" w:color="auto" w:fill="FFFFFF"/>
          </w:tcPr>
          <w:p w14:paraId="171E4D06" w14:textId="1D587C1B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</w:t>
            </w:r>
            <w:r w:rsidRPr="00350C1D">
              <w:rPr>
                <w:highlight w:val="green"/>
              </w:rPr>
              <w:t>3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007D94E8" w14:textId="3B07819C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4CD00C17" w14:textId="48A41E10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CC644D2" w14:textId="354061B3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50/ 15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D4B2381" w14:textId="01F0E6E0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69DCA95" w14:textId="6D843E50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3E716AE1" w14:textId="055781C5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01E0EC9" w14:textId="49B26B52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3C29EEB7" w14:textId="5CCC11C3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3E145A50" w14:textId="77777777" w:rsidTr="00C25261">
        <w:trPr>
          <w:jc w:val="center"/>
        </w:trPr>
        <w:tc>
          <w:tcPr>
            <w:tcW w:w="316" w:type="pct"/>
            <w:shd w:val="clear" w:color="auto" w:fill="FFFFFF"/>
          </w:tcPr>
          <w:p w14:paraId="1FE2765A" w14:textId="62320709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</w:t>
            </w:r>
            <w:r w:rsidRPr="00350C1D">
              <w:rPr>
                <w:highlight w:val="green"/>
              </w:rPr>
              <w:t>3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4DE32BB1" w14:textId="2A0423B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F100CB4" w14:textId="10021B2A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45C42258" w14:textId="3AF5360F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50 / 30 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066525A" w14:textId="1BD2520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40720C01" w14:textId="6EA20832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2435CE0" w14:textId="592159B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1D4EE767" w14:textId="634D2AE5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77100ECA" w14:textId="22738D1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E02563" w:rsidRPr="00350C1D" w14:paraId="3FA243D1" w14:textId="77777777" w:rsidTr="005045EF">
        <w:trPr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341F4D56" w14:textId="77777777" w:rsidR="00E02563" w:rsidRPr="00350C1D" w:rsidRDefault="00E02563" w:rsidP="00E02563">
            <w:pPr>
              <w:pStyle w:val="TAC"/>
            </w:pPr>
            <w:r w:rsidRPr="00350C1D">
              <w:t>1-4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2FE6AD9E" w14:textId="77777777" w:rsidR="00E02563" w:rsidRPr="00350C1D" w:rsidRDefault="00E02563" w:rsidP="00E02563">
            <w:pPr>
              <w:pStyle w:val="TAC"/>
            </w:pPr>
            <w:r w:rsidRPr="00350C1D">
              <w:t>R.PDSCH.3-3.1 FDD (Note 1)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7ABD31BC" w14:textId="132A0372" w:rsidR="00E02563" w:rsidRPr="00350C1D" w:rsidRDefault="00E02563" w:rsidP="00E02563">
            <w:pPr>
              <w:pStyle w:val="TAC"/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F9F43EA" w14:textId="56C5BBA9" w:rsidR="00E02563" w:rsidRPr="00350C1D" w:rsidRDefault="00E02563" w:rsidP="00E02563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BFD46B7" w14:textId="77777777" w:rsidR="00E02563" w:rsidRPr="00350C1D" w:rsidRDefault="00E02563" w:rsidP="00E02563">
            <w:pPr>
              <w:pStyle w:val="TAC"/>
            </w:pPr>
            <w:r w:rsidRPr="00350C1D">
              <w:t>QPSK, 0.30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E8ECB1A" w14:textId="77777777" w:rsidR="00E02563" w:rsidRPr="00350C1D" w:rsidRDefault="00E02563" w:rsidP="00E02563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7125825" w14:textId="77777777" w:rsidR="00E02563" w:rsidRPr="00350C1D" w:rsidRDefault="00E02563" w:rsidP="00E02563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45CC6A05" w14:textId="77777777" w:rsidR="00E02563" w:rsidRPr="00350C1D" w:rsidRDefault="00E02563" w:rsidP="00E02563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4E0C0ED8" w14:textId="77777777" w:rsidR="00E02563" w:rsidRPr="00350C1D" w:rsidRDefault="00E02563" w:rsidP="00E02563">
            <w:pPr>
              <w:pStyle w:val="TAC"/>
            </w:pPr>
            <w:r w:rsidRPr="00350C1D">
              <w:t>4.2</w:t>
            </w:r>
          </w:p>
        </w:tc>
      </w:tr>
      <w:tr w:rsidR="005045EF" w:rsidRPr="00350C1D" w14:paraId="7026974E" w14:textId="77777777" w:rsidTr="00C25261">
        <w:trPr>
          <w:jc w:val="center"/>
        </w:trPr>
        <w:tc>
          <w:tcPr>
            <w:tcW w:w="316" w:type="pct"/>
            <w:shd w:val="clear" w:color="auto" w:fill="FFFFFF"/>
          </w:tcPr>
          <w:p w14:paraId="6232E6CE" w14:textId="06FD1D80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</w:t>
            </w:r>
            <w:r w:rsidRPr="00350C1D">
              <w:rPr>
                <w:highlight w:val="green"/>
              </w:rPr>
              <w:t>4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55CD4AF2" w14:textId="4F2784AD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0D2C5C7A" w14:textId="17B2C0A9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FC10526" w14:textId="11D5C07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50/ 15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AEF5779" w14:textId="5046868E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7AFBA089" w14:textId="381A8832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224A910C" w14:textId="6CE7B03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1AB34C8" w14:textId="5240C3CE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401491B5" w14:textId="19A488B6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4BC42850" w14:textId="77777777" w:rsidTr="00C25261">
        <w:trPr>
          <w:jc w:val="center"/>
        </w:trPr>
        <w:tc>
          <w:tcPr>
            <w:tcW w:w="316" w:type="pct"/>
            <w:shd w:val="clear" w:color="auto" w:fill="FFFFFF"/>
          </w:tcPr>
          <w:p w14:paraId="0F0BE709" w14:textId="2FADAA15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3-</w:t>
            </w:r>
            <w:r w:rsidRPr="00350C1D">
              <w:rPr>
                <w:highlight w:val="green"/>
              </w:rPr>
              <w:t>4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56AB0216" w14:textId="3A19D24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797BDA35" w14:textId="17827199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F6F29C1" w14:textId="19211C7E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50 / 30 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6A18664" w14:textId="581D5D8C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7DAD636C" w14:textId="799A9CD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FCC0FCE" w14:textId="3B810F1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52874F7D" w14:textId="3BAA95BD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2C015FC7" w14:textId="1A3F3BAB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E02563" w:rsidRPr="00350C1D" w14:paraId="49837335" w14:textId="77777777" w:rsidTr="005045EF">
        <w:trPr>
          <w:jc w:val="center"/>
        </w:trPr>
        <w:tc>
          <w:tcPr>
            <w:tcW w:w="519" w:type="pct"/>
            <w:gridSpan w:val="2"/>
            <w:shd w:val="clear" w:color="auto" w:fill="FFFFFF"/>
            <w:vAlign w:val="center"/>
          </w:tcPr>
          <w:p w14:paraId="0EE5662A" w14:textId="77777777" w:rsidR="00E02563" w:rsidRPr="00350C1D" w:rsidRDefault="00E02563" w:rsidP="00E02563">
            <w:pPr>
              <w:pStyle w:val="TAN"/>
            </w:pPr>
          </w:p>
        </w:tc>
        <w:tc>
          <w:tcPr>
            <w:tcW w:w="4481" w:type="pct"/>
            <w:gridSpan w:val="8"/>
            <w:shd w:val="clear" w:color="auto" w:fill="FFFFFF"/>
            <w:vAlign w:val="center"/>
          </w:tcPr>
          <w:p w14:paraId="4F10907A" w14:textId="7023223D" w:rsidR="00E02563" w:rsidRPr="00350C1D" w:rsidRDefault="00E02563" w:rsidP="00E02563">
            <w:pPr>
              <w:pStyle w:val="TAN"/>
            </w:pPr>
            <w:r w:rsidRPr="00350C1D">
              <w:t>Note1: The Maximum throughput is based on the HARQ processes with HARQ feedback enabled.</w:t>
            </w:r>
          </w:p>
        </w:tc>
      </w:tr>
      <w:tr w:rsidR="005B34B3" w:rsidRPr="00350C1D" w14:paraId="57CBE937" w14:textId="77777777" w:rsidTr="005045EF">
        <w:trPr>
          <w:jc w:val="center"/>
        </w:trPr>
        <w:tc>
          <w:tcPr>
            <w:tcW w:w="519" w:type="pct"/>
            <w:gridSpan w:val="2"/>
            <w:shd w:val="clear" w:color="auto" w:fill="FFFFFF"/>
            <w:vAlign w:val="center"/>
          </w:tcPr>
          <w:p w14:paraId="4EA7CAFC" w14:textId="77777777" w:rsidR="005B34B3" w:rsidRPr="00350C1D" w:rsidRDefault="005B34B3" w:rsidP="00E02563">
            <w:pPr>
              <w:pStyle w:val="TAN"/>
            </w:pPr>
          </w:p>
        </w:tc>
        <w:tc>
          <w:tcPr>
            <w:tcW w:w="4481" w:type="pct"/>
            <w:gridSpan w:val="8"/>
            <w:shd w:val="clear" w:color="auto" w:fill="FFFFFF"/>
            <w:vAlign w:val="center"/>
          </w:tcPr>
          <w:p w14:paraId="16230037" w14:textId="1DA9352F" w:rsidR="005B34B3" w:rsidRPr="00C25261" w:rsidRDefault="00C04736" w:rsidP="00E02563">
            <w:pPr>
              <w:pStyle w:val="TAN"/>
              <w:rPr>
                <w:highlight w:val="green"/>
              </w:rPr>
            </w:pPr>
            <w:r w:rsidRPr="00C25261">
              <w:rPr>
                <w:highlight w:val="green"/>
              </w:rPr>
              <w:t xml:space="preserve">Note 2 </w:t>
            </w:r>
            <w:r w:rsidR="002578D0" w:rsidRPr="00C25261">
              <w:rPr>
                <w:highlight w:val="green"/>
              </w:rPr>
              <w:t xml:space="preserve">Tests for Ka </w:t>
            </w:r>
            <w:r w:rsidR="003346A9" w:rsidRPr="00350C1D">
              <w:rPr>
                <w:highlight w:val="green"/>
              </w:rPr>
              <w:t xml:space="preserve">Band </w:t>
            </w:r>
            <w:r w:rsidR="002578D0" w:rsidRPr="00C25261">
              <w:rPr>
                <w:highlight w:val="green"/>
              </w:rPr>
              <w:t xml:space="preserve">covers FR2 Numerology and for Ku </w:t>
            </w:r>
            <w:r w:rsidR="003346A9" w:rsidRPr="00350C1D">
              <w:rPr>
                <w:highlight w:val="green"/>
              </w:rPr>
              <w:t xml:space="preserve">Band </w:t>
            </w:r>
            <w:r w:rsidR="002578D0" w:rsidRPr="00C25261">
              <w:rPr>
                <w:highlight w:val="green"/>
              </w:rPr>
              <w:t xml:space="preserve">covers FR1 and FR2 Numerologies </w:t>
            </w:r>
          </w:p>
        </w:tc>
      </w:tr>
      <w:tr w:rsidR="005B34B3" w:rsidRPr="00350C1D" w14:paraId="75BB7E03" w14:textId="77777777" w:rsidTr="005045EF">
        <w:trPr>
          <w:jc w:val="center"/>
        </w:trPr>
        <w:tc>
          <w:tcPr>
            <w:tcW w:w="519" w:type="pct"/>
            <w:gridSpan w:val="2"/>
            <w:shd w:val="clear" w:color="auto" w:fill="FFFFFF"/>
            <w:vAlign w:val="center"/>
          </w:tcPr>
          <w:p w14:paraId="7038C869" w14:textId="77777777" w:rsidR="005B34B3" w:rsidRPr="00350C1D" w:rsidRDefault="005B34B3" w:rsidP="00E02563">
            <w:pPr>
              <w:pStyle w:val="TAN"/>
            </w:pPr>
          </w:p>
        </w:tc>
        <w:tc>
          <w:tcPr>
            <w:tcW w:w="4481" w:type="pct"/>
            <w:gridSpan w:val="8"/>
            <w:shd w:val="clear" w:color="auto" w:fill="FFFFFF"/>
            <w:vAlign w:val="center"/>
          </w:tcPr>
          <w:p w14:paraId="4D6D50A4" w14:textId="591E8484" w:rsidR="005B34B3" w:rsidRPr="00C25261" w:rsidRDefault="00C04736" w:rsidP="00E02563">
            <w:pPr>
              <w:pStyle w:val="TAN"/>
              <w:rPr>
                <w:highlight w:val="green"/>
              </w:rPr>
            </w:pPr>
            <w:r w:rsidRPr="00C25261">
              <w:rPr>
                <w:highlight w:val="green"/>
              </w:rPr>
              <w:t xml:space="preserve">Note 3 New Tests to be defined </w:t>
            </w:r>
            <w:r w:rsidR="003346A9" w:rsidRPr="00350C1D">
              <w:rPr>
                <w:highlight w:val="green"/>
              </w:rPr>
              <w:t>for</w:t>
            </w:r>
            <w:r w:rsidRPr="00C25261">
              <w:rPr>
                <w:highlight w:val="green"/>
              </w:rPr>
              <w:t xml:space="preserve"> FR1 Numerology and the Ku band</w:t>
            </w:r>
          </w:p>
        </w:tc>
      </w:tr>
    </w:tbl>
    <w:p w14:paraId="54D05849" w14:textId="77777777" w:rsidR="0059280E" w:rsidRPr="00350C1D" w:rsidRDefault="0059280E" w:rsidP="00C53280"/>
    <w:p w14:paraId="0F3019F2" w14:textId="6291610C" w:rsidR="00A57474" w:rsidRPr="00350C1D" w:rsidRDefault="0059280E" w:rsidP="0059280E">
      <w:r w:rsidRPr="00350C1D">
        <w:t>Channel Model Parameters for FR</w:t>
      </w:r>
      <w:r w:rsidR="00A57474" w:rsidRPr="00350C1D">
        <w:t>1</w:t>
      </w:r>
      <w:r w:rsidRPr="00350C1D">
        <w:t>-NTN</w:t>
      </w:r>
      <w:r w:rsidR="00A57474" w:rsidRPr="00350C1D">
        <w:t xml:space="preserve"> to be defined</w:t>
      </w:r>
      <w:r w:rsidR="00614813" w:rsidRPr="00350C1D">
        <w:t xml:space="preserve">, see </w:t>
      </w:r>
      <w:r w:rsidR="00614813" w:rsidRPr="00350C1D">
        <w:fldChar w:fldCharType="begin"/>
      </w:r>
      <w:r w:rsidR="00614813" w:rsidRPr="00350C1D">
        <w:instrText xml:space="preserve"> REF _Ref210144423 \r \h </w:instrText>
      </w:r>
      <w:r w:rsidR="00614813" w:rsidRPr="00350C1D">
        <w:fldChar w:fldCharType="separate"/>
      </w:r>
      <w:r w:rsidR="00614813" w:rsidRPr="00350C1D">
        <w:t>7.1</w:t>
      </w:r>
      <w:r w:rsidR="00614813" w:rsidRPr="00350C1D">
        <w:fldChar w:fldCharType="end"/>
      </w:r>
      <w:r w:rsidR="00883333" w:rsidRPr="00350C1D">
        <w:t>.</w:t>
      </w:r>
    </w:p>
    <w:p w14:paraId="0A4D26FD" w14:textId="77777777" w:rsidR="00883333" w:rsidRPr="00350C1D" w:rsidRDefault="00883333" w:rsidP="0059280E"/>
    <w:p w14:paraId="1AC23E8A" w14:textId="58CAEE9A" w:rsidR="00C53280" w:rsidRPr="00350C1D" w:rsidRDefault="00033F47" w:rsidP="00C53280">
      <w:pPr>
        <w:keepNext/>
        <w:keepLines/>
        <w:spacing w:before="60"/>
        <w:jc w:val="center"/>
        <w:rPr>
          <w:b/>
        </w:rPr>
      </w:pPr>
      <w:r w:rsidRPr="00C25261">
        <w:rPr>
          <w:b/>
          <w:highlight w:val="green"/>
        </w:rPr>
        <w:t>Modified</w:t>
      </w:r>
      <w:r>
        <w:rPr>
          <w:b/>
        </w:rPr>
        <w:t xml:space="preserve"> </w:t>
      </w:r>
      <w:r w:rsidR="00C53280" w:rsidRPr="00350C1D">
        <w:rPr>
          <w:b/>
        </w:rPr>
        <w:t>Table 11.2.2.1.1.1-4: Minimum performance for Rank 1</w:t>
      </w:r>
    </w:p>
    <w:tbl>
      <w:tblPr>
        <w:tblW w:w="56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416"/>
        <w:gridCol w:w="993"/>
        <w:gridCol w:w="1267"/>
        <w:gridCol w:w="1136"/>
        <w:gridCol w:w="1177"/>
        <w:gridCol w:w="1267"/>
        <w:gridCol w:w="1366"/>
        <w:gridCol w:w="1289"/>
        <w:gridCol w:w="677"/>
      </w:tblGrid>
      <w:tr w:rsidR="001769F8" w:rsidRPr="00350C1D" w14:paraId="0510E6BE" w14:textId="77777777" w:rsidTr="00C25261">
        <w:trPr>
          <w:trHeight w:val="375"/>
          <w:jc w:val="center"/>
        </w:trPr>
        <w:tc>
          <w:tcPr>
            <w:tcW w:w="316" w:type="pct"/>
            <w:vMerge w:val="restart"/>
            <w:shd w:val="clear" w:color="auto" w:fill="FFFFFF"/>
            <w:vAlign w:val="center"/>
          </w:tcPr>
          <w:p w14:paraId="28E5E13E" w14:textId="77777777" w:rsidR="001769F8" w:rsidRPr="00350C1D" w:rsidRDefault="001769F8" w:rsidP="007846C5">
            <w:pPr>
              <w:pStyle w:val="TAH"/>
            </w:pPr>
            <w:r w:rsidRPr="00350C1D">
              <w:t>Test num.</w:t>
            </w:r>
          </w:p>
        </w:tc>
        <w:tc>
          <w:tcPr>
            <w:tcW w:w="688" w:type="pct"/>
            <w:gridSpan w:val="2"/>
            <w:vMerge w:val="restart"/>
            <w:shd w:val="clear" w:color="auto" w:fill="FFFFFF"/>
            <w:vAlign w:val="center"/>
          </w:tcPr>
          <w:p w14:paraId="15FEC857" w14:textId="77777777" w:rsidR="001769F8" w:rsidRPr="00350C1D" w:rsidRDefault="001769F8" w:rsidP="007846C5">
            <w:pPr>
              <w:pStyle w:val="TAH"/>
            </w:pPr>
            <w:r w:rsidRPr="00350C1D">
              <w:t>Reference channel</w:t>
            </w:r>
          </w:p>
        </w:tc>
        <w:tc>
          <w:tcPr>
            <w:tcW w:w="619" w:type="pct"/>
            <w:vMerge w:val="restart"/>
            <w:shd w:val="clear" w:color="auto" w:fill="FFFFFF"/>
            <w:vAlign w:val="center"/>
          </w:tcPr>
          <w:p w14:paraId="0D21B8AB" w14:textId="361FCA86" w:rsidR="001769F8" w:rsidRPr="00350C1D" w:rsidRDefault="001769F8" w:rsidP="007846C5">
            <w:pPr>
              <w:pStyle w:val="TAH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Numerology </w:t>
            </w:r>
          </w:p>
        </w:tc>
        <w:tc>
          <w:tcPr>
            <w:tcW w:w="555" w:type="pct"/>
            <w:vMerge w:val="restart"/>
            <w:shd w:val="clear" w:color="auto" w:fill="FFFFFF"/>
            <w:vAlign w:val="center"/>
          </w:tcPr>
          <w:p w14:paraId="6A5869A6" w14:textId="1FB56649" w:rsidR="001769F8" w:rsidRPr="00350C1D" w:rsidRDefault="001769F8" w:rsidP="007846C5">
            <w:pPr>
              <w:pStyle w:val="TAH"/>
            </w:pPr>
            <w:r w:rsidRPr="00350C1D">
              <w:t>Bandwidth (MHz) / Subcarrier spacing (kHz)</w:t>
            </w:r>
          </w:p>
        </w:tc>
        <w:tc>
          <w:tcPr>
            <w:tcW w:w="575" w:type="pct"/>
            <w:vMerge w:val="restart"/>
            <w:shd w:val="clear" w:color="auto" w:fill="FFFFFF"/>
            <w:vAlign w:val="center"/>
          </w:tcPr>
          <w:p w14:paraId="5CDA0069" w14:textId="77777777" w:rsidR="001769F8" w:rsidRPr="00350C1D" w:rsidRDefault="001769F8" w:rsidP="007846C5">
            <w:pPr>
              <w:pStyle w:val="TAH"/>
            </w:pPr>
            <w:r w:rsidRPr="00350C1D">
              <w:t>Modulation format and code rate</w:t>
            </w:r>
          </w:p>
        </w:tc>
        <w:tc>
          <w:tcPr>
            <w:tcW w:w="619" w:type="pct"/>
            <w:vMerge w:val="restart"/>
            <w:shd w:val="clear" w:color="auto" w:fill="FFFFFF"/>
            <w:vAlign w:val="center"/>
          </w:tcPr>
          <w:p w14:paraId="324EA6B2" w14:textId="77777777" w:rsidR="001769F8" w:rsidRPr="00350C1D" w:rsidRDefault="001769F8" w:rsidP="007846C5">
            <w:pPr>
              <w:pStyle w:val="TAH"/>
            </w:pPr>
            <w:r w:rsidRPr="00350C1D">
              <w:t>Propagation condition</w:t>
            </w:r>
          </w:p>
        </w:tc>
        <w:tc>
          <w:tcPr>
            <w:tcW w:w="667" w:type="pct"/>
            <w:vMerge w:val="restart"/>
            <w:shd w:val="clear" w:color="auto" w:fill="FFFFFF"/>
            <w:vAlign w:val="center"/>
          </w:tcPr>
          <w:p w14:paraId="0E5DB962" w14:textId="77777777" w:rsidR="001769F8" w:rsidRPr="00350C1D" w:rsidRDefault="001769F8" w:rsidP="007846C5">
            <w:pPr>
              <w:pStyle w:val="TAH"/>
            </w:pPr>
            <w:r w:rsidRPr="00350C1D">
              <w:t>Correlation matrix and antenna configuration</w:t>
            </w:r>
          </w:p>
        </w:tc>
        <w:tc>
          <w:tcPr>
            <w:tcW w:w="961" w:type="pct"/>
            <w:gridSpan w:val="2"/>
            <w:shd w:val="clear" w:color="auto" w:fill="FFFFFF"/>
            <w:vAlign w:val="center"/>
          </w:tcPr>
          <w:p w14:paraId="3C9D995A" w14:textId="77777777" w:rsidR="001769F8" w:rsidRPr="00350C1D" w:rsidRDefault="001769F8" w:rsidP="007846C5">
            <w:pPr>
              <w:pStyle w:val="TAH"/>
            </w:pPr>
            <w:r w:rsidRPr="00350C1D">
              <w:t>Reference value</w:t>
            </w:r>
          </w:p>
        </w:tc>
      </w:tr>
      <w:tr w:rsidR="00182C5F" w:rsidRPr="00350C1D" w14:paraId="014BA095" w14:textId="77777777" w:rsidTr="009B32F0">
        <w:trPr>
          <w:trHeight w:val="375"/>
          <w:jc w:val="center"/>
        </w:trPr>
        <w:tc>
          <w:tcPr>
            <w:tcW w:w="316" w:type="pct"/>
            <w:vMerge/>
            <w:shd w:val="clear" w:color="auto" w:fill="FFFFFF"/>
            <w:vAlign w:val="center"/>
          </w:tcPr>
          <w:p w14:paraId="7470C0B7" w14:textId="77777777" w:rsidR="001769F8" w:rsidRPr="00350C1D" w:rsidRDefault="001769F8" w:rsidP="007846C5">
            <w:pPr>
              <w:pStyle w:val="TAH"/>
            </w:pPr>
          </w:p>
        </w:tc>
        <w:tc>
          <w:tcPr>
            <w:tcW w:w="688" w:type="pct"/>
            <w:gridSpan w:val="2"/>
            <w:vMerge/>
            <w:shd w:val="clear" w:color="auto" w:fill="FFFFFF"/>
            <w:vAlign w:val="center"/>
          </w:tcPr>
          <w:p w14:paraId="249E2771" w14:textId="77777777" w:rsidR="001769F8" w:rsidRPr="00350C1D" w:rsidRDefault="001769F8" w:rsidP="007846C5">
            <w:pPr>
              <w:pStyle w:val="TAH"/>
            </w:pPr>
          </w:p>
        </w:tc>
        <w:tc>
          <w:tcPr>
            <w:tcW w:w="619" w:type="pct"/>
            <w:vMerge/>
            <w:shd w:val="clear" w:color="auto" w:fill="FFFFFF"/>
            <w:vAlign w:val="center"/>
          </w:tcPr>
          <w:p w14:paraId="5CBF18B8" w14:textId="048CF4BF" w:rsidR="001769F8" w:rsidRPr="00350C1D" w:rsidRDefault="001769F8" w:rsidP="007846C5">
            <w:pPr>
              <w:pStyle w:val="TAH"/>
            </w:pPr>
          </w:p>
        </w:tc>
        <w:tc>
          <w:tcPr>
            <w:tcW w:w="555" w:type="pct"/>
            <w:vMerge/>
            <w:shd w:val="clear" w:color="auto" w:fill="FFFFFF"/>
            <w:vAlign w:val="center"/>
          </w:tcPr>
          <w:p w14:paraId="625BD05F" w14:textId="3999CFA1" w:rsidR="001769F8" w:rsidRPr="00350C1D" w:rsidRDefault="001769F8" w:rsidP="007846C5">
            <w:pPr>
              <w:pStyle w:val="TAH"/>
            </w:pPr>
          </w:p>
        </w:tc>
        <w:tc>
          <w:tcPr>
            <w:tcW w:w="575" w:type="pct"/>
            <w:vMerge/>
            <w:shd w:val="clear" w:color="auto" w:fill="FFFFFF"/>
            <w:vAlign w:val="center"/>
          </w:tcPr>
          <w:p w14:paraId="7755C0CC" w14:textId="77777777" w:rsidR="001769F8" w:rsidRPr="00350C1D" w:rsidRDefault="001769F8" w:rsidP="007846C5">
            <w:pPr>
              <w:pStyle w:val="TAH"/>
            </w:pPr>
          </w:p>
        </w:tc>
        <w:tc>
          <w:tcPr>
            <w:tcW w:w="619" w:type="pct"/>
            <w:vMerge/>
            <w:shd w:val="clear" w:color="auto" w:fill="FFFFFF"/>
            <w:vAlign w:val="center"/>
          </w:tcPr>
          <w:p w14:paraId="2FD24EB7" w14:textId="77777777" w:rsidR="001769F8" w:rsidRPr="00350C1D" w:rsidRDefault="001769F8" w:rsidP="007846C5">
            <w:pPr>
              <w:pStyle w:val="TAH"/>
            </w:pPr>
          </w:p>
        </w:tc>
        <w:tc>
          <w:tcPr>
            <w:tcW w:w="667" w:type="pct"/>
            <w:vMerge/>
            <w:shd w:val="clear" w:color="auto" w:fill="FFFFFF"/>
            <w:vAlign w:val="center"/>
          </w:tcPr>
          <w:p w14:paraId="32229F05" w14:textId="77777777" w:rsidR="001769F8" w:rsidRPr="00350C1D" w:rsidRDefault="001769F8" w:rsidP="007846C5">
            <w:pPr>
              <w:pStyle w:val="TAH"/>
            </w:pPr>
          </w:p>
        </w:tc>
        <w:tc>
          <w:tcPr>
            <w:tcW w:w="630" w:type="pct"/>
            <w:shd w:val="clear" w:color="auto" w:fill="FFFFFF"/>
            <w:vAlign w:val="center"/>
          </w:tcPr>
          <w:p w14:paraId="753B42CD" w14:textId="77777777" w:rsidR="001769F8" w:rsidRPr="00350C1D" w:rsidRDefault="001769F8" w:rsidP="007846C5">
            <w:pPr>
              <w:pStyle w:val="TAH"/>
            </w:pPr>
            <w:r w:rsidRPr="00350C1D">
              <w:t>Fraction of maximum throughput (%)</w:t>
            </w:r>
          </w:p>
        </w:tc>
        <w:tc>
          <w:tcPr>
            <w:tcW w:w="331" w:type="pct"/>
            <w:shd w:val="clear" w:color="auto" w:fill="FFFFFF"/>
            <w:vAlign w:val="center"/>
          </w:tcPr>
          <w:p w14:paraId="7D7EB751" w14:textId="77777777" w:rsidR="001769F8" w:rsidRPr="00350C1D" w:rsidRDefault="001769F8" w:rsidP="007846C5">
            <w:pPr>
              <w:pStyle w:val="TAH"/>
            </w:pPr>
            <w:r w:rsidRPr="00350C1D">
              <w:t>SNR (dB)</w:t>
            </w:r>
          </w:p>
        </w:tc>
      </w:tr>
      <w:tr w:rsidR="00080218" w:rsidRPr="00350C1D" w14:paraId="2B9CBA73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4D5C14DF" w14:textId="77777777" w:rsidR="00080218" w:rsidRPr="00350C1D" w:rsidRDefault="00080218" w:rsidP="007846C5">
            <w:pPr>
              <w:pStyle w:val="TAC"/>
            </w:pPr>
            <w:r w:rsidRPr="00350C1D">
              <w:t>2-1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60999750" w14:textId="77777777" w:rsidR="00080218" w:rsidRPr="00350C1D" w:rsidRDefault="00080218" w:rsidP="007846C5">
            <w:pPr>
              <w:pStyle w:val="TAC"/>
            </w:pPr>
            <w:r w:rsidRPr="00350C1D">
              <w:t>R.PDSCH.3-3.1 FDD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95DC1CD" w14:textId="0DD0D644" w:rsidR="00080218" w:rsidRPr="00350C1D" w:rsidRDefault="00551FF6" w:rsidP="007846C5">
            <w:pPr>
              <w:pStyle w:val="TAC"/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7F4EB75E" w14:textId="4294967B" w:rsidR="00080218" w:rsidRPr="00350C1D" w:rsidRDefault="00080218" w:rsidP="007846C5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9DD9327" w14:textId="77777777" w:rsidR="00080218" w:rsidRPr="00350C1D" w:rsidRDefault="00080218" w:rsidP="007846C5">
            <w:pPr>
              <w:pStyle w:val="TAC"/>
            </w:pPr>
            <w:r w:rsidRPr="00350C1D">
              <w:t>QPSK, 0.30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462F857" w14:textId="77777777" w:rsidR="00080218" w:rsidRPr="00350C1D" w:rsidRDefault="00080218" w:rsidP="007846C5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33DDEBC9" w14:textId="77777777" w:rsidR="00080218" w:rsidRPr="00350C1D" w:rsidRDefault="00080218" w:rsidP="007846C5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63AB511D" w14:textId="77777777" w:rsidR="00080218" w:rsidRPr="00350C1D" w:rsidRDefault="00080218" w:rsidP="007846C5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3E53B03C" w14:textId="77777777" w:rsidR="00080218" w:rsidRPr="00350C1D" w:rsidRDefault="00080218" w:rsidP="007846C5">
            <w:pPr>
              <w:pStyle w:val="TAC"/>
            </w:pPr>
            <w:r w:rsidRPr="00350C1D">
              <w:t>3.5</w:t>
            </w:r>
          </w:p>
        </w:tc>
      </w:tr>
      <w:tr w:rsidR="005045EF" w:rsidRPr="00350C1D" w14:paraId="68EA34DE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36FC5181" w14:textId="70E536AF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4-1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08CF9BDB" w14:textId="0B33232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2F40B97" w14:textId="3669F228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F9AE771" w14:textId="3CA4CBD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50 / 15 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14ADAD73" w14:textId="71A4CE6C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65E3CE9F" w14:textId="711BE0EC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6F7A8C4A" w14:textId="484EBA71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4B64ED9D" w14:textId="11F90367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79FC8E40" w14:textId="271CA2E6" w:rsidR="005045EF" w:rsidRPr="00350C1D" w:rsidRDefault="005045EF" w:rsidP="005045EF">
            <w:pPr>
              <w:pStyle w:val="TAC"/>
            </w:pPr>
            <w:r w:rsidRPr="00C25261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7A4F16CA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E9D2203" w14:textId="456D8F41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4-1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5D2E988B" w14:textId="43D75545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F9EE2F6" w14:textId="364EF409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D75E8BB" w14:textId="06950291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50 / 30 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F6E4751" w14:textId="0457A593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4B2D228" w14:textId="3E6DFD43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B35194D" w14:textId="1C99C70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3F1897D5" w14:textId="527579FD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2D859FC5" w14:textId="7FD5B0F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DD3966" w:rsidRPr="00350C1D" w14:paraId="02590399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36A9A0A6" w14:textId="77777777" w:rsidR="00DD3966" w:rsidRPr="00350C1D" w:rsidRDefault="00DD3966" w:rsidP="00DD3966">
            <w:pPr>
              <w:pStyle w:val="TAC"/>
            </w:pPr>
            <w:r w:rsidRPr="00350C1D">
              <w:t>2-2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2484D619" w14:textId="77777777" w:rsidR="00DD3966" w:rsidRPr="00350C1D" w:rsidRDefault="00DD3966" w:rsidP="00DD3966">
            <w:pPr>
              <w:pStyle w:val="TAC"/>
            </w:pPr>
            <w:r w:rsidRPr="00350C1D">
              <w:t>R.PDSCH.3-4.1 FDD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8AA0766" w14:textId="2294AFC7" w:rsidR="00DD3966" w:rsidRPr="00350C1D" w:rsidRDefault="00DD3966" w:rsidP="00DD3966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716561A" w14:textId="48D7C4E9" w:rsidR="00DD3966" w:rsidRPr="00350C1D" w:rsidRDefault="00DD3966" w:rsidP="00DD3966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EF1CED4" w14:textId="77777777" w:rsidR="00DD3966" w:rsidRPr="00350C1D" w:rsidRDefault="00DD3966" w:rsidP="00DD3966">
            <w:pPr>
              <w:pStyle w:val="TAC"/>
            </w:pPr>
            <w:r w:rsidRPr="00350C1D">
              <w:t>16QAM, 0.48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D987B60" w14:textId="77777777" w:rsidR="00DD3966" w:rsidRPr="00350C1D" w:rsidRDefault="00DD3966" w:rsidP="00DD3966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DC1DBFB" w14:textId="77777777" w:rsidR="00DD3966" w:rsidRPr="00350C1D" w:rsidRDefault="00DD3966" w:rsidP="00DD3966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120F850" w14:textId="77777777" w:rsidR="00DD3966" w:rsidRPr="00350C1D" w:rsidRDefault="00DD3966" w:rsidP="00DD3966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08E2DD86" w14:textId="77777777" w:rsidR="00DD3966" w:rsidRPr="00350C1D" w:rsidRDefault="00DD3966" w:rsidP="00DD3966">
            <w:pPr>
              <w:pStyle w:val="TAC"/>
            </w:pPr>
            <w:r w:rsidRPr="00350C1D">
              <w:t>11.2</w:t>
            </w:r>
          </w:p>
        </w:tc>
      </w:tr>
      <w:tr w:rsidR="005045EF" w:rsidRPr="00350C1D" w14:paraId="46215650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1FB90832" w14:textId="3B6AF59E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4-2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187C2A20" w14:textId="4633D1E2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A997A5D" w14:textId="60175E81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6E68DDCC" w14:textId="192C607B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50 / 15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4811C296" w14:textId="0577B16B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6C62C87C" w14:textId="2620C1E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24B22EA4" w14:textId="51BBF125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62B40B23" w14:textId="321EE8B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301C3B72" w14:textId="66D1966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13899AAA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4484E9D0" w14:textId="4EECB6BE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4-2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3A0AA861" w14:textId="4D07938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45EA6695" w14:textId="36D8E506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4C6E37B2" w14:textId="28588B3F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50 / 30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B5B9223" w14:textId="059E61DB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[TBD]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430226D3" w14:textId="14DE76E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4984BE3" w14:textId="3584769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1A41823" w14:textId="35C5CC8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2F3EB3EF" w14:textId="0043484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9B32F0" w:rsidRPr="00350C1D" w14:paraId="78041250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BEBB49D" w14:textId="77777777" w:rsidR="009B32F0" w:rsidRPr="00350C1D" w:rsidRDefault="009B32F0" w:rsidP="009B32F0">
            <w:pPr>
              <w:pStyle w:val="TAC"/>
            </w:pPr>
            <w:r w:rsidRPr="00350C1D">
              <w:t>2-3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0C7CAF13" w14:textId="77777777" w:rsidR="009B32F0" w:rsidRPr="00350C1D" w:rsidRDefault="009B32F0" w:rsidP="009B32F0">
            <w:pPr>
              <w:pStyle w:val="TAC"/>
            </w:pPr>
            <w:r w:rsidRPr="00350C1D">
              <w:t>R.PDSCH.3-3.1 FDD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1EB4C2E" w14:textId="68C50924" w:rsidR="009B32F0" w:rsidRPr="00350C1D" w:rsidRDefault="009B32F0" w:rsidP="009B32F0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265533AF" w14:textId="46BF3F46" w:rsidR="009B32F0" w:rsidRPr="00350C1D" w:rsidRDefault="009B32F0" w:rsidP="009B32F0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DAC9ADD" w14:textId="77777777" w:rsidR="009B32F0" w:rsidRPr="00350C1D" w:rsidRDefault="009B32F0" w:rsidP="009B32F0">
            <w:pPr>
              <w:pStyle w:val="TAC"/>
            </w:pPr>
            <w:r w:rsidRPr="00350C1D">
              <w:t>QPSK, 0.30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1BDE567" w14:textId="77777777" w:rsidR="009B32F0" w:rsidRPr="00350C1D" w:rsidRDefault="009B32F0" w:rsidP="009B32F0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7D168771" w14:textId="77777777" w:rsidR="009B32F0" w:rsidRPr="00350C1D" w:rsidRDefault="009B32F0" w:rsidP="009B32F0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6456F0E3" w14:textId="77777777" w:rsidR="009B32F0" w:rsidRPr="00350C1D" w:rsidRDefault="009B32F0" w:rsidP="009B32F0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76641199" w14:textId="77777777" w:rsidR="009B32F0" w:rsidRPr="00350C1D" w:rsidRDefault="009B32F0" w:rsidP="009B32F0">
            <w:pPr>
              <w:pStyle w:val="TAC"/>
            </w:pPr>
            <w:r w:rsidRPr="00350C1D">
              <w:t>3.5</w:t>
            </w:r>
          </w:p>
        </w:tc>
      </w:tr>
      <w:tr w:rsidR="005045EF" w:rsidRPr="00350C1D" w14:paraId="308933B3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2AB4CDD6" w14:textId="0AFBD20E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4-3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75494C27" w14:textId="673C84E8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919B54C" w14:textId="02C73F1C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7FB63F7" w14:textId="567E07B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50 / 15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2236AE82" w14:textId="029BE3C8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6D17869" w14:textId="489A98B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4D051D0D" w14:textId="6DE1E93D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58384B72" w14:textId="0EBDC8EB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02B33873" w14:textId="21D1874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098400CB" w14:textId="77777777" w:rsidTr="009B32F0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0A88F1CF" w14:textId="6849EB60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4-3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42B13770" w14:textId="17C3B351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23A8A818" w14:textId="1A9D4873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1845637C" w14:textId="08BD99F0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50 /30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39063974" w14:textId="26153C3F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TBD]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ED6F3D4" w14:textId="0A3408B0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5754D9F1" w14:textId="093DF01A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6D39C8CA" w14:textId="2830D6B6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5CD8F035" w14:textId="74A9BF9B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217F1D" w:rsidRPr="00350C1D" w14:paraId="5E2DF79E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4F3F9174" w14:textId="77777777" w:rsidR="00217F1D" w:rsidRPr="00350C1D" w:rsidRDefault="00217F1D" w:rsidP="00217F1D">
            <w:pPr>
              <w:pStyle w:val="TAC"/>
            </w:pPr>
            <w:r w:rsidRPr="00350C1D">
              <w:t>2-4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54BBFBDC" w14:textId="77777777" w:rsidR="00217F1D" w:rsidRPr="00350C1D" w:rsidRDefault="00217F1D" w:rsidP="00217F1D">
            <w:pPr>
              <w:pStyle w:val="TAC"/>
            </w:pPr>
            <w:r w:rsidRPr="00350C1D">
              <w:t>R.PDSCH.3-3.1 FDD (Note 1)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31C95313" w14:textId="096C1E29" w:rsidR="00217F1D" w:rsidRPr="00350C1D" w:rsidRDefault="00217F1D" w:rsidP="00217F1D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FR2-NTN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4ABA1644" w14:textId="3DEC6AC8" w:rsidR="00217F1D" w:rsidRPr="00350C1D" w:rsidRDefault="00217F1D" w:rsidP="00217F1D">
            <w:pPr>
              <w:pStyle w:val="TAC"/>
            </w:pPr>
            <w:r w:rsidRPr="00350C1D">
              <w:t>200 / 120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5FF50565" w14:textId="77777777" w:rsidR="00217F1D" w:rsidRPr="00350C1D" w:rsidRDefault="00217F1D" w:rsidP="00217F1D">
            <w:pPr>
              <w:pStyle w:val="TAC"/>
            </w:pPr>
            <w:r w:rsidRPr="00350C1D">
              <w:t>QPSK, 0.30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55DCD399" w14:textId="77777777" w:rsidR="00217F1D" w:rsidRPr="00350C1D" w:rsidRDefault="00217F1D" w:rsidP="00217F1D">
            <w:pPr>
              <w:pStyle w:val="TAC"/>
            </w:pPr>
            <w:r w:rsidRPr="00350C1D">
              <w:t>NTN-TDLC5-1200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13AE819B" w14:textId="77777777" w:rsidR="00217F1D" w:rsidRPr="00350C1D" w:rsidRDefault="00217F1D" w:rsidP="00217F1D">
            <w:pPr>
              <w:pStyle w:val="TAC"/>
            </w:pPr>
            <w:r w:rsidRPr="00350C1D"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8AED5CD" w14:textId="77777777" w:rsidR="00217F1D" w:rsidRPr="00350C1D" w:rsidRDefault="00217F1D" w:rsidP="00217F1D">
            <w:pPr>
              <w:pStyle w:val="TAC"/>
            </w:pPr>
            <w:r w:rsidRPr="00350C1D">
              <w:t>70</w:t>
            </w:r>
          </w:p>
        </w:tc>
        <w:tc>
          <w:tcPr>
            <w:tcW w:w="331" w:type="pct"/>
            <w:vAlign w:val="center"/>
          </w:tcPr>
          <w:p w14:paraId="564CDFAE" w14:textId="77777777" w:rsidR="00217F1D" w:rsidRPr="00350C1D" w:rsidRDefault="00217F1D" w:rsidP="00217F1D">
            <w:pPr>
              <w:pStyle w:val="TAC"/>
            </w:pPr>
            <w:r w:rsidRPr="00350C1D">
              <w:t>4.2</w:t>
            </w:r>
          </w:p>
        </w:tc>
      </w:tr>
      <w:tr w:rsidR="005045EF" w:rsidRPr="00350C1D" w14:paraId="7C8B700A" w14:textId="77777777" w:rsidTr="00C25261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855763E" w14:textId="4292CC9B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4-4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61A60F79" w14:textId="71055AC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00216760" w14:textId="51008A99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3AAC84D3" w14:textId="3BFA66FF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50 / 15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077073C3" w14:textId="51C7F64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0015C2E8" w14:textId="2DC29D36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5DE2E132" w14:textId="1E15E0FC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63E62DBB" w14:textId="4864D825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10753BFF" w14:textId="5FC4F0E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5045EF" w:rsidRPr="00350C1D" w14:paraId="1FC0F259" w14:textId="77777777" w:rsidTr="009B32F0">
        <w:trPr>
          <w:trHeight w:val="189"/>
          <w:jc w:val="center"/>
        </w:trPr>
        <w:tc>
          <w:tcPr>
            <w:tcW w:w="316" w:type="pct"/>
            <w:shd w:val="clear" w:color="auto" w:fill="FFFFFF"/>
            <w:vAlign w:val="center"/>
          </w:tcPr>
          <w:p w14:paraId="59E02305" w14:textId="3D4CB366" w:rsidR="005045EF" w:rsidRPr="00C25261" w:rsidRDefault="005045EF" w:rsidP="005045EF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4-4</w:t>
            </w:r>
          </w:p>
        </w:tc>
        <w:tc>
          <w:tcPr>
            <w:tcW w:w="688" w:type="pct"/>
            <w:gridSpan w:val="2"/>
            <w:shd w:val="clear" w:color="auto" w:fill="FFFFFF"/>
            <w:vAlign w:val="center"/>
          </w:tcPr>
          <w:p w14:paraId="06AC4A97" w14:textId="7578BB7D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1AB6392E" w14:textId="156F2D31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FR1-NTN</w:t>
            </w:r>
          </w:p>
        </w:tc>
        <w:tc>
          <w:tcPr>
            <w:tcW w:w="555" w:type="pct"/>
            <w:shd w:val="clear" w:color="auto" w:fill="FFFFFF"/>
            <w:vAlign w:val="center"/>
          </w:tcPr>
          <w:p w14:paraId="5BBC67A3" w14:textId="3A2C1B90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50 / 30</w:t>
            </w:r>
          </w:p>
        </w:tc>
        <w:tc>
          <w:tcPr>
            <w:tcW w:w="575" w:type="pct"/>
            <w:shd w:val="clear" w:color="auto" w:fill="FFFFFF"/>
            <w:vAlign w:val="center"/>
          </w:tcPr>
          <w:p w14:paraId="65E0AE75" w14:textId="694229E8" w:rsidR="005045EF" w:rsidRPr="00350C1D" w:rsidRDefault="005045EF" w:rsidP="005045EF">
            <w:pPr>
              <w:pStyle w:val="TAC"/>
              <w:rPr>
                <w:highlight w:val="green"/>
              </w:rPr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  <w:tc>
          <w:tcPr>
            <w:tcW w:w="619" w:type="pct"/>
            <w:shd w:val="clear" w:color="auto" w:fill="FFFFFF"/>
            <w:vAlign w:val="center"/>
          </w:tcPr>
          <w:p w14:paraId="77919AF6" w14:textId="5C52F78C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 xml:space="preserve">[TBD] </w:t>
            </w:r>
          </w:p>
        </w:tc>
        <w:tc>
          <w:tcPr>
            <w:tcW w:w="667" w:type="pct"/>
            <w:shd w:val="clear" w:color="auto" w:fill="FFFFFF"/>
            <w:vAlign w:val="center"/>
          </w:tcPr>
          <w:p w14:paraId="27F2D51E" w14:textId="75EFA846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1x1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29E69C38" w14:textId="06176D49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70</w:t>
            </w:r>
          </w:p>
        </w:tc>
        <w:tc>
          <w:tcPr>
            <w:tcW w:w="331" w:type="pct"/>
            <w:vAlign w:val="center"/>
          </w:tcPr>
          <w:p w14:paraId="0F03CC4A" w14:textId="4BC833B4" w:rsidR="005045EF" w:rsidRPr="00350C1D" w:rsidRDefault="005045EF" w:rsidP="005045EF">
            <w:pPr>
              <w:pStyle w:val="TAC"/>
            </w:pPr>
            <w:r w:rsidRPr="00350C1D">
              <w:rPr>
                <w:highlight w:val="green"/>
              </w:rPr>
              <w:t>[TBD]</w:t>
            </w:r>
            <w:r w:rsidRPr="00350C1D">
              <w:t xml:space="preserve"> </w:t>
            </w:r>
          </w:p>
        </w:tc>
      </w:tr>
      <w:tr w:rsidR="00217F1D" w:rsidRPr="00350C1D" w14:paraId="0E9A670B" w14:textId="77777777" w:rsidTr="00C25261">
        <w:trPr>
          <w:trHeight w:val="189"/>
          <w:jc w:val="center"/>
        </w:trPr>
        <w:tc>
          <w:tcPr>
            <w:tcW w:w="519" w:type="pct"/>
            <w:gridSpan w:val="2"/>
            <w:shd w:val="clear" w:color="auto" w:fill="FFFFFF"/>
            <w:vAlign w:val="center"/>
          </w:tcPr>
          <w:p w14:paraId="115DE94F" w14:textId="77777777" w:rsidR="00217F1D" w:rsidRPr="00350C1D" w:rsidRDefault="00217F1D" w:rsidP="00217F1D">
            <w:pPr>
              <w:pStyle w:val="TAN"/>
            </w:pPr>
          </w:p>
        </w:tc>
        <w:tc>
          <w:tcPr>
            <w:tcW w:w="4481" w:type="pct"/>
            <w:gridSpan w:val="8"/>
            <w:shd w:val="clear" w:color="auto" w:fill="FFFFFF"/>
            <w:vAlign w:val="center"/>
          </w:tcPr>
          <w:p w14:paraId="24814756" w14:textId="14DD85AD" w:rsidR="00217F1D" w:rsidRPr="00350C1D" w:rsidRDefault="00217F1D" w:rsidP="00217F1D">
            <w:pPr>
              <w:pStyle w:val="TAN"/>
            </w:pPr>
            <w:r w:rsidRPr="00350C1D">
              <w:t>Note1: The Maximum throughput is based on the HARQ processes with HARQ feedback enabled.</w:t>
            </w:r>
          </w:p>
        </w:tc>
      </w:tr>
      <w:tr w:rsidR="003346A9" w:rsidRPr="00350C1D" w14:paraId="0C511AAA" w14:textId="77777777" w:rsidTr="009B32F0">
        <w:trPr>
          <w:trHeight w:val="189"/>
          <w:jc w:val="center"/>
        </w:trPr>
        <w:tc>
          <w:tcPr>
            <w:tcW w:w="519" w:type="pct"/>
            <w:gridSpan w:val="2"/>
            <w:shd w:val="clear" w:color="auto" w:fill="FFFFFF"/>
            <w:vAlign w:val="center"/>
          </w:tcPr>
          <w:p w14:paraId="74547920" w14:textId="77777777" w:rsidR="003346A9" w:rsidRPr="00350C1D" w:rsidRDefault="003346A9" w:rsidP="003346A9">
            <w:pPr>
              <w:pStyle w:val="TAN"/>
            </w:pPr>
          </w:p>
        </w:tc>
        <w:tc>
          <w:tcPr>
            <w:tcW w:w="4481" w:type="pct"/>
            <w:gridSpan w:val="8"/>
            <w:shd w:val="clear" w:color="auto" w:fill="FFFFFF"/>
            <w:vAlign w:val="center"/>
          </w:tcPr>
          <w:p w14:paraId="67B7AC12" w14:textId="197C7E6D" w:rsidR="003346A9" w:rsidRPr="00350C1D" w:rsidRDefault="003346A9" w:rsidP="003346A9">
            <w:pPr>
              <w:pStyle w:val="TAN"/>
            </w:pPr>
            <w:r w:rsidRPr="00350C1D">
              <w:rPr>
                <w:highlight w:val="green"/>
              </w:rPr>
              <w:t xml:space="preserve">Note 2 Tests for Ka Band covers FR2 Numerology and for Ku Band covers FR1 and FR2 Numerologies </w:t>
            </w:r>
          </w:p>
        </w:tc>
      </w:tr>
      <w:tr w:rsidR="003346A9" w:rsidRPr="00350C1D" w14:paraId="7E4E0F61" w14:textId="77777777" w:rsidTr="009B32F0">
        <w:trPr>
          <w:trHeight w:val="189"/>
          <w:jc w:val="center"/>
        </w:trPr>
        <w:tc>
          <w:tcPr>
            <w:tcW w:w="519" w:type="pct"/>
            <w:gridSpan w:val="2"/>
            <w:shd w:val="clear" w:color="auto" w:fill="FFFFFF"/>
            <w:vAlign w:val="center"/>
          </w:tcPr>
          <w:p w14:paraId="61F2CBE0" w14:textId="77777777" w:rsidR="003346A9" w:rsidRPr="00350C1D" w:rsidRDefault="003346A9" w:rsidP="003346A9">
            <w:pPr>
              <w:pStyle w:val="TAN"/>
            </w:pPr>
          </w:p>
        </w:tc>
        <w:tc>
          <w:tcPr>
            <w:tcW w:w="4481" w:type="pct"/>
            <w:gridSpan w:val="8"/>
            <w:shd w:val="clear" w:color="auto" w:fill="FFFFFF"/>
            <w:vAlign w:val="center"/>
          </w:tcPr>
          <w:p w14:paraId="3A843E12" w14:textId="580ADBCF" w:rsidR="003346A9" w:rsidRPr="00350C1D" w:rsidRDefault="003346A9" w:rsidP="003346A9">
            <w:pPr>
              <w:pStyle w:val="TAN"/>
            </w:pPr>
            <w:r w:rsidRPr="00350C1D">
              <w:rPr>
                <w:highlight w:val="green"/>
              </w:rPr>
              <w:t>Note 3 New Tests to be defined for FR1 Numerology and the Ku band</w:t>
            </w:r>
          </w:p>
        </w:tc>
      </w:tr>
    </w:tbl>
    <w:p w14:paraId="546FB855" w14:textId="77777777" w:rsidR="00C53280" w:rsidRPr="00350C1D" w:rsidRDefault="00C53280" w:rsidP="00C53280"/>
    <w:p w14:paraId="1866949D" w14:textId="77777777" w:rsidR="00883333" w:rsidRPr="00350C1D" w:rsidRDefault="00883333" w:rsidP="00883333">
      <w:r w:rsidRPr="00350C1D">
        <w:lastRenderedPageBreak/>
        <w:t xml:space="preserve">Channel Model Parameters for FR1-NTN to be defined, see </w:t>
      </w:r>
      <w:r w:rsidRPr="00350C1D">
        <w:fldChar w:fldCharType="begin"/>
      </w:r>
      <w:r w:rsidRPr="00350C1D">
        <w:instrText xml:space="preserve"> REF _Ref210144423 \r \h </w:instrText>
      </w:r>
      <w:r w:rsidRPr="00350C1D">
        <w:fldChar w:fldCharType="separate"/>
      </w:r>
      <w:r w:rsidRPr="00350C1D">
        <w:t>7.1</w:t>
      </w:r>
      <w:r w:rsidRPr="00350C1D">
        <w:fldChar w:fldCharType="end"/>
      </w:r>
      <w:r w:rsidRPr="00350C1D">
        <w:t>.</w:t>
      </w:r>
    </w:p>
    <w:p w14:paraId="1E2AC0CF" w14:textId="77777777" w:rsidR="00C53280" w:rsidRPr="00350C1D" w:rsidRDefault="00C53280" w:rsidP="00D63E4D"/>
    <w:p w14:paraId="7B41F812" w14:textId="414C828A" w:rsidR="00A46198" w:rsidRPr="00350C1D" w:rsidRDefault="00B07F30" w:rsidP="00C25261">
      <w:pPr>
        <w:pStyle w:val="Caption"/>
        <w:keepNext/>
      </w:pPr>
      <w:r>
        <w:lastRenderedPageBreak/>
        <w:t xml:space="preserve"> </w:t>
      </w:r>
      <w:r w:rsidRPr="00C25261">
        <w:rPr>
          <w:highlight w:val="green"/>
        </w:rPr>
        <w:t>Modified</w:t>
      </w:r>
      <w:r>
        <w:t xml:space="preserve"> </w:t>
      </w:r>
      <w:r w:rsidR="00A46198" w:rsidRPr="00350C1D">
        <w:t>Table 11.2.3-1: Common test Parameters</w:t>
      </w:r>
    </w:p>
    <w:tbl>
      <w:tblPr>
        <w:tblW w:w="47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0"/>
        <w:gridCol w:w="1138"/>
        <w:gridCol w:w="1599"/>
        <w:gridCol w:w="778"/>
        <w:gridCol w:w="1771"/>
        <w:gridCol w:w="1770"/>
      </w:tblGrid>
      <w:tr w:rsidR="00E232B0" w:rsidRPr="00350C1D" w14:paraId="0D8B43BF" w14:textId="77777777" w:rsidTr="00E232B0">
        <w:trPr>
          <w:tblHeader/>
          <w:jc w:val="center"/>
        </w:trPr>
        <w:tc>
          <w:tcPr>
            <w:tcW w:w="2464" w:type="pct"/>
            <w:gridSpan w:val="3"/>
          </w:tcPr>
          <w:p w14:paraId="14C59F4D" w14:textId="77777777" w:rsidR="00E232B0" w:rsidRPr="00350C1D" w:rsidRDefault="00E232B0" w:rsidP="007846C5">
            <w:pPr>
              <w:pStyle w:val="TAH"/>
              <w:rPr>
                <w:highlight w:val="yellow"/>
              </w:rPr>
            </w:pPr>
          </w:p>
        </w:tc>
        <w:tc>
          <w:tcPr>
            <w:tcW w:w="457" w:type="pct"/>
          </w:tcPr>
          <w:p w14:paraId="7C7CF9DA" w14:textId="77777777" w:rsidR="00E232B0" w:rsidRPr="00350C1D" w:rsidRDefault="00E232B0" w:rsidP="007846C5">
            <w:pPr>
              <w:pStyle w:val="TAH"/>
              <w:rPr>
                <w:highlight w:val="yellow"/>
              </w:rPr>
            </w:pPr>
          </w:p>
        </w:tc>
        <w:tc>
          <w:tcPr>
            <w:tcW w:w="1040" w:type="pct"/>
          </w:tcPr>
          <w:p w14:paraId="618A18D4" w14:textId="793466D8" w:rsidR="00E232B0" w:rsidRPr="00350C1D" w:rsidRDefault="00E232B0" w:rsidP="007846C5">
            <w:pPr>
              <w:pStyle w:val="TAH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FR2 Numerology </w:t>
            </w:r>
          </w:p>
        </w:tc>
        <w:tc>
          <w:tcPr>
            <w:tcW w:w="1039" w:type="pct"/>
          </w:tcPr>
          <w:p w14:paraId="09E767F1" w14:textId="4BCD11C5" w:rsidR="00E232B0" w:rsidRPr="00350C1D" w:rsidRDefault="00E232B0" w:rsidP="007846C5">
            <w:pPr>
              <w:pStyle w:val="TAH"/>
              <w:rPr>
                <w:highlight w:val="green"/>
              </w:rPr>
            </w:pPr>
            <w:r w:rsidRPr="00350C1D">
              <w:rPr>
                <w:highlight w:val="green"/>
              </w:rPr>
              <w:t xml:space="preserve">FR1 Numerology </w:t>
            </w:r>
          </w:p>
        </w:tc>
      </w:tr>
      <w:tr w:rsidR="00E232B0" w:rsidRPr="00350C1D" w14:paraId="177B14AC" w14:textId="44CC99CF" w:rsidTr="00E232B0">
        <w:trPr>
          <w:tblHeader/>
          <w:jc w:val="center"/>
        </w:trPr>
        <w:tc>
          <w:tcPr>
            <w:tcW w:w="2464" w:type="pct"/>
            <w:gridSpan w:val="3"/>
          </w:tcPr>
          <w:p w14:paraId="5F1C834D" w14:textId="77777777" w:rsidR="00E232B0" w:rsidRPr="00C25261" w:rsidRDefault="00E232B0" w:rsidP="007846C5">
            <w:pPr>
              <w:pStyle w:val="TAH"/>
            </w:pPr>
            <w:r w:rsidRPr="00C25261">
              <w:t>Parameter</w:t>
            </w:r>
          </w:p>
        </w:tc>
        <w:tc>
          <w:tcPr>
            <w:tcW w:w="457" w:type="pct"/>
          </w:tcPr>
          <w:p w14:paraId="63E5F7BD" w14:textId="77777777" w:rsidR="00E232B0" w:rsidRPr="00C25261" w:rsidRDefault="00E232B0" w:rsidP="007846C5">
            <w:pPr>
              <w:pStyle w:val="TAH"/>
            </w:pPr>
            <w:r w:rsidRPr="00C25261">
              <w:t>Unit</w:t>
            </w:r>
          </w:p>
        </w:tc>
        <w:tc>
          <w:tcPr>
            <w:tcW w:w="1040" w:type="pct"/>
          </w:tcPr>
          <w:p w14:paraId="085DF48A" w14:textId="77777777" w:rsidR="00E232B0" w:rsidRPr="00C25261" w:rsidRDefault="00E232B0" w:rsidP="007846C5">
            <w:pPr>
              <w:pStyle w:val="TAH"/>
            </w:pPr>
            <w:r w:rsidRPr="00C25261">
              <w:t>Value</w:t>
            </w:r>
          </w:p>
        </w:tc>
        <w:tc>
          <w:tcPr>
            <w:tcW w:w="1039" w:type="pct"/>
          </w:tcPr>
          <w:p w14:paraId="7835850B" w14:textId="104E1FFA" w:rsidR="00E232B0" w:rsidRPr="00350C1D" w:rsidRDefault="003A02E5" w:rsidP="007846C5">
            <w:pPr>
              <w:pStyle w:val="TAH"/>
              <w:rPr>
                <w:highlight w:val="yellow"/>
              </w:rPr>
            </w:pPr>
            <w:r>
              <w:rPr>
                <w:highlight w:val="green"/>
              </w:rPr>
              <w:t>Value</w:t>
            </w:r>
            <w:r w:rsidR="00A51FE9" w:rsidRPr="00350C1D">
              <w:rPr>
                <w:highlight w:val="green"/>
              </w:rPr>
              <w:t xml:space="preserve"> </w:t>
            </w:r>
          </w:p>
        </w:tc>
      </w:tr>
      <w:tr w:rsidR="00E232B0" w:rsidRPr="00350C1D" w14:paraId="36B13E9F" w14:textId="7ACC4DB1" w:rsidTr="00E232B0">
        <w:trPr>
          <w:jc w:val="center"/>
        </w:trPr>
        <w:tc>
          <w:tcPr>
            <w:tcW w:w="857" w:type="pct"/>
          </w:tcPr>
          <w:p w14:paraId="67D4C959" w14:textId="77777777" w:rsidR="00E232B0" w:rsidRPr="00C25261" w:rsidRDefault="00E232B0" w:rsidP="007846C5">
            <w:pPr>
              <w:pStyle w:val="TAL"/>
              <w:rPr>
                <w:b/>
              </w:rPr>
            </w:pPr>
            <w:r w:rsidRPr="00C25261">
              <w:t>Carrier configuration</w:t>
            </w:r>
          </w:p>
        </w:tc>
        <w:tc>
          <w:tcPr>
            <w:tcW w:w="1607" w:type="pct"/>
            <w:gridSpan w:val="2"/>
          </w:tcPr>
          <w:p w14:paraId="693D4461" w14:textId="77777777" w:rsidR="00E232B0" w:rsidRPr="00C25261" w:rsidRDefault="00E232B0" w:rsidP="007846C5">
            <w:pPr>
              <w:pStyle w:val="TAL"/>
              <w:rPr>
                <w:b/>
              </w:rPr>
            </w:pPr>
            <w:r w:rsidRPr="00C25261">
              <w:t>Offset between Point A and the lowest usable subcarrier on this carrier (Note 1)</w:t>
            </w:r>
          </w:p>
        </w:tc>
        <w:tc>
          <w:tcPr>
            <w:tcW w:w="457" w:type="pct"/>
          </w:tcPr>
          <w:p w14:paraId="6E753067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</w:tcPr>
          <w:p w14:paraId="20CEC03A" w14:textId="77777777" w:rsidR="00E232B0" w:rsidRPr="00C25261" w:rsidRDefault="00E232B0" w:rsidP="007846C5">
            <w:pPr>
              <w:pStyle w:val="TAC"/>
            </w:pPr>
            <w:r w:rsidRPr="00C25261">
              <w:t>0</w:t>
            </w:r>
          </w:p>
        </w:tc>
        <w:tc>
          <w:tcPr>
            <w:tcW w:w="1039" w:type="pct"/>
          </w:tcPr>
          <w:p w14:paraId="0ACD7385" w14:textId="3764594C" w:rsidR="00E232B0" w:rsidRPr="00350C1D" w:rsidRDefault="003A02E5" w:rsidP="007846C5">
            <w:pPr>
              <w:pStyle w:val="TAC"/>
              <w:rPr>
                <w:highlight w:val="yellow"/>
              </w:rPr>
            </w:pPr>
            <w:r w:rsidRPr="00C25261">
              <w:rPr>
                <w:highlight w:val="green"/>
              </w:rPr>
              <w:t>As in FR2</w:t>
            </w:r>
            <w:r w:rsidRPr="00C25261">
              <w:t xml:space="preserve"> </w:t>
            </w:r>
          </w:p>
        </w:tc>
      </w:tr>
      <w:tr w:rsidR="003A02E5" w:rsidRPr="003A02E5" w14:paraId="645C8E21" w14:textId="19B4CA92" w:rsidTr="00E232B0">
        <w:trPr>
          <w:jc w:val="center"/>
        </w:trPr>
        <w:tc>
          <w:tcPr>
            <w:tcW w:w="857" w:type="pct"/>
            <w:vAlign w:val="center"/>
          </w:tcPr>
          <w:p w14:paraId="48BC3387" w14:textId="77777777" w:rsidR="00E232B0" w:rsidRPr="00C25261" w:rsidRDefault="00E232B0" w:rsidP="007846C5">
            <w:pPr>
              <w:pStyle w:val="TAL"/>
            </w:pPr>
            <w:r w:rsidRPr="00C25261">
              <w:t>DL BWP configuration #1</w:t>
            </w:r>
          </w:p>
        </w:tc>
        <w:tc>
          <w:tcPr>
            <w:tcW w:w="1607" w:type="pct"/>
            <w:gridSpan w:val="2"/>
            <w:vAlign w:val="center"/>
          </w:tcPr>
          <w:p w14:paraId="77118CBE" w14:textId="77777777" w:rsidR="00E232B0" w:rsidRPr="00C25261" w:rsidRDefault="00E232B0" w:rsidP="007846C5">
            <w:pPr>
              <w:pStyle w:val="TAL"/>
            </w:pPr>
            <w:r w:rsidRPr="00C25261">
              <w:t>Cyclic prefix</w:t>
            </w:r>
          </w:p>
        </w:tc>
        <w:tc>
          <w:tcPr>
            <w:tcW w:w="457" w:type="pct"/>
            <w:vAlign w:val="center"/>
          </w:tcPr>
          <w:p w14:paraId="775158E5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vAlign w:val="center"/>
          </w:tcPr>
          <w:p w14:paraId="06CC3D69" w14:textId="77777777" w:rsidR="00E232B0" w:rsidRPr="00C25261" w:rsidRDefault="00E232B0" w:rsidP="007846C5">
            <w:pPr>
              <w:pStyle w:val="TAC"/>
            </w:pPr>
            <w:r w:rsidRPr="00C25261">
              <w:t>Normal</w:t>
            </w:r>
          </w:p>
        </w:tc>
        <w:tc>
          <w:tcPr>
            <w:tcW w:w="1039" w:type="pct"/>
          </w:tcPr>
          <w:p w14:paraId="47CC032D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4A4F6D4D" w14:textId="21ED1E99" w:rsidTr="00E232B0">
        <w:trPr>
          <w:jc w:val="center"/>
        </w:trPr>
        <w:tc>
          <w:tcPr>
            <w:tcW w:w="857" w:type="pct"/>
            <w:vMerge w:val="restart"/>
            <w:vAlign w:val="center"/>
          </w:tcPr>
          <w:p w14:paraId="4DC56F8A" w14:textId="77777777" w:rsidR="00E232B0" w:rsidRPr="00C25261" w:rsidRDefault="00E232B0" w:rsidP="007846C5">
            <w:pPr>
              <w:pStyle w:val="TAL"/>
            </w:pPr>
            <w:r w:rsidRPr="00C25261">
              <w:t>Common serving cell parameters</w:t>
            </w:r>
          </w:p>
        </w:tc>
        <w:tc>
          <w:tcPr>
            <w:tcW w:w="1607" w:type="pct"/>
            <w:gridSpan w:val="2"/>
            <w:vAlign w:val="center"/>
          </w:tcPr>
          <w:p w14:paraId="2A54DC06" w14:textId="77777777" w:rsidR="00E232B0" w:rsidRPr="00C25261" w:rsidRDefault="00E232B0" w:rsidP="007846C5">
            <w:pPr>
              <w:pStyle w:val="TAL"/>
            </w:pPr>
            <w:r w:rsidRPr="00C25261">
              <w:t>Physical Cell ID</w:t>
            </w:r>
          </w:p>
        </w:tc>
        <w:tc>
          <w:tcPr>
            <w:tcW w:w="457" w:type="pct"/>
            <w:vAlign w:val="center"/>
          </w:tcPr>
          <w:p w14:paraId="14899252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vAlign w:val="center"/>
          </w:tcPr>
          <w:p w14:paraId="7CBF19D8" w14:textId="77777777" w:rsidR="00E232B0" w:rsidRPr="00C25261" w:rsidRDefault="00E232B0" w:rsidP="007846C5">
            <w:pPr>
              <w:pStyle w:val="TAC"/>
            </w:pPr>
            <w:r w:rsidRPr="00C25261">
              <w:t>0</w:t>
            </w:r>
          </w:p>
        </w:tc>
        <w:tc>
          <w:tcPr>
            <w:tcW w:w="1039" w:type="pct"/>
          </w:tcPr>
          <w:p w14:paraId="20BB9991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5011D2EE" w14:textId="2F58F8FA" w:rsidTr="00E232B0">
        <w:trPr>
          <w:jc w:val="center"/>
        </w:trPr>
        <w:tc>
          <w:tcPr>
            <w:tcW w:w="857" w:type="pct"/>
            <w:vMerge/>
            <w:vAlign w:val="center"/>
          </w:tcPr>
          <w:p w14:paraId="64210A4C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vAlign w:val="center"/>
          </w:tcPr>
          <w:p w14:paraId="6294F1F4" w14:textId="77777777" w:rsidR="00E232B0" w:rsidRPr="00C25261" w:rsidRDefault="00E232B0" w:rsidP="007846C5">
            <w:pPr>
              <w:pStyle w:val="TAL"/>
            </w:pPr>
            <w:r w:rsidRPr="00C25261">
              <w:t>SSB position in burst</w:t>
            </w:r>
          </w:p>
        </w:tc>
        <w:tc>
          <w:tcPr>
            <w:tcW w:w="457" w:type="pct"/>
            <w:vAlign w:val="center"/>
          </w:tcPr>
          <w:p w14:paraId="07131082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vAlign w:val="center"/>
          </w:tcPr>
          <w:p w14:paraId="016D102A" w14:textId="77777777" w:rsidR="00E232B0" w:rsidRPr="00C25261" w:rsidRDefault="00E232B0" w:rsidP="007846C5">
            <w:pPr>
              <w:pStyle w:val="TAC"/>
            </w:pPr>
            <w:r w:rsidRPr="00C25261">
              <w:t>First SSB in Slot #0</w:t>
            </w:r>
          </w:p>
        </w:tc>
        <w:tc>
          <w:tcPr>
            <w:tcW w:w="1039" w:type="pct"/>
          </w:tcPr>
          <w:p w14:paraId="0354672A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06CFAD6" w14:textId="45EC21D9" w:rsidTr="00E232B0">
        <w:trPr>
          <w:jc w:val="center"/>
        </w:trPr>
        <w:tc>
          <w:tcPr>
            <w:tcW w:w="857" w:type="pct"/>
            <w:vMerge/>
            <w:vAlign w:val="center"/>
          </w:tcPr>
          <w:p w14:paraId="56D5CCBA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vAlign w:val="center"/>
          </w:tcPr>
          <w:p w14:paraId="631BDFD3" w14:textId="77777777" w:rsidR="00E232B0" w:rsidRPr="00C25261" w:rsidRDefault="00E232B0" w:rsidP="007846C5">
            <w:pPr>
              <w:pStyle w:val="TAL"/>
            </w:pPr>
            <w:r w:rsidRPr="00C25261">
              <w:t>SSB periodicity</w:t>
            </w:r>
          </w:p>
        </w:tc>
        <w:tc>
          <w:tcPr>
            <w:tcW w:w="457" w:type="pct"/>
            <w:vAlign w:val="center"/>
          </w:tcPr>
          <w:p w14:paraId="3F667CD7" w14:textId="77777777" w:rsidR="00E232B0" w:rsidRPr="00C25261" w:rsidRDefault="00E232B0" w:rsidP="007846C5">
            <w:pPr>
              <w:pStyle w:val="TAC"/>
            </w:pPr>
            <w:r w:rsidRPr="00C25261">
              <w:t>ms</w:t>
            </w:r>
          </w:p>
        </w:tc>
        <w:tc>
          <w:tcPr>
            <w:tcW w:w="1040" w:type="pct"/>
            <w:vAlign w:val="center"/>
          </w:tcPr>
          <w:p w14:paraId="59D0201E" w14:textId="77777777" w:rsidR="00E232B0" w:rsidRPr="00C25261" w:rsidRDefault="00E232B0" w:rsidP="007846C5">
            <w:pPr>
              <w:pStyle w:val="TAC"/>
            </w:pPr>
            <w:r w:rsidRPr="00C25261">
              <w:t>20</w:t>
            </w:r>
          </w:p>
        </w:tc>
        <w:tc>
          <w:tcPr>
            <w:tcW w:w="1039" w:type="pct"/>
          </w:tcPr>
          <w:p w14:paraId="0EDB6497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618E595B" w14:textId="2751AE17" w:rsidTr="00E232B0">
        <w:trPr>
          <w:jc w:val="center"/>
        </w:trPr>
        <w:tc>
          <w:tcPr>
            <w:tcW w:w="857" w:type="pct"/>
            <w:vMerge w:val="restart"/>
            <w:vAlign w:val="center"/>
          </w:tcPr>
          <w:p w14:paraId="0FDFB8B7" w14:textId="77777777" w:rsidR="00E232B0" w:rsidRPr="00C25261" w:rsidRDefault="00E232B0" w:rsidP="007846C5">
            <w:pPr>
              <w:pStyle w:val="TAL"/>
            </w:pPr>
            <w:r w:rsidRPr="00C25261">
              <w:t>PDCCH configuration</w: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F736" w14:textId="77777777" w:rsidR="00E232B0" w:rsidRPr="00C25261" w:rsidRDefault="00E232B0" w:rsidP="007846C5">
            <w:pPr>
              <w:pStyle w:val="TAL"/>
            </w:pPr>
            <w:r w:rsidRPr="00C25261">
              <w:t>Slots for PDCCH monitoring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84F8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FA54" w14:textId="77777777" w:rsidR="00E232B0" w:rsidRPr="00C25261" w:rsidRDefault="00E232B0" w:rsidP="007846C5">
            <w:pPr>
              <w:pStyle w:val="TAC"/>
            </w:pPr>
            <w:r w:rsidRPr="00C25261">
              <w:t>Each slot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771C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E495366" w14:textId="0CCE7892" w:rsidTr="00E232B0">
        <w:trPr>
          <w:jc w:val="center"/>
        </w:trPr>
        <w:tc>
          <w:tcPr>
            <w:tcW w:w="857" w:type="pct"/>
            <w:vMerge/>
            <w:vAlign w:val="center"/>
          </w:tcPr>
          <w:p w14:paraId="2D06E707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D1C1" w14:textId="77777777" w:rsidR="00E232B0" w:rsidRPr="00C25261" w:rsidRDefault="00E232B0" w:rsidP="007846C5">
            <w:pPr>
              <w:pStyle w:val="TAL"/>
            </w:pPr>
            <w:r w:rsidRPr="00C25261">
              <w:t>Number of PDCCH candidates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CDA0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5E58" w14:textId="77777777" w:rsidR="00E232B0" w:rsidRPr="00C25261" w:rsidRDefault="00E232B0" w:rsidP="007846C5">
            <w:pPr>
              <w:pStyle w:val="TAC"/>
            </w:pPr>
            <w:r w:rsidRPr="00C25261">
              <w:t>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4E8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66EB0EF0" w14:textId="72E850E3" w:rsidTr="00E232B0">
        <w:trPr>
          <w:jc w:val="center"/>
        </w:trPr>
        <w:tc>
          <w:tcPr>
            <w:tcW w:w="857" w:type="pct"/>
            <w:vMerge/>
            <w:vAlign w:val="center"/>
          </w:tcPr>
          <w:p w14:paraId="4E114C97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2336" w14:textId="77777777" w:rsidR="00E232B0" w:rsidRPr="00C25261" w:rsidRDefault="00E232B0" w:rsidP="007846C5">
            <w:pPr>
              <w:pStyle w:val="TAL"/>
            </w:pPr>
            <w:r w:rsidRPr="00C25261">
              <w:rPr>
                <w:rFonts w:cs="Arial"/>
              </w:rPr>
              <w:t>Frequency domain resource allocation for CORESET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86BE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DC5F" w14:textId="77777777" w:rsidR="00E232B0" w:rsidRPr="00C25261" w:rsidRDefault="00E232B0" w:rsidP="007846C5">
            <w:pPr>
              <w:pStyle w:val="TAC"/>
            </w:pPr>
            <w:r w:rsidRPr="00C25261">
              <w:t>Start from RB = 0 with contiguous RB allocation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FBCA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3D168E5" w14:textId="65D6A183" w:rsidTr="00E232B0">
        <w:trPr>
          <w:jc w:val="center"/>
        </w:trPr>
        <w:tc>
          <w:tcPr>
            <w:tcW w:w="857" w:type="pct"/>
            <w:vMerge/>
            <w:vAlign w:val="center"/>
          </w:tcPr>
          <w:p w14:paraId="62A909A4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CD78" w14:textId="77777777" w:rsidR="00E232B0" w:rsidRPr="00C25261" w:rsidRDefault="00E232B0" w:rsidP="007846C5">
            <w:pPr>
              <w:pStyle w:val="TAL"/>
            </w:pPr>
            <w:r w:rsidRPr="00C25261">
              <w:t>TCI state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35DC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F46A" w14:textId="77777777" w:rsidR="00E232B0" w:rsidRPr="00C25261" w:rsidRDefault="00E232B0" w:rsidP="007846C5">
            <w:pPr>
              <w:pStyle w:val="TAC"/>
            </w:pPr>
            <w:r w:rsidRPr="00C25261">
              <w:t>TCI state #1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FCFF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0EDD9505" w14:textId="0A1A01FE" w:rsidTr="00E232B0">
        <w:trPr>
          <w:jc w:val="center"/>
        </w:trPr>
        <w:tc>
          <w:tcPr>
            <w:tcW w:w="857" w:type="pct"/>
            <w:vMerge w:val="restart"/>
            <w:vAlign w:val="center"/>
          </w:tcPr>
          <w:p w14:paraId="33B1D044" w14:textId="77777777" w:rsidR="00E232B0" w:rsidRPr="00C25261" w:rsidRDefault="00E232B0" w:rsidP="007846C5">
            <w:pPr>
              <w:pStyle w:val="TAL"/>
            </w:pPr>
            <w:r w:rsidRPr="00C25261">
              <w:t>CSI-RS for tracking</w: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8796" w14:textId="77777777" w:rsidR="00E232B0" w:rsidRPr="00C25261" w:rsidRDefault="00E232B0" w:rsidP="007846C5">
            <w:pPr>
              <w:pStyle w:val="TAL"/>
            </w:pPr>
            <w:r w:rsidRPr="00C25261">
              <w:t>First subcarrier index in the PRB used for CSI-RS</w:t>
            </w:r>
            <w:r w:rsidRPr="00C25261" w:rsidDel="0032520A">
              <w:t xml:space="preserve"> </w:t>
            </w:r>
            <w:r w:rsidRPr="00C25261">
              <w:t>(k0)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58E3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DCAD" w14:textId="77777777" w:rsidR="00E232B0" w:rsidRPr="00C25261" w:rsidRDefault="00E232B0" w:rsidP="007846C5">
            <w:pPr>
              <w:pStyle w:val="TAC"/>
            </w:pPr>
            <w:r w:rsidRPr="00C25261">
              <w:t>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1E0E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154422FF" w14:textId="3D3F980D" w:rsidTr="00E232B0">
        <w:trPr>
          <w:jc w:val="center"/>
        </w:trPr>
        <w:tc>
          <w:tcPr>
            <w:tcW w:w="857" w:type="pct"/>
            <w:vMerge/>
            <w:vAlign w:val="center"/>
          </w:tcPr>
          <w:p w14:paraId="65AA8ED2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FC5B" w14:textId="77777777" w:rsidR="00E232B0" w:rsidRPr="00C25261" w:rsidRDefault="00E232B0" w:rsidP="007846C5">
            <w:pPr>
              <w:pStyle w:val="TAL"/>
            </w:pPr>
            <w:r w:rsidRPr="00C25261">
              <w:t>First OFDM symbol in the PRB used for CSI-RS (l0)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28BE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DA43" w14:textId="77777777" w:rsidR="00E232B0" w:rsidRPr="00C25261" w:rsidRDefault="00E232B0" w:rsidP="007846C5">
            <w:pPr>
              <w:pStyle w:val="TAC"/>
            </w:pPr>
            <w:r w:rsidRPr="00C25261">
              <w:t>CSI-RS resource 1: 4</w:t>
            </w:r>
            <w:r w:rsidRPr="00C25261">
              <w:br/>
              <w:t>CSI-RS resource 2: 8</w:t>
            </w:r>
            <w:r w:rsidRPr="00C25261">
              <w:br/>
              <w:t>CSI-RS resource 3: 4</w:t>
            </w:r>
            <w:r w:rsidRPr="00C25261">
              <w:br/>
              <w:t>CSI-RS resource 4: 8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022A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B40F698" w14:textId="7580CBEC" w:rsidTr="00E232B0">
        <w:trPr>
          <w:jc w:val="center"/>
        </w:trPr>
        <w:tc>
          <w:tcPr>
            <w:tcW w:w="857" w:type="pct"/>
            <w:vMerge/>
            <w:vAlign w:val="center"/>
          </w:tcPr>
          <w:p w14:paraId="71FF3E44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A84B" w14:textId="77777777" w:rsidR="00E232B0" w:rsidRPr="00C25261" w:rsidRDefault="00E232B0" w:rsidP="007846C5">
            <w:pPr>
              <w:pStyle w:val="TAL"/>
            </w:pPr>
            <w:r w:rsidRPr="00C25261">
              <w:t>Number of CSI-RS ports (X)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2D2D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C859" w14:textId="77777777" w:rsidR="00E232B0" w:rsidRPr="00C25261" w:rsidRDefault="00E232B0" w:rsidP="007846C5">
            <w:pPr>
              <w:pStyle w:val="TAC"/>
            </w:pPr>
            <w:r w:rsidRPr="00C25261">
              <w:t>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0C73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79DB591F" w14:textId="0CD6C9B9" w:rsidTr="00E232B0">
        <w:trPr>
          <w:jc w:val="center"/>
        </w:trPr>
        <w:tc>
          <w:tcPr>
            <w:tcW w:w="857" w:type="pct"/>
            <w:vMerge/>
            <w:vAlign w:val="center"/>
          </w:tcPr>
          <w:p w14:paraId="7640ED39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92E7" w14:textId="77777777" w:rsidR="00E232B0" w:rsidRPr="00C25261" w:rsidRDefault="00E232B0" w:rsidP="007846C5">
            <w:pPr>
              <w:pStyle w:val="TAL"/>
            </w:pPr>
            <w:r w:rsidRPr="00C25261">
              <w:t>CDM Type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70AD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5EA2" w14:textId="77777777" w:rsidR="00E232B0" w:rsidRPr="00C25261" w:rsidRDefault="00E232B0" w:rsidP="007846C5">
            <w:pPr>
              <w:pStyle w:val="TAC"/>
            </w:pPr>
            <w:r w:rsidRPr="00C25261">
              <w:t>No CDM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7967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331F17BE" w14:textId="150A70E8" w:rsidTr="00E232B0">
        <w:trPr>
          <w:jc w:val="center"/>
        </w:trPr>
        <w:tc>
          <w:tcPr>
            <w:tcW w:w="857" w:type="pct"/>
            <w:vMerge/>
            <w:vAlign w:val="center"/>
          </w:tcPr>
          <w:p w14:paraId="6EF6E628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7BF4" w14:textId="77777777" w:rsidR="00E232B0" w:rsidRPr="00C25261" w:rsidRDefault="00E232B0" w:rsidP="007846C5">
            <w:pPr>
              <w:pStyle w:val="TAL"/>
            </w:pPr>
            <w:r w:rsidRPr="00C25261">
              <w:t>Density (ρ)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F703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10D8" w14:textId="77777777" w:rsidR="00E232B0" w:rsidRPr="00C25261" w:rsidRDefault="00E232B0" w:rsidP="007846C5">
            <w:pPr>
              <w:pStyle w:val="TAC"/>
            </w:pPr>
            <w:r w:rsidRPr="00C25261">
              <w:t>3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2E93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78CD583C" w14:textId="4D4614D7" w:rsidTr="00E232B0">
        <w:trPr>
          <w:jc w:val="center"/>
        </w:trPr>
        <w:tc>
          <w:tcPr>
            <w:tcW w:w="857" w:type="pct"/>
            <w:vMerge/>
            <w:vAlign w:val="center"/>
          </w:tcPr>
          <w:p w14:paraId="4ADEB5CE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7B3F" w14:textId="77777777" w:rsidR="00E232B0" w:rsidRPr="00C25261" w:rsidRDefault="00E232B0" w:rsidP="007846C5">
            <w:pPr>
              <w:pStyle w:val="TAL"/>
            </w:pPr>
            <w:r w:rsidRPr="00C25261">
              <w:t>CSI-RS periodicity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10CE" w14:textId="77777777" w:rsidR="00E232B0" w:rsidRPr="00C25261" w:rsidRDefault="00E232B0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7E69" w14:textId="77777777" w:rsidR="00E232B0" w:rsidRPr="00C25261" w:rsidRDefault="00E232B0" w:rsidP="007846C5">
            <w:pPr>
              <w:pStyle w:val="TAC"/>
            </w:pPr>
            <w:r w:rsidRPr="00C25261">
              <w:t>160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60BD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65C88C55" w14:textId="59B91686" w:rsidTr="00E232B0">
        <w:trPr>
          <w:jc w:val="center"/>
        </w:trPr>
        <w:tc>
          <w:tcPr>
            <w:tcW w:w="857" w:type="pct"/>
            <w:vMerge/>
            <w:vAlign w:val="center"/>
          </w:tcPr>
          <w:p w14:paraId="78BEEAAF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333" w14:textId="77777777" w:rsidR="00E232B0" w:rsidRPr="00C25261" w:rsidRDefault="00E232B0" w:rsidP="007846C5">
            <w:pPr>
              <w:pStyle w:val="TAL"/>
            </w:pPr>
            <w:r w:rsidRPr="00C25261">
              <w:t>CSI-RS offset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3D76" w14:textId="77777777" w:rsidR="00E232B0" w:rsidRPr="00C25261" w:rsidRDefault="00E232B0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9ADB" w14:textId="77777777" w:rsidR="00E232B0" w:rsidRPr="00C25261" w:rsidRDefault="00E232B0" w:rsidP="007846C5">
            <w:pPr>
              <w:pStyle w:val="TAC"/>
            </w:pPr>
            <w:r w:rsidRPr="00C25261">
              <w:t>80 for CSI-RS resource 1 and 2</w:t>
            </w:r>
          </w:p>
          <w:p w14:paraId="4E9C85DF" w14:textId="77777777" w:rsidR="00E232B0" w:rsidRPr="00C25261" w:rsidRDefault="00E232B0" w:rsidP="007846C5">
            <w:pPr>
              <w:pStyle w:val="TAC"/>
            </w:pPr>
            <w:r w:rsidRPr="00C25261">
              <w:t>81 for CSI-RS resource 3 and 4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07DE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192176EC" w14:textId="178C1C36" w:rsidTr="00E232B0">
        <w:trPr>
          <w:trHeight w:val="477"/>
          <w:jc w:val="center"/>
        </w:trPr>
        <w:tc>
          <w:tcPr>
            <w:tcW w:w="857" w:type="pct"/>
            <w:vMerge/>
            <w:vAlign w:val="center"/>
          </w:tcPr>
          <w:p w14:paraId="59BC8E4A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9EED" w14:textId="77777777" w:rsidR="00E232B0" w:rsidRPr="00C25261" w:rsidRDefault="00E232B0" w:rsidP="007846C5">
            <w:pPr>
              <w:pStyle w:val="TAL"/>
            </w:pPr>
            <w:r w:rsidRPr="00C25261">
              <w:t>Frequency Occupation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AF1C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83D0" w14:textId="77777777" w:rsidR="00E232B0" w:rsidRPr="00C25261" w:rsidRDefault="00E232B0" w:rsidP="007846C5">
            <w:pPr>
              <w:pStyle w:val="TAC"/>
            </w:pPr>
            <w:r w:rsidRPr="00C25261">
              <w:t>Start PRB 0</w:t>
            </w:r>
          </w:p>
          <w:p w14:paraId="2F8B96B5" w14:textId="77777777" w:rsidR="00E232B0" w:rsidRPr="00C25261" w:rsidRDefault="00E232B0" w:rsidP="007846C5">
            <w:pPr>
              <w:pStyle w:val="TAC"/>
            </w:pPr>
            <w:r w:rsidRPr="00C25261">
              <w:t>Number of PRB = ceil(BWP size/4)*4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BF6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0AE2F292" w14:textId="10120C1F" w:rsidTr="00E232B0">
        <w:trPr>
          <w:jc w:val="center"/>
        </w:trPr>
        <w:tc>
          <w:tcPr>
            <w:tcW w:w="857" w:type="pct"/>
            <w:vMerge/>
            <w:vAlign w:val="center"/>
          </w:tcPr>
          <w:p w14:paraId="33DBF50E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F234" w14:textId="77777777" w:rsidR="00E232B0" w:rsidRPr="00C25261" w:rsidRDefault="00E232B0" w:rsidP="007846C5">
            <w:pPr>
              <w:pStyle w:val="TAL"/>
            </w:pPr>
            <w:r w:rsidRPr="00C25261">
              <w:t>QCL info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7FBF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8778" w14:textId="77777777" w:rsidR="00E232B0" w:rsidRPr="00C25261" w:rsidRDefault="00E232B0" w:rsidP="007846C5">
            <w:pPr>
              <w:pStyle w:val="TAC"/>
            </w:pPr>
            <w:r w:rsidRPr="00C25261">
              <w:t>TCI state #0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A52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39547F20" w14:textId="0208A5C4" w:rsidTr="00E232B0">
        <w:trPr>
          <w:jc w:val="center"/>
        </w:trPr>
        <w:tc>
          <w:tcPr>
            <w:tcW w:w="857" w:type="pct"/>
            <w:vMerge w:val="restart"/>
            <w:vAlign w:val="center"/>
          </w:tcPr>
          <w:p w14:paraId="3F8074B3" w14:textId="77777777" w:rsidR="00E232B0" w:rsidRPr="00C25261" w:rsidRDefault="00E232B0" w:rsidP="007846C5">
            <w:pPr>
              <w:pStyle w:val="TAL"/>
            </w:pPr>
            <w:r w:rsidRPr="00C25261">
              <w:t>NZP CSI-RS for beam refinement</w:t>
            </w: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D091" w14:textId="77777777" w:rsidR="00E232B0" w:rsidRPr="00C25261" w:rsidRDefault="00E232B0" w:rsidP="007846C5">
            <w:pPr>
              <w:pStyle w:val="TAL"/>
            </w:pPr>
            <w:r w:rsidRPr="00C25261">
              <w:t>First subcarrier index in the PRB used for CSI-RS</w:t>
            </w:r>
            <w:r w:rsidRPr="00C25261" w:rsidDel="0032520A">
              <w:t xml:space="preserve"> </w:t>
            </w:r>
            <w:r w:rsidRPr="00C25261">
              <w:t>(k0)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26D7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C99E" w14:textId="77777777" w:rsidR="00E232B0" w:rsidRPr="00C25261" w:rsidRDefault="00E232B0" w:rsidP="007846C5">
            <w:pPr>
              <w:pStyle w:val="TAC"/>
            </w:pPr>
            <w:r w:rsidRPr="00C25261">
              <w:t>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1224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52208F94" w14:textId="0D6E2D6F" w:rsidTr="00E232B0">
        <w:trPr>
          <w:jc w:val="center"/>
        </w:trPr>
        <w:tc>
          <w:tcPr>
            <w:tcW w:w="857" w:type="pct"/>
            <w:vMerge/>
            <w:vAlign w:val="center"/>
          </w:tcPr>
          <w:p w14:paraId="799DC876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4EE7" w14:textId="77777777" w:rsidR="00E232B0" w:rsidRPr="00C25261" w:rsidRDefault="00E232B0" w:rsidP="007846C5">
            <w:pPr>
              <w:pStyle w:val="TAL"/>
            </w:pPr>
            <w:r w:rsidRPr="00C25261">
              <w:t>First OFDM symbol in the PRB used for CSI-RS (l0)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CD75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DDAA" w14:textId="77777777" w:rsidR="00E232B0" w:rsidRPr="00C25261" w:rsidRDefault="00E232B0" w:rsidP="007846C5">
            <w:pPr>
              <w:pStyle w:val="TAC"/>
            </w:pPr>
            <w:r w:rsidRPr="00C25261">
              <w:t>CSI-RS resource 1: 8</w:t>
            </w:r>
          </w:p>
          <w:p w14:paraId="34B9ACA2" w14:textId="77777777" w:rsidR="00E232B0" w:rsidRPr="00C25261" w:rsidRDefault="00E232B0" w:rsidP="007846C5">
            <w:pPr>
              <w:pStyle w:val="TAC"/>
            </w:pPr>
            <w:r w:rsidRPr="00C25261">
              <w:t>CSI-RS resource 2: 9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C67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4C05443E" w14:textId="1E42C71E" w:rsidTr="00E232B0">
        <w:trPr>
          <w:jc w:val="center"/>
        </w:trPr>
        <w:tc>
          <w:tcPr>
            <w:tcW w:w="857" w:type="pct"/>
            <w:vMerge/>
            <w:vAlign w:val="center"/>
          </w:tcPr>
          <w:p w14:paraId="4630FA9B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DDFB" w14:textId="77777777" w:rsidR="00E232B0" w:rsidRPr="00C25261" w:rsidRDefault="00E232B0" w:rsidP="007846C5">
            <w:pPr>
              <w:pStyle w:val="TAL"/>
            </w:pPr>
            <w:r w:rsidRPr="00C25261">
              <w:t>Number of CSI-RS ports (X)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BF93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38A1" w14:textId="77777777" w:rsidR="00E232B0" w:rsidRPr="00C25261" w:rsidRDefault="00E232B0" w:rsidP="007846C5">
            <w:pPr>
              <w:pStyle w:val="TAC"/>
            </w:pPr>
            <w:r w:rsidRPr="00C25261">
              <w:t>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9342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4676F68C" w14:textId="079F40AE" w:rsidTr="00E232B0">
        <w:trPr>
          <w:jc w:val="center"/>
        </w:trPr>
        <w:tc>
          <w:tcPr>
            <w:tcW w:w="857" w:type="pct"/>
            <w:vMerge/>
            <w:vAlign w:val="center"/>
          </w:tcPr>
          <w:p w14:paraId="0117CA81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7163" w14:textId="77777777" w:rsidR="00E232B0" w:rsidRPr="00C25261" w:rsidRDefault="00E232B0" w:rsidP="007846C5">
            <w:pPr>
              <w:pStyle w:val="TAL"/>
            </w:pPr>
            <w:r w:rsidRPr="00C25261">
              <w:t>CDM Type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911F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3368" w14:textId="77777777" w:rsidR="00E232B0" w:rsidRPr="00C25261" w:rsidRDefault="00E232B0" w:rsidP="007846C5">
            <w:pPr>
              <w:pStyle w:val="TAC"/>
            </w:pPr>
            <w:r w:rsidRPr="00C25261">
              <w:t>No CDM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0E1C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D46C74D" w14:textId="3E7EE11D" w:rsidTr="00E232B0">
        <w:trPr>
          <w:jc w:val="center"/>
        </w:trPr>
        <w:tc>
          <w:tcPr>
            <w:tcW w:w="857" w:type="pct"/>
            <w:vMerge/>
            <w:vAlign w:val="center"/>
          </w:tcPr>
          <w:p w14:paraId="5CDD2390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28D3" w14:textId="77777777" w:rsidR="00E232B0" w:rsidRPr="00C25261" w:rsidRDefault="00E232B0" w:rsidP="007846C5">
            <w:pPr>
              <w:pStyle w:val="TAL"/>
            </w:pPr>
            <w:r w:rsidRPr="00C25261">
              <w:t>Density (ρ)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F480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C824" w14:textId="77777777" w:rsidR="00E232B0" w:rsidRPr="00C25261" w:rsidRDefault="00E232B0" w:rsidP="007846C5">
            <w:pPr>
              <w:pStyle w:val="TAC"/>
            </w:pPr>
            <w:r w:rsidRPr="00C25261">
              <w:t>3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DDEB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1FBC060C" w14:textId="03A5E93C" w:rsidTr="00E232B0">
        <w:trPr>
          <w:jc w:val="center"/>
        </w:trPr>
        <w:tc>
          <w:tcPr>
            <w:tcW w:w="857" w:type="pct"/>
            <w:vMerge/>
            <w:vAlign w:val="center"/>
          </w:tcPr>
          <w:p w14:paraId="0F588D9F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CC86" w14:textId="77777777" w:rsidR="00E232B0" w:rsidRPr="00C25261" w:rsidRDefault="00E232B0" w:rsidP="007846C5">
            <w:pPr>
              <w:pStyle w:val="TAL"/>
            </w:pPr>
            <w:r w:rsidRPr="00C25261">
              <w:t>CSI-RS periodicity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20A0" w14:textId="77777777" w:rsidR="00E232B0" w:rsidRPr="00C25261" w:rsidRDefault="00E232B0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5BD7" w14:textId="77777777" w:rsidR="00E232B0" w:rsidRPr="00C25261" w:rsidRDefault="00E232B0" w:rsidP="007846C5">
            <w:pPr>
              <w:pStyle w:val="TAC"/>
            </w:pPr>
            <w:r w:rsidRPr="00C25261">
              <w:t>120 kHz SCS: 160 for CSI-RS resource 1,2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571A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35CC59A2" w14:textId="34440D33" w:rsidTr="00E232B0">
        <w:trPr>
          <w:jc w:val="center"/>
        </w:trPr>
        <w:tc>
          <w:tcPr>
            <w:tcW w:w="857" w:type="pct"/>
            <w:vMerge/>
            <w:vAlign w:val="center"/>
          </w:tcPr>
          <w:p w14:paraId="0B40C404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9622" w14:textId="77777777" w:rsidR="00E232B0" w:rsidRPr="00C25261" w:rsidRDefault="00E232B0" w:rsidP="007846C5">
            <w:pPr>
              <w:pStyle w:val="TAL"/>
            </w:pPr>
            <w:r w:rsidRPr="00C25261">
              <w:t>CSI-RS offset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7788" w14:textId="77777777" w:rsidR="00E232B0" w:rsidRPr="00C25261" w:rsidRDefault="00E232B0" w:rsidP="007846C5">
            <w:pPr>
              <w:pStyle w:val="TAC"/>
            </w:pPr>
            <w:r w:rsidRPr="00C25261">
              <w:t>Slots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CCD" w14:textId="77777777" w:rsidR="00E232B0" w:rsidRPr="00C25261" w:rsidRDefault="00E232B0" w:rsidP="007846C5">
            <w:pPr>
              <w:pStyle w:val="TAC"/>
            </w:pPr>
            <w:r w:rsidRPr="00C25261">
              <w:t>0 for CSI-RS resource 1,2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28E8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552E5D85" w14:textId="2008494E" w:rsidTr="00E232B0">
        <w:trPr>
          <w:jc w:val="center"/>
        </w:trPr>
        <w:tc>
          <w:tcPr>
            <w:tcW w:w="857" w:type="pct"/>
            <w:vMerge/>
            <w:vAlign w:val="center"/>
          </w:tcPr>
          <w:p w14:paraId="7B97686D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0FDC" w14:textId="77777777" w:rsidR="00E232B0" w:rsidRPr="00C25261" w:rsidRDefault="00E232B0" w:rsidP="007846C5">
            <w:pPr>
              <w:pStyle w:val="TAL"/>
            </w:pPr>
            <w:r w:rsidRPr="00C25261">
              <w:t>Frequency Occupation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6B46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3C1E" w14:textId="77777777" w:rsidR="00E232B0" w:rsidRPr="00C25261" w:rsidRDefault="00E232B0" w:rsidP="007846C5">
            <w:pPr>
              <w:pStyle w:val="TAC"/>
            </w:pPr>
            <w:r w:rsidRPr="00C25261">
              <w:t>Start PRB 0</w:t>
            </w:r>
          </w:p>
          <w:p w14:paraId="7709FCA6" w14:textId="77777777" w:rsidR="00E232B0" w:rsidRPr="00C25261" w:rsidRDefault="00E232B0" w:rsidP="007846C5">
            <w:pPr>
              <w:pStyle w:val="TAC"/>
            </w:pPr>
            <w:r w:rsidRPr="00C25261">
              <w:t>Number of PRB = ceil(BWP size/4) *4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F638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66AB4737" w14:textId="5A933BD4" w:rsidTr="00E232B0">
        <w:trPr>
          <w:jc w:val="center"/>
        </w:trPr>
        <w:tc>
          <w:tcPr>
            <w:tcW w:w="857" w:type="pct"/>
            <w:vMerge/>
            <w:vAlign w:val="center"/>
          </w:tcPr>
          <w:p w14:paraId="6EC6A2D6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DEAE" w14:textId="77777777" w:rsidR="00E232B0" w:rsidRPr="00C25261" w:rsidRDefault="00E232B0" w:rsidP="007846C5">
            <w:pPr>
              <w:pStyle w:val="TAL"/>
            </w:pPr>
            <w:r w:rsidRPr="00C25261">
              <w:t>Repetition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ABA1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00FA" w14:textId="77777777" w:rsidR="00E232B0" w:rsidRPr="00C25261" w:rsidRDefault="00E232B0" w:rsidP="007846C5">
            <w:pPr>
              <w:pStyle w:val="TAC"/>
            </w:pPr>
            <w:r w:rsidRPr="00C25261">
              <w:t>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1173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52BACF53" w14:textId="19E7A2B0" w:rsidTr="00E232B0">
        <w:trPr>
          <w:jc w:val="center"/>
        </w:trPr>
        <w:tc>
          <w:tcPr>
            <w:tcW w:w="857" w:type="pct"/>
            <w:vMerge/>
            <w:vAlign w:val="center"/>
          </w:tcPr>
          <w:p w14:paraId="53D8055C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1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8858" w14:textId="77777777" w:rsidR="00E232B0" w:rsidRPr="00C25261" w:rsidRDefault="00E232B0" w:rsidP="007846C5">
            <w:pPr>
              <w:pStyle w:val="TAL"/>
            </w:pPr>
            <w:r w:rsidRPr="00C25261">
              <w:t>QCL info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5D59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272D" w14:textId="77777777" w:rsidR="00E232B0" w:rsidRPr="00C25261" w:rsidRDefault="00E232B0" w:rsidP="007846C5">
            <w:pPr>
              <w:pStyle w:val="TAC"/>
            </w:pPr>
            <w:r w:rsidRPr="00C25261">
              <w:t>TCI state #1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FD13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09B8B0F5" w14:textId="6581258E" w:rsidTr="00E232B0">
        <w:trPr>
          <w:jc w:val="center"/>
        </w:trPr>
        <w:tc>
          <w:tcPr>
            <w:tcW w:w="2464" w:type="pct"/>
            <w:gridSpan w:val="3"/>
            <w:tcBorders>
              <w:right w:val="single" w:sz="4" w:space="0" w:color="auto"/>
            </w:tcBorders>
            <w:vAlign w:val="center"/>
          </w:tcPr>
          <w:p w14:paraId="63B08528" w14:textId="77777777" w:rsidR="00E232B0" w:rsidRPr="00C25261" w:rsidRDefault="00E232B0" w:rsidP="007846C5">
            <w:pPr>
              <w:pStyle w:val="TAL"/>
            </w:pPr>
            <w:r w:rsidRPr="00C25261">
              <w:lastRenderedPageBreak/>
              <w:t>PDCCH &amp; PDCCH DMRS Precoding configuration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3FDA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4C64" w14:textId="77777777" w:rsidR="00E232B0" w:rsidRPr="00C25261" w:rsidRDefault="00E232B0" w:rsidP="007846C5">
            <w:pPr>
              <w:pStyle w:val="TAC"/>
            </w:pPr>
            <w:r w:rsidRPr="00C25261">
              <w:t>For number of TX = 1: No precoding;</w:t>
            </w:r>
          </w:p>
          <w:p w14:paraId="7F1E42A9" w14:textId="77777777" w:rsidR="00E232B0" w:rsidRPr="00C25261" w:rsidRDefault="00E232B0" w:rsidP="007846C5">
            <w:pPr>
              <w:pStyle w:val="TAC"/>
            </w:pPr>
            <w:r w:rsidRPr="00C25261">
              <w:t>For number of TX &gt; 1: Single Panel Type I, Randomized precoder selection for every REG bundle and updated per slot with equal probability of each applicable i</w:t>
            </w:r>
            <w:r w:rsidRPr="00C25261">
              <w:rPr>
                <w:vertAlign w:val="subscript"/>
              </w:rPr>
              <w:t>1</w:t>
            </w:r>
            <w:r w:rsidRPr="00C25261">
              <w:t>/i</w:t>
            </w:r>
            <w:r w:rsidRPr="00C25261">
              <w:rPr>
                <w:vertAlign w:val="subscript"/>
              </w:rPr>
              <w:t>2</w:t>
            </w:r>
            <w:r w:rsidRPr="00C25261">
              <w:t xml:space="preserve"> combination or codebook</w:t>
            </w:r>
          </w:p>
          <w:p w14:paraId="46F03F49" w14:textId="77777777" w:rsidR="00E232B0" w:rsidRPr="00C25261" w:rsidRDefault="00E232B0" w:rsidP="007846C5">
            <w:pPr>
              <w:pStyle w:val="TAC"/>
            </w:pPr>
            <w:r w:rsidRPr="00C25261">
              <w:t>index, chosen from section 5.2.2.2.1 of TS 38.214 [12].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AA7B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066BDA5" w14:textId="47CED0D1" w:rsidTr="00E232B0">
        <w:trPr>
          <w:jc w:val="center"/>
        </w:trPr>
        <w:tc>
          <w:tcPr>
            <w:tcW w:w="857" w:type="pct"/>
            <w:vMerge w:val="restart"/>
            <w:tcBorders>
              <w:right w:val="single" w:sz="4" w:space="0" w:color="auto"/>
            </w:tcBorders>
            <w:vAlign w:val="center"/>
          </w:tcPr>
          <w:p w14:paraId="0D696DE4" w14:textId="77777777" w:rsidR="00E232B0" w:rsidRPr="00C25261" w:rsidRDefault="00E232B0" w:rsidP="007846C5">
            <w:pPr>
              <w:pStyle w:val="TAL"/>
            </w:pPr>
            <w:r w:rsidRPr="00C25261">
              <w:t>TCI state #0</w:t>
            </w:r>
          </w:p>
        </w:tc>
        <w:tc>
          <w:tcPr>
            <w:tcW w:w="668" w:type="pct"/>
            <w:vMerge w:val="restart"/>
            <w:tcBorders>
              <w:right w:val="single" w:sz="4" w:space="0" w:color="auto"/>
            </w:tcBorders>
            <w:vAlign w:val="center"/>
          </w:tcPr>
          <w:p w14:paraId="20A970DD" w14:textId="77777777" w:rsidR="00E232B0" w:rsidRPr="00C25261" w:rsidRDefault="00E232B0" w:rsidP="007846C5">
            <w:pPr>
              <w:pStyle w:val="TAL"/>
            </w:pPr>
            <w:r w:rsidRPr="00C25261">
              <w:t>Type 1 QCL information</w:t>
            </w: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1F5B8822" w14:textId="77777777" w:rsidR="00E232B0" w:rsidRPr="00C25261" w:rsidRDefault="00E232B0" w:rsidP="007846C5">
            <w:pPr>
              <w:pStyle w:val="TAL"/>
            </w:pPr>
            <w:r w:rsidRPr="00C25261">
              <w:t>SSB index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C86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8EB0" w14:textId="77777777" w:rsidR="00E232B0" w:rsidRPr="00C25261" w:rsidRDefault="00E232B0" w:rsidP="007846C5">
            <w:pPr>
              <w:pStyle w:val="TAC"/>
            </w:pPr>
            <w:r w:rsidRPr="00C25261">
              <w:t>SSB #0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C222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0B745D4E" w14:textId="10A5A7AB" w:rsidTr="00E232B0">
        <w:trPr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vAlign w:val="center"/>
          </w:tcPr>
          <w:p w14:paraId="20863644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668" w:type="pct"/>
            <w:vMerge/>
            <w:tcBorders>
              <w:right w:val="single" w:sz="4" w:space="0" w:color="auto"/>
            </w:tcBorders>
            <w:vAlign w:val="center"/>
          </w:tcPr>
          <w:p w14:paraId="57DC8194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4163F16B" w14:textId="77777777" w:rsidR="00E232B0" w:rsidRPr="00C25261" w:rsidRDefault="00E232B0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69DE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734E1" w14:textId="77777777" w:rsidR="00E232B0" w:rsidRPr="00C25261" w:rsidRDefault="00E232B0" w:rsidP="007846C5">
            <w:pPr>
              <w:pStyle w:val="TAC"/>
            </w:pPr>
            <w:r w:rsidRPr="00C25261">
              <w:t>Type C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F814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95B91A8" w14:textId="60D67AF2" w:rsidTr="00E232B0">
        <w:trPr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vAlign w:val="center"/>
          </w:tcPr>
          <w:p w14:paraId="0A2C2A58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668" w:type="pct"/>
            <w:vMerge w:val="restart"/>
            <w:tcBorders>
              <w:right w:val="single" w:sz="4" w:space="0" w:color="auto"/>
            </w:tcBorders>
            <w:vAlign w:val="center"/>
          </w:tcPr>
          <w:p w14:paraId="5B611D80" w14:textId="77777777" w:rsidR="00E232B0" w:rsidRPr="00C25261" w:rsidRDefault="00E232B0" w:rsidP="007846C5">
            <w:pPr>
              <w:pStyle w:val="TAL"/>
            </w:pPr>
            <w:r w:rsidRPr="00C25261">
              <w:t>Type 2 QCL information</w:t>
            </w: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37B5A5CC" w14:textId="77777777" w:rsidR="00E232B0" w:rsidRPr="00C25261" w:rsidRDefault="00E232B0" w:rsidP="007846C5">
            <w:pPr>
              <w:pStyle w:val="TAL"/>
            </w:pPr>
            <w:r w:rsidRPr="00C25261">
              <w:t>SSB index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44F9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D155" w14:textId="77777777" w:rsidR="00E232B0" w:rsidRPr="00C25261" w:rsidRDefault="00E232B0" w:rsidP="007846C5">
            <w:pPr>
              <w:pStyle w:val="TAC"/>
            </w:pPr>
            <w:r w:rsidRPr="00C25261">
              <w:t>SSB #0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782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0C7401F2" w14:textId="7F2382A5" w:rsidTr="00E232B0">
        <w:trPr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vAlign w:val="center"/>
          </w:tcPr>
          <w:p w14:paraId="38EFA376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668" w:type="pct"/>
            <w:vMerge/>
            <w:tcBorders>
              <w:right w:val="single" w:sz="4" w:space="0" w:color="auto"/>
            </w:tcBorders>
            <w:vAlign w:val="center"/>
          </w:tcPr>
          <w:p w14:paraId="5C5EC001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39F8D3E9" w14:textId="77777777" w:rsidR="00E232B0" w:rsidRPr="00C25261" w:rsidRDefault="00E232B0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A8D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A2F3" w14:textId="77777777" w:rsidR="00E232B0" w:rsidRPr="00C25261" w:rsidRDefault="00E232B0" w:rsidP="007846C5">
            <w:pPr>
              <w:pStyle w:val="TAC"/>
            </w:pPr>
            <w:r w:rsidRPr="00C25261">
              <w:t>Type 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E250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02BE1F1A" w14:textId="3274C1F5" w:rsidTr="00E232B0">
        <w:trPr>
          <w:jc w:val="center"/>
        </w:trPr>
        <w:tc>
          <w:tcPr>
            <w:tcW w:w="857" w:type="pct"/>
            <w:vMerge w:val="restart"/>
            <w:tcBorders>
              <w:right w:val="single" w:sz="4" w:space="0" w:color="auto"/>
            </w:tcBorders>
            <w:vAlign w:val="center"/>
          </w:tcPr>
          <w:p w14:paraId="597B6732" w14:textId="77777777" w:rsidR="00E232B0" w:rsidRPr="00C25261" w:rsidRDefault="00E232B0" w:rsidP="007846C5">
            <w:pPr>
              <w:pStyle w:val="TAL"/>
            </w:pPr>
            <w:r w:rsidRPr="00C25261">
              <w:t>TCI state #1</w:t>
            </w:r>
          </w:p>
        </w:tc>
        <w:tc>
          <w:tcPr>
            <w:tcW w:w="668" w:type="pct"/>
            <w:vMerge w:val="restart"/>
            <w:tcBorders>
              <w:right w:val="single" w:sz="4" w:space="0" w:color="auto"/>
            </w:tcBorders>
            <w:vAlign w:val="center"/>
          </w:tcPr>
          <w:p w14:paraId="6E32D189" w14:textId="77777777" w:rsidR="00E232B0" w:rsidRPr="00C25261" w:rsidRDefault="00E232B0" w:rsidP="007846C5">
            <w:pPr>
              <w:pStyle w:val="TAL"/>
            </w:pPr>
            <w:r w:rsidRPr="00C25261">
              <w:t>Type 1 QCL information</w:t>
            </w: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2E9D75F3" w14:textId="77777777" w:rsidR="00E232B0" w:rsidRPr="00C25261" w:rsidRDefault="00E232B0" w:rsidP="007846C5">
            <w:pPr>
              <w:pStyle w:val="TAL"/>
            </w:pPr>
            <w:r w:rsidRPr="00C25261">
              <w:t>CSI-RS resource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A472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99F4" w14:textId="77777777" w:rsidR="00E232B0" w:rsidRPr="00C25261" w:rsidRDefault="00E232B0" w:rsidP="007846C5">
            <w:pPr>
              <w:pStyle w:val="TAC"/>
            </w:pPr>
            <w:r w:rsidRPr="00C25261">
              <w:t>CSI-RS resource 1 from 'CSI-RS for tracking'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9A5D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FFB1D98" w14:textId="0ACCEC1A" w:rsidTr="00E232B0">
        <w:trPr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vAlign w:val="center"/>
          </w:tcPr>
          <w:p w14:paraId="52BBECDB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668" w:type="pct"/>
            <w:vMerge/>
            <w:tcBorders>
              <w:right w:val="single" w:sz="4" w:space="0" w:color="auto"/>
            </w:tcBorders>
            <w:vAlign w:val="center"/>
          </w:tcPr>
          <w:p w14:paraId="0E7A612F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07EF0778" w14:textId="77777777" w:rsidR="00E232B0" w:rsidRPr="00C25261" w:rsidRDefault="00E232B0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2D54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EC32" w14:textId="77777777" w:rsidR="00E232B0" w:rsidRPr="00C25261" w:rsidRDefault="00E232B0" w:rsidP="007846C5">
            <w:pPr>
              <w:pStyle w:val="TAC"/>
            </w:pPr>
            <w:r w:rsidRPr="00C25261">
              <w:t>Type A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681A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4D2A8CE9" w14:textId="001337DD" w:rsidTr="00E232B0">
        <w:trPr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vAlign w:val="center"/>
          </w:tcPr>
          <w:p w14:paraId="4FAB2B8E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668" w:type="pct"/>
            <w:vMerge w:val="restart"/>
            <w:tcBorders>
              <w:right w:val="single" w:sz="4" w:space="0" w:color="auto"/>
            </w:tcBorders>
            <w:vAlign w:val="center"/>
          </w:tcPr>
          <w:p w14:paraId="74B2D088" w14:textId="77777777" w:rsidR="00E232B0" w:rsidRPr="00C25261" w:rsidRDefault="00E232B0" w:rsidP="007846C5">
            <w:pPr>
              <w:pStyle w:val="TAL"/>
            </w:pPr>
            <w:r w:rsidRPr="00C25261">
              <w:t>Type 2 QCL information</w:t>
            </w: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0AF6EB78" w14:textId="77777777" w:rsidR="00E232B0" w:rsidRPr="00C25261" w:rsidRDefault="00E232B0" w:rsidP="007846C5">
            <w:pPr>
              <w:pStyle w:val="TAL"/>
            </w:pPr>
            <w:r w:rsidRPr="00C25261">
              <w:t>CSI-RS resource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0A06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6132" w14:textId="77777777" w:rsidR="00E232B0" w:rsidRPr="00C25261" w:rsidRDefault="00E232B0" w:rsidP="007846C5">
            <w:pPr>
              <w:pStyle w:val="TAC"/>
            </w:pPr>
            <w:r w:rsidRPr="00C25261">
              <w:t>CSI-RS resource 1 from 'CSI-RS for tracking' configuration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99C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1A1CA4DE" w14:textId="54085318" w:rsidTr="00E232B0">
        <w:trPr>
          <w:jc w:val="center"/>
        </w:trPr>
        <w:tc>
          <w:tcPr>
            <w:tcW w:w="857" w:type="pct"/>
            <w:vMerge/>
            <w:tcBorders>
              <w:right w:val="single" w:sz="4" w:space="0" w:color="auto"/>
            </w:tcBorders>
            <w:vAlign w:val="center"/>
          </w:tcPr>
          <w:p w14:paraId="746CA700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668" w:type="pct"/>
            <w:vMerge/>
            <w:tcBorders>
              <w:right w:val="single" w:sz="4" w:space="0" w:color="auto"/>
            </w:tcBorders>
            <w:vAlign w:val="center"/>
          </w:tcPr>
          <w:p w14:paraId="074F9B79" w14:textId="77777777" w:rsidR="00E232B0" w:rsidRPr="00C25261" w:rsidRDefault="00E232B0" w:rsidP="007846C5">
            <w:pPr>
              <w:pStyle w:val="TAL"/>
            </w:pPr>
          </w:p>
        </w:tc>
        <w:tc>
          <w:tcPr>
            <w:tcW w:w="939" w:type="pct"/>
            <w:tcBorders>
              <w:right w:val="single" w:sz="4" w:space="0" w:color="auto"/>
            </w:tcBorders>
            <w:vAlign w:val="center"/>
          </w:tcPr>
          <w:p w14:paraId="140C16CD" w14:textId="77777777" w:rsidR="00E232B0" w:rsidRPr="00C25261" w:rsidRDefault="00E232B0" w:rsidP="007846C5">
            <w:pPr>
              <w:pStyle w:val="TAL"/>
            </w:pPr>
            <w:r w:rsidRPr="00C25261">
              <w:t>QCL Type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5F89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D2EC" w14:textId="77777777" w:rsidR="00E232B0" w:rsidRPr="00C25261" w:rsidRDefault="00E232B0" w:rsidP="007846C5">
            <w:pPr>
              <w:pStyle w:val="TAC"/>
            </w:pPr>
            <w:r w:rsidRPr="00C25261">
              <w:t>Type D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B548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66211BE9" w14:textId="6F58DE7D" w:rsidTr="00E232B0">
        <w:trPr>
          <w:trHeight w:val="58"/>
          <w:jc w:val="center"/>
        </w:trPr>
        <w:tc>
          <w:tcPr>
            <w:tcW w:w="2464" w:type="pct"/>
            <w:gridSpan w:val="3"/>
            <w:tcBorders>
              <w:right w:val="single" w:sz="4" w:space="0" w:color="auto"/>
            </w:tcBorders>
            <w:vAlign w:val="center"/>
          </w:tcPr>
          <w:p w14:paraId="57ED994F" w14:textId="77777777" w:rsidR="00E232B0" w:rsidRPr="00C25261" w:rsidRDefault="00E232B0" w:rsidP="007846C5">
            <w:pPr>
              <w:pStyle w:val="TAL"/>
            </w:pPr>
            <w:r w:rsidRPr="00C25261">
              <w:t>Symbols for all unused REs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6289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FEC2" w14:textId="77777777" w:rsidR="00E232B0" w:rsidRPr="00C25261" w:rsidRDefault="00E232B0" w:rsidP="007846C5">
            <w:pPr>
              <w:pStyle w:val="TAC"/>
            </w:pPr>
            <w:r w:rsidRPr="00C25261">
              <w:t>OP.1 FDD as defined in Annex A.5.1.1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5BEB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29716E80" w14:textId="03436627" w:rsidTr="00E232B0">
        <w:trPr>
          <w:trHeight w:val="58"/>
          <w:jc w:val="center"/>
        </w:trPr>
        <w:tc>
          <w:tcPr>
            <w:tcW w:w="2464" w:type="pct"/>
            <w:gridSpan w:val="3"/>
            <w:tcBorders>
              <w:right w:val="single" w:sz="4" w:space="0" w:color="auto"/>
            </w:tcBorders>
            <w:vAlign w:val="center"/>
          </w:tcPr>
          <w:p w14:paraId="1F38A5C5" w14:textId="77777777" w:rsidR="00E232B0" w:rsidRPr="00C25261" w:rsidRDefault="00E232B0" w:rsidP="007846C5">
            <w:pPr>
              <w:pStyle w:val="TAL"/>
            </w:pPr>
            <w:r w:rsidRPr="00C25261">
              <w:t>The number of slots between PDSCH and corresponding HARQ-ACK information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2E29" w14:textId="77777777" w:rsidR="00E232B0" w:rsidRPr="00C25261" w:rsidRDefault="00E232B0" w:rsidP="007846C5">
            <w:pPr>
              <w:pStyle w:val="TAC"/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D28E" w14:textId="77777777" w:rsidR="00E232B0" w:rsidRPr="00C25261" w:rsidRDefault="00E232B0" w:rsidP="007846C5">
            <w:pPr>
              <w:pStyle w:val="TAC"/>
            </w:pPr>
            <w:r w:rsidRPr="00C25261">
              <w:t>2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8B1B" w14:textId="77777777" w:rsidR="00E232B0" w:rsidRPr="00350C1D" w:rsidRDefault="00E232B0" w:rsidP="007846C5">
            <w:pPr>
              <w:pStyle w:val="TAC"/>
              <w:rPr>
                <w:highlight w:val="yellow"/>
              </w:rPr>
            </w:pPr>
          </w:p>
        </w:tc>
      </w:tr>
      <w:tr w:rsidR="00E232B0" w:rsidRPr="00350C1D" w14:paraId="6F615531" w14:textId="3B4FD4C9" w:rsidTr="00E232B0">
        <w:trPr>
          <w:trHeight w:val="58"/>
          <w:jc w:val="center"/>
        </w:trPr>
        <w:tc>
          <w:tcPr>
            <w:tcW w:w="3961" w:type="pct"/>
            <w:gridSpan w:val="5"/>
            <w:tcBorders>
              <w:right w:val="single" w:sz="4" w:space="0" w:color="auto"/>
            </w:tcBorders>
            <w:vAlign w:val="center"/>
          </w:tcPr>
          <w:p w14:paraId="7FA8E0F7" w14:textId="77777777" w:rsidR="00E232B0" w:rsidRPr="00C25261" w:rsidRDefault="00E232B0" w:rsidP="007846C5">
            <w:pPr>
              <w:pStyle w:val="TAN"/>
            </w:pPr>
            <w:r w:rsidRPr="00C25261">
              <w:t>Note 1:</w:t>
            </w:r>
            <w:r w:rsidRPr="00C25261">
              <w:tab/>
              <w:t>Point A coincides with minimum guard band as specified in Table 5.3.3-1 from TS 38.101-1 [6] for tested channel bandwidth and subcarrier spacing.</w:t>
            </w:r>
          </w:p>
          <w:p w14:paraId="0CCB53FA" w14:textId="77777777" w:rsidR="00E232B0" w:rsidRPr="00C25261" w:rsidRDefault="00E232B0" w:rsidP="007846C5">
            <w:pPr>
              <w:pStyle w:val="TAN"/>
              <w:rPr>
                <w:b/>
              </w:rPr>
            </w:pPr>
            <w:r w:rsidRPr="00C25261">
              <w:t>Note 2:</w:t>
            </w:r>
            <w:r w:rsidRPr="00C25261">
              <w:tab/>
              <w:t xml:space="preserve">The high layer parameter </w:t>
            </w:r>
            <w:r w:rsidRPr="00C25261">
              <w:rPr>
                <w:i/>
              </w:rPr>
              <w:t>precoderGranularity</w:t>
            </w:r>
            <w:r w:rsidRPr="00C25261">
              <w:t xml:space="preserve"> equals to </w:t>
            </w:r>
            <w:r w:rsidRPr="00C25261">
              <w:rPr>
                <w:i/>
              </w:rPr>
              <w:t>sameAsREG-bundle</w:t>
            </w:r>
            <w:r w:rsidRPr="00C25261">
              <w:t xml:space="preserve"> as defined in clause 7.4.1.3 of TS 38.211 [9]</w:t>
            </w:r>
          </w:p>
        </w:tc>
        <w:tc>
          <w:tcPr>
            <w:tcW w:w="1039" w:type="pct"/>
            <w:tcBorders>
              <w:right w:val="single" w:sz="4" w:space="0" w:color="auto"/>
            </w:tcBorders>
          </w:tcPr>
          <w:p w14:paraId="00A2E842" w14:textId="77777777" w:rsidR="00E232B0" w:rsidRPr="00350C1D" w:rsidRDefault="00E232B0" w:rsidP="007846C5">
            <w:pPr>
              <w:pStyle w:val="TAN"/>
              <w:rPr>
                <w:highlight w:val="yellow"/>
              </w:rPr>
            </w:pPr>
          </w:p>
        </w:tc>
      </w:tr>
    </w:tbl>
    <w:p w14:paraId="32220B69" w14:textId="77777777" w:rsidR="00E232B0" w:rsidRPr="00350C1D" w:rsidRDefault="00E232B0" w:rsidP="00D63E4D"/>
    <w:p w14:paraId="7C6E3EC1" w14:textId="77777777" w:rsidR="001F5DF7" w:rsidRPr="00350C1D" w:rsidRDefault="001F5DF7" w:rsidP="00D63E4D"/>
    <w:p w14:paraId="76C959AF" w14:textId="106CE1BE" w:rsidR="0000755E" w:rsidRPr="00350C1D" w:rsidRDefault="00B07F30" w:rsidP="0000755E">
      <w:pPr>
        <w:pStyle w:val="TH"/>
      </w:pPr>
      <w:r w:rsidRPr="00C25261">
        <w:rPr>
          <w:highlight w:val="green"/>
        </w:rPr>
        <w:lastRenderedPageBreak/>
        <w:t>Modified</w:t>
      </w:r>
      <w:r>
        <w:t xml:space="preserve"> </w:t>
      </w:r>
      <w:r w:rsidR="0000755E" w:rsidRPr="00350C1D">
        <w:t>Table 11.2.3.1.1-1: Minimum performance requirements with 1 Tx Antenna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908"/>
        <w:gridCol w:w="849"/>
        <w:gridCol w:w="817"/>
        <w:gridCol w:w="817"/>
        <w:gridCol w:w="947"/>
        <w:gridCol w:w="927"/>
        <w:gridCol w:w="941"/>
        <w:gridCol w:w="882"/>
        <w:gridCol w:w="628"/>
        <w:gridCol w:w="597"/>
      </w:tblGrid>
      <w:tr w:rsidR="00350C1D" w:rsidRPr="00350C1D" w14:paraId="52099F1E" w14:textId="77777777" w:rsidTr="00C25261">
        <w:trPr>
          <w:trHeight w:val="215"/>
          <w:jc w:val="center"/>
        </w:trPr>
        <w:tc>
          <w:tcPr>
            <w:tcW w:w="3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936D" w14:textId="77777777" w:rsidR="009F7A28" w:rsidRPr="00350C1D" w:rsidRDefault="009F7A28" w:rsidP="007846C5">
            <w:pPr>
              <w:pStyle w:val="TAH"/>
            </w:pPr>
            <w:r w:rsidRPr="00350C1D">
              <w:t>Test number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BDC16" w14:textId="6C58DEF5" w:rsidR="009F7A28" w:rsidRPr="00350C1D" w:rsidRDefault="009F7A28" w:rsidP="007846C5">
            <w:pPr>
              <w:pStyle w:val="TAH"/>
            </w:pPr>
            <w:r w:rsidRPr="00350C1D">
              <w:t xml:space="preserve">Numerology 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7206" w14:textId="43410364" w:rsidR="009F7A28" w:rsidRPr="00350C1D" w:rsidRDefault="009F7A28" w:rsidP="007846C5">
            <w:pPr>
              <w:pStyle w:val="TAH"/>
            </w:pPr>
            <w:r w:rsidRPr="00350C1D">
              <w:t>Bandwidth (MHz)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1736" w14:textId="77777777" w:rsidR="009F7A28" w:rsidRPr="00350C1D" w:rsidRDefault="009F7A28" w:rsidP="007846C5">
            <w:pPr>
              <w:pStyle w:val="TAH"/>
            </w:pPr>
            <w:r w:rsidRPr="00350C1D">
              <w:t>CORESET RB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C53F3" w14:textId="77777777" w:rsidR="009F7A28" w:rsidRPr="00350C1D" w:rsidRDefault="009F7A28" w:rsidP="007846C5">
            <w:pPr>
              <w:pStyle w:val="TAH"/>
            </w:pPr>
            <w:r w:rsidRPr="00350C1D">
              <w:t>CORESET duration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693E" w14:textId="77777777" w:rsidR="009F7A28" w:rsidRPr="00350C1D" w:rsidRDefault="009F7A28" w:rsidP="007846C5">
            <w:pPr>
              <w:pStyle w:val="TAH"/>
            </w:pPr>
            <w:r w:rsidRPr="00350C1D">
              <w:t>Aggregation level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52CE" w14:textId="77777777" w:rsidR="009F7A28" w:rsidRPr="00350C1D" w:rsidRDefault="009F7A28" w:rsidP="007846C5">
            <w:pPr>
              <w:pStyle w:val="TAH"/>
            </w:pPr>
            <w:r w:rsidRPr="00350C1D">
              <w:t>Reference Channel</w:t>
            </w:r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762A" w14:textId="77777777" w:rsidR="009F7A28" w:rsidRPr="00350C1D" w:rsidRDefault="009F7A28" w:rsidP="007846C5">
            <w:pPr>
              <w:pStyle w:val="TAH"/>
            </w:pPr>
            <w:r w:rsidRPr="00350C1D">
              <w:t>Propagation Condition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EE1E" w14:textId="77777777" w:rsidR="009F7A28" w:rsidRPr="00350C1D" w:rsidRDefault="009F7A28" w:rsidP="007846C5">
            <w:pPr>
              <w:pStyle w:val="TAH"/>
            </w:pPr>
            <w:r w:rsidRPr="00350C1D">
              <w:t>Antenna configuration and correlation Matrix</w:t>
            </w:r>
          </w:p>
        </w:tc>
        <w:tc>
          <w:tcPr>
            <w:tcW w:w="6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CBF8" w14:textId="77777777" w:rsidR="009F7A28" w:rsidRPr="00350C1D" w:rsidRDefault="009F7A28" w:rsidP="007846C5">
            <w:pPr>
              <w:pStyle w:val="TAH"/>
            </w:pPr>
            <w:r w:rsidRPr="00350C1D">
              <w:t>Reference value</w:t>
            </w:r>
          </w:p>
        </w:tc>
      </w:tr>
      <w:tr w:rsidR="009D050B" w:rsidRPr="00350C1D" w14:paraId="5D492E7A" w14:textId="77777777" w:rsidTr="00C25261">
        <w:trPr>
          <w:trHeight w:val="215"/>
          <w:jc w:val="center"/>
        </w:trPr>
        <w:tc>
          <w:tcPr>
            <w:tcW w:w="3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1A50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5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6BAB" w14:textId="4B78E01C" w:rsidR="009F7A28" w:rsidRPr="00350C1D" w:rsidRDefault="009F7A28" w:rsidP="007846C5">
            <w:pPr>
              <w:pStyle w:val="TAH"/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55CA" w14:textId="26CC0736" w:rsidR="009F7A28" w:rsidRPr="00350C1D" w:rsidRDefault="009F7A28" w:rsidP="007846C5">
            <w:pPr>
              <w:pStyle w:val="TAH"/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0158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87A70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02FC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77C2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0AD8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D13D" w14:textId="77777777" w:rsidR="009F7A28" w:rsidRPr="00350C1D" w:rsidRDefault="009F7A28" w:rsidP="007846C5">
            <w:pPr>
              <w:pStyle w:val="TAH"/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40A05" w14:textId="77777777" w:rsidR="009F7A28" w:rsidRPr="00350C1D" w:rsidRDefault="009F7A28" w:rsidP="007846C5">
            <w:pPr>
              <w:pStyle w:val="TAH"/>
            </w:pPr>
            <w:r w:rsidRPr="00350C1D">
              <w:t>Pm-dsg (%)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3B35" w14:textId="77777777" w:rsidR="009F7A28" w:rsidRPr="00350C1D" w:rsidRDefault="009F7A28" w:rsidP="007846C5">
            <w:pPr>
              <w:pStyle w:val="TAH"/>
            </w:pPr>
            <w:r w:rsidRPr="00350C1D">
              <w:t>SNR</w:t>
            </w:r>
            <w:r w:rsidRPr="00350C1D">
              <w:rPr>
                <w:vertAlign w:val="subscript"/>
              </w:rPr>
              <w:t>BB</w:t>
            </w:r>
            <w:r w:rsidRPr="00350C1D">
              <w:t xml:space="preserve"> (dB)</w:t>
            </w:r>
          </w:p>
        </w:tc>
      </w:tr>
      <w:tr w:rsidR="009D050B" w:rsidRPr="00350C1D" w14:paraId="114784A5" w14:textId="77777777" w:rsidTr="00C25261">
        <w:trPr>
          <w:trHeight w:val="109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F06F" w14:textId="77777777" w:rsidR="009F7A28" w:rsidRPr="00350C1D" w:rsidRDefault="009F7A28" w:rsidP="007846C5">
            <w:pPr>
              <w:pStyle w:val="TAC"/>
            </w:pPr>
            <w:r w:rsidRPr="00350C1D">
              <w:t>1-1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5E7F" w14:textId="48A2C1CC" w:rsidR="009F7A28" w:rsidRPr="00350C1D" w:rsidRDefault="009F7A28" w:rsidP="007846C5">
            <w:pPr>
              <w:pStyle w:val="TAC"/>
            </w:pPr>
            <w:r w:rsidRPr="00350C1D">
              <w:t>FR2-NTN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C4AB" w14:textId="7A4AA434" w:rsidR="009F7A28" w:rsidRPr="00350C1D" w:rsidRDefault="009F7A28" w:rsidP="007846C5">
            <w:pPr>
              <w:pStyle w:val="TAC"/>
            </w:pPr>
            <w:r w:rsidRPr="00350C1D">
              <w:t xml:space="preserve">200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8EA3" w14:textId="77777777" w:rsidR="009F7A28" w:rsidRPr="00350C1D" w:rsidRDefault="009F7A28" w:rsidP="007846C5">
            <w:pPr>
              <w:pStyle w:val="TAC"/>
            </w:pPr>
            <w:r w:rsidRPr="00350C1D">
              <w:t>132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FE19" w14:textId="77777777" w:rsidR="009F7A28" w:rsidRPr="00350C1D" w:rsidRDefault="009F7A28" w:rsidP="007846C5">
            <w:pPr>
              <w:pStyle w:val="TAC"/>
            </w:pPr>
            <w:r w:rsidRPr="00350C1D"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DABA" w14:textId="77777777" w:rsidR="009F7A28" w:rsidRPr="00350C1D" w:rsidRDefault="009F7A28" w:rsidP="007846C5">
            <w:pPr>
              <w:pStyle w:val="TAC"/>
            </w:pPr>
            <w:r w:rsidRPr="00350C1D">
              <w:t>8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4DCA7" w14:textId="77777777" w:rsidR="009F7A28" w:rsidRPr="00350C1D" w:rsidRDefault="009F7A28" w:rsidP="007846C5">
            <w:pPr>
              <w:pStyle w:val="TAC"/>
            </w:pPr>
            <w:r w:rsidRPr="00350C1D">
              <w:rPr>
                <w:rFonts w:eastAsia="Calibri" w:cs="Arial"/>
                <w:szCs w:val="18"/>
              </w:rPr>
              <w:t>R.PDCCH.1-1.1 FDD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A64C" w14:textId="77777777" w:rsidR="009F7A28" w:rsidRPr="00350C1D" w:rsidRDefault="009F7A28" w:rsidP="007846C5">
            <w:pPr>
              <w:pStyle w:val="TAC"/>
            </w:pPr>
            <w:r w:rsidRPr="00350C1D">
              <w:t>NTN-TDLC5-1200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6ADB" w14:textId="77777777" w:rsidR="009F7A28" w:rsidRPr="00350C1D" w:rsidRDefault="009F7A28" w:rsidP="007846C5">
            <w:pPr>
              <w:pStyle w:val="TAC"/>
            </w:pPr>
            <w:r w:rsidRPr="00350C1D">
              <w:t>1x1 Low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24B4" w14:textId="77777777" w:rsidR="009F7A28" w:rsidRPr="00350C1D" w:rsidRDefault="009F7A28" w:rsidP="007846C5">
            <w:pPr>
              <w:pStyle w:val="TAC"/>
            </w:pPr>
            <w:r w:rsidRPr="00350C1D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02BB" w14:textId="77777777" w:rsidR="009F7A28" w:rsidRPr="00350C1D" w:rsidRDefault="009F7A28" w:rsidP="007846C5">
            <w:pPr>
              <w:pStyle w:val="TAC"/>
            </w:pPr>
            <w:r w:rsidRPr="00350C1D">
              <w:t>4.6</w:t>
            </w:r>
          </w:p>
        </w:tc>
      </w:tr>
      <w:tr w:rsidR="009D050B" w:rsidRPr="00350C1D" w14:paraId="0AE8A9E6" w14:textId="77777777" w:rsidTr="00C25261">
        <w:trPr>
          <w:trHeight w:val="109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BBCC" w14:textId="3A70A60A" w:rsidR="00646D1E" w:rsidRPr="00350C1D" w:rsidRDefault="00BC45E3" w:rsidP="00646D1E">
            <w:pPr>
              <w:pStyle w:val="TAC"/>
            </w:pPr>
            <w:r w:rsidRPr="00C25261">
              <w:rPr>
                <w:highlight w:val="green"/>
              </w:rPr>
              <w:t>2-1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51CF" w14:textId="51C2C25C" w:rsidR="00646D1E" w:rsidRPr="00350C1D" w:rsidRDefault="00646D1E" w:rsidP="00646D1E">
            <w:pPr>
              <w:pStyle w:val="TAC"/>
            </w:pPr>
            <w:r w:rsidRPr="00350C1D">
              <w:t>FR1-NTN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3DB9" w14:textId="4F15528A" w:rsidR="00646D1E" w:rsidRPr="00350C1D" w:rsidRDefault="00940E4B" w:rsidP="00646D1E">
            <w:pPr>
              <w:pStyle w:val="TAC"/>
            </w:pPr>
            <w:r w:rsidRPr="00350C1D">
              <w:rPr>
                <w:highlight w:val="green"/>
              </w:rPr>
              <w:t>50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E601" w14:textId="6A87109C" w:rsidR="00646D1E" w:rsidRPr="00C25261" w:rsidRDefault="00646D1E" w:rsidP="00646D1E">
            <w:pPr>
              <w:pStyle w:val="TAC"/>
              <w:rPr>
                <w:highlight w:val="green"/>
              </w:rPr>
            </w:pPr>
            <w:r w:rsidRPr="00C25261">
              <w:rPr>
                <w:highlight w:val="green"/>
              </w:rPr>
              <w:t>[TBD]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A1AE" w14:textId="5C40268F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90F0" w14:textId="2B903767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236C" w14:textId="74DC1062" w:rsidR="00646D1E" w:rsidRPr="00C25261" w:rsidRDefault="00892EDF" w:rsidP="00646D1E">
            <w:pPr>
              <w:pStyle w:val="TAC"/>
              <w:rPr>
                <w:rFonts w:eastAsia="Calibri" w:cs="Arial"/>
                <w:szCs w:val="18"/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714" w14:textId="60598881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E305" w14:textId="3DEBED57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1EF8" w14:textId="0C215801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D601" w14:textId="7046AD71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</w:tr>
      <w:tr w:rsidR="009D050B" w:rsidRPr="00350C1D" w14:paraId="36BBEDB9" w14:textId="77777777" w:rsidTr="00C25261">
        <w:trPr>
          <w:trHeight w:val="109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7711" w14:textId="77777777" w:rsidR="009F7A28" w:rsidRPr="00350C1D" w:rsidRDefault="009F7A28" w:rsidP="007846C5">
            <w:pPr>
              <w:pStyle w:val="TAC"/>
            </w:pPr>
            <w:r w:rsidRPr="00350C1D">
              <w:t>1-2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2E8C" w14:textId="1B3CE06F" w:rsidR="009F7A28" w:rsidRPr="00350C1D" w:rsidRDefault="009F7A28" w:rsidP="007846C5">
            <w:pPr>
              <w:pStyle w:val="TAC"/>
            </w:pPr>
            <w:r w:rsidRPr="00350C1D">
              <w:t>FR2-NTN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D22A" w14:textId="53D7BF56" w:rsidR="009F7A28" w:rsidRPr="00350C1D" w:rsidRDefault="009F7A28" w:rsidP="007846C5">
            <w:pPr>
              <w:pStyle w:val="TAC"/>
            </w:pPr>
            <w:r w:rsidRPr="00350C1D">
              <w:t xml:space="preserve">200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935E" w14:textId="77777777" w:rsidR="009F7A28" w:rsidRPr="00350C1D" w:rsidRDefault="009F7A28" w:rsidP="007846C5">
            <w:pPr>
              <w:pStyle w:val="TAC"/>
            </w:pPr>
            <w:r w:rsidRPr="00350C1D">
              <w:t>132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2528" w14:textId="77777777" w:rsidR="009F7A28" w:rsidRPr="00350C1D" w:rsidRDefault="009F7A28" w:rsidP="007846C5">
            <w:pPr>
              <w:pStyle w:val="TAC"/>
            </w:pPr>
            <w:r w:rsidRPr="00350C1D">
              <w:t>2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76F95" w14:textId="77777777" w:rsidR="009F7A28" w:rsidRPr="00350C1D" w:rsidRDefault="009F7A28" w:rsidP="007846C5">
            <w:pPr>
              <w:pStyle w:val="TAC"/>
            </w:pPr>
            <w:r w:rsidRPr="00350C1D">
              <w:t xml:space="preserve">16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9CB2" w14:textId="77777777" w:rsidR="009F7A28" w:rsidRPr="00350C1D" w:rsidRDefault="009F7A28" w:rsidP="007846C5">
            <w:pPr>
              <w:pStyle w:val="TAC"/>
            </w:pPr>
            <w:r w:rsidRPr="00350C1D">
              <w:rPr>
                <w:rFonts w:eastAsia="Calibri" w:cs="Arial"/>
                <w:szCs w:val="18"/>
              </w:rPr>
              <w:t>R.PDCCH.1-1.2 FDD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80BEA" w14:textId="77777777" w:rsidR="009F7A28" w:rsidRPr="00350C1D" w:rsidRDefault="009F7A28" w:rsidP="007846C5">
            <w:pPr>
              <w:pStyle w:val="TAC"/>
            </w:pPr>
            <w:r w:rsidRPr="00350C1D">
              <w:t>NTN-TDLC5-1200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F322" w14:textId="77777777" w:rsidR="009F7A28" w:rsidRPr="00350C1D" w:rsidRDefault="009F7A28" w:rsidP="007846C5">
            <w:pPr>
              <w:pStyle w:val="TAC"/>
            </w:pPr>
            <w:r w:rsidRPr="00350C1D">
              <w:t>1x1 Low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6B78" w14:textId="77777777" w:rsidR="009F7A28" w:rsidRPr="00350C1D" w:rsidRDefault="009F7A28" w:rsidP="007846C5">
            <w:pPr>
              <w:pStyle w:val="TAC"/>
            </w:pPr>
            <w:r w:rsidRPr="00350C1D"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A7D8" w14:textId="77777777" w:rsidR="009F7A28" w:rsidRPr="00350C1D" w:rsidRDefault="009F7A28" w:rsidP="007846C5">
            <w:pPr>
              <w:pStyle w:val="TAC"/>
            </w:pPr>
            <w:r w:rsidRPr="00350C1D">
              <w:t>3.2</w:t>
            </w:r>
          </w:p>
        </w:tc>
      </w:tr>
      <w:tr w:rsidR="009D050B" w:rsidRPr="00350C1D" w14:paraId="355775F2" w14:textId="77777777" w:rsidTr="00C25261">
        <w:trPr>
          <w:trHeight w:val="109"/>
          <w:jc w:val="center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FD8D" w14:textId="67A4B339" w:rsidR="00646D1E" w:rsidRPr="00350C1D" w:rsidRDefault="00BC45E3" w:rsidP="00646D1E">
            <w:pPr>
              <w:pStyle w:val="TAC"/>
            </w:pPr>
            <w:r w:rsidRPr="00C25261">
              <w:rPr>
                <w:highlight w:val="green"/>
              </w:rPr>
              <w:t>2-2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FD5" w14:textId="282E3E93" w:rsidR="00646D1E" w:rsidRPr="00350C1D" w:rsidRDefault="00646D1E" w:rsidP="00646D1E">
            <w:pPr>
              <w:pStyle w:val="TAC"/>
            </w:pPr>
            <w:r w:rsidRPr="00350C1D">
              <w:t>FR1-NTN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EE68" w14:textId="14FCC678" w:rsidR="00646D1E" w:rsidRPr="00350C1D" w:rsidRDefault="00940E4B" w:rsidP="00646D1E">
            <w:pPr>
              <w:pStyle w:val="TAC"/>
            </w:pPr>
            <w:r w:rsidRPr="00350C1D">
              <w:rPr>
                <w:highlight w:val="green"/>
              </w:rPr>
              <w:t>50</w:t>
            </w:r>
            <w:r w:rsidR="00646D1E" w:rsidRPr="00350C1D">
              <w:t xml:space="preserve"> 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BEF5" w14:textId="41B66428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992A" w14:textId="2D37242A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CA21" w14:textId="2E6F28EA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4713" w14:textId="75543B32" w:rsidR="00646D1E" w:rsidRPr="00C25261" w:rsidRDefault="00892EDF" w:rsidP="00646D1E">
            <w:pPr>
              <w:pStyle w:val="TAC"/>
              <w:rPr>
                <w:rFonts w:eastAsia="Calibri" w:cs="Arial"/>
                <w:szCs w:val="18"/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A41B" w14:textId="78E18877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18E" w14:textId="3812CFCE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34F2" w14:textId="146F059B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F205" w14:textId="71E7259A" w:rsidR="00646D1E" w:rsidRPr="00C25261" w:rsidRDefault="00892EDF" w:rsidP="00646D1E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[</w:t>
            </w:r>
            <w:r w:rsidR="00646D1E" w:rsidRPr="00C25261">
              <w:rPr>
                <w:highlight w:val="green"/>
              </w:rPr>
              <w:t>TBD]</w:t>
            </w:r>
          </w:p>
        </w:tc>
      </w:tr>
    </w:tbl>
    <w:p w14:paraId="0BD591FC" w14:textId="77777777" w:rsidR="001F5DF7" w:rsidRPr="00350C1D" w:rsidRDefault="001F5DF7" w:rsidP="00D63E4D"/>
    <w:p w14:paraId="60A579FD" w14:textId="77777777" w:rsidR="00D53C1A" w:rsidRDefault="00D53C1A" w:rsidP="00D53C1A">
      <w:r w:rsidRPr="00350C1D">
        <w:t xml:space="preserve">Channel Model Parameters for FR1-NTN to be defined, see </w:t>
      </w:r>
      <w:r w:rsidRPr="00350C1D">
        <w:fldChar w:fldCharType="begin"/>
      </w:r>
      <w:r w:rsidRPr="00350C1D">
        <w:instrText xml:space="preserve"> REF _Ref210144423 \r \h </w:instrText>
      </w:r>
      <w:r w:rsidRPr="00350C1D">
        <w:fldChar w:fldCharType="separate"/>
      </w:r>
      <w:r w:rsidRPr="00350C1D">
        <w:t>7.1</w:t>
      </w:r>
      <w:r w:rsidRPr="00350C1D">
        <w:fldChar w:fldCharType="end"/>
      </w:r>
      <w:r w:rsidRPr="00350C1D">
        <w:t>.</w:t>
      </w:r>
    </w:p>
    <w:p w14:paraId="3914AA93" w14:textId="77777777" w:rsidR="00215FEC" w:rsidRPr="00350C1D" w:rsidRDefault="00215FEC" w:rsidP="00D53C1A"/>
    <w:p w14:paraId="53AFB869" w14:textId="1C1F53A1" w:rsidR="00872B70" w:rsidRDefault="00215FEC" w:rsidP="00215FEC">
      <w:pPr>
        <w:pStyle w:val="Heading2"/>
      </w:pPr>
      <w:r>
        <w:t>TS 3</w:t>
      </w:r>
      <w:r w:rsidR="007D5CA6">
        <w:t>8</w:t>
      </w:r>
      <w:r>
        <w:t xml:space="preserve">.108 Specification </w:t>
      </w:r>
    </w:p>
    <w:p w14:paraId="4B70618D" w14:textId="3B09DFDE" w:rsidR="00A55C2A" w:rsidRDefault="00A55C2A" w:rsidP="00A55C2A">
      <w:r>
        <w:t>In this section we present the tables that ne</w:t>
      </w:r>
      <w:r w:rsidR="000B0547">
        <w:t>e</w:t>
      </w:r>
      <w:r>
        <w:t xml:space="preserve">d to be modified in TS 38.108 specification to accommodate for Ku </w:t>
      </w:r>
      <w:r w:rsidR="008C4ABC">
        <w:t>Band FR1 combinations.</w:t>
      </w:r>
    </w:p>
    <w:p w14:paraId="79F9BA41" w14:textId="77777777" w:rsidR="008C4ABC" w:rsidRDefault="008C4ABC" w:rsidP="00A55C2A"/>
    <w:p w14:paraId="293BC6A4" w14:textId="263A8B78" w:rsidR="006C6548" w:rsidRDefault="006B5D41" w:rsidP="00C25261">
      <w:r w:rsidRPr="00F95B02">
        <w:t>Radiated performance requirements</w:t>
      </w:r>
    </w:p>
    <w:p w14:paraId="754050C6" w14:textId="5834A247" w:rsidR="006C6548" w:rsidRPr="003311ED" w:rsidRDefault="00846B45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3311ED">
        <w:t>Table 11.2.2.1</w:t>
      </w:r>
      <w:r w:rsidR="006C6548" w:rsidRPr="003311ED">
        <w:rPr>
          <w:lang w:eastAsia="zh-CN"/>
        </w:rPr>
        <w:t>.1</w:t>
      </w:r>
      <w:r w:rsidR="006C6548" w:rsidRPr="003311ED">
        <w:t>-1: Test parameters for testing PUSCH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32"/>
        <w:gridCol w:w="3268"/>
        <w:gridCol w:w="2160"/>
        <w:gridCol w:w="2157"/>
      </w:tblGrid>
      <w:tr w:rsidR="006C6548" w:rsidRPr="003311ED" w14:paraId="70B71FE5" w14:textId="77777777" w:rsidTr="005F0D4A">
        <w:trPr>
          <w:gridAfter w:val="1"/>
          <w:wAfter w:w="1197" w:type="pct"/>
          <w:cantSplit/>
          <w:jc w:val="center"/>
        </w:trPr>
        <w:tc>
          <w:tcPr>
            <w:tcW w:w="2605" w:type="pct"/>
            <w:gridSpan w:val="2"/>
            <w:vAlign w:val="center"/>
          </w:tcPr>
          <w:p w14:paraId="3F67BBE8" w14:textId="77777777" w:rsidR="006C6548" w:rsidRPr="003311ED" w:rsidRDefault="006C6548" w:rsidP="005F0D4A">
            <w:pPr>
              <w:pStyle w:val="TAH"/>
            </w:pPr>
          </w:p>
        </w:tc>
        <w:tc>
          <w:tcPr>
            <w:tcW w:w="1198" w:type="pct"/>
          </w:tcPr>
          <w:p w14:paraId="09A0966A" w14:textId="77777777" w:rsidR="006C6548" w:rsidRPr="003311ED" w:rsidRDefault="006C6548" w:rsidP="005F0D4A">
            <w:pPr>
              <w:pStyle w:val="TAH"/>
            </w:pPr>
          </w:p>
        </w:tc>
      </w:tr>
      <w:tr w:rsidR="006C6548" w:rsidRPr="003311ED" w14:paraId="788230FD" w14:textId="77777777" w:rsidTr="005F0D4A">
        <w:trPr>
          <w:cantSplit/>
          <w:jc w:val="center"/>
        </w:trPr>
        <w:tc>
          <w:tcPr>
            <w:tcW w:w="2605" w:type="pct"/>
            <w:gridSpan w:val="2"/>
            <w:vAlign w:val="center"/>
          </w:tcPr>
          <w:p w14:paraId="3C4F87A8" w14:textId="77777777" w:rsidR="006C6548" w:rsidRPr="003311ED" w:rsidRDefault="006C6548" w:rsidP="005F0D4A">
            <w:pPr>
              <w:pStyle w:val="TAH"/>
            </w:pPr>
            <w:r w:rsidRPr="003311ED">
              <w:t>Parameter</w:t>
            </w:r>
          </w:p>
        </w:tc>
        <w:tc>
          <w:tcPr>
            <w:tcW w:w="1198" w:type="pct"/>
            <w:vAlign w:val="center"/>
          </w:tcPr>
          <w:p w14:paraId="52140E6C" w14:textId="77777777" w:rsidR="006C6548" w:rsidRPr="003311ED" w:rsidRDefault="006C6548" w:rsidP="005F0D4A">
            <w:pPr>
              <w:pStyle w:val="TAH"/>
            </w:pPr>
            <w:r>
              <w:t xml:space="preserve">FR2 Numerology </w:t>
            </w:r>
          </w:p>
        </w:tc>
        <w:tc>
          <w:tcPr>
            <w:tcW w:w="1197" w:type="pct"/>
          </w:tcPr>
          <w:p w14:paraId="667A2FA1" w14:textId="77777777" w:rsidR="006C6548" w:rsidRDefault="006C6548" w:rsidP="005F0D4A">
            <w:pPr>
              <w:pStyle w:val="TAH"/>
            </w:pPr>
            <w:r w:rsidRPr="00F82642">
              <w:rPr>
                <w:highlight w:val="green"/>
              </w:rPr>
              <w:t>FR1 Numerology</w:t>
            </w:r>
          </w:p>
        </w:tc>
      </w:tr>
      <w:tr w:rsidR="006C6548" w:rsidRPr="003311ED" w14:paraId="39FB43B3" w14:textId="77777777" w:rsidTr="005F0D4A">
        <w:trPr>
          <w:cantSplit/>
          <w:jc w:val="center"/>
        </w:trPr>
        <w:tc>
          <w:tcPr>
            <w:tcW w:w="2605" w:type="pct"/>
            <w:gridSpan w:val="2"/>
            <w:vAlign w:val="center"/>
          </w:tcPr>
          <w:p w14:paraId="359E63A1" w14:textId="77777777" w:rsidR="006C6548" w:rsidRPr="003311ED" w:rsidRDefault="006C6548" w:rsidP="005F0D4A">
            <w:pPr>
              <w:pStyle w:val="TAH"/>
            </w:pPr>
          </w:p>
        </w:tc>
        <w:tc>
          <w:tcPr>
            <w:tcW w:w="1198" w:type="pct"/>
            <w:vAlign w:val="center"/>
          </w:tcPr>
          <w:p w14:paraId="1860EBEF" w14:textId="77777777" w:rsidR="006C6548" w:rsidRPr="003311ED" w:rsidRDefault="006C6548" w:rsidP="005F0D4A">
            <w:pPr>
              <w:pStyle w:val="TAH"/>
            </w:pPr>
            <w:r w:rsidRPr="003311ED">
              <w:t>Value</w:t>
            </w:r>
          </w:p>
        </w:tc>
        <w:tc>
          <w:tcPr>
            <w:tcW w:w="1197" w:type="pct"/>
          </w:tcPr>
          <w:p w14:paraId="5947FE7F" w14:textId="77777777" w:rsidR="006C6548" w:rsidRPr="003311ED" w:rsidRDefault="006C6548" w:rsidP="005F0D4A">
            <w:pPr>
              <w:pStyle w:val="TAH"/>
            </w:pPr>
            <w:r>
              <w:t>Value</w:t>
            </w:r>
          </w:p>
        </w:tc>
      </w:tr>
      <w:tr w:rsidR="006C6548" w:rsidRPr="003311ED" w14:paraId="042FAE34" w14:textId="77777777" w:rsidTr="005F0D4A">
        <w:trPr>
          <w:cantSplit/>
          <w:jc w:val="center"/>
        </w:trPr>
        <w:tc>
          <w:tcPr>
            <w:tcW w:w="2605" w:type="pct"/>
            <w:gridSpan w:val="2"/>
            <w:vAlign w:val="center"/>
          </w:tcPr>
          <w:p w14:paraId="776103A3" w14:textId="77777777" w:rsidR="006C6548" w:rsidRPr="003311ED" w:rsidRDefault="006C6548" w:rsidP="005F0D4A">
            <w:pPr>
              <w:pStyle w:val="TAL"/>
            </w:pPr>
            <w:r w:rsidRPr="003311ED">
              <w:t>Transform precoding</w:t>
            </w:r>
          </w:p>
        </w:tc>
        <w:tc>
          <w:tcPr>
            <w:tcW w:w="1198" w:type="pct"/>
            <w:vAlign w:val="center"/>
          </w:tcPr>
          <w:p w14:paraId="5FD58DB5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1197" w:type="pct"/>
          </w:tcPr>
          <w:p w14:paraId="1EAA3E95" w14:textId="77777777" w:rsidR="006C6548" w:rsidRPr="003311ED" w:rsidRDefault="006C6548" w:rsidP="005F0D4A">
            <w:pPr>
              <w:pStyle w:val="TAC"/>
            </w:pPr>
            <w:r w:rsidRPr="00C12D29">
              <w:rPr>
                <w:highlight w:val="green"/>
              </w:rPr>
              <w:t>[TBD]</w:t>
            </w:r>
          </w:p>
        </w:tc>
      </w:tr>
      <w:tr w:rsidR="006C6548" w:rsidRPr="003311ED" w14:paraId="497D91CD" w14:textId="77777777" w:rsidTr="005F0D4A">
        <w:trPr>
          <w:cantSplit/>
          <w:jc w:val="center"/>
        </w:trPr>
        <w:tc>
          <w:tcPr>
            <w:tcW w:w="794" w:type="pct"/>
            <w:vMerge w:val="restart"/>
            <w:tcBorders>
              <w:top w:val="single" w:sz="6" w:space="0" w:color="auto"/>
            </w:tcBorders>
            <w:vAlign w:val="center"/>
          </w:tcPr>
          <w:p w14:paraId="343AACBA" w14:textId="77777777" w:rsidR="006C6548" w:rsidRPr="003311ED" w:rsidRDefault="006C6548" w:rsidP="005F0D4A">
            <w:pPr>
              <w:pStyle w:val="TAL"/>
            </w:pPr>
            <w:r w:rsidRPr="003311ED">
              <w:t>HARQ</w:t>
            </w:r>
          </w:p>
        </w:tc>
        <w:tc>
          <w:tcPr>
            <w:tcW w:w="1812" w:type="pct"/>
            <w:vAlign w:val="center"/>
          </w:tcPr>
          <w:p w14:paraId="4A011903" w14:textId="77777777" w:rsidR="006C6548" w:rsidRPr="003311ED" w:rsidRDefault="006C6548" w:rsidP="005F0D4A">
            <w:pPr>
              <w:pStyle w:val="TAL"/>
            </w:pPr>
            <w:r w:rsidRPr="003311ED">
              <w:t>Maximum number of HARQ transmissions</w:t>
            </w:r>
          </w:p>
        </w:tc>
        <w:tc>
          <w:tcPr>
            <w:tcW w:w="1198" w:type="pct"/>
            <w:vAlign w:val="center"/>
          </w:tcPr>
          <w:p w14:paraId="27295FD5" w14:textId="77777777" w:rsidR="006C6548" w:rsidRPr="003311ED" w:rsidRDefault="006C6548" w:rsidP="005F0D4A">
            <w:pPr>
              <w:pStyle w:val="TAC"/>
            </w:pPr>
            <w:r w:rsidRPr="003311ED">
              <w:t>4</w:t>
            </w:r>
          </w:p>
        </w:tc>
        <w:tc>
          <w:tcPr>
            <w:tcW w:w="1197" w:type="pct"/>
          </w:tcPr>
          <w:p w14:paraId="794E3CC0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B779574" w14:textId="77777777" w:rsidTr="005F0D4A">
        <w:trPr>
          <w:cantSplit/>
          <w:jc w:val="center"/>
        </w:trPr>
        <w:tc>
          <w:tcPr>
            <w:tcW w:w="794" w:type="pct"/>
            <w:vMerge/>
            <w:tcBorders>
              <w:bottom w:val="single" w:sz="6" w:space="0" w:color="auto"/>
            </w:tcBorders>
            <w:vAlign w:val="center"/>
          </w:tcPr>
          <w:p w14:paraId="714F4FA5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0AAF558B" w14:textId="77777777" w:rsidR="006C6548" w:rsidRPr="003311ED" w:rsidRDefault="006C6548" w:rsidP="005F0D4A">
            <w:pPr>
              <w:pStyle w:val="TAL"/>
            </w:pPr>
            <w:r w:rsidRPr="003311ED">
              <w:t>RV sequence</w:t>
            </w:r>
          </w:p>
        </w:tc>
        <w:tc>
          <w:tcPr>
            <w:tcW w:w="1198" w:type="pct"/>
            <w:vAlign w:val="center"/>
          </w:tcPr>
          <w:p w14:paraId="03717EDB" w14:textId="77777777" w:rsidR="006C6548" w:rsidRPr="003311ED" w:rsidRDefault="006C6548" w:rsidP="005F0D4A">
            <w:pPr>
              <w:pStyle w:val="TAC"/>
            </w:pPr>
            <w:r w:rsidRPr="003311ED">
              <w:t>0, 2, 3, 1</w:t>
            </w:r>
          </w:p>
        </w:tc>
        <w:tc>
          <w:tcPr>
            <w:tcW w:w="1197" w:type="pct"/>
          </w:tcPr>
          <w:p w14:paraId="341C445E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0B4A486C" w14:textId="77777777" w:rsidTr="005F0D4A">
        <w:trPr>
          <w:cantSplit/>
          <w:jc w:val="center"/>
        </w:trPr>
        <w:tc>
          <w:tcPr>
            <w:tcW w:w="794" w:type="pct"/>
            <w:vMerge w:val="restart"/>
            <w:tcBorders>
              <w:top w:val="single" w:sz="6" w:space="0" w:color="auto"/>
            </w:tcBorders>
            <w:vAlign w:val="center"/>
          </w:tcPr>
          <w:p w14:paraId="75AD4BAB" w14:textId="77777777" w:rsidR="006C6548" w:rsidRPr="003311ED" w:rsidRDefault="006C6548" w:rsidP="005F0D4A">
            <w:pPr>
              <w:pStyle w:val="TAL"/>
            </w:pPr>
            <w:r w:rsidRPr="003311ED">
              <w:t>DM-RS</w:t>
            </w:r>
          </w:p>
        </w:tc>
        <w:tc>
          <w:tcPr>
            <w:tcW w:w="1812" w:type="pct"/>
            <w:vAlign w:val="center"/>
          </w:tcPr>
          <w:p w14:paraId="143CD8BC" w14:textId="77777777" w:rsidR="006C6548" w:rsidRPr="003311ED" w:rsidRDefault="006C6548" w:rsidP="005F0D4A">
            <w:pPr>
              <w:pStyle w:val="TAL"/>
            </w:pPr>
            <w:r w:rsidRPr="003311ED">
              <w:t>DM-RS configuration type</w:t>
            </w:r>
          </w:p>
        </w:tc>
        <w:tc>
          <w:tcPr>
            <w:tcW w:w="1198" w:type="pct"/>
            <w:vAlign w:val="center"/>
          </w:tcPr>
          <w:p w14:paraId="7D535047" w14:textId="77777777" w:rsidR="006C6548" w:rsidRPr="003311ED" w:rsidRDefault="006C6548" w:rsidP="005F0D4A">
            <w:pPr>
              <w:pStyle w:val="TAC"/>
            </w:pPr>
            <w:r w:rsidRPr="003311ED">
              <w:t>1</w:t>
            </w:r>
          </w:p>
        </w:tc>
        <w:tc>
          <w:tcPr>
            <w:tcW w:w="1197" w:type="pct"/>
          </w:tcPr>
          <w:p w14:paraId="003BA58A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101A959" w14:textId="77777777" w:rsidTr="005F0D4A">
        <w:trPr>
          <w:cantSplit/>
          <w:jc w:val="center"/>
        </w:trPr>
        <w:tc>
          <w:tcPr>
            <w:tcW w:w="794" w:type="pct"/>
            <w:vMerge/>
            <w:vAlign w:val="center"/>
          </w:tcPr>
          <w:p w14:paraId="3BC90DEF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2B28629B" w14:textId="77777777" w:rsidR="006C6548" w:rsidRPr="003311ED" w:rsidRDefault="006C6548" w:rsidP="005F0D4A">
            <w:pPr>
              <w:pStyle w:val="TAL"/>
            </w:pPr>
            <w:r w:rsidRPr="003311ED">
              <w:t>DM-RS duration</w:t>
            </w:r>
          </w:p>
        </w:tc>
        <w:tc>
          <w:tcPr>
            <w:tcW w:w="1198" w:type="pct"/>
            <w:vAlign w:val="center"/>
          </w:tcPr>
          <w:p w14:paraId="475BA83A" w14:textId="77777777" w:rsidR="006C6548" w:rsidRPr="003311ED" w:rsidRDefault="006C6548" w:rsidP="005F0D4A">
            <w:pPr>
              <w:pStyle w:val="TAC"/>
            </w:pPr>
            <w:r w:rsidRPr="003311ED">
              <w:t>single-symbol DM-RS</w:t>
            </w:r>
          </w:p>
        </w:tc>
        <w:tc>
          <w:tcPr>
            <w:tcW w:w="1197" w:type="pct"/>
          </w:tcPr>
          <w:p w14:paraId="2251A3B2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7E5CD3BF" w14:textId="77777777" w:rsidTr="005F0D4A">
        <w:trPr>
          <w:cantSplit/>
          <w:jc w:val="center"/>
        </w:trPr>
        <w:tc>
          <w:tcPr>
            <w:tcW w:w="794" w:type="pct"/>
            <w:vMerge/>
            <w:vAlign w:val="center"/>
          </w:tcPr>
          <w:p w14:paraId="27CA9253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215C4F93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Additional DM-RS symbols</w:t>
            </w:r>
          </w:p>
        </w:tc>
        <w:tc>
          <w:tcPr>
            <w:tcW w:w="1198" w:type="pct"/>
            <w:vAlign w:val="center"/>
          </w:tcPr>
          <w:p w14:paraId="6D657093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1197" w:type="pct"/>
          </w:tcPr>
          <w:p w14:paraId="679C9DC1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F441750" w14:textId="77777777" w:rsidTr="005F0D4A">
        <w:trPr>
          <w:cantSplit/>
          <w:jc w:val="center"/>
        </w:trPr>
        <w:tc>
          <w:tcPr>
            <w:tcW w:w="794" w:type="pct"/>
            <w:vMerge/>
            <w:vAlign w:val="center"/>
          </w:tcPr>
          <w:p w14:paraId="4A343009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4F23A79B" w14:textId="77777777" w:rsidR="006C6548" w:rsidRPr="003311ED" w:rsidRDefault="006C6548" w:rsidP="005F0D4A">
            <w:pPr>
              <w:pStyle w:val="TAL"/>
              <w:rPr>
                <w:lang w:eastAsia="zh-CN"/>
              </w:rPr>
            </w:pPr>
            <w:r w:rsidRPr="003311ED">
              <w:t>Number of DM-RS CDM group(s) without data</w:t>
            </w:r>
          </w:p>
        </w:tc>
        <w:tc>
          <w:tcPr>
            <w:tcW w:w="1198" w:type="pct"/>
            <w:vAlign w:val="center"/>
          </w:tcPr>
          <w:p w14:paraId="25E1B316" w14:textId="77777777" w:rsidR="006C6548" w:rsidRPr="003311ED" w:rsidRDefault="006C6548" w:rsidP="005F0D4A">
            <w:pPr>
              <w:pStyle w:val="TAC"/>
            </w:pPr>
            <w:r w:rsidRPr="003311ED">
              <w:t>2</w:t>
            </w:r>
          </w:p>
        </w:tc>
        <w:tc>
          <w:tcPr>
            <w:tcW w:w="1197" w:type="pct"/>
          </w:tcPr>
          <w:p w14:paraId="5EA01B4C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1395D4E8" w14:textId="77777777" w:rsidTr="005F0D4A">
        <w:trPr>
          <w:cantSplit/>
          <w:jc w:val="center"/>
        </w:trPr>
        <w:tc>
          <w:tcPr>
            <w:tcW w:w="794" w:type="pct"/>
            <w:vMerge/>
            <w:vAlign w:val="center"/>
          </w:tcPr>
          <w:p w14:paraId="323F36B3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3E223450" w14:textId="77777777" w:rsidR="006C6548" w:rsidRPr="003311ED" w:rsidRDefault="006C6548" w:rsidP="005F0D4A">
            <w:pPr>
              <w:pStyle w:val="TAL"/>
            </w:pPr>
            <w:r w:rsidRPr="003311ED">
              <w:t>Ratio of PUSCH EPRE to DM-RS EPRE</w:t>
            </w:r>
          </w:p>
        </w:tc>
        <w:tc>
          <w:tcPr>
            <w:tcW w:w="1198" w:type="pct"/>
            <w:vAlign w:val="center"/>
          </w:tcPr>
          <w:p w14:paraId="413DBF3F" w14:textId="77777777" w:rsidR="006C6548" w:rsidRPr="003311ED" w:rsidRDefault="006C6548" w:rsidP="005F0D4A">
            <w:pPr>
              <w:pStyle w:val="TAC"/>
            </w:pPr>
            <w:r w:rsidRPr="003311ED">
              <w:rPr>
                <w:lang w:eastAsia="zh-CN"/>
              </w:rPr>
              <w:t>-3 dB</w:t>
            </w:r>
          </w:p>
        </w:tc>
        <w:tc>
          <w:tcPr>
            <w:tcW w:w="1197" w:type="pct"/>
          </w:tcPr>
          <w:p w14:paraId="78DEBA16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</w:tr>
      <w:tr w:rsidR="006C6548" w:rsidRPr="003311ED" w14:paraId="17E8A40C" w14:textId="77777777" w:rsidTr="005F0D4A">
        <w:trPr>
          <w:cantSplit/>
          <w:jc w:val="center"/>
        </w:trPr>
        <w:tc>
          <w:tcPr>
            <w:tcW w:w="794" w:type="pct"/>
            <w:vMerge/>
            <w:vAlign w:val="center"/>
          </w:tcPr>
          <w:p w14:paraId="761585F2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32C08190" w14:textId="77777777" w:rsidR="006C6548" w:rsidRPr="003311ED" w:rsidRDefault="006C6548" w:rsidP="005F0D4A">
            <w:pPr>
              <w:pStyle w:val="TAL"/>
            </w:pPr>
            <w:r w:rsidRPr="003311ED">
              <w:t>DM-RS port(s)</w:t>
            </w:r>
          </w:p>
        </w:tc>
        <w:tc>
          <w:tcPr>
            <w:tcW w:w="1198" w:type="pct"/>
            <w:vAlign w:val="center"/>
          </w:tcPr>
          <w:p w14:paraId="1E37337A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t>{0}</w:t>
            </w:r>
          </w:p>
        </w:tc>
        <w:tc>
          <w:tcPr>
            <w:tcW w:w="1197" w:type="pct"/>
          </w:tcPr>
          <w:p w14:paraId="46BE91B5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0FD6ACA6" w14:textId="77777777" w:rsidTr="005F0D4A">
        <w:trPr>
          <w:cantSplit/>
          <w:jc w:val="center"/>
        </w:trPr>
        <w:tc>
          <w:tcPr>
            <w:tcW w:w="794" w:type="pct"/>
            <w:vMerge/>
            <w:tcBorders>
              <w:bottom w:val="single" w:sz="6" w:space="0" w:color="auto"/>
            </w:tcBorders>
            <w:vAlign w:val="center"/>
          </w:tcPr>
          <w:p w14:paraId="52EA2B49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7C8B81EF" w14:textId="77777777" w:rsidR="006C6548" w:rsidRPr="003311ED" w:rsidRDefault="006C6548" w:rsidP="005F0D4A">
            <w:pPr>
              <w:pStyle w:val="TAL"/>
            </w:pPr>
            <w:r w:rsidRPr="003311ED">
              <w:t>DM-RS sequence generation</w:t>
            </w:r>
          </w:p>
        </w:tc>
        <w:tc>
          <w:tcPr>
            <w:tcW w:w="1198" w:type="pct"/>
            <w:vAlign w:val="center"/>
          </w:tcPr>
          <w:p w14:paraId="0F0495AE" w14:textId="77777777" w:rsidR="006C6548" w:rsidRPr="003311ED" w:rsidRDefault="006C6548" w:rsidP="005F0D4A">
            <w:pPr>
              <w:pStyle w:val="TAC"/>
            </w:pPr>
            <w:r w:rsidRPr="003311ED">
              <w:t>N</w:t>
            </w:r>
            <w:r w:rsidRPr="003311ED">
              <w:rPr>
                <w:vertAlign w:val="subscript"/>
              </w:rPr>
              <w:t>ID</w:t>
            </w:r>
            <w:r w:rsidRPr="003311ED">
              <w:t>=0, n</w:t>
            </w:r>
            <w:r w:rsidRPr="003311ED">
              <w:rPr>
                <w:vertAlign w:val="subscript"/>
              </w:rPr>
              <w:t>SCID</w:t>
            </w:r>
            <w:r w:rsidRPr="003311ED">
              <w:t xml:space="preserve"> =0</w:t>
            </w:r>
          </w:p>
        </w:tc>
        <w:tc>
          <w:tcPr>
            <w:tcW w:w="1197" w:type="pct"/>
          </w:tcPr>
          <w:p w14:paraId="3DEEDE65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5470BC61" w14:textId="77777777" w:rsidTr="005F0D4A">
        <w:trPr>
          <w:cantSplit/>
          <w:jc w:val="center"/>
        </w:trPr>
        <w:tc>
          <w:tcPr>
            <w:tcW w:w="794" w:type="pct"/>
            <w:vMerge w:val="restart"/>
            <w:tcBorders>
              <w:top w:val="single" w:sz="6" w:space="0" w:color="auto"/>
            </w:tcBorders>
            <w:vAlign w:val="center"/>
          </w:tcPr>
          <w:p w14:paraId="39AA1B9F" w14:textId="77777777" w:rsidR="006C6548" w:rsidRPr="003311ED" w:rsidRDefault="006C6548" w:rsidP="005F0D4A">
            <w:pPr>
              <w:pStyle w:val="TAL"/>
            </w:pPr>
            <w:r w:rsidRPr="003311ED">
              <w:t>Time domain</w:t>
            </w:r>
          </w:p>
          <w:p w14:paraId="4DF268E5" w14:textId="77777777" w:rsidR="006C6548" w:rsidRPr="003311ED" w:rsidRDefault="006C6548" w:rsidP="005F0D4A">
            <w:pPr>
              <w:pStyle w:val="TAL"/>
            </w:pPr>
            <w:r w:rsidRPr="003311ED">
              <w:t>resource</w:t>
            </w:r>
          </w:p>
        </w:tc>
        <w:tc>
          <w:tcPr>
            <w:tcW w:w="1812" w:type="pct"/>
            <w:vAlign w:val="center"/>
          </w:tcPr>
          <w:p w14:paraId="67AEF3A1" w14:textId="77777777" w:rsidR="006C6548" w:rsidRPr="003311ED" w:rsidRDefault="006C6548" w:rsidP="005F0D4A">
            <w:pPr>
              <w:pStyle w:val="TAL"/>
            </w:pPr>
            <w:r w:rsidRPr="003311ED">
              <w:rPr>
                <w:rFonts w:eastAsia="Batang"/>
              </w:rPr>
              <w:t>PUSCH mapping type</w:t>
            </w:r>
          </w:p>
        </w:tc>
        <w:tc>
          <w:tcPr>
            <w:tcW w:w="1198" w:type="pct"/>
            <w:vAlign w:val="center"/>
          </w:tcPr>
          <w:p w14:paraId="3DC54A8B" w14:textId="77777777" w:rsidR="006C6548" w:rsidRPr="003311ED" w:rsidRDefault="006C6548" w:rsidP="005F0D4A">
            <w:pPr>
              <w:pStyle w:val="TAC"/>
            </w:pPr>
            <w:r w:rsidRPr="003311ED">
              <w:t>B</w:t>
            </w:r>
          </w:p>
        </w:tc>
        <w:tc>
          <w:tcPr>
            <w:tcW w:w="1197" w:type="pct"/>
          </w:tcPr>
          <w:p w14:paraId="54C99548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78CF8AD6" w14:textId="77777777" w:rsidTr="005F0D4A">
        <w:trPr>
          <w:cantSplit/>
          <w:jc w:val="center"/>
        </w:trPr>
        <w:tc>
          <w:tcPr>
            <w:tcW w:w="794" w:type="pct"/>
            <w:vMerge/>
            <w:vAlign w:val="center"/>
          </w:tcPr>
          <w:p w14:paraId="03F7AB2F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4F6EEAA9" w14:textId="77777777" w:rsidR="006C6548" w:rsidRPr="003311ED" w:rsidRDefault="006C6548" w:rsidP="005F0D4A">
            <w:pPr>
              <w:pStyle w:val="TAL"/>
              <w:rPr>
                <w:rFonts w:eastAsia="Batang"/>
              </w:rPr>
            </w:pPr>
            <w:r w:rsidRPr="003311ED">
              <w:t>Start symbol index</w:t>
            </w:r>
          </w:p>
        </w:tc>
        <w:tc>
          <w:tcPr>
            <w:tcW w:w="1198" w:type="pct"/>
            <w:vAlign w:val="center"/>
          </w:tcPr>
          <w:p w14:paraId="6D2D4543" w14:textId="77777777" w:rsidR="006C6548" w:rsidRPr="003311ED" w:rsidRDefault="006C6548" w:rsidP="005F0D4A">
            <w:pPr>
              <w:pStyle w:val="TAC"/>
            </w:pPr>
            <w:r w:rsidRPr="003311ED">
              <w:t xml:space="preserve">0 </w:t>
            </w:r>
          </w:p>
        </w:tc>
        <w:tc>
          <w:tcPr>
            <w:tcW w:w="1197" w:type="pct"/>
          </w:tcPr>
          <w:p w14:paraId="7CC6FC72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826504B" w14:textId="77777777" w:rsidTr="005F0D4A">
        <w:trPr>
          <w:cantSplit/>
          <w:jc w:val="center"/>
        </w:trPr>
        <w:tc>
          <w:tcPr>
            <w:tcW w:w="794" w:type="pct"/>
            <w:vMerge/>
            <w:tcBorders>
              <w:bottom w:val="single" w:sz="6" w:space="0" w:color="auto"/>
            </w:tcBorders>
            <w:vAlign w:val="center"/>
          </w:tcPr>
          <w:p w14:paraId="4D0E2376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3273391D" w14:textId="77777777" w:rsidR="006C6548" w:rsidRPr="003311ED" w:rsidRDefault="006C6548" w:rsidP="005F0D4A">
            <w:pPr>
              <w:pStyle w:val="TAL"/>
            </w:pPr>
            <w:r w:rsidRPr="003311ED">
              <w:t>Allocation length</w:t>
            </w:r>
          </w:p>
        </w:tc>
        <w:tc>
          <w:tcPr>
            <w:tcW w:w="1198" w:type="pct"/>
            <w:vAlign w:val="center"/>
          </w:tcPr>
          <w:p w14:paraId="0962DFCF" w14:textId="77777777" w:rsidR="006C6548" w:rsidRPr="003311ED" w:rsidRDefault="006C6548" w:rsidP="005F0D4A">
            <w:pPr>
              <w:pStyle w:val="TAC"/>
            </w:pPr>
            <w:r w:rsidRPr="003311ED">
              <w:t xml:space="preserve">10 </w:t>
            </w:r>
          </w:p>
        </w:tc>
        <w:tc>
          <w:tcPr>
            <w:tcW w:w="1197" w:type="pct"/>
          </w:tcPr>
          <w:p w14:paraId="3130CC9C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C309E38" w14:textId="77777777" w:rsidTr="005F0D4A">
        <w:trPr>
          <w:cantSplit/>
          <w:jc w:val="center"/>
        </w:trPr>
        <w:tc>
          <w:tcPr>
            <w:tcW w:w="794" w:type="pct"/>
            <w:vMerge w:val="restart"/>
            <w:tcBorders>
              <w:top w:val="single" w:sz="6" w:space="0" w:color="auto"/>
            </w:tcBorders>
            <w:vAlign w:val="center"/>
          </w:tcPr>
          <w:p w14:paraId="30E31BFF" w14:textId="77777777" w:rsidR="006C6548" w:rsidRPr="003311ED" w:rsidRDefault="006C6548" w:rsidP="005F0D4A">
            <w:pPr>
              <w:pStyle w:val="TAL"/>
            </w:pPr>
            <w:r w:rsidRPr="003311ED">
              <w:t>Frequency domain</w:t>
            </w:r>
          </w:p>
          <w:p w14:paraId="13B5DBCF" w14:textId="77777777" w:rsidR="006C6548" w:rsidRPr="003311ED" w:rsidRDefault="006C6548" w:rsidP="005F0D4A">
            <w:pPr>
              <w:pStyle w:val="TAL"/>
            </w:pPr>
            <w:r w:rsidRPr="003311ED">
              <w:t>resource</w:t>
            </w:r>
          </w:p>
        </w:tc>
        <w:tc>
          <w:tcPr>
            <w:tcW w:w="1812" w:type="pct"/>
            <w:vAlign w:val="center"/>
          </w:tcPr>
          <w:p w14:paraId="42BE4354" w14:textId="77777777" w:rsidR="006C6548" w:rsidRPr="003311ED" w:rsidRDefault="006C6548" w:rsidP="005F0D4A">
            <w:pPr>
              <w:pStyle w:val="TAL"/>
            </w:pPr>
            <w:r w:rsidRPr="003311ED">
              <w:t>RB assignment</w:t>
            </w:r>
          </w:p>
        </w:tc>
        <w:tc>
          <w:tcPr>
            <w:tcW w:w="1198" w:type="pct"/>
            <w:vAlign w:val="center"/>
          </w:tcPr>
          <w:p w14:paraId="1829D106" w14:textId="77777777" w:rsidR="006C6548" w:rsidRPr="003311ED" w:rsidRDefault="006C6548" w:rsidP="005F0D4A">
            <w:pPr>
              <w:pStyle w:val="TAC"/>
            </w:pPr>
            <w:r w:rsidRPr="003311ED">
              <w:t>Full applicable test bandwidth</w:t>
            </w:r>
          </w:p>
        </w:tc>
        <w:tc>
          <w:tcPr>
            <w:tcW w:w="1197" w:type="pct"/>
          </w:tcPr>
          <w:p w14:paraId="17448F0D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4D48BFF4" w14:textId="77777777" w:rsidTr="005F0D4A">
        <w:trPr>
          <w:cantSplit/>
          <w:jc w:val="center"/>
        </w:trPr>
        <w:tc>
          <w:tcPr>
            <w:tcW w:w="794" w:type="pct"/>
            <w:vMerge/>
            <w:tcBorders>
              <w:bottom w:val="single" w:sz="6" w:space="0" w:color="auto"/>
            </w:tcBorders>
            <w:vAlign w:val="center"/>
          </w:tcPr>
          <w:p w14:paraId="3032A289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21923398" w14:textId="77777777" w:rsidR="006C6548" w:rsidRPr="003311ED" w:rsidRDefault="006C6548" w:rsidP="005F0D4A">
            <w:pPr>
              <w:pStyle w:val="TAL"/>
            </w:pPr>
            <w:r w:rsidRPr="003311ED">
              <w:t>Frequency hopping</w:t>
            </w:r>
          </w:p>
        </w:tc>
        <w:tc>
          <w:tcPr>
            <w:tcW w:w="1198" w:type="pct"/>
            <w:vAlign w:val="center"/>
          </w:tcPr>
          <w:p w14:paraId="00D20F30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1197" w:type="pct"/>
          </w:tcPr>
          <w:p w14:paraId="159D440F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28EB905A" w14:textId="77777777" w:rsidTr="005F0D4A">
        <w:trPr>
          <w:cantSplit/>
          <w:jc w:val="center"/>
        </w:trPr>
        <w:tc>
          <w:tcPr>
            <w:tcW w:w="2605" w:type="pct"/>
            <w:gridSpan w:val="2"/>
            <w:vAlign w:val="center"/>
          </w:tcPr>
          <w:p w14:paraId="7AF8C413" w14:textId="77777777" w:rsidR="006C6548" w:rsidRPr="003311ED" w:rsidRDefault="006C6548" w:rsidP="005F0D4A">
            <w:pPr>
              <w:pStyle w:val="TAL"/>
            </w:pPr>
            <w:r w:rsidRPr="003311ED">
              <w:t>Code block group based PUSCH transmission</w:t>
            </w:r>
          </w:p>
        </w:tc>
        <w:tc>
          <w:tcPr>
            <w:tcW w:w="1198" w:type="pct"/>
            <w:vAlign w:val="center"/>
          </w:tcPr>
          <w:p w14:paraId="3486F98D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1197" w:type="pct"/>
          </w:tcPr>
          <w:p w14:paraId="39205863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7CD4DB17" w14:textId="77777777" w:rsidTr="005F0D4A">
        <w:trPr>
          <w:cantSplit/>
          <w:jc w:val="center"/>
        </w:trPr>
        <w:tc>
          <w:tcPr>
            <w:tcW w:w="794" w:type="pct"/>
            <w:vMerge w:val="restart"/>
            <w:tcBorders>
              <w:top w:val="single" w:sz="6" w:space="0" w:color="auto"/>
            </w:tcBorders>
            <w:vAlign w:val="center"/>
          </w:tcPr>
          <w:p w14:paraId="700DA3FC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PT-RS</w:t>
            </w:r>
          </w:p>
          <w:p w14:paraId="5658EBD6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configuration</w:t>
            </w:r>
          </w:p>
        </w:tc>
        <w:tc>
          <w:tcPr>
            <w:tcW w:w="1812" w:type="pct"/>
            <w:vAlign w:val="center"/>
          </w:tcPr>
          <w:p w14:paraId="2C5C6329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Frequency density (</w:t>
            </w:r>
            <w:r w:rsidRPr="003311ED">
              <w:rPr>
                <w:i/>
                <w:lang w:eastAsia="zh-CN"/>
              </w:rPr>
              <w:t>K</w:t>
            </w:r>
            <w:r w:rsidRPr="003311ED">
              <w:rPr>
                <w:i/>
                <w:vertAlign w:val="subscript"/>
                <w:lang w:eastAsia="zh-CN"/>
              </w:rPr>
              <w:t>PT-RS</w:t>
            </w:r>
            <w:r w:rsidRPr="003311ED">
              <w:rPr>
                <w:lang w:eastAsia="zh-CN"/>
              </w:rPr>
              <w:t>)</w:t>
            </w:r>
          </w:p>
        </w:tc>
        <w:tc>
          <w:tcPr>
            <w:tcW w:w="1198" w:type="pct"/>
            <w:vAlign w:val="center"/>
          </w:tcPr>
          <w:p w14:paraId="6F54DD61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1197" w:type="pct"/>
          </w:tcPr>
          <w:p w14:paraId="25BDC900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2B42D478" w14:textId="77777777" w:rsidTr="005F0D4A">
        <w:trPr>
          <w:cantSplit/>
          <w:jc w:val="center"/>
        </w:trPr>
        <w:tc>
          <w:tcPr>
            <w:tcW w:w="794" w:type="pct"/>
            <w:vMerge/>
            <w:tcBorders>
              <w:bottom w:val="single" w:sz="6" w:space="0" w:color="auto"/>
            </w:tcBorders>
            <w:vAlign w:val="center"/>
          </w:tcPr>
          <w:p w14:paraId="0CE5F63F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1812" w:type="pct"/>
            <w:vAlign w:val="center"/>
          </w:tcPr>
          <w:p w14:paraId="6D249026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Time density (</w:t>
            </w:r>
            <w:r w:rsidRPr="003311ED">
              <w:rPr>
                <w:i/>
                <w:lang w:eastAsia="zh-CN"/>
              </w:rPr>
              <w:t>L</w:t>
            </w:r>
            <w:r w:rsidRPr="003311ED">
              <w:rPr>
                <w:i/>
                <w:vertAlign w:val="subscript"/>
                <w:lang w:eastAsia="zh-CN"/>
              </w:rPr>
              <w:t>PT-RS</w:t>
            </w:r>
            <w:r w:rsidRPr="003311ED">
              <w:rPr>
                <w:lang w:eastAsia="zh-CN"/>
              </w:rPr>
              <w:t>)</w:t>
            </w:r>
          </w:p>
        </w:tc>
        <w:tc>
          <w:tcPr>
            <w:tcW w:w="1198" w:type="pct"/>
            <w:vAlign w:val="center"/>
          </w:tcPr>
          <w:p w14:paraId="2EBAE3AA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1197" w:type="pct"/>
          </w:tcPr>
          <w:p w14:paraId="52BCACED" w14:textId="77777777" w:rsidR="006C6548" w:rsidRPr="003311ED" w:rsidRDefault="006C6548" w:rsidP="005F0D4A">
            <w:pPr>
              <w:pStyle w:val="TAC"/>
            </w:pPr>
          </w:p>
        </w:tc>
      </w:tr>
    </w:tbl>
    <w:p w14:paraId="3DDDC74D" w14:textId="77777777" w:rsidR="006C6548" w:rsidRPr="003311ED" w:rsidRDefault="006C6548" w:rsidP="006C6548">
      <w:pPr>
        <w:rPr>
          <w:rFonts w:eastAsia="DengXian"/>
        </w:rPr>
      </w:pPr>
    </w:p>
    <w:p w14:paraId="29BA61B4" w14:textId="0358A52E" w:rsidR="006C6548" w:rsidRPr="003311ED" w:rsidRDefault="00846B45" w:rsidP="006C6548">
      <w:pPr>
        <w:pStyle w:val="TH"/>
        <w:rPr>
          <w:lang w:eastAsia="zh-CN"/>
        </w:rPr>
      </w:pPr>
      <w:r w:rsidRPr="00C25261">
        <w:rPr>
          <w:highlight w:val="green"/>
        </w:rPr>
        <w:lastRenderedPageBreak/>
        <w:t>Modified</w:t>
      </w:r>
      <w:r>
        <w:t xml:space="preserve"> </w:t>
      </w:r>
      <w:r w:rsidR="006C6548" w:rsidRPr="003311ED">
        <w:t>Table 11.2.2.1.2-1: Minimum requirements for PUSCH</w:t>
      </w:r>
      <w:r w:rsidR="006C6548" w:rsidRPr="003311ED">
        <w:rPr>
          <w:rFonts w:hint="eastAsia"/>
          <w:lang w:eastAsia="zh-CN"/>
        </w:rPr>
        <w:t xml:space="preserve"> with 70% of maximum throughput</w:t>
      </w:r>
      <w:r w:rsidR="006C6548" w:rsidRPr="003311ED">
        <w:rPr>
          <w:lang w:eastAsia="zh-CN"/>
        </w:rPr>
        <w:t>, Type B</w:t>
      </w:r>
      <w:r w:rsidR="006C6548" w:rsidRPr="003311ED">
        <w:t>, 50 MHz channel bandwidth</w:t>
      </w:r>
      <w:r w:rsidR="006C6548" w:rsidRPr="003311ED">
        <w:rPr>
          <w:lang w:eastAsia="zh-CN"/>
        </w:rPr>
        <w:t>, 120 kHz SCS in FR2-NTN</w:t>
      </w:r>
    </w:p>
    <w:tbl>
      <w:tblPr>
        <w:tblStyle w:val="TableGrid78"/>
        <w:tblW w:w="5000" w:type="pct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966"/>
        <w:gridCol w:w="1338"/>
        <w:gridCol w:w="972"/>
        <w:gridCol w:w="1008"/>
        <w:gridCol w:w="1215"/>
        <w:gridCol w:w="1129"/>
        <w:gridCol w:w="765"/>
        <w:gridCol w:w="803"/>
        <w:gridCol w:w="821"/>
      </w:tblGrid>
      <w:tr w:rsidR="006C6548" w:rsidRPr="003311ED" w14:paraId="1CC37377" w14:textId="77777777" w:rsidTr="005F0D4A">
        <w:trPr>
          <w:cantSplit/>
          <w:jc w:val="center"/>
        </w:trPr>
        <w:tc>
          <w:tcPr>
            <w:tcW w:w="536" w:type="pct"/>
            <w:vAlign w:val="center"/>
          </w:tcPr>
          <w:p w14:paraId="6E42F268" w14:textId="77777777" w:rsidR="006C6548" w:rsidRPr="003311ED" w:rsidRDefault="006C6548" w:rsidP="005F0D4A">
            <w:pPr>
              <w:pStyle w:val="TAH"/>
            </w:pPr>
            <w:r w:rsidRPr="003311ED">
              <w:t xml:space="preserve">Number of </w:t>
            </w:r>
            <w:r w:rsidRPr="003311ED">
              <w:rPr>
                <w:lang w:eastAsia="zh-CN"/>
              </w:rPr>
              <w:t>T</w:t>
            </w:r>
            <w:r w:rsidRPr="003311ED">
              <w:t>X antennas</w:t>
            </w:r>
          </w:p>
        </w:tc>
        <w:tc>
          <w:tcPr>
            <w:tcW w:w="742" w:type="pct"/>
            <w:vAlign w:val="center"/>
          </w:tcPr>
          <w:p w14:paraId="195A6C94" w14:textId="77777777" w:rsidR="006C6548" w:rsidRPr="003311ED" w:rsidRDefault="006C6548" w:rsidP="005F0D4A">
            <w:pPr>
              <w:pStyle w:val="TAH"/>
            </w:pPr>
            <w:r w:rsidRPr="003311ED">
              <w:t xml:space="preserve">Number of </w:t>
            </w:r>
            <w:r w:rsidRPr="003311ED">
              <w:rPr>
                <w:lang w:eastAsia="zh-CN"/>
              </w:rPr>
              <w:t>demodulation</w:t>
            </w:r>
            <w:r w:rsidRPr="003311ED">
              <w:t xml:space="preserve"> branches</w:t>
            </w:r>
          </w:p>
        </w:tc>
        <w:tc>
          <w:tcPr>
            <w:tcW w:w="539" w:type="pct"/>
            <w:vAlign w:val="center"/>
          </w:tcPr>
          <w:p w14:paraId="3D0439B7" w14:textId="77777777" w:rsidR="006C6548" w:rsidRPr="003311ED" w:rsidRDefault="006C6548" w:rsidP="005F0D4A">
            <w:pPr>
              <w:pStyle w:val="TAH"/>
            </w:pPr>
            <w:r w:rsidRPr="00797BF6">
              <w:rPr>
                <w:highlight w:val="green"/>
              </w:rPr>
              <w:t>Numerology</w:t>
            </w:r>
            <w:r>
              <w:t xml:space="preserve"> </w:t>
            </w:r>
          </w:p>
        </w:tc>
        <w:tc>
          <w:tcPr>
            <w:tcW w:w="559" w:type="pct"/>
            <w:vAlign w:val="center"/>
          </w:tcPr>
          <w:p w14:paraId="6626F40D" w14:textId="77777777" w:rsidR="006C6548" w:rsidRPr="003311ED" w:rsidRDefault="006C6548" w:rsidP="005F0D4A">
            <w:pPr>
              <w:pStyle w:val="TAH"/>
            </w:pPr>
            <w:r w:rsidRPr="003311ED">
              <w:t>Cyclic prefix</w:t>
            </w:r>
          </w:p>
        </w:tc>
        <w:tc>
          <w:tcPr>
            <w:tcW w:w="674" w:type="pct"/>
            <w:vAlign w:val="center"/>
          </w:tcPr>
          <w:p w14:paraId="7F6D7701" w14:textId="77777777" w:rsidR="006C6548" w:rsidRPr="00C25261" w:rsidRDefault="006C6548" w:rsidP="005F0D4A">
            <w:pPr>
              <w:pStyle w:val="TAH"/>
              <w:rPr>
                <w:lang w:val="fr-FR"/>
              </w:rPr>
            </w:pPr>
            <w:r w:rsidRPr="00C25261">
              <w:rPr>
                <w:lang w:val="fr-FR"/>
              </w:rPr>
              <w:t>Propagation conditions and correlation matrix (Annex D)</w:t>
            </w:r>
          </w:p>
        </w:tc>
        <w:tc>
          <w:tcPr>
            <w:tcW w:w="626" w:type="pct"/>
            <w:vAlign w:val="center"/>
          </w:tcPr>
          <w:p w14:paraId="257B4ADD" w14:textId="77777777" w:rsidR="006C6548" w:rsidRPr="003311ED" w:rsidRDefault="006C6548" w:rsidP="005F0D4A">
            <w:pPr>
              <w:pStyle w:val="TAH"/>
            </w:pPr>
            <w:r w:rsidRPr="003311ED">
              <w:t>Fraction of maximum throughput</w:t>
            </w:r>
          </w:p>
        </w:tc>
        <w:tc>
          <w:tcPr>
            <w:tcW w:w="424" w:type="pct"/>
            <w:vAlign w:val="center"/>
          </w:tcPr>
          <w:p w14:paraId="05F3D08A" w14:textId="77777777" w:rsidR="006C6548" w:rsidRPr="003311ED" w:rsidRDefault="006C6548" w:rsidP="005F0D4A">
            <w:pPr>
              <w:pStyle w:val="TAH"/>
            </w:pPr>
            <w:r w:rsidRPr="003311ED">
              <w:t>FRC</w:t>
            </w:r>
            <w:r w:rsidRPr="003311ED">
              <w:br/>
              <w:t>(annex A)</w:t>
            </w:r>
          </w:p>
        </w:tc>
        <w:tc>
          <w:tcPr>
            <w:tcW w:w="445" w:type="pct"/>
            <w:vAlign w:val="center"/>
          </w:tcPr>
          <w:p w14:paraId="7593DFD9" w14:textId="77777777" w:rsidR="006C6548" w:rsidRPr="003311ED" w:rsidRDefault="006C6548" w:rsidP="005F0D4A">
            <w:pPr>
              <w:pStyle w:val="TAH"/>
            </w:pPr>
            <w:r w:rsidRPr="003311ED">
              <w:t>Additional DM-RS position</w:t>
            </w:r>
          </w:p>
        </w:tc>
        <w:tc>
          <w:tcPr>
            <w:tcW w:w="455" w:type="pct"/>
            <w:vAlign w:val="center"/>
          </w:tcPr>
          <w:p w14:paraId="44FF7DFE" w14:textId="77777777" w:rsidR="006C6548" w:rsidRPr="003311ED" w:rsidRDefault="006C6548" w:rsidP="005F0D4A">
            <w:pPr>
              <w:pStyle w:val="TAH"/>
            </w:pPr>
            <w:r w:rsidRPr="003311ED">
              <w:t>SNR</w:t>
            </w:r>
          </w:p>
          <w:p w14:paraId="18916459" w14:textId="77777777" w:rsidR="006C6548" w:rsidRPr="003311ED" w:rsidRDefault="006C6548" w:rsidP="005F0D4A">
            <w:pPr>
              <w:pStyle w:val="TAH"/>
            </w:pPr>
            <w:r w:rsidRPr="003311ED">
              <w:t>(dB)</w:t>
            </w:r>
          </w:p>
        </w:tc>
      </w:tr>
      <w:tr w:rsidR="006C6548" w:rsidRPr="003311ED" w14:paraId="07AFBC85" w14:textId="77777777" w:rsidTr="005F0D4A">
        <w:trPr>
          <w:cantSplit/>
          <w:jc w:val="center"/>
        </w:trPr>
        <w:tc>
          <w:tcPr>
            <w:tcW w:w="536" w:type="pct"/>
            <w:vMerge w:val="restart"/>
            <w:vAlign w:val="center"/>
          </w:tcPr>
          <w:p w14:paraId="11315A80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rFonts w:hint="eastAsia"/>
                <w:lang w:eastAsia="zh-CN"/>
              </w:rPr>
              <w:t>1</w:t>
            </w:r>
          </w:p>
        </w:tc>
        <w:tc>
          <w:tcPr>
            <w:tcW w:w="742" w:type="pct"/>
            <w:vMerge w:val="restart"/>
            <w:vAlign w:val="center"/>
          </w:tcPr>
          <w:p w14:paraId="2D6991CE" w14:textId="77777777" w:rsidR="006C6548" w:rsidRPr="003311ED" w:rsidRDefault="006C6548" w:rsidP="005F0D4A">
            <w:pPr>
              <w:pStyle w:val="TAC"/>
            </w:pPr>
            <w:r w:rsidRPr="003311ED">
              <w:t>1</w:t>
            </w:r>
          </w:p>
        </w:tc>
        <w:tc>
          <w:tcPr>
            <w:tcW w:w="539" w:type="pct"/>
            <w:vAlign w:val="center"/>
          </w:tcPr>
          <w:p w14:paraId="460B533E" w14:textId="77777777" w:rsidR="006C6548" w:rsidRPr="003311ED" w:rsidRDefault="006C6548" w:rsidP="005F0D4A">
            <w:pPr>
              <w:pStyle w:val="TAC"/>
            </w:pPr>
            <w:r>
              <w:t>FR2</w:t>
            </w:r>
          </w:p>
        </w:tc>
        <w:tc>
          <w:tcPr>
            <w:tcW w:w="559" w:type="pct"/>
            <w:vAlign w:val="center"/>
          </w:tcPr>
          <w:p w14:paraId="3B854F56" w14:textId="77777777" w:rsidR="006C6548" w:rsidRPr="003311ED" w:rsidRDefault="006C6548" w:rsidP="005F0D4A">
            <w:pPr>
              <w:pStyle w:val="TAC"/>
            </w:pPr>
            <w:r w:rsidRPr="003311ED">
              <w:t>Normal</w:t>
            </w:r>
          </w:p>
        </w:tc>
        <w:tc>
          <w:tcPr>
            <w:tcW w:w="674" w:type="pct"/>
            <w:vAlign w:val="center"/>
          </w:tcPr>
          <w:p w14:paraId="0441599B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626" w:type="pct"/>
            <w:vAlign w:val="center"/>
          </w:tcPr>
          <w:p w14:paraId="5A174E19" w14:textId="77777777" w:rsidR="006C6548" w:rsidRPr="003311ED" w:rsidRDefault="006C6548" w:rsidP="005F0D4A">
            <w:pPr>
              <w:pStyle w:val="TAC"/>
            </w:pPr>
            <w:r w:rsidRPr="003311ED">
              <w:t>70 %</w:t>
            </w:r>
          </w:p>
        </w:tc>
        <w:tc>
          <w:tcPr>
            <w:tcW w:w="424" w:type="pct"/>
            <w:vAlign w:val="center"/>
          </w:tcPr>
          <w:p w14:paraId="4B1BF72A" w14:textId="77777777" w:rsidR="006C6548" w:rsidRPr="003311ED" w:rsidRDefault="006C6548" w:rsidP="005F0D4A">
            <w:pPr>
              <w:pStyle w:val="TAC"/>
            </w:pPr>
            <w:r w:rsidRPr="003311ED">
              <w:t>G-FR2-NTN-A5-1</w:t>
            </w:r>
          </w:p>
        </w:tc>
        <w:tc>
          <w:tcPr>
            <w:tcW w:w="445" w:type="pct"/>
            <w:vAlign w:val="center"/>
          </w:tcPr>
          <w:p w14:paraId="0AE5D72F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455" w:type="pct"/>
            <w:vAlign w:val="center"/>
          </w:tcPr>
          <w:p w14:paraId="2E7CE025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t>0.0</w:t>
            </w:r>
          </w:p>
        </w:tc>
      </w:tr>
      <w:tr w:rsidR="006C6548" w:rsidRPr="003311ED" w14:paraId="0C46DFA7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7BDFDBF5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742" w:type="pct"/>
            <w:vMerge/>
            <w:vAlign w:val="center"/>
          </w:tcPr>
          <w:p w14:paraId="56063532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539" w:type="pct"/>
            <w:vAlign w:val="center"/>
          </w:tcPr>
          <w:p w14:paraId="4733AE48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FR1</w:t>
            </w:r>
          </w:p>
        </w:tc>
        <w:tc>
          <w:tcPr>
            <w:tcW w:w="559" w:type="pct"/>
            <w:vAlign w:val="center"/>
          </w:tcPr>
          <w:p w14:paraId="24B1E84F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 xml:space="preserve">Normal </w:t>
            </w:r>
          </w:p>
        </w:tc>
        <w:tc>
          <w:tcPr>
            <w:tcW w:w="674" w:type="pct"/>
            <w:vAlign w:val="center"/>
          </w:tcPr>
          <w:p w14:paraId="5829E49B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26" w:type="pct"/>
            <w:vAlign w:val="center"/>
          </w:tcPr>
          <w:p w14:paraId="5A33FA34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70 %</w:t>
            </w:r>
          </w:p>
        </w:tc>
        <w:tc>
          <w:tcPr>
            <w:tcW w:w="424" w:type="pct"/>
            <w:vAlign w:val="center"/>
          </w:tcPr>
          <w:p w14:paraId="17128C50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45" w:type="pct"/>
            <w:vAlign w:val="center"/>
          </w:tcPr>
          <w:p w14:paraId="3D9D905C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55" w:type="pct"/>
            <w:vAlign w:val="center"/>
          </w:tcPr>
          <w:p w14:paraId="60B7F535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</w:tr>
      <w:tr w:rsidR="006C6548" w:rsidRPr="003311ED" w14:paraId="67018748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15FEC4A4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742" w:type="pct"/>
            <w:vMerge/>
            <w:vAlign w:val="center"/>
          </w:tcPr>
          <w:p w14:paraId="69CA792E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539" w:type="pct"/>
            <w:vAlign w:val="center"/>
          </w:tcPr>
          <w:p w14:paraId="1797BCFE" w14:textId="77777777" w:rsidR="006C6548" w:rsidRPr="003311ED" w:rsidRDefault="006C6548" w:rsidP="005F0D4A">
            <w:pPr>
              <w:pStyle w:val="TAC"/>
            </w:pPr>
            <w:r>
              <w:t>FR2</w:t>
            </w:r>
          </w:p>
        </w:tc>
        <w:tc>
          <w:tcPr>
            <w:tcW w:w="559" w:type="pct"/>
            <w:vAlign w:val="center"/>
          </w:tcPr>
          <w:p w14:paraId="333A299A" w14:textId="77777777" w:rsidR="006C6548" w:rsidRPr="003311ED" w:rsidRDefault="006C6548" w:rsidP="005F0D4A">
            <w:pPr>
              <w:pStyle w:val="TAC"/>
            </w:pPr>
            <w:r w:rsidRPr="003311ED">
              <w:t>Normal</w:t>
            </w:r>
          </w:p>
        </w:tc>
        <w:tc>
          <w:tcPr>
            <w:tcW w:w="674" w:type="pct"/>
            <w:vAlign w:val="center"/>
          </w:tcPr>
          <w:p w14:paraId="595ABDCE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626" w:type="pct"/>
            <w:vAlign w:val="center"/>
          </w:tcPr>
          <w:p w14:paraId="09305EE8" w14:textId="77777777" w:rsidR="006C6548" w:rsidRPr="003311ED" w:rsidRDefault="006C6548" w:rsidP="005F0D4A">
            <w:pPr>
              <w:pStyle w:val="TAC"/>
            </w:pPr>
            <w:r w:rsidRPr="003311ED">
              <w:t>70 %</w:t>
            </w:r>
          </w:p>
        </w:tc>
        <w:tc>
          <w:tcPr>
            <w:tcW w:w="424" w:type="pct"/>
            <w:vAlign w:val="center"/>
          </w:tcPr>
          <w:p w14:paraId="1FB5A04F" w14:textId="77777777" w:rsidR="006C6548" w:rsidRPr="003311ED" w:rsidRDefault="006C6548" w:rsidP="005F0D4A">
            <w:pPr>
              <w:pStyle w:val="TAC"/>
            </w:pPr>
            <w:r w:rsidRPr="003311ED">
              <w:t>G-FR2-NTN-A6-1</w:t>
            </w:r>
          </w:p>
        </w:tc>
        <w:tc>
          <w:tcPr>
            <w:tcW w:w="445" w:type="pct"/>
            <w:vAlign w:val="center"/>
          </w:tcPr>
          <w:p w14:paraId="15D3A8C1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455" w:type="pct"/>
            <w:vAlign w:val="center"/>
          </w:tcPr>
          <w:p w14:paraId="73FDB479" w14:textId="77777777" w:rsidR="006C6548" w:rsidRPr="003311ED" w:rsidRDefault="006C6548" w:rsidP="005F0D4A">
            <w:pPr>
              <w:pStyle w:val="TAC"/>
            </w:pPr>
            <w:r w:rsidRPr="003311ED">
              <w:t>8.9</w:t>
            </w:r>
          </w:p>
        </w:tc>
      </w:tr>
      <w:tr w:rsidR="006C6548" w:rsidRPr="003311ED" w14:paraId="204EE411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40AFC2C7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742" w:type="pct"/>
            <w:vMerge/>
            <w:vAlign w:val="center"/>
          </w:tcPr>
          <w:p w14:paraId="31D01C2B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539" w:type="pct"/>
          </w:tcPr>
          <w:p w14:paraId="17D5693A" w14:textId="202D7D68" w:rsidR="006C6548" w:rsidRPr="001C5768" w:rsidRDefault="00584045" w:rsidP="005F0D4A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FRR</w:t>
            </w:r>
            <w:r w:rsidR="00F35175">
              <w:rPr>
                <w:rFonts w:eastAsia="Yu Mincho" w:hint="eastAsia"/>
                <w:highlight w:val="green"/>
                <w:lang w:eastAsia="ja-JP"/>
              </w:rPr>
              <w:t>1</w:t>
            </w:r>
          </w:p>
        </w:tc>
        <w:tc>
          <w:tcPr>
            <w:tcW w:w="559" w:type="pct"/>
          </w:tcPr>
          <w:p w14:paraId="7132941C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74" w:type="pct"/>
          </w:tcPr>
          <w:p w14:paraId="3C68DF4C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26" w:type="pct"/>
          </w:tcPr>
          <w:p w14:paraId="1E4B3A75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24" w:type="pct"/>
          </w:tcPr>
          <w:p w14:paraId="470E57CC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45" w:type="pct"/>
          </w:tcPr>
          <w:p w14:paraId="0C4AF6EB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55" w:type="pct"/>
          </w:tcPr>
          <w:p w14:paraId="32EF45A0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</w:tr>
      <w:tr w:rsidR="006C6548" w:rsidRPr="003311ED" w14:paraId="2D957D13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0D902AF5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742" w:type="pct"/>
            <w:vMerge w:val="restart"/>
            <w:vAlign w:val="center"/>
          </w:tcPr>
          <w:p w14:paraId="6ECCB71E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rFonts w:hint="eastAsia"/>
                <w:lang w:eastAsia="zh-CN"/>
              </w:rPr>
              <w:t>2</w:t>
            </w:r>
          </w:p>
        </w:tc>
        <w:tc>
          <w:tcPr>
            <w:tcW w:w="539" w:type="pct"/>
            <w:vAlign w:val="center"/>
          </w:tcPr>
          <w:p w14:paraId="3E99E9FE" w14:textId="77777777" w:rsidR="006C6548" w:rsidRPr="003311ED" w:rsidRDefault="006C6548" w:rsidP="005F0D4A">
            <w:pPr>
              <w:pStyle w:val="TAC"/>
            </w:pPr>
            <w:r>
              <w:t>FR2</w:t>
            </w:r>
          </w:p>
        </w:tc>
        <w:tc>
          <w:tcPr>
            <w:tcW w:w="559" w:type="pct"/>
            <w:vAlign w:val="center"/>
          </w:tcPr>
          <w:p w14:paraId="31B284EC" w14:textId="77777777" w:rsidR="006C6548" w:rsidRPr="003311ED" w:rsidRDefault="006C6548" w:rsidP="005F0D4A">
            <w:pPr>
              <w:pStyle w:val="TAC"/>
            </w:pPr>
            <w:r w:rsidRPr="003311ED">
              <w:t>Normal</w:t>
            </w:r>
          </w:p>
        </w:tc>
        <w:tc>
          <w:tcPr>
            <w:tcW w:w="674" w:type="pct"/>
            <w:vAlign w:val="center"/>
          </w:tcPr>
          <w:p w14:paraId="28A22ECC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626" w:type="pct"/>
            <w:vAlign w:val="center"/>
          </w:tcPr>
          <w:p w14:paraId="70EA1283" w14:textId="77777777" w:rsidR="006C6548" w:rsidRPr="003311ED" w:rsidRDefault="006C6548" w:rsidP="005F0D4A">
            <w:pPr>
              <w:pStyle w:val="TAC"/>
            </w:pPr>
            <w:r w:rsidRPr="003311ED">
              <w:t>70 %</w:t>
            </w:r>
          </w:p>
        </w:tc>
        <w:tc>
          <w:tcPr>
            <w:tcW w:w="424" w:type="pct"/>
            <w:vAlign w:val="center"/>
          </w:tcPr>
          <w:p w14:paraId="5ED51397" w14:textId="77777777" w:rsidR="006C6548" w:rsidRPr="003311ED" w:rsidRDefault="006C6548" w:rsidP="005F0D4A">
            <w:pPr>
              <w:pStyle w:val="TAC"/>
            </w:pPr>
            <w:r w:rsidRPr="003311ED">
              <w:t>G-FR2-NTN-A5-1</w:t>
            </w:r>
          </w:p>
        </w:tc>
        <w:tc>
          <w:tcPr>
            <w:tcW w:w="445" w:type="pct"/>
            <w:vAlign w:val="center"/>
          </w:tcPr>
          <w:p w14:paraId="2F5D6631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455" w:type="pct"/>
            <w:vAlign w:val="center"/>
          </w:tcPr>
          <w:p w14:paraId="2D263394" w14:textId="77777777" w:rsidR="006C6548" w:rsidRPr="003311ED" w:rsidRDefault="006C6548" w:rsidP="005F0D4A">
            <w:pPr>
              <w:pStyle w:val="TAC"/>
            </w:pPr>
            <w:r w:rsidRPr="003311ED">
              <w:t>-3.4</w:t>
            </w:r>
          </w:p>
        </w:tc>
      </w:tr>
      <w:tr w:rsidR="006C6548" w:rsidRPr="003311ED" w14:paraId="1185D740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5AEC003E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742" w:type="pct"/>
            <w:vMerge/>
            <w:vAlign w:val="center"/>
          </w:tcPr>
          <w:p w14:paraId="2AD22929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539" w:type="pct"/>
          </w:tcPr>
          <w:p w14:paraId="5B81CD2E" w14:textId="0C30D27B" w:rsidR="006C6548" w:rsidRPr="001C5768" w:rsidRDefault="00876769" w:rsidP="005F0D4A">
            <w:pPr>
              <w:pStyle w:val="TAC"/>
              <w:rPr>
                <w:highlight w:val="gree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FR1</w:t>
            </w:r>
          </w:p>
        </w:tc>
        <w:tc>
          <w:tcPr>
            <w:tcW w:w="559" w:type="pct"/>
          </w:tcPr>
          <w:p w14:paraId="1DA93BE6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74" w:type="pct"/>
          </w:tcPr>
          <w:p w14:paraId="006BA666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26" w:type="pct"/>
          </w:tcPr>
          <w:p w14:paraId="3CDB413D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24" w:type="pct"/>
          </w:tcPr>
          <w:p w14:paraId="4262A51E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45" w:type="pct"/>
          </w:tcPr>
          <w:p w14:paraId="5D653AAD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55" w:type="pct"/>
          </w:tcPr>
          <w:p w14:paraId="0F88E354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</w:tr>
      <w:tr w:rsidR="006C6548" w:rsidRPr="003311ED" w14:paraId="2CAB7052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569F5B89" w14:textId="77777777" w:rsidR="006C6548" w:rsidRPr="003311ED" w:rsidRDefault="006C6548" w:rsidP="005F0D4A">
            <w:pPr>
              <w:keepNext/>
              <w:spacing w:after="0"/>
              <w:jc w:val="center"/>
              <w:rPr>
                <w:sz w:val="18"/>
              </w:rPr>
            </w:pPr>
          </w:p>
        </w:tc>
        <w:tc>
          <w:tcPr>
            <w:tcW w:w="742" w:type="pct"/>
            <w:vMerge/>
            <w:vAlign w:val="center"/>
          </w:tcPr>
          <w:p w14:paraId="3A8773D5" w14:textId="77777777" w:rsidR="006C6548" w:rsidRPr="003311ED" w:rsidRDefault="006C6548" w:rsidP="005F0D4A">
            <w:pPr>
              <w:keepNext/>
              <w:spacing w:after="0"/>
              <w:jc w:val="center"/>
              <w:rPr>
                <w:sz w:val="18"/>
              </w:rPr>
            </w:pPr>
          </w:p>
        </w:tc>
        <w:tc>
          <w:tcPr>
            <w:tcW w:w="539" w:type="pct"/>
            <w:vAlign w:val="center"/>
          </w:tcPr>
          <w:p w14:paraId="79737CC8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</w:t>
            </w:r>
          </w:p>
        </w:tc>
        <w:tc>
          <w:tcPr>
            <w:tcW w:w="559" w:type="pct"/>
            <w:vAlign w:val="center"/>
          </w:tcPr>
          <w:p w14:paraId="5E86ECA8" w14:textId="77777777" w:rsidR="006C6548" w:rsidRPr="003311ED" w:rsidRDefault="006C6548" w:rsidP="005F0D4A">
            <w:pPr>
              <w:pStyle w:val="TAC"/>
            </w:pPr>
            <w:r w:rsidRPr="003311ED">
              <w:rPr>
                <w:rFonts w:hint="eastAsia"/>
                <w:lang w:eastAsia="zh-CN"/>
              </w:rPr>
              <w:t>N</w:t>
            </w:r>
            <w:r w:rsidRPr="003311ED">
              <w:rPr>
                <w:lang w:eastAsia="zh-CN"/>
              </w:rPr>
              <w:t>ormal</w:t>
            </w:r>
          </w:p>
        </w:tc>
        <w:tc>
          <w:tcPr>
            <w:tcW w:w="674" w:type="pct"/>
            <w:vAlign w:val="center"/>
          </w:tcPr>
          <w:p w14:paraId="7931C75D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626" w:type="pct"/>
            <w:vAlign w:val="center"/>
          </w:tcPr>
          <w:p w14:paraId="05BA2EEE" w14:textId="77777777" w:rsidR="006C6548" w:rsidRPr="003311ED" w:rsidRDefault="006C6548" w:rsidP="005F0D4A">
            <w:pPr>
              <w:pStyle w:val="TAC"/>
            </w:pPr>
            <w:r w:rsidRPr="003311ED">
              <w:rPr>
                <w:rFonts w:hint="eastAsia"/>
                <w:lang w:eastAsia="zh-CN"/>
              </w:rPr>
              <w:t>7</w:t>
            </w:r>
            <w:r w:rsidRPr="003311ED">
              <w:rPr>
                <w:lang w:eastAsia="zh-CN"/>
              </w:rPr>
              <w:t>0%</w:t>
            </w:r>
          </w:p>
        </w:tc>
        <w:tc>
          <w:tcPr>
            <w:tcW w:w="424" w:type="pct"/>
            <w:vAlign w:val="center"/>
          </w:tcPr>
          <w:p w14:paraId="52A7028D" w14:textId="77777777" w:rsidR="006C6548" w:rsidRPr="003311ED" w:rsidRDefault="006C6548" w:rsidP="005F0D4A">
            <w:pPr>
              <w:pStyle w:val="TAC"/>
            </w:pPr>
            <w:r w:rsidRPr="003311ED">
              <w:t>G-FR2-NTN-A6-1</w:t>
            </w:r>
          </w:p>
        </w:tc>
        <w:tc>
          <w:tcPr>
            <w:tcW w:w="445" w:type="pct"/>
            <w:vAlign w:val="center"/>
          </w:tcPr>
          <w:p w14:paraId="6C19CDDC" w14:textId="77777777" w:rsidR="006C6548" w:rsidRPr="003311ED" w:rsidRDefault="006C6548" w:rsidP="005F0D4A">
            <w:pPr>
              <w:pStyle w:val="TAC"/>
            </w:pPr>
            <w:r w:rsidRPr="003311ED">
              <w:rPr>
                <w:rFonts w:hint="eastAsia"/>
                <w:lang w:eastAsia="zh-CN"/>
              </w:rPr>
              <w:t>p</w:t>
            </w:r>
            <w:r w:rsidRPr="003311ED">
              <w:rPr>
                <w:lang w:eastAsia="zh-CN"/>
              </w:rPr>
              <w:t>os1</w:t>
            </w:r>
          </w:p>
        </w:tc>
        <w:tc>
          <w:tcPr>
            <w:tcW w:w="455" w:type="pct"/>
            <w:vAlign w:val="center"/>
          </w:tcPr>
          <w:p w14:paraId="34FB6DAE" w14:textId="77777777" w:rsidR="006C6548" w:rsidRPr="003311ED" w:rsidRDefault="006C6548" w:rsidP="005F0D4A">
            <w:pPr>
              <w:pStyle w:val="TAC"/>
            </w:pPr>
            <w:r w:rsidRPr="003311ED">
              <w:t>5.5</w:t>
            </w:r>
          </w:p>
        </w:tc>
      </w:tr>
      <w:tr w:rsidR="006C6548" w:rsidRPr="003311ED" w14:paraId="56559D2B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4800D7E6" w14:textId="77777777" w:rsidR="006C6548" w:rsidRPr="003311ED" w:rsidRDefault="006C6548" w:rsidP="005F0D4A">
            <w:pPr>
              <w:keepNext/>
              <w:spacing w:after="0"/>
              <w:jc w:val="center"/>
              <w:rPr>
                <w:sz w:val="18"/>
              </w:rPr>
            </w:pPr>
          </w:p>
        </w:tc>
        <w:tc>
          <w:tcPr>
            <w:tcW w:w="742" w:type="pct"/>
            <w:vMerge/>
            <w:vAlign w:val="center"/>
          </w:tcPr>
          <w:p w14:paraId="636771C9" w14:textId="77777777" w:rsidR="006C6548" w:rsidRPr="003311ED" w:rsidRDefault="006C6548" w:rsidP="005F0D4A">
            <w:pPr>
              <w:keepNext/>
              <w:spacing w:after="0"/>
              <w:jc w:val="center"/>
              <w:rPr>
                <w:sz w:val="18"/>
              </w:rPr>
            </w:pPr>
          </w:p>
        </w:tc>
        <w:tc>
          <w:tcPr>
            <w:tcW w:w="539" w:type="pct"/>
          </w:tcPr>
          <w:p w14:paraId="1285270E" w14:textId="5F2F19AD" w:rsidR="006C6548" w:rsidRPr="001C5768" w:rsidRDefault="00637DD9" w:rsidP="005F0D4A">
            <w:pPr>
              <w:pStyle w:val="TAC"/>
              <w:rPr>
                <w:highlight w:val="green"/>
                <w:lang w:eastAsia="zh-CN"/>
              </w:rPr>
            </w:pPr>
            <w:r>
              <w:rPr>
                <w:rFonts w:eastAsia="Yu Mincho" w:hint="eastAsia"/>
                <w:highlight w:val="green"/>
                <w:lang w:eastAsia="ja-JP"/>
              </w:rPr>
              <w:t>FR</w:t>
            </w:r>
            <w:r w:rsidR="00426F16">
              <w:rPr>
                <w:rFonts w:eastAsia="Yu Mincho" w:hint="eastAsia"/>
                <w:highlight w:val="green"/>
                <w:lang w:eastAsia="ja-JP"/>
              </w:rPr>
              <w:t>1</w:t>
            </w:r>
          </w:p>
        </w:tc>
        <w:tc>
          <w:tcPr>
            <w:tcW w:w="559" w:type="pct"/>
          </w:tcPr>
          <w:p w14:paraId="1938014E" w14:textId="77777777" w:rsidR="006C6548" w:rsidRPr="00C12D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74" w:type="pct"/>
          </w:tcPr>
          <w:p w14:paraId="1496D02D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626" w:type="pct"/>
          </w:tcPr>
          <w:p w14:paraId="78BD02B8" w14:textId="77777777" w:rsidR="006C6548" w:rsidRPr="00C12D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24" w:type="pct"/>
          </w:tcPr>
          <w:p w14:paraId="061E4BC7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45" w:type="pct"/>
          </w:tcPr>
          <w:p w14:paraId="534DB961" w14:textId="77777777" w:rsidR="006C6548" w:rsidRPr="00C12D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C12D29">
              <w:rPr>
                <w:highlight w:val="green"/>
              </w:rPr>
              <w:t>[TBD]</w:t>
            </w:r>
          </w:p>
        </w:tc>
        <w:tc>
          <w:tcPr>
            <w:tcW w:w="455" w:type="pct"/>
          </w:tcPr>
          <w:p w14:paraId="67CD9EE5" w14:textId="77777777" w:rsidR="006C6548" w:rsidRPr="00C12D29" w:rsidRDefault="006C6548" w:rsidP="005F0D4A">
            <w:pPr>
              <w:pStyle w:val="TAC"/>
              <w:rPr>
                <w:highlight w:val="green"/>
              </w:rPr>
            </w:pPr>
            <w:r w:rsidRPr="00C12D29">
              <w:rPr>
                <w:highlight w:val="green"/>
              </w:rPr>
              <w:t>[TBD]</w:t>
            </w:r>
          </w:p>
        </w:tc>
      </w:tr>
    </w:tbl>
    <w:p w14:paraId="2D7B5CA1" w14:textId="77777777" w:rsidR="006C6548" w:rsidRPr="003311ED" w:rsidRDefault="006C6548" w:rsidP="006C6548">
      <w:pPr>
        <w:rPr>
          <w:rFonts w:eastAsia="DengXian"/>
        </w:rPr>
      </w:pPr>
    </w:p>
    <w:p w14:paraId="709D5671" w14:textId="1D6EF01A" w:rsidR="006C6548" w:rsidRPr="003311ED" w:rsidRDefault="00846B45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3311ED">
        <w:t xml:space="preserve">Table </w:t>
      </w:r>
      <w:r w:rsidR="006C6548" w:rsidRPr="003311ED">
        <w:rPr>
          <w:lang w:eastAsia="ko-KR"/>
        </w:rPr>
        <w:t>11.2.</w:t>
      </w:r>
      <w:r w:rsidR="006C6548" w:rsidRPr="003311ED">
        <w:rPr>
          <w:lang w:eastAsia="zh-CN"/>
        </w:rPr>
        <w:t>2</w:t>
      </w:r>
      <w:r w:rsidR="006C6548" w:rsidRPr="003311ED">
        <w:rPr>
          <w:lang w:eastAsia="ko-KR"/>
        </w:rPr>
        <w:t>.</w:t>
      </w:r>
      <w:r w:rsidR="006C6548" w:rsidRPr="003311ED">
        <w:rPr>
          <w:lang w:eastAsia="zh-CN"/>
        </w:rPr>
        <w:t>2</w:t>
      </w:r>
      <w:r w:rsidR="006C6548" w:rsidRPr="003311ED">
        <w:t>.1-1: Test parameters for testing PUSCH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52"/>
        <w:gridCol w:w="2869"/>
        <w:gridCol w:w="2283"/>
        <w:gridCol w:w="1913"/>
      </w:tblGrid>
      <w:tr w:rsidR="006C6548" w:rsidRPr="003311ED" w14:paraId="18DB1ED5" w14:textId="77777777" w:rsidTr="005F0D4A">
        <w:trPr>
          <w:cantSplit/>
          <w:jc w:val="center"/>
        </w:trPr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A119A" w14:textId="77777777" w:rsidR="006C6548" w:rsidRPr="003311ED" w:rsidRDefault="006C6548" w:rsidP="005F0D4A">
            <w:pPr>
              <w:pStyle w:val="TAH"/>
              <w:rPr>
                <w:lang w:eastAsia="ko-KR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23829" w14:textId="77777777" w:rsidR="006C6548" w:rsidRPr="003311ED" w:rsidRDefault="006C6548" w:rsidP="005F0D4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FR2 Numerology 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13000" w14:textId="77777777" w:rsidR="006C6548" w:rsidRPr="00F82642" w:rsidRDefault="006C6548" w:rsidP="005F0D4A">
            <w:pPr>
              <w:pStyle w:val="TAH"/>
              <w:rPr>
                <w:highlight w:val="green"/>
                <w:lang w:eastAsia="ko-KR"/>
              </w:rPr>
            </w:pPr>
            <w:r w:rsidRPr="00F82642">
              <w:rPr>
                <w:highlight w:val="green"/>
                <w:lang w:eastAsia="ko-KR"/>
              </w:rPr>
              <w:t xml:space="preserve">FR1 Numerology </w:t>
            </w:r>
          </w:p>
        </w:tc>
      </w:tr>
      <w:tr w:rsidR="006C6548" w:rsidRPr="003311ED" w14:paraId="17CE326D" w14:textId="77777777" w:rsidTr="005F0D4A">
        <w:trPr>
          <w:cantSplit/>
          <w:jc w:val="center"/>
        </w:trPr>
        <w:tc>
          <w:tcPr>
            <w:tcW w:w="2673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A9903" w14:textId="77777777" w:rsidR="006C6548" w:rsidRPr="003311ED" w:rsidRDefault="006C6548" w:rsidP="005F0D4A">
            <w:pPr>
              <w:pStyle w:val="TAH"/>
              <w:rPr>
                <w:lang w:eastAsia="ko-KR"/>
              </w:rPr>
            </w:pPr>
            <w:r w:rsidRPr="003311ED">
              <w:rPr>
                <w:lang w:eastAsia="ko-KR"/>
              </w:rPr>
              <w:t>Parameter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0CD471" w14:textId="77777777" w:rsidR="006C6548" w:rsidRPr="003311ED" w:rsidRDefault="006C6548" w:rsidP="005F0D4A">
            <w:pPr>
              <w:pStyle w:val="TAH"/>
              <w:rPr>
                <w:lang w:eastAsia="ko-KR"/>
              </w:rPr>
            </w:pPr>
            <w:r w:rsidRPr="003311ED">
              <w:rPr>
                <w:lang w:eastAsia="ko-KR"/>
              </w:rPr>
              <w:t>Value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ED06A" w14:textId="77777777" w:rsidR="006C6548" w:rsidRPr="00F82642" w:rsidRDefault="006C6548" w:rsidP="005F0D4A">
            <w:pPr>
              <w:pStyle w:val="TAH"/>
              <w:rPr>
                <w:highlight w:val="green"/>
                <w:lang w:eastAsia="ko-KR"/>
              </w:rPr>
            </w:pPr>
            <w:r w:rsidRPr="00F82642">
              <w:rPr>
                <w:highlight w:val="green"/>
                <w:lang w:eastAsia="ko-KR"/>
              </w:rPr>
              <w:t xml:space="preserve">Value </w:t>
            </w:r>
          </w:p>
        </w:tc>
      </w:tr>
      <w:tr w:rsidR="006C6548" w:rsidRPr="003311ED" w14:paraId="2AB55CD6" w14:textId="77777777" w:rsidTr="005F0D4A">
        <w:trPr>
          <w:cantSplit/>
          <w:jc w:val="center"/>
        </w:trPr>
        <w:tc>
          <w:tcPr>
            <w:tcW w:w="267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130C0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Transform precoding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D681594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Enabled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0DB2F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407B9D87" w14:textId="77777777" w:rsidTr="005F0D4A">
        <w:trPr>
          <w:cantSplit/>
          <w:jc w:val="center"/>
        </w:trPr>
        <w:tc>
          <w:tcPr>
            <w:tcW w:w="108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AB75184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HARQ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EEB47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Maximum number of HARQ transmissions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854D0B7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4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D7F916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C12D29">
              <w:rPr>
                <w:highlight w:val="green"/>
                <w:lang w:eastAsia="sv-SE"/>
              </w:rPr>
              <w:t>[TBD]</w:t>
            </w:r>
          </w:p>
        </w:tc>
      </w:tr>
      <w:tr w:rsidR="006C6548" w:rsidRPr="003311ED" w14:paraId="55A620D4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72A65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432D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RV sequence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D7F110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0, 2, 3, 1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47B2E1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57FE7F6B" w14:textId="77777777" w:rsidTr="005F0D4A">
        <w:trPr>
          <w:cantSplit/>
          <w:jc w:val="center"/>
        </w:trPr>
        <w:tc>
          <w:tcPr>
            <w:tcW w:w="108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1463C9B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DM-RS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8FED1C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DM-RS configuration type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2882D1A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1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3727CB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49A9D717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B228E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1996FF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DM-RS duration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C2A6AE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single-symbol DM-RS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1265E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53D111C1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AD5943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4612E3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zh-CN"/>
              </w:rPr>
              <w:t>Additional DM-RS symbols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4F8D78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Pos1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F309F0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231797D2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A30397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CD6F9B" w14:textId="77777777" w:rsidR="006C6548" w:rsidRPr="003311ED" w:rsidRDefault="006C6548" w:rsidP="005F0D4A">
            <w:pPr>
              <w:pStyle w:val="TAL"/>
              <w:rPr>
                <w:lang w:eastAsia="zh-CN"/>
              </w:rPr>
            </w:pPr>
            <w:r w:rsidRPr="003311ED">
              <w:rPr>
                <w:lang w:eastAsia="ko-KR"/>
              </w:rPr>
              <w:t>Number of DM-RS CDM group(s) without data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3F462F" w14:textId="77777777" w:rsidR="006C6548" w:rsidRPr="003311ED" w:rsidRDefault="006C6548" w:rsidP="005F0D4A">
            <w:pPr>
              <w:pStyle w:val="TAC"/>
              <w:rPr>
                <w:lang w:eastAsia="ko-KR"/>
              </w:rPr>
            </w:pPr>
            <w:r w:rsidRPr="003311ED">
              <w:rPr>
                <w:lang w:eastAsia="sv-SE"/>
              </w:rPr>
              <w:t>2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42762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1007275C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81620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5A45D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Ratio of PUSCH EPRE to DM-RS EPRE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DF5C5A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zh-CN"/>
              </w:rPr>
              <w:t>-3 dB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E6B6FF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</w:tr>
      <w:tr w:rsidR="006C6548" w:rsidRPr="003311ED" w14:paraId="09A9939F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7DBC46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ACD10C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DM-RS port(s)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DCB0E0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sv-SE"/>
              </w:rPr>
              <w:t>{0}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A29FD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19347B24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103E4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4F2675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DM-RS sequence generation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832E2D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N</w:t>
            </w:r>
            <w:r w:rsidRPr="003311ED">
              <w:rPr>
                <w:vertAlign w:val="subscript"/>
                <w:lang w:eastAsia="sv-SE"/>
              </w:rPr>
              <w:t>ID</w:t>
            </w:r>
            <w:r w:rsidRPr="003311ED">
              <w:rPr>
                <w:lang w:eastAsia="sv-SE"/>
              </w:rPr>
              <w:t>=0, n</w:t>
            </w:r>
            <w:r w:rsidRPr="003311ED">
              <w:rPr>
                <w:vertAlign w:val="subscript"/>
                <w:lang w:eastAsia="sv-SE"/>
              </w:rPr>
              <w:t>SCID</w:t>
            </w:r>
            <w:r w:rsidRPr="003311ED">
              <w:rPr>
                <w:lang w:eastAsia="sv-SE"/>
              </w:rPr>
              <w:t xml:space="preserve"> =0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8F1563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21DA95BA" w14:textId="77777777" w:rsidTr="005F0D4A">
        <w:trPr>
          <w:cantSplit/>
          <w:jc w:val="center"/>
        </w:trPr>
        <w:tc>
          <w:tcPr>
            <w:tcW w:w="108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D64D771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Time domain resource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A9C8D7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rFonts w:eastAsia="Batang"/>
                <w:lang w:eastAsia="ko-KR"/>
              </w:rPr>
              <w:t>PUSCH mapping type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8AC230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B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87C70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178429F5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9AECD85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0F5610" w14:textId="77777777" w:rsidR="006C6548" w:rsidRPr="003311ED" w:rsidRDefault="006C6548" w:rsidP="005F0D4A">
            <w:pPr>
              <w:pStyle w:val="TAL"/>
              <w:rPr>
                <w:rFonts w:eastAsia="Batang"/>
                <w:lang w:eastAsia="ko-KR"/>
              </w:rPr>
            </w:pPr>
            <w:r w:rsidRPr="003311ED">
              <w:rPr>
                <w:lang w:eastAsia="ko-KR"/>
              </w:rPr>
              <w:t>Start symbol index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65691F" w14:textId="77777777" w:rsidR="006C6548" w:rsidRPr="003311ED" w:rsidRDefault="006C6548" w:rsidP="005F0D4A">
            <w:pPr>
              <w:pStyle w:val="TAC"/>
              <w:rPr>
                <w:rFonts w:eastAsia="DengXian"/>
                <w:lang w:eastAsia="sv-SE"/>
              </w:rPr>
            </w:pPr>
            <w:r w:rsidRPr="003311ED">
              <w:rPr>
                <w:lang w:eastAsia="sv-SE"/>
              </w:rPr>
              <w:t xml:space="preserve">0 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EA4C6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44C2F02D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A504E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F791EE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Allocation length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A6503F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 xml:space="preserve">10 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1533C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1992F4F7" w14:textId="77777777" w:rsidTr="005F0D4A">
        <w:trPr>
          <w:cantSplit/>
          <w:jc w:val="center"/>
        </w:trPr>
        <w:tc>
          <w:tcPr>
            <w:tcW w:w="108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0584BDDA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Frequency domain resource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3FCF5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RB assignment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BC15A7" w14:textId="77777777" w:rsidR="006C6548" w:rsidRPr="003311ED" w:rsidRDefault="006C6548" w:rsidP="005F0D4A">
            <w:pPr>
              <w:pStyle w:val="TAC"/>
              <w:rPr>
                <w:highlight w:val="yellow"/>
                <w:lang w:eastAsia="sv-SE"/>
              </w:rPr>
            </w:pPr>
            <w:r w:rsidRPr="003311ED">
              <w:rPr>
                <w:lang w:eastAsia="sv-SE"/>
              </w:rPr>
              <w:t>30 PRBs in the middle of the test bandwidth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97688F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506468E0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CC785B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1FF9F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Frequency hopping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2831F5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Disabled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14A84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2DE76D2B" w14:textId="77777777" w:rsidTr="005F0D4A">
        <w:trPr>
          <w:cantSplit/>
          <w:jc w:val="center"/>
        </w:trPr>
        <w:tc>
          <w:tcPr>
            <w:tcW w:w="2673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182AE6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ko-KR"/>
              </w:rPr>
              <w:t>Code block group based PUSCH transmission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328502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Disabled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257431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6CF195D2" w14:textId="77777777" w:rsidTr="005F0D4A">
        <w:trPr>
          <w:cantSplit/>
          <w:jc w:val="center"/>
        </w:trPr>
        <w:tc>
          <w:tcPr>
            <w:tcW w:w="108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2253DDB8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zh-CN"/>
              </w:rPr>
              <w:t>PT-RS configuration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6DA02F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zh-CN"/>
              </w:rPr>
              <w:t>Frequency density (</w:t>
            </w:r>
            <w:r w:rsidRPr="003311ED">
              <w:rPr>
                <w:i/>
                <w:lang w:eastAsia="zh-CN"/>
              </w:rPr>
              <w:t>K</w:t>
            </w:r>
            <w:r w:rsidRPr="003311ED">
              <w:rPr>
                <w:i/>
                <w:vertAlign w:val="subscript"/>
                <w:lang w:eastAsia="zh-CN"/>
              </w:rPr>
              <w:t>PT-RS</w:t>
            </w:r>
            <w:r w:rsidRPr="003311ED">
              <w:rPr>
                <w:lang w:eastAsia="zh-CN"/>
              </w:rPr>
              <w:t>)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6A6D15D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Disabled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BAAFA8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  <w:tr w:rsidR="006C6548" w:rsidRPr="003311ED" w14:paraId="15070F82" w14:textId="77777777" w:rsidTr="005F0D4A">
        <w:trPr>
          <w:cantSplit/>
          <w:jc w:val="center"/>
        </w:trPr>
        <w:tc>
          <w:tcPr>
            <w:tcW w:w="108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0D98AC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6A9DF" w14:textId="77777777" w:rsidR="006C6548" w:rsidRPr="003311ED" w:rsidRDefault="006C6548" w:rsidP="005F0D4A">
            <w:pPr>
              <w:pStyle w:val="TAL"/>
              <w:rPr>
                <w:lang w:eastAsia="ko-KR"/>
              </w:rPr>
            </w:pPr>
            <w:r w:rsidRPr="003311ED">
              <w:rPr>
                <w:lang w:eastAsia="zh-CN"/>
              </w:rPr>
              <w:t>Time density (</w:t>
            </w:r>
            <w:r w:rsidRPr="003311ED">
              <w:rPr>
                <w:i/>
                <w:lang w:eastAsia="zh-CN"/>
              </w:rPr>
              <w:t>L</w:t>
            </w:r>
            <w:r w:rsidRPr="003311ED">
              <w:rPr>
                <w:i/>
                <w:vertAlign w:val="subscript"/>
                <w:lang w:eastAsia="zh-CN"/>
              </w:rPr>
              <w:t>PT-RS</w:t>
            </w:r>
            <w:r w:rsidRPr="003311ED">
              <w:rPr>
                <w:lang w:eastAsia="zh-CN"/>
              </w:rPr>
              <w:t>)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BCF8A01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  <w:r w:rsidRPr="003311ED">
              <w:rPr>
                <w:lang w:eastAsia="sv-SE"/>
              </w:rPr>
              <w:t>Disabled</w:t>
            </w:r>
          </w:p>
        </w:tc>
        <w:tc>
          <w:tcPr>
            <w:tcW w:w="10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E38D4" w14:textId="77777777" w:rsidR="006C6548" w:rsidRPr="003311ED" w:rsidRDefault="006C6548" w:rsidP="005F0D4A">
            <w:pPr>
              <w:pStyle w:val="TAC"/>
              <w:rPr>
                <w:lang w:eastAsia="sv-SE"/>
              </w:rPr>
            </w:pPr>
          </w:p>
        </w:tc>
      </w:tr>
    </w:tbl>
    <w:p w14:paraId="4AEAB6AF" w14:textId="77777777" w:rsidR="006C6548" w:rsidRPr="003311ED" w:rsidRDefault="006C6548" w:rsidP="006C6548">
      <w:pPr>
        <w:rPr>
          <w:rFonts w:eastAsia="DengXian"/>
        </w:rPr>
      </w:pPr>
    </w:p>
    <w:p w14:paraId="296F23DA" w14:textId="70AB1E91" w:rsidR="006C6548" w:rsidRPr="003311ED" w:rsidRDefault="00846B45" w:rsidP="006C6548">
      <w:pPr>
        <w:pStyle w:val="TH"/>
        <w:rPr>
          <w:lang w:eastAsia="zh-CN"/>
        </w:rPr>
      </w:pPr>
      <w:r w:rsidRPr="00C25261">
        <w:rPr>
          <w:highlight w:val="green"/>
          <w:lang w:eastAsia="ko-KR"/>
        </w:rPr>
        <w:lastRenderedPageBreak/>
        <w:t>Modified</w:t>
      </w:r>
      <w:r>
        <w:rPr>
          <w:lang w:eastAsia="ko-KR"/>
        </w:rPr>
        <w:t xml:space="preserve"> </w:t>
      </w:r>
      <w:r w:rsidR="006C6548" w:rsidRPr="003311ED">
        <w:rPr>
          <w:lang w:eastAsia="ko-KR"/>
        </w:rPr>
        <w:t>Table 11.2.</w:t>
      </w:r>
      <w:r w:rsidR="006C6548" w:rsidRPr="003311ED">
        <w:rPr>
          <w:lang w:eastAsia="zh-CN"/>
        </w:rPr>
        <w:t>2</w:t>
      </w:r>
      <w:r w:rsidR="006C6548" w:rsidRPr="003311ED">
        <w:rPr>
          <w:lang w:eastAsia="ko-KR"/>
        </w:rPr>
        <w:t>.</w:t>
      </w:r>
      <w:r w:rsidR="006C6548" w:rsidRPr="003311ED">
        <w:rPr>
          <w:lang w:eastAsia="zh-CN"/>
        </w:rPr>
        <w:t>2.2</w:t>
      </w:r>
      <w:r w:rsidR="006C6548" w:rsidRPr="003311ED">
        <w:rPr>
          <w:lang w:eastAsia="ko-KR"/>
        </w:rPr>
        <w:t>-</w:t>
      </w:r>
      <w:r w:rsidR="006C6548" w:rsidRPr="003311ED">
        <w:rPr>
          <w:lang w:eastAsia="zh-CN"/>
        </w:rPr>
        <w:t>1:</w:t>
      </w:r>
      <w:r w:rsidR="006C6548" w:rsidRPr="003311ED">
        <w:rPr>
          <w:lang w:eastAsia="ko-KR"/>
        </w:rPr>
        <w:t xml:space="preserve"> Minimum requirements for PUSCH</w:t>
      </w:r>
      <w:r w:rsidR="006C6548" w:rsidRPr="003311ED">
        <w:rPr>
          <w:rFonts w:hint="eastAsia"/>
          <w:lang w:eastAsia="zh-CN"/>
        </w:rPr>
        <w:t xml:space="preserve"> with 70% of maximum throughput</w:t>
      </w:r>
      <w:r w:rsidR="006C6548" w:rsidRPr="003311ED">
        <w:rPr>
          <w:lang w:eastAsia="zh-CN"/>
        </w:rPr>
        <w:t>,</w:t>
      </w:r>
      <w:r w:rsidR="006C6548" w:rsidRPr="003311ED">
        <w:rPr>
          <w:rFonts w:eastAsia="Batang"/>
        </w:rPr>
        <w:t xml:space="preserve"> </w:t>
      </w:r>
      <w:r w:rsidR="006C6548" w:rsidRPr="003311ED">
        <w:rPr>
          <w:lang w:eastAsia="zh-CN"/>
        </w:rPr>
        <w:t>T</w:t>
      </w:r>
      <w:r w:rsidR="006C6548" w:rsidRPr="003311ED">
        <w:rPr>
          <w:rFonts w:eastAsia="Batang"/>
        </w:rPr>
        <w:t>ype B</w:t>
      </w:r>
      <w:r w:rsidR="006C6548" w:rsidRPr="003311ED">
        <w:t xml:space="preserve">, </w:t>
      </w:r>
      <w:r w:rsidR="006C6548" w:rsidRPr="003311ED">
        <w:rPr>
          <w:lang w:eastAsia="zh-CN"/>
        </w:rPr>
        <w:t>50</w:t>
      </w:r>
      <w:r w:rsidR="006C6548" w:rsidRPr="003311ED">
        <w:t xml:space="preserve"> MHz Channel Bandwidth</w:t>
      </w:r>
      <w:r w:rsidR="006C6548" w:rsidRPr="003311ED">
        <w:rPr>
          <w:lang w:eastAsia="zh-CN"/>
        </w:rPr>
        <w:t>, 120 kHz SCS in FR2-NTN</w:t>
      </w:r>
    </w:p>
    <w:tbl>
      <w:tblPr>
        <w:tblStyle w:val="TableGrid78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959"/>
        <w:gridCol w:w="1202"/>
        <w:gridCol w:w="1324"/>
        <w:gridCol w:w="761"/>
        <w:gridCol w:w="1202"/>
        <w:gridCol w:w="1117"/>
        <w:gridCol w:w="761"/>
        <w:gridCol w:w="1042"/>
        <w:gridCol w:w="649"/>
      </w:tblGrid>
      <w:tr w:rsidR="006C6548" w:rsidRPr="003311ED" w14:paraId="043D242C" w14:textId="77777777" w:rsidTr="005F0D4A">
        <w:trPr>
          <w:cantSplit/>
          <w:jc w:val="center"/>
        </w:trPr>
        <w:tc>
          <w:tcPr>
            <w:tcW w:w="536" w:type="pct"/>
            <w:vAlign w:val="center"/>
          </w:tcPr>
          <w:p w14:paraId="27BF3897" w14:textId="77777777" w:rsidR="006C6548" w:rsidRPr="003311ED" w:rsidRDefault="006C6548" w:rsidP="005F0D4A">
            <w:pPr>
              <w:pStyle w:val="TAH"/>
            </w:pPr>
            <w:r w:rsidRPr="003311ED">
              <w:t xml:space="preserve">Number of </w:t>
            </w:r>
            <w:r w:rsidRPr="003311ED">
              <w:rPr>
                <w:lang w:eastAsia="zh-CN"/>
              </w:rPr>
              <w:t>T</w:t>
            </w:r>
            <w:r w:rsidRPr="003311ED">
              <w:t>X antennas</w:t>
            </w:r>
          </w:p>
        </w:tc>
        <w:tc>
          <w:tcPr>
            <w:tcW w:w="674" w:type="pct"/>
            <w:vAlign w:val="center"/>
          </w:tcPr>
          <w:p w14:paraId="6DEABCE3" w14:textId="77777777" w:rsidR="006C6548" w:rsidRPr="00427298" w:rsidRDefault="006C6548" w:rsidP="005F0D4A">
            <w:pPr>
              <w:pStyle w:val="TAH"/>
              <w:rPr>
                <w:highlight w:val="green"/>
              </w:rPr>
            </w:pPr>
            <w:r w:rsidRPr="00427298">
              <w:rPr>
                <w:highlight w:val="green"/>
              </w:rPr>
              <w:t xml:space="preserve">Numerology </w:t>
            </w:r>
          </w:p>
        </w:tc>
        <w:tc>
          <w:tcPr>
            <w:tcW w:w="742" w:type="pct"/>
            <w:vAlign w:val="center"/>
          </w:tcPr>
          <w:p w14:paraId="615D4DF8" w14:textId="77777777" w:rsidR="006C6548" w:rsidRPr="003311ED" w:rsidRDefault="006C6548" w:rsidP="005F0D4A">
            <w:pPr>
              <w:pStyle w:val="TAH"/>
            </w:pPr>
            <w:r w:rsidRPr="003311ED">
              <w:t xml:space="preserve">Number of </w:t>
            </w:r>
            <w:r w:rsidRPr="003311ED">
              <w:rPr>
                <w:lang w:eastAsia="zh-CN"/>
              </w:rPr>
              <w:t>demodulation</w:t>
            </w:r>
            <w:r w:rsidRPr="003311ED">
              <w:t xml:space="preserve"> branches</w:t>
            </w:r>
          </w:p>
        </w:tc>
        <w:tc>
          <w:tcPr>
            <w:tcW w:w="424" w:type="pct"/>
            <w:vAlign w:val="center"/>
          </w:tcPr>
          <w:p w14:paraId="53850686" w14:textId="77777777" w:rsidR="006C6548" w:rsidRPr="003311ED" w:rsidRDefault="006C6548" w:rsidP="005F0D4A">
            <w:pPr>
              <w:pStyle w:val="TAH"/>
            </w:pPr>
            <w:r w:rsidRPr="003311ED">
              <w:t>Cyclic prefix</w:t>
            </w:r>
          </w:p>
        </w:tc>
        <w:tc>
          <w:tcPr>
            <w:tcW w:w="674" w:type="pct"/>
            <w:vAlign w:val="center"/>
          </w:tcPr>
          <w:p w14:paraId="31581DF2" w14:textId="77777777" w:rsidR="006C6548" w:rsidRPr="00C25261" w:rsidRDefault="006C6548" w:rsidP="005F0D4A">
            <w:pPr>
              <w:pStyle w:val="TAH"/>
              <w:rPr>
                <w:lang w:val="fr-FR"/>
              </w:rPr>
            </w:pPr>
            <w:r w:rsidRPr="00C25261">
              <w:rPr>
                <w:lang w:val="fr-FR"/>
              </w:rPr>
              <w:t>Propagation conditions and correlation matrix (Annex D)</w:t>
            </w:r>
          </w:p>
        </w:tc>
        <w:tc>
          <w:tcPr>
            <w:tcW w:w="626" w:type="pct"/>
            <w:vAlign w:val="center"/>
          </w:tcPr>
          <w:p w14:paraId="1C818989" w14:textId="77777777" w:rsidR="006C6548" w:rsidRPr="003311ED" w:rsidRDefault="006C6548" w:rsidP="005F0D4A">
            <w:pPr>
              <w:pStyle w:val="TAH"/>
            </w:pPr>
            <w:r w:rsidRPr="003311ED">
              <w:t>Fraction of maximum throughput</w:t>
            </w:r>
          </w:p>
        </w:tc>
        <w:tc>
          <w:tcPr>
            <w:tcW w:w="424" w:type="pct"/>
            <w:vAlign w:val="center"/>
          </w:tcPr>
          <w:p w14:paraId="3085FE39" w14:textId="77777777" w:rsidR="006C6548" w:rsidRPr="003311ED" w:rsidRDefault="006C6548" w:rsidP="005F0D4A">
            <w:pPr>
              <w:pStyle w:val="TAH"/>
            </w:pPr>
            <w:r w:rsidRPr="003311ED">
              <w:t>FRC</w:t>
            </w:r>
            <w:r w:rsidRPr="003311ED">
              <w:br/>
              <w:t>(annex A)</w:t>
            </w:r>
          </w:p>
        </w:tc>
        <w:tc>
          <w:tcPr>
            <w:tcW w:w="583" w:type="pct"/>
            <w:vAlign w:val="center"/>
          </w:tcPr>
          <w:p w14:paraId="1F76A60D" w14:textId="77777777" w:rsidR="006C6548" w:rsidRPr="003311ED" w:rsidRDefault="006C6548" w:rsidP="005F0D4A">
            <w:pPr>
              <w:pStyle w:val="TAH"/>
            </w:pPr>
            <w:r w:rsidRPr="003311ED">
              <w:t>Additional DM-RS position</w:t>
            </w:r>
          </w:p>
        </w:tc>
        <w:tc>
          <w:tcPr>
            <w:tcW w:w="318" w:type="pct"/>
            <w:vAlign w:val="center"/>
          </w:tcPr>
          <w:p w14:paraId="25CD164B" w14:textId="77777777" w:rsidR="006C6548" w:rsidRPr="003311ED" w:rsidRDefault="006C6548" w:rsidP="005F0D4A">
            <w:pPr>
              <w:pStyle w:val="TAH"/>
            </w:pPr>
            <w:r w:rsidRPr="003311ED">
              <w:t>SNR</w:t>
            </w:r>
          </w:p>
          <w:p w14:paraId="47DCFF5B" w14:textId="77777777" w:rsidR="006C6548" w:rsidRPr="003311ED" w:rsidRDefault="006C6548" w:rsidP="005F0D4A">
            <w:pPr>
              <w:pStyle w:val="TAH"/>
            </w:pPr>
            <w:r w:rsidRPr="003311ED">
              <w:t>(dB)</w:t>
            </w:r>
          </w:p>
        </w:tc>
      </w:tr>
      <w:tr w:rsidR="006C6548" w:rsidRPr="003311ED" w14:paraId="376DFBD2" w14:textId="77777777" w:rsidTr="005F0D4A">
        <w:trPr>
          <w:cantSplit/>
          <w:jc w:val="center"/>
        </w:trPr>
        <w:tc>
          <w:tcPr>
            <w:tcW w:w="536" w:type="pct"/>
            <w:vMerge w:val="restart"/>
            <w:vAlign w:val="center"/>
          </w:tcPr>
          <w:p w14:paraId="38A164DB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C2076F">
              <w:rPr>
                <w:highlight w:val="green"/>
              </w:rPr>
              <w:t>1</w:t>
            </w:r>
          </w:p>
        </w:tc>
        <w:tc>
          <w:tcPr>
            <w:tcW w:w="674" w:type="pct"/>
            <w:vAlign w:val="center"/>
          </w:tcPr>
          <w:p w14:paraId="22A6FA3B" w14:textId="77777777" w:rsidR="006C6548" w:rsidRPr="00427298" w:rsidRDefault="006C6548" w:rsidP="005F0D4A">
            <w:pPr>
              <w:pStyle w:val="TAC"/>
              <w:rPr>
                <w:highlight w:val="green"/>
              </w:rPr>
            </w:pPr>
            <w:r>
              <w:rPr>
                <w:highlight w:val="green"/>
              </w:rPr>
              <w:t>FR2</w:t>
            </w:r>
          </w:p>
        </w:tc>
        <w:tc>
          <w:tcPr>
            <w:tcW w:w="742" w:type="pct"/>
            <w:vAlign w:val="center"/>
          </w:tcPr>
          <w:p w14:paraId="7ADA66A6" w14:textId="77777777" w:rsidR="006C6548" w:rsidRPr="003311ED" w:rsidRDefault="006C6548" w:rsidP="005F0D4A">
            <w:pPr>
              <w:pStyle w:val="TAC"/>
            </w:pPr>
            <w:r w:rsidRPr="003311ED">
              <w:t>1</w:t>
            </w:r>
          </w:p>
        </w:tc>
        <w:tc>
          <w:tcPr>
            <w:tcW w:w="424" w:type="pct"/>
            <w:vAlign w:val="center"/>
          </w:tcPr>
          <w:p w14:paraId="27A0D781" w14:textId="77777777" w:rsidR="006C6548" w:rsidRPr="003311ED" w:rsidRDefault="006C6548" w:rsidP="005F0D4A">
            <w:pPr>
              <w:pStyle w:val="TAC"/>
            </w:pPr>
            <w:r w:rsidRPr="003311ED">
              <w:rPr>
                <w:rFonts w:cs="Arial"/>
              </w:rPr>
              <w:t>Normal</w:t>
            </w:r>
          </w:p>
        </w:tc>
        <w:tc>
          <w:tcPr>
            <w:tcW w:w="674" w:type="pct"/>
            <w:vAlign w:val="center"/>
          </w:tcPr>
          <w:p w14:paraId="60784A9A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626" w:type="pct"/>
            <w:vAlign w:val="center"/>
          </w:tcPr>
          <w:p w14:paraId="01D2CE84" w14:textId="77777777" w:rsidR="006C6548" w:rsidRPr="003311ED" w:rsidRDefault="006C6548" w:rsidP="005F0D4A">
            <w:pPr>
              <w:pStyle w:val="TAC"/>
            </w:pPr>
            <w:r w:rsidRPr="003311ED">
              <w:t>70 %</w:t>
            </w:r>
          </w:p>
        </w:tc>
        <w:tc>
          <w:tcPr>
            <w:tcW w:w="424" w:type="pct"/>
            <w:vAlign w:val="center"/>
          </w:tcPr>
          <w:p w14:paraId="0F4945E5" w14:textId="77777777" w:rsidR="006C6548" w:rsidRPr="003311ED" w:rsidRDefault="006C6548" w:rsidP="005F0D4A">
            <w:pPr>
              <w:pStyle w:val="TAC"/>
            </w:pPr>
            <w:r w:rsidRPr="003311ED">
              <w:t>G-FR2-NTN-A5-2</w:t>
            </w:r>
          </w:p>
        </w:tc>
        <w:tc>
          <w:tcPr>
            <w:tcW w:w="583" w:type="pct"/>
            <w:vAlign w:val="center"/>
          </w:tcPr>
          <w:p w14:paraId="090B0E8E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318" w:type="pct"/>
            <w:vAlign w:val="center"/>
          </w:tcPr>
          <w:p w14:paraId="083A1616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t>0.1</w:t>
            </w:r>
          </w:p>
        </w:tc>
      </w:tr>
      <w:tr w:rsidR="006C6548" w:rsidRPr="003311ED" w14:paraId="6C7BD31F" w14:textId="77777777" w:rsidTr="005F0D4A">
        <w:trPr>
          <w:cantSplit/>
          <w:jc w:val="center"/>
        </w:trPr>
        <w:tc>
          <w:tcPr>
            <w:tcW w:w="536" w:type="pct"/>
            <w:vMerge/>
            <w:vAlign w:val="center"/>
          </w:tcPr>
          <w:p w14:paraId="1162791D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674" w:type="pct"/>
            <w:vAlign w:val="center"/>
          </w:tcPr>
          <w:p w14:paraId="09CD0E80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FR1</w:t>
            </w:r>
          </w:p>
        </w:tc>
        <w:tc>
          <w:tcPr>
            <w:tcW w:w="742" w:type="pct"/>
            <w:vAlign w:val="center"/>
          </w:tcPr>
          <w:p w14:paraId="1AB20A7C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[TBD]</w:t>
            </w:r>
          </w:p>
        </w:tc>
        <w:tc>
          <w:tcPr>
            <w:tcW w:w="424" w:type="pct"/>
            <w:vAlign w:val="center"/>
          </w:tcPr>
          <w:p w14:paraId="3B49038D" w14:textId="77777777" w:rsidR="006C6548" w:rsidRPr="00454754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454754">
              <w:rPr>
                <w:rFonts w:cs="Arial"/>
                <w:highlight w:val="green"/>
              </w:rPr>
              <w:t>Normal</w:t>
            </w:r>
          </w:p>
        </w:tc>
        <w:tc>
          <w:tcPr>
            <w:tcW w:w="674" w:type="pct"/>
            <w:vAlign w:val="center"/>
          </w:tcPr>
          <w:p w14:paraId="7B19FD27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[TBD]</w:t>
            </w:r>
          </w:p>
        </w:tc>
        <w:tc>
          <w:tcPr>
            <w:tcW w:w="626" w:type="pct"/>
            <w:vAlign w:val="center"/>
          </w:tcPr>
          <w:p w14:paraId="2F11C591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70%</w:t>
            </w:r>
          </w:p>
        </w:tc>
        <w:tc>
          <w:tcPr>
            <w:tcW w:w="424" w:type="pct"/>
            <w:vAlign w:val="center"/>
          </w:tcPr>
          <w:p w14:paraId="57D52404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[TBD]</w:t>
            </w:r>
          </w:p>
        </w:tc>
        <w:tc>
          <w:tcPr>
            <w:tcW w:w="583" w:type="pct"/>
            <w:vAlign w:val="center"/>
          </w:tcPr>
          <w:p w14:paraId="26D38D37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[TBD]</w:t>
            </w:r>
          </w:p>
        </w:tc>
        <w:tc>
          <w:tcPr>
            <w:tcW w:w="318" w:type="pct"/>
            <w:vAlign w:val="center"/>
          </w:tcPr>
          <w:p w14:paraId="1CDD2FB4" w14:textId="77777777" w:rsidR="006C6548" w:rsidRPr="00454754" w:rsidRDefault="006C6548" w:rsidP="005F0D4A">
            <w:pPr>
              <w:pStyle w:val="TAC"/>
              <w:rPr>
                <w:highlight w:val="green"/>
              </w:rPr>
            </w:pPr>
            <w:r w:rsidRPr="00454754">
              <w:rPr>
                <w:highlight w:val="green"/>
              </w:rPr>
              <w:t>[TBD]</w:t>
            </w:r>
          </w:p>
        </w:tc>
      </w:tr>
      <w:tr w:rsidR="006C6548" w:rsidRPr="003311ED" w14:paraId="19ED83F0" w14:textId="77777777" w:rsidTr="005F0D4A">
        <w:trPr>
          <w:cantSplit/>
          <w:jc w:val="center"/>
        </w:trPr>
        <w:tc>
          <w:tcPr>
            <w:tcW w:w="536" w:type="pct"/>
            <w:vMerge/>
            <w:tcBorders>
              <w:bottom w:val="nil"/>
            </w:tcBorders>
            <w:vAlign w:val="center"/>
          </w:tcPr>
          <w:p w14:paraId="655F3815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674" w:type="pct"/>
            <w:vAlign w:val="center"/>
          </w:tcPr>
          <w:p w14:paraId="10F76628" w14:textId="77777777" w:rsidR="006C6548" w:rsidRPr="00427298" w:rsidRDefault="006C6548" w:rsidP="005F0D4A">
            <w:pPr>
              <w:pStyle w:val="TAC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FR2</w:t>
            </w:r>
          </w:p>
        </w:tc>
        <w:tc>
          <w:tcPr>
            <w:tcW w:w="742" w:type="pct"/>
            <w:vAlign w:val="center"/>
          </w:tcPr>
          <w:p w14:paraId="7E16CEEA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rFonts w:hint="eastAsia"/>
                <w:lang w:eastAsia="zh-CN"/>
              </w:rPr>
              <w:t>2</w:t>
            </w:r>
          </w:p>
        </w:tc>
        <w:tc>
          <w:tcPr>
            <w:tcW w:w="424" w:type="pct"/>
            <w:vAlign w:val="center"/>
          </w:tcPr>
          <w:p w14:paraId="4C0CE4AA" w14:textId="77777777" w:rsidR="006C6548" w:rsidRPr="003311ED" w:rsidRDefault="006C6548" w:rsidP="005F0D4A">
            <w:pPr>
              <w:pStyle w:val="TAC"/>
              <w:rPr>
                <w:rFonts w:cs="Arial"/>
              </w:rPr>
            </w:pPr>
            <w:r w:rsidRPr="003311ED">
              <w:rPr>
                <w:rFonts w:cs="Arial"/>
              </w:rPr>
              <w:t>Normal</w:t>
            </w:r>
          </w:p>
        </w:tc>
        <w:tc>
          <w:tcPr>
            <w:tcW w:w="674" w:type="pct"/>
            <w:vAlign w:val="center"/>
          </w:tcPr>
          <w:p w14:paraId="25AD18C3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626" w:type="pct"/>
            <w:vAlign w:val="center"/>
          </w:tcPr>
          <w:p w14:paraId="7C9BC3DB" w14:textId="77777777" w:rsidR="006C6548" w:rsidRPr="003311ED" w:rsidRDefault="006C6548" w:rsidP="005F0D4A">
            <w:pPr>
              <w:pStyle w:val="TAC"/>
            </w:pPr>
            <w:r w:rsidRPr="003311ED">
              <w:t>70 %</w:t>
            </w:r>
          </w:p>
        </w:tc>
        <w:tc>
          <w:tcPr>
            <w:tcW w:w="424" w:type="pct"/>
            <w:vAlign w:val="center"/>
          </w:tcPr>
          <w:p w14:paraId="7EB5B2A6" w14:textId="77777777" w:rsidR="006C6548" w:rsidRPr="003311ED" w:rsidRDefault="006C6548" w:rsidP="005F0D4A">
            <w:pPr>
              <w:pStyle w:val="TAC"/>
            </w:pPr>
            <w:r w:rsidRPr="003311ED">
              <w:t>G-FR2-NTN-A5-2</w:t>
            </w:r>
          </w:p>
        </w:tc>
        <w:tc>
          <w:tcPr>
            <w:tcW w:w="583" w:type="pct"/>
            <w:vAlign w:val="center"/>
          </w:tcPr>
          <w:p w14:paraId="1B938185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318" w:type="pct"/>
            <w:vAlign w:val="center"/>
          </w:tcPr>
          <w:p w14:paraId="04DC7E7F" w14:textId="77777777" w:rsidR="006C6548" w:rsidRPr="003311ED" w:rsidRDefault="006C6548" w:rsidP="005F0D4A">
            <w:pPr>
              <w:pStyle w:val="TAC"/>
            </w:pPr>
            <w:r w:rsidRPr="003311ED">
              <w:t>-3.2</w:t>
            </w:r>
          </w:p>
        </w:tc>
      </w:tr>
      <w:tr w:rsidR="006C6548" w:rsidRPr="003311ED" w14:paraId="7151C83B" w14:textId="77777777" w:rsidTr="005F0D4A">
        <w:trPr>
          <w:cantSplit/>
          <w:jc w:val="center"/>
        </w:trPr>
        <w:tc>
          <w:tcPr>
            <w:tcW w:w="536" w:type="pct"/>
            <w:tcBorders>
              <w:top w:val="nil"/>
            </w:tcBorders>
            <w:vAlign w:val="center"/>
          </w:tcPr>
          <w:p w14:paraId="47EB51B3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674" w:type="pct"/>
            <w:vAlign w:val="center"/>
          </w:tcPr>
          <w:p w14:paraId="29AA0CC1" w14:textId="77777777" w:rsidR="006C6548" w:rsidRPr="00101A01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101A01">
              <w:rPr>
                <w:highlight w:val="green"/>
                <w:lang w:eastAsia="zh-CN"/>
              </w:rPr>
              <w:t>FR1</w:t>
            </w:r>
          </w:p>
        </w:tc>
        <w:tc>
          <w:tcPr>
            <w:tcW w:w="742" w:type="pct"/>
            <w:vAlign w:val="center"/>
          </w:tcPr>
          <w:p w14:paraId="7BB821F3" w14:textId="77777777" w:rsidR="006C6548" w:rsidRPr="00101A01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101A01">
              <w:rPr>
                <w:highlight w:val="green"/>
              </w:rPr>
              <w:t>[TBD]</w:t>
            </w:r>
          </w:p>
        </w:tc>
        <w:tc>
          <w:tcPr>
            <w:tcW w:w="424" w:type="pct"/>
            <w:vAlign w:val="center"/>
          </w:tcPr>
          <w:p w14:paraId="61FB5F50" w14:textId="77777777" w:rsidR="006C6548" w:rsidRPr="00101A01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101A01">
              <w:rPr>
                <w:rFonts w:cs="Arial"/>
                <w:highlight w:val="green"/>
              </w:rPr>
              <w:t xml:space="preserve">Normal </w:t>
            </w:r>
          </w:p>
        </w:tc>
        <w:tc>
          <w:tcPr>
            <w:tcW w:w="674" w:type="pct"/>
            <w:vAlign w:val="center"/>
          </w:tcPr>
          <w:p w14:paraId="0384599B" w14:textId="77777777" w:rsidR="006C6548" w:rsidRPr="00101A01" w:rsidRDefault="006C6548" w:rsidP="005F0D4A">
            <w:pPr>
              <w:pStyle w:val="TAC"/>
              <w:rPr>
                <w:highlight w:val="green"/>
              </w:rPr>
            </w:pPr>
            <w:r w:rsidRPr="00101A01">
              <w:rPr>
                <w:highlight w:val="green"/>
              </w:rPr>
              <w:t>[TBD]</w:t>
            </w:r>
          </w:p>
        </w:tc>
        <w:tc>
          <w:tcPr>
            <w:tcW w:w="626" w:type="pct"/>
            <w:vAlign w:val="center"/>
          </w:tcPr>
          <w:p w14:paraId="076E451C" w14:textId="77777777" w:rsidR="006C6548" w:rsidRPr="00101A01" w:rsidRDefault="006C6548" w:rsidP="005F0D4A">
            <w:pPr>
              <w:pStyle w:val="TAC"/>
              <w:rPr>
                <w:highlight w:val="green"/>
              </w:rPr>
            </w:pPr>
            <w:r w:rsidRPr="00101A01">
              <w:rPr>
                <w:highlight w:val="green"/>
              </w:rPr>
              <w:t>70%</w:t>
            </w:r>
          </w:p>
        </w:tc>
        <w:tc>
          <w:tcPr>
            <w:tcW w:w="424" w:type="pct"/>
            <w:vAlign w:val="center"/>
          </w:tcPr>
          <w:p w14:paraId="2C5E06AF" w14:textId="77777777" w:rsidR="006C6548" w:rsidRPr="00101A01" w:rsidRDefault="006C6548" w:rsidP="005F0D4A">
            <w:pPr>
              <w:pStyle w:val="TAC"/>
              <w:rPr>
                <w:highlight w:val="green"/>
              </w:rPr>
            </w:pPr>
            <w:r w:rsidRPr="00101A01">
              <w:rPr>
                <w:highlight w:val="green"/>
              </w:rPr>
              <w:t>[TBD]</w:t>
            </w:r>
          </w:p>
        </w:tc>
        <w:tc>
          <w:tcPr>
            <w:tcW w:w="583" w:type="pct"/>
            <w:vAlign w:val="center"/>
          </w:tcPr>
          <w:p w14:paraId="2E33344D" w14:textId="77777777" w:rsidR="006C6548" w:rsidRPr="00101A01" w:rsidRDefault="006C6548" w:rsidP="005F0D4A">
            <w:pPr>
              <w:pStyle w:val="TAC"/>
              <w:rPr>
                <w:highlight w:val="green"/>
              </w:rPr>
            </w:pPr>
            <w:r w:rsidRPr="00101A01">
              <w:rPr>
                <w:highlight w:val="green"/>
              </w:rPr>
              <w:t>[TBD]</w:t>
            </w:r>
          </w:p>
        </w:tc>
        <w:tc>
          <w:tcPr>
            <w:tcW w:w="318" w:type="pct"/>
            <w:vAlign w:val="center"/>
          </w:tcPr>
          <w:p w14:paraId="7D6A47CF" w14:textId="77777777" w:rsidR="006C6548" w:rsidRPr="00101A01" w:rsidRDefault="006C6548" w:rsidP="005F0D4A">
            <w:pPr>
              <w:pStyle w:val="TAC"/>
              <w:rPr>
                <w:highlight w:val="green"/>
              </w:rPr>
            </w:pPr>
            <w:r w:rsidRPr="00101A01">
              <w:rPr>
                <w:highlight w:val="green"/>
              </w:rPr>
              <w:t>[TBD]</w:t>
            </w:r>
          </w:p>
        </w:tc>
      </w:tr>
    </w:tbl>
    <w:p w14:paraId="697B7F56" w14:textId="77777777" w:rsidR="006C6548" w:rsidRPr="003311ED" w:rsidRDefault="006C6548" w:rsidP="006C6548">
      <w:pPr>
        <w:rPr>
          <w:rFonts w:eastAsia="DengXian"/>
        </w:rPr>
      </w:pPr>
    </w:p>
    <w:p w14:paraId="41D0E27B" w14:textId="2D0C811D" w:rsidR="006C6548" w:rsidRPr="003311ED" w:rsidRDefault="00330DB6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3311ED">
        <w:t>Table 11.2.2.3</w:t>
      </w:r>
      <w:r w:rsidR="006C6548" w:rsidRPr="003311ED">
        <w:rPr>
          <w:lang w:eastAsia="zh-CN"/>
        </w:rPr>
        <w:t>.1</w:t>
      </w:r>
      <w:r w:rsidR="006C6548" w:rsidRPr="003311ED">
        <w:t>-1: Test parameters for testing PUSCH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112"/>
        <w:gridCol w:w="3158"/>
        <w:gridCol w:w="2202"/>
        <w:gridCol w:w="1545"/>
      </w:tblGrid>
      <w:tr w:rsidR="006C6548" w:rsidRPr="003311ED" w14:paraId="3F3E9EA7" w14:textId="77777777" w:rsidTr="005F0D4A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058D532B" w14:textId="77777777" w:rsidR="006C6548" w:rsidRPr="003311ED" w:rsidRDefault="006C6548" w:rsidP="005F0D4A">
            <w:pPr>
              <w:pStyle w:val="TAH"/>
            </w:pPr>
          </w:p>
        </w:tc>
        <w:tc>
          <w:tcPr>
            <w:tcW w:w="0" w:type="auto"/>
            <w:vAlign w:val="center"/>
          </w:tcPr>
          <w:p w14:paraId="19BC3ADE" w14:textId="77777777" w:rsidR="006C6548" w:rsidRPr="003311ED" w:rsidRDefault="006C6548" w:rsidP="005F0D4A">
            <w:pPr>
              <w:pStyle w:val="TAH"/>
            </w:pPr>
            <w:r>
              <w:t xml:space="preserve">FR2 Numerology </w:t>
            </w:r>
          </w:p>
        </w:tc>
        <w:tc>
          <w:tcPr>
            <w:tcW w:w="0" w:type="auto"/>
          </w:tcPr>
          <w:p w14:paraId="652B0A7F" w14:textId="77777777" w:rsidR="006C6548" w:rsidRPr="003311ED" w:rsidRDefault="006C6548" w:rsidP="005F0D4A">
            <w:pPr>
              <w:pStyle w:val="TAH"/>
            </w:pPr>
            <w:r w:rsidRPr="002C0BE4">
              <w:rPr>
                <w:highlight w:val="green"/>
              </w:rPr>
              <w:t>FR1</w:t>
            </w:r>
            <w:r>
              <w:rPr>
                <w:highlight w:val="green"/>
              </w:rPr>
              <w:t xml:space="preserve"> </w:t>
            </w:r>
            <w:r w:rsidRPr="002C0BE4">
              <w:rPr>
                <w:highlight w:val="green"/>
              </w:rPr>
              <w:t>Numerology</w:t>
            </w:r>
          </w:p>
        </w:tc>
      </w:tr>
      <w:tr w:rsidR="006C6548" w:rsidRPr="003311ED" w14:paraId="0D63232A" w14:textId="77777777" w:rsidTr="005F0D4A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60593173" w14:textId="77777777" w:rsidR="006C6548" w:rsidRPr="003311ED" w:rsidRDefault="006C6548" w:rsidP="005F0D4A">
            <w:pPr>
              <w:pStyle w:val="TAH"/>
            </w:pPr>
            <w:r w:rsidRPr="003311ED">
              <w:t>Parameter</w:t>
            </w:r>
          </w:p>
        </w:tc>
        <w:tc>
          <w:tcPr>
            <w:tcW w:w="0" w:type="auto"/>
            <w:vAlign w:val="center"/>
          </w:tcPr>
          <w:p w14:paraId="58CAFF3D" w14:textId="77777777" w:rsidR="006C6548" w:rsidRPr="003311ED" w:rsidRDefault="006C6548" w:rsidP="005F0D4A">
            <w:pPr>
              <w:pStyle w:val="TAH"/>
            </w:pPr>
            <w:r w:rsidRPr="003311ED">
              <w:t>Value</w:t>
            </w:r>
          </w:p>
        </w:tc>
        <w:tc>
          <w:tcPr>
            <w:tcW w:w="0" w:type="auto"/>
          </w:tcPr>
          <w:p w14:paraId="7EAEA7AA" w14:textId="77777777" w:rsidR="006C6548" w:rsidRPr="003311ED" w:rsidRDefault="006C6548" w:rsidP="005F0D4A">
            <w:pPr>
              <w:pStyle w:val="TAH"/>
            </w:pPr>
          </w:p>
        </w:tc>
      </w:tr>
      <w:tr w:rsidR="006C6548" w:rsidRPr="003311ED" w14:paraId="001C94E3" w14:textId="77777777" w:rsidTr="005F0D4A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2F48C638" w14:textId="77777777" w:rsidR="006C6548" w:rsidRPr="003311ED" w:rsidRDefault="006C6548" w:rsidP="005F0D4A">
            <w:pPr>
              <w:pStyle w:val="TAL"/>
            </w:pPr>
            <w:r w:rsidRPr="003311ED">
              <w:t>Transform precoding</w:t>
            </w:r>
          </w:p>
        </w:tc>
        <w:tc>
          <w:tcPr>
            <w:tcW w:w="0" w:type="auto"/>
            <w:vAlign w:val="center"/>
          </w:tcPr>
          <w:p w14:paraId="15E92285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0" w:type="auto"/>
          </w:tcPr>
          <w:p w14:paraId="2BDE096E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1B1CAD32" w14:textId="77777777" w:rsidTr="005F0D4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6388665C" w14:textId="77777777" w:rsidR="006C6548" w:rsidRPr="003311ED" w:rsidRDefault="006C6548" w:rsidP="005F0D4A">
            <w:pPr>
              <w:pStyle w:val="TAL"/>
            </w:pPr>
            <w:r w:rsidRPr="003311ED">
              <w:t>HARQ</w:t>
            </w:r>
          </w:p>
        </w:tc>
        <w:tc>
          <w:tcPr>
            <w:tcW w:w="0" w:type="auto"/>
            <w:vAlign w:val="center"/>
          </w:tcPr>
          <w:p w14:paraId="02CBC379" w14:textId="77777777" w:rsidR="006C6548" w:rsidRPr="003311ED" w:rsidRDefault="006C6548" w:rsidP="005F0D4A">
            <w:pPr>
              <w:pStyle w:val="TAL"/>
            </w:pPr>
            <w:r w:rsidRPr="003311ED">
              <w:t>Maximum number of HARQ transmissions</w:t>
            </w:r>
          </w:p>
        </w:tc>
        <w:tc>
          <w:tcPr>
            <w:tcW w:w="0" w:type="auto"/>
            <w:vAlign w:val="center"/>
          </w:tcPr>
          <w:p w14:paraId="5E16B7F8" w14:textId="77777777" w:rsidR="006C6548" w:rsidRPr="003311ED" w:rsidRDefault="006C6548" w:rsidP="005F0D4A">
            <w:pPr>
              <w:pStyle w:val="TAC"/>
            </w:pPr>
            <w:r w:rsidRPr="003311ED">
              <w:t>4</w:t>
            </w:r>
          </w:p>
        </w:tc>
        <w:tc>
          <w:tcPr>
            <w:tcW w:w="0" w:type="auto"/>
          </w:tcPr>
          <w:p w14:paraId="289C9C15" w14:textId="77777777" w:rsidR="006C6548" w:rsidRPr="003311ED" w:rsidRDefault="006C6548" w:rsidP="005F0D4A">
            <w:pPr>
              <w:pStyle w:val="TAC"/>
            </w:pPr>
            <w:r w:rsidRPr="00101A01">
              <w:rPr>
                <w:highlight w:val="green"/>
              </w:rPr>
              <w:t>[TBD]</w:t>
            </w:r>
          </w:p>
        </w:tc>
      </w:tr>
      <w:tr w:rsidR="006C6548" w:rsidRPr="003311ED" w14:paraId="0995B5D2" w14:textId="77777777" w:rsidTr="005F0D4A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362D094B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78CA4993" w14:textId="77777777" w:rsidR="006C6548" w:rsidRPr="003311ED" w:rsidRDefault="006C6548" w:rsidP="005F0D4A">
            <w:pPr>
              <w:pStyle w:val="TAL"/>
            </w:pPr>
            <w:r w:rsidRPr="003311ED">
              <w:t>RV sequence</w:t>
            </w:r>
          </w:p>
        </w:tc>
        <w:tc>
          <w:tcPr>
            <w:tcW w:w="0" w:type="auto"/>
            <w:vAlign w:val="center"/>
          </w:tcPr>
          <w:p w14:paraId="0375899D" w14:textId="77777777" w:rsidR="006C6548" w:rsidRPr="003311ED" w:rsidRDefault="006C6548" w:rsidP="005F0D4A">
            <w:pPr>
              <w:pStyle w:val="TAC"/>
            </w:pPr>
            <w:r w:rsidRPr="003311ED">
              <w:t>0, 3, 0, 3 [Note 1]</w:t>
            </w:r>
          </w:p>
        </w:tc>
        <w:tc>
          <w:tcPr>
            <w:tcW w:w="0" w:type="auto"/>
          </w:tcPr>
          <w:p w14:paraId="4F2CED3A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4A1A465A" w14:textId="77777777" w:rsidTr="005F0D4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4F6CF468" w14:textId="77777777" w:rsidR="006C6548" w:rsidRPr="003311ED" w:rsidRDefault="006C6548" w:rsidP="005F0D4A">
            <w:pPr>
              <w:pStyle w:val="TAL"/>
            </w:pPr>
            <w:r w:rsidRPr="003311ED">
              <w:t>DM-RS</w:t>
            </w:r>
          </w:p>
        </w:tc>
        <w:tc>
          <w:tcPr>
            <w:tcW w:w="0" w:type="auto"/>
            <w:vAlign w:val="center"/>
          </w:tcPr>
          <w:p w14:paraId="21E91FB0" w14:textId="77777777" w:rsidR="006C6548" w:rsidRPr="003311ED" w:rsidRDefault="006C6548" w:rsidP="005F0D4A">
            <w:pPr>
              <w:pStyle w:val="TAL"/>
            </w:pPr>
            <w:r w:rsidRPr="003311ED">
              <w:t>DM-RS configuration type</w:t>
            </w:r>
          </w:p>
        </w:tc>
        <w:tc>
          <w:tcPr>
            <w:tcW w:w="0" w:type="auto"/>
            <w:vAlign w:val="center"/>
          </w:tcPr>
          <w:p w14:paraId="0771579E" w14:textId="77777777" w:rsidR="006C6548" w:rsidRPr="003311ED" w:rsidRDefault="006C6548" w:rsidP="005F0D4A">
            <w:pPr>
              <w:pStyle w:val="TAC"/>
            </w:pPr>
            <w:r w:rsidRPr="003311ED">
              <w:t>1</w:t>
            </w:r>
          </w:p>
        </w:tc>
        <w:tc>
          <w:tcPr>
            <w:tcW w:w="0" w:type="auto"/>
          </w:tcPr>
          <w:p w14:paraId="223AF01D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E2832C3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09BEEA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29EDF724" w14:textId="77777777" w:rsidR="006C6548" w:rsidRPr="003311ED" w:rsidRDefault="006C6548" w:rsidP="005F0D4A">
            <w:pPr>
              <w:pStyle w:val="TAL"/>
            </w:pPr>
            <w:r w:rsidRPr="003311ED">
              <w:t>DM-RS duration</w:t>
            </w:r>
          </w:p>
        </w:tc>
        <w:tc>
          <w:tcPr>
            <w:tcW w:w="0" w:type="auto"/>
            <w:vAlign w:val="center"/>
          </w:tcPr>
          <w:p w14:paraId="292EFBB8" w14:textId="77777777" w:rsidR="006C6548" w:rsidRPr="003311ED" w:rsidRDefault="006C6548" w:rsidP="005F0D4A">
            <w:pPr>
              <w:pStyle w:val="TAC"/>
            </w:pPr>
            <w:r w:rsidRPr="003311ED">
              <w:t>single-symbol DM-RS</w:t>
            </w:r>
          </w:p>
        </w:tc>
        <w:tc>
          <w:tcPr>
            <w:tcW w:w="0" w:type="auto"/>
          </w:tcPr>
          <w:p w14:paraId="0A7B7AF1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5BE27739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303A0F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0030156A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14:paraId="4FB22D51" w14:textId="77777777" w:rsidR="006C6548" w:rsidRPr="003311ED" w:rsidRDefault="006C6548" w:rsidP="005F0D4A">
            <w:pPr>
              <w:pStyle w:val="TAC"/>
            </w:pPr>
            <w:r w:rsidRPr="003311ED">
              <w:t>Pos1</w:t>
            </w:r>
          </w:p>
        </w:tc>
        <w:tc>
          <w:tcPr>
            <w:tcW w:w="0" w:type="auto"/>
          </w:tcPr>
          <w:p w14:paraId="018163E8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2EEE6E0F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04AB8A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4035864E" w14:textId="77777777" w:rsidR="006C6548" w:rsidRPr="003311ED" w:rsidRDefault="006C6548" w:rsidP="005F0D4A">
            <w:pPr>
              <w:pStyle w:val="TAL"/>
              <w:rPr>
                <w:lang w:eastAsia="zh-CN"/>
              </w:rPr>
            </w:pPr>
            <w:r w:rsidRPr="003311ED">
              <w:t>Number of DM-RS CDM group(s) without data</w:t>
            </w:r>
          </w:p>
        </w:tc>
        <w:tc>
          <w:tcPr>
            <w:tcW w:w="0" w:type="auto"/>
            <w:vAlign w:val="center"/>
          </w:tcPr>
          <w:p w14:paraId="606E2883" w14:textId="77777777" w:rsidR="006C6548" w:rsidRPr="003311ED" w:rsidRDefault="006C6548" w:rsidP="005F0D4A">
            <w:pPr>
              <w:pStyle w:val="TAC"/>
            </w:pPr>
            <w:r w:rsidRPr="003311ED">
              <w:t>2</w:t>
            </w:r>
          </w:p>
        </w:tc>
        <w:tc>
          <w:tcPr>
            <w:tcW w:w="0" w:type="auto"/>
          </w:tcPr>
          <w:p w14:paraId="7D15230C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4A047F2B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C01021B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1DBA7252" w14:textId="77777777" w:rsidR="006C6548" w:rsidRPr="003311ED" w:rsidRDefault="006C6548" w:rsidP="005F0D4A">
            <w:pPr>
              <w:pStyle w:val="TAL"/>
            </w:pPr>
            <w:r w:rsidRPr="003311ED">
              <w:t>Ratio of PUSCH EPRE to DM-RS EPRE</w:t>
            </w:r>
          </w:p>
        </w:tc>
        <w:tc>
          <w:tcPr>
            <w:tcW w:w="0" w:type="auto"/>
            <w:vAlign w:val="center"/>
          </w:tcPr>
          <w:p w14:paraId="14C06339" w14:textId="77777777" w:rsidR="006C6548" w:rsidRPr="003311ED" w:rsidRDefault="006C6548" w:rsidP="005F0D4A">
            <w:pPr>
              <w:pStyle w:val="TAC"/>
            </w:pPr>
            <w:r w:rsidRPr="003311ED">
              <w:rPr>
                <w:lang w:eastAsia="zh-CN"/>
              </w:rPr>
              <w:t>-3 dB</w:t>
            </w:r>
          </w:p>
        </w:tc>
        <w:tc>
          <w:tcPr>
            <w:tcW w:w="0" w:type="auto"/>
          </w:tcPr>
          <w:p w14:paraId="33AB345C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</w:tr>
      <w:tr w:rsidR="006C6548" w:rsidRPr="003311ED" w14:paraId="1E482824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8F74FB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7F878B49" w14:textId="77777777" w:rsidR="006C6548" w:rsidRPr="003311ED" w:rsidRDefault="006C6548" w:rsidP="005F0D4A">
            <w:pPr>
              <w:pStyle w:val="TAL"/>
            </w:pPr>
            <w:r w:rsidRPr="003311ED">
              <w:t>DM-RS port(s)</w:t>
            </w:r>
          </w:p>
        </w:tc>
        <w:tc>
          <w:tcPr>
            <w:tcW w:w="0" w:type="auto"/>
            <w:vAlign w:val="center"/>
          </w:tcPr>
          <w:p w14:paraId="0DF76203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t>0</w:t>
            </w:r>
          </w:p>
        </w:tc>
        <w:tc>
          <w:tcPr>
            <w:tcW w:w="0" w:type="auto"/>
          </w:tcPr>
          <w:p w14:paraId="6677D58B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001D1A8" w14:textId="77777777" w:rsidTr="005F0D4A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51389D1B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03EFFF36" w14:textId="77777777" w:rsidR="006C6548" w:rsidRPr="003311ED" w:rsidRDefault="006C6548" w:rsidP="005F0D4A">
            <w:pPr>
              <w:pStyle w:val="TAL"/>
            </w:pPr>
            <w:r w:rsidRPr="003311ED">
              <w:t>DM-RS sequence generation</w:t>
            </w:r>
          </w:p>
        </w:tc>
        <w:tc>
          <w:tcPr>
            <w:tcW w:w="0" w:type="auto"/>
            <w:vAlign w:val="center"/>
          </w:tcPr>
          <w:p w14:paraId="291E6B66" w14:textId="77777777" w:rsidR="006C6548" w:rsidRPr="003311ED" w:rsidRDefault="006C6548" w:rsidP="005F0D4A">
            <w:pPr>
              <w:pStyle w:val="TAC"/>
            </w:pPr>
            <w:r w:rsidRPr="003311ED">
              <w:t>N</w:t>
            </w:r>
            <w:r w:rsidRPr="003311ED">
              <w:rPr>
                <w:vertAlign w:val="subscript"/>
              </w:rPr>
              <w:t>ID</w:t>
            </w:r>
            <w:r w:rsidRPr="003311ED">
              <w:t>=0, n</w:t>
            </w:r>
            <w:r w:rsidRPr="003311ED">
              <w:rPr>
                <w:vertAlign w:val="subscript"/>
              </w:rPr>
              <w:t>SCID</w:t>
            </w:r>
            <w:r w:rsidRPr="003311ED">
              <w:t xml:space="preserve"> =0</w:t>
            </w:r>
          </w:p>
        </w:tc>
        <w:tc>
          <w:tcPr>
            <w:tcW w:w="0" w:type="auto"/>
          </w:tcPr>
          <w:p w14:paraId="0F0AE50D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73344C24" w14:textId="77777777" w:rsidTr="005F0D4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50D4DAC5" w14:textId="77777777" w:rsidR="006C6548" w:rsidRPr="003311ED" w:rsidRDefault="006C6548" w:rsidP="005F0D4A">
            <w:pPr>
              <w:pStyle w:val="TAL"/>
            </w:pPr>
            <w:r w:rsidRPr="003311ED">
              <w:t>Time domain resource</w:t>
            </w:r>
          </w:p>
        </w:tc>
        <w:tc>
          <w:tcPr>
            <w:tcW w:w="0" w:type="auto"/>
            <w:vAlign w:val="center"/>
          </w:tcPr>
          <w:p w14:paraId="10D98F03" w14:textId="77777777" w:rsidR="006C6548" w:rsidRPr="003311ED" w:rsidRDefault="006C6548" w:rsidP="005F0D4A">
            <w:pPr>
              <w:pStyle w:val="TAL"/>
            </w:pPr>
            <w:r w:rsidRPr="003311ED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vAlign w:val="center"/>
          </w:tcPr>
          <w:p w14:paraId="05501898" w14:textId="77777777" w:rsidR="006C6548" w:rsidRPr="003311ED" w:rsidRDefault="006C6548" w:rsidP="005F0D4A">
            <w:pPr>
              <w:pStyle w:val="TAC"/>
            </w:pPr>
            <w:r w:rsidRPr="003311ED">
              <w:t>B</w:t>
            </w:r>
          </w:p>
        </w:tc>
        <w:tc>
          <w:tcPr>
            <w:tcW w:w="0" w:type="auto"/>
          </w:tcPr>
          <w:p w14:paraId="6CCC4307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66C4D3F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859F0CC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6D77955A" w14:textId="77777777" w:rsidR="006C6548" w:rsidRPr="003311ED" w:rsidRDefault="006C6548" w:rsidP="005F0D4A">
            <w:pPr>
              <w:pStyle w:val="TAL"/>
              <w:rPr>
                <w:rFonts w:eastAsia="Batang"/>
              </w:rPr>
            </w:pPr>
            <w:r w:rsidRPr="003311ED">
              <w:t>Start symbol index</w:t>
            </w:r>
          </w:p>
        </w:tc>
        <w:tc>
          <w:tcPr>
            <w:tcW w:w="0" w:type="auto"/>
            <w:vAlign w:val="center"/>
          </w:tcPr>
          <w:p w14:paraId="1FA99655" w14:textId="77777777" w:rsidR="006C6548" w:rsidRPr="003311ED" w:rsidRDefault="006C6548" w:rsidP="005F0D4A">
            <w:pPr>
              <w:pStyle w:val="TAC"/>
            </w:pPr>
            <w:r w:rsidRPr="003311ED">
              <w:t xml:space="preserve">0 </w:t>
            </w:r>
          </w:p>
        </w:tc>
        <w:tc>
          <w:tcPr>
            <w:tcW w:w="0" w:type="auto"/>
          </w:tcPr>
          <w:p w14:paraId="47F8FF70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6C8E627F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3DC3064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6139699B" w14:textId="77777777" w:rsidR="006C6548" w:rsidRPr="003311ED" w:rsidRDefault="006C6548" w:rsidP="005F0D4A">
            <w:pPr>
              <w:pStyle w:val="TAL"/>
            </w:pPr>
            <w:r w:rsidRPr="003311ED">
              <w:t>Allocation length</w:t>
            </w:r>
          </w:p>
        </w:tc>
        <w:tc>
          <w:tcPr>
            <w:tcW w:w="0" w:type="auto"/>
            <w:vAlign w:val="center"/>
          </w:tcPr>
          <w:p w14:paraId="7295541E" w14:textId="77777777" w:rsidR="006C6548" w:rsidRPr="003311ED" w:rsidRDefault="006C6548" w:rsidP="005F0D4A">
            <w:pPr>
              <w:pStyle w:val="TAC"/>
            </w:pPr>
            <w:r w:rsidRPr="003311ED">
              <w:t xml:space="preserve">10 </w:t>
            </w:r>
          </w:p>
        </w:tc>
        <w:tc>
          <w:tcPr>
            <w:tcW w:w="0" w:type="auto"/>
          </w:tcPr>
          <w:p w14:paraId="65C909EB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1B40EA10" w14:textId="77777777" w:rsidTr="005F0D4A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D659215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2CA1F17E" w14:textId="77777777" w:rsidR="006C6548" w:rsidRPr="003311ED" w:rsidRDefault="006C6548" w:rsidP="005F0D4A">
            <w:pPr>
              <w:pStyle w:val="TAL"/>
              <w:rPr>
                <w:lang w:eastAsia="zh-CN"/>
              </w:rPr>
            </w:pPr>
            <w:r w:rsidRPr="003311ED">
              <w:rPr>
                <w:lang w:eastAsia="zh-CN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14:paraId="5BBA3BA6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zh-CN"/>
              </w:rPr>
              <w:t>n2</w:t>
            </w:r>
          </w:p>
        </w:tc>
        <w:tc>
          <w:tcPr>
            <w:tcW w:w="0" w:type="auto"/>
          </w:tcPr>
          <w:p w14:paraId="128F3715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</w:p>
        </w:tc>
      </w:tr>
      <w:tr w:rsidR="006C6548" w:rsidRPr="003311ED" w14:paraId="1688B997" w14:textId="77777777" w:rsidTr="005F0D4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24601B97" w14:textId="77777777" w:rsidR="006C6548" w:rsidRPr="003311ED" w:rsidRDefault="006C6548" w:rsidP="005F0D4A">
            <w:pPr>
              <w:pStyle w:val="TAL"/>
            </w:pPr>
            <w:r w:rsidRPr="003311ED">
              <w:t>Frequency domain resource</w:t>
            </w:r>
          </w:p>
        </w:tc>
        <w:tc>
          <w:tcPr>
            <w:tcW w:w="0" w:type="auto"/>
            <w:vAlign w:val="center"/>
          </w:tcPr>
          <w:p w14:paraId="160F370A" w14:textId="77777777" w:rsidR="006C6548" w:rsidRPr="003311ED" w:rsidRDefault="006C6548" w:rsidP="005F0D4A">
            <w:pPr>
              <w:pStyle w:val="TAL"/>
            </w:pPr>
            <w:r w:rsidRPr="003311ED">
              <w:t>RB assignment</w:t>
            </w:r>
          </w:p>
        </w:tc>
        <w:tc>
          <w:tcPr>
            <w:tcW w:w="0" w:type="auto"/>
            <w:vAlign w:val="center"/>
          </w:tcPr>
          <w:p w14:paraId="60BF4389" w14:textId="77777777" w:rsidR="006C6548" w:rsidRPr="003311ED" w:rsidRDefault="006C6548" w:rsidP="005F0D4A">
            <w:pPr>
              <w:pStyle w:val="TAC"/>
            </w:pPr>
            <w:r w:rsidRPr="003311ED">
              <w:t>Full applicable test bandwidth</w:t>
            </w:r>
          </w:p>
        </w:tc>
        <w:tc>
          <w:tcPr>
            <w:tcW w:w="0" w:type="auto"/>
          </w:tcPr>
          <w:p w14:paraId="248ED4DC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2E5CC9B6" w14:textId="77777777" w:rsidTr="005F0D4A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16449C24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6126D317" w14:textId="77777777" w:rsidR="006C6548" w:rsidRPr="003311ED" w:rsidRDefault="006C6548" w:rsidP="005F0D4A">
            <w:pPr>
              <w:pStyle w:val="TAL"/>
            </w:pPr>
            <w:r w:rsidRPr="003311ED">
              <w:t>Frequency hopping</w:t>
            </w:r>
          </w:p>
        </w:tc>
        <w:tc>
          <w:tcPr>
            <w:tcW w:w="0" w:type="auto"/>
            <w:vAlign w:val="center"/>
          </w:tcPr>
          <w:p w14:paraId="297CF42C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0" w:type="auto"/>
          </w:tcPr>
          <w:p w14:paraId="39AFF528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2FA72A23" w14:textId="77777777" w:rsidTr="005F0D4A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14:paraId="38B31E37" w14:textId="77777777" w:rsidR="006C6548" w:rsidRPr="003311ED" w:rsidRDefault="006C6548" w:rsidP="005F0D4A">
            <w:pPr>
              <w:pStyle w:val="TAL"/>
            </w:pPr>
            <w:r w:rsidRPr="003311ED">
              <w:t>Code block group based PUSCH transmission</w:t>
            </w:r>
          </w:p>
        </w:tc>
        <w:tc>
          <w:tcPr>
            <w:tcW w:w="0" w:type="auto"/>
            <w:vAlign w:val="center"/>
          </w:tcPr>
          <w:p w14:paraId="4A9AE851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0" w:type="auto"/>
          </w:tcPr>
          <w:p w14:paraId="33CF3814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3167F0DA" w14:textId="77777777" w:rsidTr="005F0D4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14:paraId="3B085682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</w:tcPr>
          <w:p w14:paraId="49EB923E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Frequency density (</w:t>
            </w:r>
            <w:r w:rsidRPr="003311ED">
              <w:rPr>
                <w:i/>
                <w:lang w:eastAsia="zh-CN"/>
              </w:rPr>
              <w:t>K</w:t>
            </w:r>
            <w:r w:rsidRPr="003311ED">
              <w:rPr>
                <w:i/>
                <w:vertAlign w:val="subscript"/>
                <w:lang w:eastAsia="zh-CN"/>
              </w:rPr>
              <w:t>PT-RS</w:t>
            </w:r>
            <w:r w:rsidRPr="003311ED">
              <w:rPr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6D562645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0" w:type="auto"/>
          </w:tcPr>
          <w:p w14:paraId="1D07056D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5246AA0B" w14:textId="77777777" w:rsidTr="005F0D4A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14:paraId="7B8FB541" w14:textId="77777777" w:rsidR="006C6548" w:rsidRPr="003311ED" w:rsidRDefault="006C6548" w:rsidP="005F0D4A">
            <w:pPr>
              <w:pStyle w:val="TAL"/>
            </w:pPr>
          </w:p>
        </w:tc>
        <w:tc>
          <w:tcPr>
            <w:tcW w:w="0" w:type="auto"/>
            <w:vAlign w:val="center"/>
          </w:tcPr>
          <w:p w14:paraId="53298B8D" w14:textId="77777777" w:rsidR="006C6548" w:rsidRPr="003311ED" w:rsidRDefault="006C6548" w:rsidP="005F0D4A">
            <w:pPr>
              <w:pStyle w:val="TAL"/>
            </w:pPr>
            <w:r w:rsidRPr="003311ED">
              <w:rPr>
                <w:lang w:eastAsia="zh-CN"/>
              </w:rPr>
              <w:t>Time density (</w:t>
            </w:r>
            <w:r w:rsidRPr="003311ED">
              <w:rPr>
                <w:i/>
                <w:lang w:eastAsia="zh-CN"/>
              </w:rPr>
              <w:t>L</w:t>
            </w:r>
            <w:r w:rsidRPr="003311ED">
              <w:rPr>
                <w:i/>
                <w:vertAlign w:val="subscript"/>
                <w:lang w:eastAsia="zh-CN"/>
              </w:rPr>
              <w:t>PT-RS</w:t>
            </w:r>
            <w:r w:rsidRPr="003311ED">
              <w:rPr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14:paraId="7BDB93AF" w14:textId="77777777" w:rsidR="006C6548" w:rsidRPr="003311ED" w:rsidRDefault="006C6548" w:rsidP="005F0D4A">
            <w:pPr>
              <w:pStyle w:val="TAC"/>
            </w:pPr>
            <w:r w:rsidRPr="003311ED">
              <w:t>Disabled</w:t>
            </w:r>
          </w:p>
        </w:tc>
        <w:tc>
          <w:tcPr>
            <w:tcW w:w="0" w:type="auto"/>
          </w:tcPr>
          <w:p w14:paraId="31BD9D42" w14:textId="77777777" w:rsidR="006C6548" w:rsidRPr="003311ED" w:rsidRDefault="006C6548" w:rsidP="005F0D4A">
            <w:pPr>
              <w:pStyle w:val="TAC"/>
            </w:pPr>
          </w:p>
        </w:tc>
      </w:tr>
      <w:tr w:rsidR="006C6548" w:rsidRPr="003311ED" w14:paraId="74AD17E4" w14:textId="77777777" w:rsidTr="005F0D4A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14:paraId="7BF64341" w14:textId="77777777" w:rsidR="006C6548" w:rsidRPr="003311ED" w:rsidRDefault="006C6548" w:rsidP="005F0D4A">
            <w:pPr>
              <w:pStyle w:val="TAN"/>
            </w:pPr>
            <w:r w:rsidRPr="003311ED">
              <w:rPr>
                <w:lang w:eastAsia="zh-CN"/>
              </w:rPr>
              <w:t>NOTE 1:</w:t>
            </w:r>
            <w:r w:rsidRPr="003311ED">
              <w:rPr>
                <w:lang w:eastAsia="ko-KR"/>
              </w:rPr>
              <w:tab/>
              <w:t>The effective RV sequence is {0,2,3,1} with slot aggregation</w:t>
            </w:r>
          </w:p>
        </w:tc>
        <w:tc>
          <w:tcPr>
            <w:tcW w:w="0" w:type="auto"/>
          </w:tcPr>
          <w:p w14:paraId="317F1DF5" w14:textId="77777777" w:rsidR="006C6548" w:rsidRPr="003311ED" w:rsidRDefault="006C6548" w:rsidP="005F0D4A">
            <w:pPr>
              <w:pStyle w:val="TAN"/>
              <w:rPr>
                <w:lang w:eastAsia="zh-CN"/>
              </w:rPr>
            </w:pPr>
          </w:p>
        </w:tc>
      </w:tr>
    </w:tbl>
    <w:p w14:paraId="2F7A8881" w14:textId="77777777" w:rsidR="006C6548" w:rsidRPr="003311ED" w:rsidRDefault="006C6548" w:rsidP="006C6548">
      <w:pPr>
        <w:rPr>
          <w:rFonts w:eastAsia="Malgun Gothic"/>
          <w:lang w:eastAsia="ko-KR"/>
        </w:rPr>
      </w:pPr>
    </w:p>
    <w:p w14:paraId="0AD38E50" w14:textId="1E9A07AB" w:rsidR="006C6548" w:rsidRPr="003311ED" w:rsidRDefault="00330DB6" w:rsidP="006C6548">
      <w:pPr>
        <w:pStyle w:val="TH"/>
        <w:rPr>
          <w:lang w:eastAsia="zh-CN"/>
        </w:rPr>
      </w:pPr>
      <w:r w:rsidRPr="00C25261">
        <w:rPr>
          <w:highlight w:val="green"/>
          <w:lang w:eastAsia="ko-KR"/>
        </w:rPr>
        <w:lastRenderedPageBreak/>
        <w:t>Modified</w:t>
      </w:r>
      <w:r>
        <w:rPr>
          <w:lang w:eastAsia="ko-KR"/>
        </w:rPr>
        <w:t xml:space="preserve"> </w:t>
      </w:r>
      <w:r w:rsidR="006C6548" w:rsidRPr="003311ED">
        <w:rPr>
          <w:lang w:eastAsia="ko-KR"/>
        </w:rPr>
        <w:t>Table 11.2.</w:t>
      </w:r>
      <w:r w:rsidR="006C6548" w:rsidRPr="003311ED">
        <w:rPr>
          <w:lang w:eastAsia="zh-CN"/>
        </w:rPr>
        <w:t>2</w:t>
      </w:r>
      <w:r w:rsidR="006C6548" w:rsidRPr="003311ED">
        <w:rPr>
          <w:lang w:eastAsia="ko-KR"/>
        </w:rPr>
        <w:t>.</w:t>
      </w:r>
      <w:r w:rsidR="006C6548" w:rsidRPr="003311ED">
        <w:rPr>
          <w:lang w:eastAsia="zh-CN"/>
        </w:rPr>
        <w:t>3.2</w:t>
      </w:r>
      <w:r w:rsidR="006C6548" w:rsidRPr="003311ED">
        <w:rPr>
          <w:lang w:eastAsia="ko-KR"/>
        </w:rPr>
        <w:t>-1: Minimum requirements for PUSCH, TypeB, 50 MHz channel bandwidth, 120 kHz SCS in FR2-NTN</w:t>
      </w:r>
    </w:p>
    <w:tbl>
      <w:tblPr>
        <w:tblStyle w:val="TableGrid7"/>
        <w:tblW w:w="1126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146"/>
        <w:gridCol w:w="255"/>
        <w:gridCol w:w="1146"/>
        <w:gridCol w:w="1401"/>
        <w:gridCol w:w="903"/>
        <w:gridCol w:w="1648"/>
        <w:gridCol w:w="1276"/>
        <w:gridCol w:w="1418"/>
        <w:gridCol w:w="1205"/>
        <w:gridCol w:w="868"/>
      </w:tblGrid>
      <w:tr w:rsidR="006C6548" w:rsidRPr="003311ED" w14:paraId="4308CB0E" w14:textId="77777777" w:rsidTr="005F0D4A">
        <w:trPr>
          <w:cantSplit/>
          <w:trHeight w:val="779"/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78B" w14:textId="77777777" w:rsidR="006C6548" w:rsidRPr="003311ED" w:rsidRDefault="006C6548" w:rsidP="005F0D4A">
            <w:pPr>
              <w:pStyle w:val="TAH"/>
            </w:pPr>
            <w:r w:rsidRPr="003311ED">
              <w:t>Number of TX antennas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7073" w14:textId="77777777" w:rsidR="006C6548" w:rsidRPr="002C0BE4" w:rsidRDefault="006C6548" w:rsidP="005F0D4A">
            <w:pPr>
              <w:pStyle w:val="TAH"/>
              <w:rPr>
                <w:highlight w:val="green"/>
              </w:rPr>
            </w:pPr>
            <w:r w:rsidRPr="002C0BE4">
              <w:rPr>
                <w:highlight w:val="green"/>
              </w:rPr>
              <w:t>Numerology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4B67C" w14:textId="77777777" w:rsidR="006C6548" w:rsidRPr="003311ED" w:rsidRDefault="006C6548" w:rsidP="005F0D4A">
            <w:pPr>
              <w:pStyle w:val="TAH"/>
            </w:pPr>
            <w:r w:rsidRPr="003311ED">
              <w:t xml:space="preserve">Number of </w:t>
            </w:r>
            <w:r w:rsidRPr="003311ED">
              <w:rPr>
                <w:lang w:eastAsia="zh-CN"/>
              </w:rPr>
              <w:t>demodulation</w:t>
            </w:r>
            <w:r w:rsidRPr="003311ED">
              <w:t xml:space="preserve"> branches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6A32" w14:textId="77777777" w:rsidR="006C6548" w:rsidRPr="003311ED" w:rsidRDefault="006C6548" w:rsidP="005F0D4A">
            <w:pPr>
              <w:pStyle w:val="TAH"/>
            </w:pPr>
            <w:r w:rsidRPr="003311ED">
              <w:t>Cyclic prefix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CE04" w14:textId="77777777" w:rsidR="006C6548" w:rsidRPr="00C25261" w:rsidRDefault="006C6548" w:rsidP="005F0D4A">
            <w:pPr>
              <w:pStyle w:val="TAH"/>
              <w:rPr>
                <w:lang w:val="fr-FR"/>
              </w:rPr>
            </w:pPr>
            <w:r w:rsidRPr="00C25261">
              <w:rPr>
                <w:lang w:val="fr-FR"/>
              </w:rPr>
              <w:t>Propagation conditions and correlation matrix (Annex 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3EBB" w14:textId="77777777" w:rsidR="006C6548" w:rsidRPr="003311ED" w:rsidRDefault="006C6548" w:rsidP="005F0D4A">
            <w:pPr>
              <w:pStyle w:val="TAH"/>
            </w:pPr>
            <w:r w:rsidRPr="003311ED">
              <w:t>Target BLER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24627" w14:textId="77777777" w:rsidR="006C6548" w:rsidRPr="003311ED" w:rsidRDefault="006C6548" w:rsidP="005F0D4A">
            <w:pPr>
              <w:pStyle w:val="TAH"/>
            </w:pPr>
            <w:r w:rsidRPr="003311ED">
              <w:t>FRC</w:t>
            </w:r>
          </w:p>
          <w:p w14:paraId="149A252E" w14:textId="77777777" w:rsidR="006C6548" w:rsidRPr="003311ED" w:rsidRDefault="006C6548" w:rsidP="005F0D4A">
            <w:pPr>
              <w:pStyle w:val="TAH"/>
            </w:pPr>
            <w:r w:rsidRPr="003311ED">
              <w:t>(Annex A)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1579" w14:textId="77777777" w:rsidR="006C6548" w:rsidRPr="003311ED" w:rsidRDefault="006C6548" w:rsidP="005F0D4A">
            <w:pPr>
              <w:pStyle w:val="TAH"/>
              <w:rPr>
                <w:lang w:eastAsia="zh-CN"/>
              </w:rPr>
            </w:pPr>
            <w:r w:rsidRPr="003311ED">
              <w:rPr>
                <w:lang w:eastAsia="zh-CN"/>
              </w:rPr>
              <w:t xml:space="preserve">Additional </w:t>
            </w:r>
          </w:p>
          <w:p w14:paraId="70F1B2E6" w14:textId="77777777" w:rsidR="006C6548" w:rsidRPr="003311ED" w:rsidRDefault="006C6548" w:rsidP="005F0D4A">
            <w:pPr>
              <w:pStyle w:val="TAH"/>
              <w:rPr>
                <w:lang w:eastAsia="zh-CN"/>
              </w:rPr>
            </w:pPr>
            <w:r w:rsidRPr="003311ED">
              <w:rPr>
                <w:lang w:eastAsia="zh-CN"/>
              </w:rPr>
              <w:t>DM-RS position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09C9" w14:textId="77777777" w:rsidR="006C6548" w:rsidRPr="003311ED" w:rsidRDefault="006C6548" w:rsidP="005F0D4A">
            <w:pPr>
              <w:pStyle w:val="TAH"/>
            </w:pPr>
            <w:r w:rsidRPr="003311ED">
              <w:t>SNR</w:t>
            </w:r>
          </w:p>
          <w:p w14:paraId="6FA90A9B" w14:textId="77777777" w:rsidR="006C6548" w:rsidRPr="003311ED" w:rsidRDefault="006C6548" w:rsidP="005F0D4A">
            <w:pPr>
              <w:pStyle w:val="TAH"/>
            </w:pPr>
            <w:r w:rsidRPr="003311ED">
              <w:t>(dB)</w:t>
            </w:r>
          </w:p>
        </w:tc>
      </w:tr>
      <w:tr w:rsidR="006C6548" w:rsidRPr="003311ED" w14:paraId="7159AC16" w14:textId="77777777" w:rsidTr="005F0D4A">
        <w:trPr>
          <w:cantSplit/>
          <w:trHeight w:val="131"/>
          <w:jc w:val="center"/>
        </w:trPr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29D8B" w14:textId="77777777" w:rsidR="006C6548" w:rsidRPr="003311ED" w:rsidRDefault="006C6548" w:rsidP="005F0D4A">
            <w:pPr>
              <w:pStyle w:val="TAC"/>
            </w:pPr>
            <w:r w:rsidRPr="002C0BE4">
              <w:rPr>
                <w:highlight w:val="green"/>
              </w:rPr>
              <w:t>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C5F2" w14:textId="77777777" w:rsidR="006C6548" w:rsidRPr="002C0BE4" w:rsidRDefault="006C6548" w:rsidP="005F0D4A">
            <w:pPr>
              <w:pStyle w:val="TAC"/>
              <w:rPr>
                <w:highlight w:val="green"/>
              </w:rPr>
            </w:pPr>
            <w:r w:rsidRPr="002C0BE4">
              <w:rPr>
                <w:highlight w:val="green"/>
              </w:rPr>
              <w:t>FR2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B6B2" w14:textId="77777777" w:rsidR="006C6548" w:rsidRPr="003311ED" w:rsidRDefault="006C6548" w:rsidP="005F0D4A">
            <w:pPr>
              <w:pStyle w:val="TAC"/>
            </w:pPr>
            <w:r w:rsidRPr="003311ED"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A615" w14:textId="77777777" w:rsidR="006C6548" w:rsidRPr="003311ED" w:rsidRDefault="006C6548" w:rsidP="005F0D4A">
            <w:pPr>
              <w:pStyle w:val="TAC"/>
              <w:rPr>
                <w:rFonts w:cs="Arial"/>
              </w:rPr>
            </w:pPr>
            <w:r w:rsidRPr="003311ED"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917D2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A2DC" w14:textId="77777777" w:rsidR="006C6548" w:rsidRPr="003311ED" w:rsidRDefault="006C6548" w:rsidP="005F0D4A">
            <w:pPr>
              <w:pStyle w:val="TAC"/>
            </w:pPr>
            <w:r w:rsidRPr="003311ED"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CE60" w14:textId="77777777" w:rsidR="006C6548" w:rsidRPr="003311ED" w:rsidRDefault="006C6548" w:rsidP="005F0D4A">
            <w:pPr>
              <w:pStyle w:val="TAC"/>
            </w:pPr>
            <w:r w:rsidRPr="003311ED">
              <w:rPr>
                <w:lang w:eastAsia="zh-CN"/>
              </w:rPr>
              <w:t>G-FR2-NTN-A3A-3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2DC4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7977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zh-CN"/>
              </w:rPr>
              <w:t>-8.6</w:t>
            </w:r>
          </w:p>
        </w:tc>
      </w:tr>
      <w:tr w:rsidR="006C6548" w:rsidRPr="003311ED" w14:paraId="720E8D01" w14:textId="77777777" w:rsidTr="005F0D4A">
        <w:trPr>
          <w:cantSplit/>
          <w:trHeight w:val="131"/>
          <w:jc w:val="center"/>
        </w:trPr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BB5D7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B7AB" w14:textId="77777777" w:rsidR="006C6548" w:rsidRPr="002C0BE4" w:rsidRDefault="006C6548" w:rsidP="005F0D4A">
            <w:pPr>
              <w:pStyle w:val="TAC"/>
              <w:rPr>
                <w:highlight w:val="green"/>
              </w:rPr>
            </w:pPr>
            <w:r w:rsidRPr="002C0BE4">
              <w:rPr>
                <w:highlight w:val="green"/>
              </w:rPr>
              <w:t>FR1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0EA8" w14:textId="77777777" w:rsidR="006C6548" w:rsidRPr="003311ED" w:rsidRDefault="006C6548" w:rsidP="005F0D4A">
            <w:pPr>
              <w:pStyle w:val="TAC"/>
            </w:pPr>
            <w: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46AF" w14:textId="77777777" w:rsidR="006C6548" w:rsidRPr="003311ED" w:rsidRDefault="006C6548" w:rsidP="005F0D4A">
            <w:pPr>
              <w:pStyle w:val="TAC"/>
            </w:pPr>
            <w:r w:rsidRPr="002279DE">
              <w:rPr>
                <w:highlight w:val="green"/>
              </w:rPr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6097" w14:textId="77777777" w:rsidR="006C6548" w:rsidRPr="003531E6" w:rsidRDefault="006C6548" w:rsidP="005F0D4A">
            <w:pPr>
              <w:pStyle w:val="TAC"/>
              <w:rPr>
                <w:highlight w:val="green"/>
              </w:rPr>
            </w:pPr>
            <w:r w:rsidRPr="003531E6">
              <w:rPr>
                <w:highlight w:val="green"/>
              </w:rPr>
              <w:t xml:space="preserve">[TBD]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89D2" w14:textId="77777777" w:rsidR="006C6548" w:rsidRPr="003531E6" w:rsidRDefault="006C6548" w:rsidP="005F0D4A">
            <w:pPr>
              <w:pStyle w:val="TAC"/>
              <w:rPr>
                <w:highlight w:val="green"/>
              </w:rPr>
            </w:pPr>
            <w:r w:rsidRPr="003531E6">
              <w:rPr>
                <w:highlight w:val="green"/>
              </w:rPr>
              <w:t>[TBD]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EFE" w14:textId="77777777" w:rsidR="006C6548" w:rsidRPr="003531E6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3531E6">
              <w:rPr>
                <w:highlight w:val="green"/>
              </w:rPr>
              <w:t>[TBD]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9F0" w14:textId="77777777" w:rsidR="006C6548" w:rsidRPr="003531E6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3531E6">
              <w:rPr>
                <w:highlight w:val="green"/>
              </w:rPr>
              <w:t>[TBD]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007E" w14:textId="77777777" w:rsidR="006C6548" w:rsidRPr="003531E6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3531E6">
              <w:rPr>
                <w:highlight w:val="green"/>
              </w:rPr>
              <w:t>[TBD]</w:t>
            </w:r>
          </w:p>
        </w:tc>
      </w:tr>
      <w:tr w:rsidR="006C6548" w:rsidRPr="003311ED" w14:paraId="023A036A" w14:textId="77777777" w:rsidTr="005F0D4A">
        <w:trPr>
          <w:cantSplit/>
          <w:trHeight w:val="131"/>
          <w:jc w:val="center"/>
        </w:trPr>
        <w:tc>
          <w:tcPr>
            <w:tcW w:w="11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45826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7C26" w14:textId="77777777" w:rsidR="006C6548" w:rsidRPr="002C0BE4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2C0BE4">
              <w:rPr>
                <w:highlight w:val="green"/>
                <w:lang w:eastAsia="zh-CN"/>
              </w:rPr>
              <w:t>FR2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AF8D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rFonts w:hint="eastAsia"/>
                <w:lang w:eastAsia="zh-CN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D5D" w14:textId="77777777" w:rsidR="006C6548" w:rsidRPr="003311ED" w:rsidRDefault="006C6548" w:rsidP="005F0D4A">
            <w:pPr>
              <w:pStyle w:val="TAC"/>
            </w:pPr>
            <w:r w:rsidRPr="003311ED">
              <w:t>Normal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618C" w14:textId="77777777" w:rsidR="006C6548" w:rsidRPr="003311ED" w:rsidRDefault="006C6548" w:rsidP="005F0D4A">
            <w:pPr>
              <w:pStyle w:val="TAC"/>
            </w:pPr>
            <w:r w:rsidRPr="003311ED">
              <w:t>NTN-TDLC5-1200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A81" w14:textId="77777777" w:rsidR="006C6548" w:rsidRPr="003311ED" w:rsidRDefault="006C6548" w:rsidP="005F0D4A">
            <w:pPr>
              <w:pStyle w:val="TAC"/>
            </w:pPr>
            <w:r w:rsidRPr="003311ED">
              <w:t>1% (Note1)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E1D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zh-CN"/>
              </w:rPr>
              <w:t>G-FR2-NTN-A3A-3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E3EA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zh-CN"/>
              </w:rPr>
              <w:t>Pos1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58A2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311ED">
              <w:rPr>
                <w:lang w:eastAsia="zh-CN"/>
              </w:rPr>
              <w:t>-12.0</w:t>
            </w:r>
          </w:p>
        </w:tc>
      </w:tr>
      <w:tr w:rsidR="006C6548" w:rsidRPr="003311ED" w14:paraId="0CC210ED" w14:textId="77777777" w:rsidTr="005F0D4A">
        <w:trPr>
          <w:cantSplit/>
          <w:trHeight w:val="131"/>
          <w:jc w:val="center"/>
        </w:trPr>
        <w:tc>
          <w:tcPr>
            <w:tcW w:w="11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4B4" w14:textId="77777777" w:rsidR="006C6548" w:rsidRPr="003311ED" w:rsidRDefault="006C6548" w:rsidP="005F0D4A">
            <w:pPr>
              <w:pStyle w:val="TAC"/>
            </w:pP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E23E8" w14:textId="77777777" w:rsidR="006C6548" w:rsidRPr="002C0BE4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2C0BE4">
              <w:rPr>
                <w:highlight w:val="green"/>
                <w:lang w:eastAsia="zh-CN"/>
              </w:rPr>
              <w:t>FR1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C77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DDB9" w14:textId="77777777" w:rsidR="006C6548" w:rsidRPr="003311ED" w:rsidRDefault="006C6548" w:rsidP="005F0D4A">
            <w:pPr>
              <w:pStyle w:val="TAC"/>
            </w:pPr>
            <w:r w:rsidRPr="002279DE">
              <w:rPr>
                <w:highlight w:val="green"/>
              </w:rPr>
              <w:t>Normal</w:t>
            </w:r>
            <w:r>
              <w:t xml:space="preserve">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C2A6" w14:textId="77777777" w:rsidR="006C6548" w:rsidRPr="003311ED" w:rsidRDefault="006C6548" w:rsidP="005F0D4A">
            <w:pPr>
              <w:pStyle w:val="TAC"/>
            </w:pPr>
            <w:r w:rsidRPr="003531E6">
              <w:rPr>
                <w:highlight w:val="green"/>
              </w:rPr>
              <w:t xml:space="preserve">[TBD]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15E1" w14:textId="77777777" w:rsidR="006C6548" w:rsidRPr="003311ED" w:rsidRDefault="006C6548" w:rsidP="005F0D4A">
            <w:pPr>
              <w:pStyle w:val="TAC"/>
            </w:pPr>
            <w:r w:rsidRPr="003531E6">
              <w:rPr>
                <w:highlight w:val="green"/>
              </w:rPr>
              <w:t>[TBD]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00DE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531E6">
              <w:rPr>
                <w:highlight w:val="green"/>
              </w:rPr>
              <w:t>[TBD]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EF3F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531E6">
              <w:rPr>
                <w:highlight w:val="green"/>
              </w:rPr>
              <w:t>[TBD]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14A0" w14:textId="77777777" w:rsidR="006C6548" w:rsidRPr="003311ED" w:rsidRDefault="006C6548" w:rsidP="005F0D4A">
            <w:pPr>
              <w:pStyle w:val="TAC"/>
              <w:rPr>
                <w:lang w:eastAsia="zh-CN"/>
              </w:rPr>
            </w:pPr>
            <w:r w:rsidRPr="003531E6">
              <w:rPr>
                <w:highlight w:val="green"/>
              </w:rPr>
              <w:t>[TBD]</w:t>
            </w:r>
          </w:p>
        </w:tc>
      </w:tr>
      <w:tr w:rsidR="006C6548" w:rsidRPr="003311ED" w14:paraId="5740385D" w14:textId="77777777" w:rsidTr="005F0D4A">
        <w:trPr>
          <w:cantSplit/>
          <w:trHeight w:val="131"/>
          <w:jc w:val="center"/>
        </w:trPr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FFC90" w14:textId="77777777" w:rsidR="006C6548" w:rsidRPr="003311ED" w:rsidRDefault="006C6548" w:rsidP="005F0D4A">
            <w:pPr>
              <w:pStyle w:val="TAN"/>
              <w:rPr>
                <w:lang w:eastAsia="zh-CN"/>
              </w:rPr>
            </w:pPr>
          </w:p>
        </w:tc>
        <w:tc>
          <w:tcPr>
            <w:tcW w:w="98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8D715" w14:textId="77777777" w:rsidR="006C6548" w:rsidRPr="003311ED" w:rsidRDefault="006C6548" w:rsidP="005F0D4A">
            <w:pPr>
              <w:pStyle w:val="TAN"/>
              <w:rPr>
                <w:lang w:eastAsia="zh-CN"/>
              </w:rPr>
            </w:pPr>
            <w:r w:rsidRPr="003311ED">
              <w:rPr>
                <w:lang w:eastAsia="zh-CN"/>
              </w:rPr>
              <w:t>NOTE 1:</w:t>
            </w:r>
            <w:r w:rsidRPr="003311ED">
              <w:rPr>
                <w:sz w:val="16"/>
                <w:szCs w:val="16"/>
              </w:rPr>
              <w:tab/>
            </w:r>
            <w:r w:rsidRPr="003311ED">
              <w:rPr>
                <w:lang w:eastAsia="zh-CN"/>
              </w:rPr>
              <w:t>BLER is defined as residual BLER, i.e. ratio of incorrectly received transport blocks/sent transport blocks, independently of the number of HARQ transmission(s) for each transport block</w:t>
            </w:r>
          </w:p>
        </w:tc>
      </w:tr>
    </w:tbl>
    <w:p w14:paraId="55BF2BAA" w14:textId="77777777" w:rsidR="006C6548" w:rsidRDefault="006C6548" w:rsidP="006C6548">
      <w:pPr>
        <w:rPr>
          <w:rFonts w:eastAsia="Microsoft JhengHei UI" w:cs="Arial"/>
        </w:rPr>
      </w:pPr>
    </w:p>
    <w:p w14:paraId="21FAF778" w14:textId="175C68BE" w:rsidR="006C6548" w:rsidRPr="00F95B02" w:rsidRDefault="00330DB6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>Table 11.3.2.2.1-1: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0"/>
        <w:gridCol w:w="4076"/>
        <w:gridCol w:w="1711"/>
      </w:tblGrid>
      <w:tr w:rsidR="006C6548" w:rsidRPr="00F95451" w14:paraId="7C469B97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0D9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/>
                <w:b/>
                <w:sz w:val="18"/>
                <w:lang w:val="x-none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DEE5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/>
                <w:b/>
                <w:sz w:val="18"/>
                <w:lang w:val="x-none"/>
              </w:rPr>
            </w:pPr>
            <w:r>
              <w:rPr>
                <w:rFonts w:eastAsia="?? ??"/>
                <w:b/>
                <w:sz w:val="18"/>
                <w:lang w:val="x-none"/>
              </w:rPr>
              <w:t xml:space="preserve">FR2 Numerology 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DC6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/>
                <w:b/>
                <w:sz w:val="18"/>
                <w:lang w:val="x-none"/>
              </w:rPr>
            </w:pPr>
            <w:r>
              <w:rPr>
                <w:rFonts w:eastAsia="?? ??"/>
                <w:b/>
                <w:sz w:val="18"/>
                <w:lang w:val="x-none"/>
              </w:rPr>
              <w:t>FR1 Numerology</w:t>
            </w:r>
          </w:p>
        </w:tc>
      </w:tr>
      <w:tr w:rsidR="006C6548" w:rsidRPr="00F95451" w14:paraId="059C3166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E592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/>
                <w:b/>
                <w:sz w:val="18"/>
                <w:lang w:val="x-none" w:eastAsia="en-GB"/>
              </w:rPr>
            </w:pPr>
            <w:r w:rsidRPr="00F95451">
              <w:rPr>
                <w:rFonts w:eastAsia="?? ??"/>
                <w:b/>
                <w:sz w:val="18"/>
                <w:lang w:val="x-none"/>
              </w:rPr>
              <w:t>Parameter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D34E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/>
                <w:b/>
                <w:sz w:val="18"/>
                <w:lang w:val="x-none"/>
              </w:rPr>
            </w:pPr>
            <w:r>
              <w:rPr>
                <w:rFonts w:eastAsia="?? ??"/>
                <w:b/>
                <w:sz w:val="18"/>
                <w:lang w:val="x-none"/>
              </w:rPr>
              <w:t>Value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12D4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/>
                <w:b/>
                <w:sz w:val="18"/>
                <w:lang w:val="x-none"/>
              </w:rPr>
            </w:pPr>
            <w:r>
              <w:rPr>
                <w:rFonts w:eastAsia="?? ??"/>
                <w:b/>
                <w:sz w:val="18"/>
                <w:lang w:val="x-none"/>
              </w:rPr>
              <w:t xml:space="preserve">Value </w:t>
            </w:r>
          </w:p>
        </w:tc>
      </w:tr>
      <w:tr w:rsidR="006C6548" w:rsidRPr="00F95451" w14:paraId="110DFEC3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DC90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 xml:space="preserve">Number </w:t>
            </w:r>
            <w:r w:rsidRPr="00F95451">
              <w:rPr>
                <w:sz w:val="18"/>
                <w:lang w:val="en-US"/>
              </w:rPr>
              <w:t>of UCI information bits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573A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0E2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154A401C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33E74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Number of PRBs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CA25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DDC2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027691F7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A2379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First PRB prior to frequency hopping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C6BA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B61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7E8F5F8C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6F86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Intra-slot frequency hopping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2367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>
              <w:rPr>
                <w:rFonts w:eastAsia="?? ??" w:cs="Arial"/>
                <w:sz w:val="18"/>
                <w:lang w:val="x-none"/>
              </w:rPr>
              <w:t>Enabled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7FB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0B1E6650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1761E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First PRB after frequency hopping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4B45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The largest PRB index – (Number of PRBs - 1)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5EE5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2969EB3A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7CCED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Group and sequence hopping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D6CF9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neither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743B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766115F6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EA35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Hopping ID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E0CD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E161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357C621A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46266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Initial cyclic shift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A96A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107D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093F4253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5F5A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First symbol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2ECB7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F95451">
              <w:rPr>
                <w:rFonts w:eastAsia="?? ??" w:cs="Arial"/>
                <w:sz w:val="18"/>
                <w:lang w:val="x-none"/>
              </w:rPr>
              <w:t>12 for 2 symbols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D68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  <w:tr w:rsidR="006C6548" w:rsidRPr="00F95451" w14:paraId="5800A7DA" w14:textId="77777777" w:rsidTr="005F0D4A">
        <w:trPr>
          <w:cantSplit/>
          <w:jc w:val="center"/>
        </w:trPr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2139" w14:textId="77777777" w:rsidR="006C6548" w:rsidRPr="00B65AF6" w:rsidRDefault="006C6548" w:rsidP="005F0D4A">
            <w:pPr>
              <w:keepNext/>
              <w:keepLines/>
              <w:spacing w:after="0" w:line="256" w:lineRule="auto"/>
              <w:jc w:val="center"/>
              <w:rPr>
                <w:sz w:val="18"/>
                <w:lang w:val="x-none"/>
              </w:rPr>
            </w:pPr>
            <w:r w:rsidRPr="00F95451">
              <w:rPr>
                <w:sz w:val="18"/>
                <w:lang w:val="x-none"/>
              </w:rPr>
              <w:t>Test metric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74F3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cs="Arial"/>
                <w:sz w:val="18"/>
                <w:lang w:val="x-none"/>
              </w:rPr>
            </w:pPr>
            <w:r>
              <w:rPr>
                <w:rFonts w:cs="Arial"/>
                <w:sz w:val="18"/>
                <w:lang w:val="x-none"/>
              </w:rPr>
              <w:t xml:space="preserve">1% of </w:t>
            </w:r>
            <w:r w:rsidRPr="00F95451">
              <w:rPr>
                <w:rFonts w:cs="Arial"/>
                <w:sz w:val="18"/>
                <w:lang w:val="x-none"/>
              </w:rPr>
              <w:t>DTX to ACK probability</w:t>
            </w:r>
          </w:p>
          <w:p w14:paraId="12FE880A" w14:textId="77777777" w:rsidR="006C6548" w:rsidRPr="00F95451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cs="Arial"/>
                <w:sz w:val="18"/>
                <w:lang w:val="x-none"/>
              </w:rPr>
            </w:pPr>
            <w:r>
              <w:rPr>
                <w:rFonts w:cs="Arial"/>
                <w:sz w:val="18"/>
                <w:lang w:val="x-none"/>
              </w:rPr>
              <w:t xml:space="preserve">1% of </w:t>
            </w:r>
            <w:r w:rsidRPr="00F95451">
              <w:rPr>
                <w:rFonts w:cs="Arial"/>
                <w:sz w:val="18"/>
                <w:lang w:val="x-none"/>
              </w:rPr>
              <w:t xml:space="preserve">ACK missed detection probability 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17A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cs="Arial"/>
                <w:sz w:val="18"/>
                <w:lang w:val="x-none"/>
              </w:rPr>
            </w:pPr>
            <w:r w:rsidRPr="00D865BF">
              <w:rPr>
                <w:highlight w:val="green"/>
              </w:rPr>
              <w:t>[TBD]</w:t>
            </w:r>
          </w:p>
        </w:tc>
      </w:tr>
    </w:tbl>
    <w:p w14:paraId="2C342A91" w14:textId="77777777" w:rsidR="006C6548" w:rsidRPr="00F95B02" w:rsidRDefault="006C6548" w:rsidP="006C6548"/>
    <w:p w14:paraId="6851C461" w14:textId="77777777" w:rsidR="006C6548" w:rsidRDefault="006C6548" w:rsidP="006C6548">
      <w:pPr>
        <w:rPr>
          <w:rFonts w:eastAsia="Microsoft JhengHei UI" w:cs="Arial"/>
        </w:rPr>
      </w:pPr>
    </w:p>
    <w:p w14:paraId="23E7B6ED" w14:textId="6986E5AC" w:rsidR="006C6548" w:rsidRDefault="00330DB6" w:rsidP="006C6548">
      <w:pPr>
        <w:pStyle w:val="TH"/>
      </w:pPr>
      <w:r>
        <w:t xml:space="preserve">Modified </w:t>
      </w:r>
      <w:r w:rsidR="006C6548" w:rsidRPr="00F95B02">
        <w:t xml:space="preserve">Table 11.3.2.2.2-1: Minimum requirements for PUCCH format 0 and </w:t>
      </w:r>
      <w:r w:rsidR="006C6548">
        <w:t>12</w:t>
      </w:r>
      <w:r w:rsidR="006C6548" w:rsidRPr="00F95B02">
        <w:t>0 kHz SCS</w:t>
      </w:r>
      <w:r w:rsidR="006C6548">
        <w:t xml:space="preserve"> in FR2-NTN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659"/>
        <w:gridCol w:w="1659"/>
        <w:gridCol w:w="3172"/>
        <w:gridCol w:w="1338"/>
      </w:tblGrid>
      <w:tr w:rsidR="006C6548" w:rsidRPr="00F95B02" w14:paraId="1B080AEC" w14:textId="77777777" w:rsidTr="005F0D4A">
        <w:trPr>
          <w:cantSplit/>
          <w:jc w:val="center"/>
        </w:trPr>
        <w:tc>
          <w:tcPr>
            <w:tcW w:w="659" w:type="pct"/>
            <w:tcBorders>
              <w:bottom w:val="nil"/>
            </w:tcBorders>
          </w:tcPr>
          <w:p w14:paraId="0B6154FA" w14:textId="77777777" w:rsidR="006C6548" w:rsidRPr="00020021" w:rsidRDefault="006C6548" w:rsidP="005F0D4A">
            <w:pPr>
              <w:pStyle w:val="TAH"/>
            </w:pPr>
            <w:r w:rsidRPr="00020021">
              <w:t>Number</w:t>
            </w:r>
          </w:p>
        </w:tc>
        <w:tc>
          <w:tcPr>
            <w:tcW w:w="920" w:type="pct"/>
            <w:tcBorders>
              <w:bottom w:val="nil"/>
            </w:tcBorders>
          </w:tcPr>
          <w:p w14:paraId="3005BB1C" w14:textId="77777777" w:rsidR="006C6548" w:rsidRPr="00020021" w:rsidRDefault="006C6548" w:rsidP="005F0D4A">
            <w:pPr>
              <w:pStyle w:val="TAH"/>
            </w:pPr>
          </w:p>
        </w:tc>
        <w:tc>
          <w:tcPr>
            <w:tcW w:w="920" w:type="pct"/>
            <w:tcBorders>
              <w:bottom w:val="nil"/>
            </w:tcBorders>
          </w:tcPr>
          <w:p w14:paraId="66E7F52A" w14:textId="77777777" w:rsidR="006C6548" w:rsidRPr="00020021" w:rsidRDefault="006C6548" w:rsidP="005F0D4A">
            <w:pPr>
              <w:pStyle w:val="TAH"/>
            </w:pPr>
            <w:r w:rsidRPr="00020021">
              <w:t>Number of</w:t>
            </w:r>
          </w:p>
        </w:tc>
        <w:tc>
          <w:tcPr>
            <w:tcW w:w="1759" w:type="pct"/>
            <w:tcBorders>
              <w:bottom w:val="nil"/>
            </w:tcBorders>
          </w:tcPr>
          <w:p w14:paraId="6BB53DD9" w14:textId="77777777" w:rsidR="006C6548" w:rsidRPr="00020021" w:rsidRDefault="006C6548" w:rsidP="005F0D4A">
            <w:pPr>
              <w:pStyle w:val="TAH"/>
            </w:pPr>
            <w:r w:rsidRPr="00020021">
              <w:t>Propagation conditions and</w:t>
            </w:r>
          </w:p>
        </w:tc>
        <w:tc>
          <w:tcPr>
            <w:tcW w:w="742" w:type="pct"/>
            <w:tcBorders>
              <w:bottom w:val="nil"/>
            </w:tcBorders>
          </w:tcPr>
          <w:p w14:paraId="231295C2" w14:textId="77777777" w:rsidR="006C6548" w:rsidRPr="00020021" w:rsidRDefault="006C6548" w:rsidP="005F0D4A">
            <w:pPr>
              <w:pStyle w:val="TAH"/>
            </w:pPr>
          </w:p>
        </w:tc>
      </w:tr>
      <w:tr w:rsidR="006C6548" w:rsidRPr="00F95B02" w14:paraId="6EEB2036" w14:textId="77777777" w:rsidTr="005F0D4A">
        <w:trPr>
          <w:cantSplit/>
          <w:jc w:val="center"/>
        </w:trPr>
        <w:tc>
          <w:tcPr>
            <w:tcW w:w="659" w:type="pct"/>
            <w:tcBorders>
              <w:top w:val="nil"/>
              <w:bottom w:val="single" w:sz="4" w:space="0" w:color="auto"/>
            </w:tcBorders>
          </w:tcPr>
          <w:p w14:paraId="1E97B23D" w14:textId="77777777" w:rsidR="006C6548" w:rsidRPr="00F95B02" w:rsidRDefault="006C6548" w:rsidP="005F0D4A">
            <w:pPr>
              <w:pStyle w:val="TAH"/>
            </w:pPr>
            <w:r w:rsidRPr="00020021">
              <w:t>of TX antennas</w:t>
            </w:r>
          </w:p>
        </w:tc>
        <w:tc>
          <w:tcPr>
            <w:tcW w:w="920" w:type="pct"/>
            <w:tcBorders>
              <w:top w:val="nil"/>
              <w:bottom w:val="single" w:sz="4" w:space="0" w:color="auto"/>
            </w:tcBorders>
          </w:tcPr>
          <w:p w14:paraId="3C9D91F9" w14:textId="77777777" w:rsidR="006C6548" w:rsidRPr="00020021" w:rsidRDefault="006C6548" w:rsidP="005F0D4A">
            <w:pPr>
              <w:pStyle w:val="TAH"/>
            </w:pPr>
            <w:r>
              <w:t xml:space="preserve">Numerology </w:t>
            </w:r>
          </w:p>
        </w:tc>
        <w:tc>
          <w:tcPr>
            <w:tcW w:w="920" w:type="pct"/>
            <w:tcBorders>
              <w:top w:val="nil"/>
              <w:bottom w:val="single" w:sz="4" w:space="0" w:color="auto"/>
            </w:tcBorders>
          </w:tcPr>
          <w:p w14:paraId="03F5BFB3" w14:textId="77777777" w:rsidR="006C6548" w:rsidRPr="00F95B02" w:rsidRDefault="006C6548" w:rsidP="005F0D4A">
            <w:pPr>
              <w:pStyle w:val="TAH"/>
            </w:pPr>
            <w:r w:rsidRPr="00020021">
              <w:t>demodulation branches</w:t>
            </w:r>
          </w:p>
        </w:tc>
        <w:tc>
          <w:tcPr>
            <w:tcW w:w="1759" w:type="pct"/>
            <w:tcBorders>
              <w:top w:val="nil"/>
              <w:bottom w:val="single" w:sz="4" w:space="0" w:color="auto"/>
            </w:tcBorders>
          </w:tcPr>
          <w:p w14:paraId="05C7D906" w14:textId="77777777" w:rsidR="006C6548" w:rsidRPr="00F95B02" w:rsidRDefault="006C6548" w:rsidP="005F0D4A">
            <w:pPr>
              <w:pStyle w:val="TAH"/>
              <w:rPr>
                <w:lang w:val="fr-FR"/>
              </w:rPr>
            </w:pPr>
            <w:r w:rsidRPr="00020021">
              <w:t>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742" w:type="pct"/>
            <w:tcBorders>
              <w:top w:val="nil"/>
            </w:tcBorders>
          </w:tcPr>
          <w:p w14:paraId="5EDD67FC" w14:textId="77777777" w:rsidR="006C6548" w:rsidRPr="00F95B02" w:rsidRDefault="006C6548" w:rsidP="005F0D4A">
            <w:pPr>
              <w:pStyle w:val="TAH"/>
            </w:pPr>
            <w:r w:rsidRPr="00F95B02">
              <w:t>50 MHz</w:t>
            </w:r>
          </w:p>
        </w:tc>
      </w:tr>
      <w:tr w:rsidR="006C6548" w:rsidRPr="00020021" w14:paraId="1ACCFB09" w14:textId="77777777" w:rsidTr="005F0D4A">
        <w:trPr>
          <w:cantSplit/>
          <w:jc w:val="center"/>
        </w:trPr>
        <w:tc>
          <w:tcPr>
            <w:tcW w:w="659" w:type="pct"/>
            <w:tcBorders>
              <w:top w:val="nil"/>
              <w:bottom w:val="nil"/>
            </w:tcBorders>
          </w:tcPr>
          <w:p w14:paraId="4D3FA683" w14:textId="77777777" w:rsidR="006C6548" w:rsidRPr="00020021" w:rsidRDefault="006C6548" w:rsidP="005F0D4A">
            <w:pPr>
              <w:pStyle w:val="TAC"/>
            </w:pPr>
            <w:r>
              <w:t>1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1DE3C2D6" w14:textId="77777777" w:rsidR="006C6548" w:rsidRDefault="006C6548" w:rsidP="005F0D4A">
            <w:pPr>
              <w:pStyle w:val="TAC"/>
            </w:pPr>
            <w:r>
              <w:t>FR2-NTN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45B65E03" w14:textId="77777777" w:rsidR="006C6548" w:rsidRPr="00020021" w:rsidRDefault="006C6548" w:rsidP="005F0D4A">
            <w:pPr>
              <w:pStyle w:val="TAC"/>
            </w:pPr>
            <w:r>
              <w:t>1</w:t>
            </w: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</w:tcBorders>
          </w:tcPr>
          <w:p w14:paraId="004183DE" w14:textId="77777777" w:rsidR="006C6548" w:rsidRPr="00020021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742" w:type="pct"/>
          </w:tcPr>
          <w:p w14:paraId="6C6C88E7" w14:textId="77777777" w:rsidR="006C6548" w:rsidRPr="00F95B02" w:rsidRDefault="006C6548" w:rsidP="005F0D4A">
            <w:pPr>
              <w:pStyle w:val="TAC"/>
            </w:pPr>
            <w:r>
              <w:rPr>
                <w:rFonts w:hint="eastAsia"/>
                <w:lang w:eastAsia="zh-CN"/>
              </w:rPr>
              <w:t>6.3</w:t>
            </w:r>
          </w:p>
        </w:tc>
      </w:tr>
      <w:tr w:rsidR="006C6548" w:rsidRPr="00020021" w14:paraId="2E062B5C" w14:textId="77777777" w:rsidTr="005F0D4A">
        <w:trPr>
          <w:cantSplit/>
          <w:jc w:val="center"/>
        </w:trPr>
        <w:tc>
          <w:tcPr>
            <w:tcW w:w="659" w:type="pct"/>
            <w:tcBorders>
              <w:top w:val="nil"/>
              <w:bottom w:val="nil"/>
            </w:tcBorders>
          </w:tcPr>
          <w:p w14:paraId="44C74689" w14:textId="77777777" w:rsidR="006C6548" w:rsidRPr="00020021" w:rsidRDefault="006C6548" w:rsidP="005F0D4A">
            <w:pPr>
              <w:pStyle w:val="TAC"/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2BE9CD70" w14:textId="77777777" w:rsidR="006C6548" w:rsidRDefault="006C6548" w:rsidP="005F0D4A">
            <w:pPr>
              <w:pStyle w:val="TAC"/>
            </w:pPr>
            <w:r>
              <w:t>FR2-NTN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437B0918" w14:textId="77777777" w:rsidR="006C6548" w:rsidRDefault="006C6548" w:rsidP="005F0D4A">
            <w:pPr>
              <w:pStyle w:val="TAC"/>
            </w:pPr>
            <w:r>
              <w:t>2</w:t>
            </w: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</w:tcBorders>
          </w:tcPr>
          <w:p w14:paraId="6218BB87" w14:textId="77777777" w:rsidR="006C6548" w:rsidRPr="00B65AF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742" w:type="pct"/>
          </w:tcPr>
          <w:p w14:paraId="69DF13C4" w14:textId="77777777" w:rsidR="006C6548" w:rsidRPr="00F95B02" w:rsidRDefault="006C6548" w:rsidP="005F0D4A">
            <w:pPr>
              <w:pStyle w:val="TAC"/>
            </w:pPr>
            <w:r w:rsidRPr="003A31AB">
              <w:t>1.</w:t>
            </w:r>
            <w:r>
              <w:t>3</w:t>
            </w:r>
          </w:p>
        </w:tc>
      </w:tr>
      <w:tr w:rsidR="006C6548" w:rsidRPr="00020021" w14:paraId="276970A5" w14:textId="77777777" w:rsidTr="005F0D4A">
        <w:trPr>
          <w:cantSplit/>
          <w:jc w:val="center"/>
        </w:trPr>
        <w:tc>
          <w:tcPr>
            <w:tcW w:w="659" w:type="pct"/>
            <w:tcBorders>
              <w:top w:val="nil"/>
              <w:bottom w:val="nil"/>
            </w:tcBorders>
          </w:tcPr>
          <w:p w14:paraId="3DBA2424" w14:textId="77777777" w:rsidR="006C6548" w:rsidRPr="00020021" w:rsidRDefault="006C6548" w:rsidP="005F0D4A">
            <w:pPr>
              <w:pStyle w:val="TAC"/>
            </w:pP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29094A01" w14:textId="77777777" w:rsidR="006C6548" w:rsidRPr="00D37C89" w:rsidRDefault="006C6548" w:rsidP="005F0D4A">
            <w:pPr>
              <w:pStyle w:val="TAC"/>
              <w:rPr>
                <w:highlight w:val="green"/>
              </w:rPr>
            </w:pPr>
            <w:r w:rsidRPr="00D37C89">
              <w:rPr>
                <w:highlight w:val="green"/>
              </w:rPr>
              <w:t>FR1-NTN</w:t>
            </w:r>
          </w:p>
        </w:tc>
        <w:tc>
          <w:tcPr>
            <w:tcW w:w="920" w:type="pct"/>
            <w:tcBorders>
              <w:top w:val="single" w:sz="4" w:space="0" w:color="auto"/>
              <w:bottom w:val="single" w:sz="4" w:space="0" w:color="auto"/>
            </w:tcBorders>
          </w:tcPr>
          <w:p w14:paraId="6468C26E" w14:textId="2CF8FE15" w:rsidR="006C6548" w:rsidRDefault="006C6548" w:rsidP="005F0D4A">
            <w:pPr>
              <w:pStyle w:val="TAC"/>
            </w:pPr>
            <w:r w:rsidRPr="00C2778B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>
              <w:t xml:space="preserve"> </w:t>
            </w:r>
          </w:p>
        </w:tc>
        <w:tc>
          <w:tcPr>
            <w:tcW w:w="1759" w:type="pct"/>
            <w:tcBorders>
              <w:top w:val="single" w:sz="4" w:space="0" w:color="auto"/>
              <w:bottom w:val="single" w:sz="4" w:space="0" w:color="auto"/>
            </w:tcBorders>
          </w:tcPr>
          <w:p w14:paraId="21F7ED66" w14:textId="6FF9D5E0" w:rsidR="006C6548" w:rsidRPr="00E106CF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lang w:eastAsia="ja-JP"/>
              </w:rPr>
              <w:t>]</w:t>
            </w:r>
          </w:p>
        </w:tc>
        <w:tc>
          <w:tcPr>
            <w:tcW w:w="742" w:type="pct"/>
          </w:tcPr>
          <w:p w14:paraId="3F5B2A10" w14:textId="5E8ED31B" w:rsidR="006C6548" w:rsidRPr="003A31AB" w:rsidRDefault="006C6548" w:rsidP="005F0D4A">
            <w:pPr>
              <w:pStyle w:val="TAC"/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0607BC">
              <w:t xml:space="preserve"> </w:t>
            </w:r>
          </w:p>
        </w:tc>
      </w:tr>
      <w:tr w:rsidR="006C6548" w:rsidRPr="00020021" w14:paraId="0AD4FE7F" w14:textId="77777777" w:rsidTr="005F0D4A">
        <w:trPr>
          <w:cantSplit/>
          <w:jc w:val="center"/>
        </w:trPr>
        <w:tc>
          <w:tcPr>
            <w:tcW w:w="659" w:type="pct"/>
            <w:tcBorders>
              <w:top w:val="nil"/>
            </w:tcBorders>
          </w:tcPr>
          <w:p w14:paraId="131332B3" w14:textId="77777777" w:rsidR="006C6548" w:rsidRPr="00020021" w:rsidRDefault="006C6548" w:rsidP="005F0D4A">
            <w:pPr>
              <w:pStyle w:val="TAC"/>
            </w:pP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628CBED0" w14:textId="77777777" w:rsidR="006C6548" w:rsidRPr="00D37C89" w:rsidRDefault="006C6548" w:rsidP="005F0D4A">
            <w:pPr>
              <w:pStyle w:val="TAC"/>
              <w:rPr>
                <w:highlight w:val="green"/>
              </w:rPr>
            </w:pPr>
            <w:r w:rsidRPr="00D37C89">
              <w:rPr>
                <w:highlight w:val="green"/>
              </w:rPr>
              <w:t>FR1-NTN</w:t>
            </w:r>
          </w:p>
        </w:tc>
        <w:tc>
          <w:tcPr>
            <w:tcW w:w="920" w:type="pct"/>
            <w:tcBorders>
              <w:top w:val="single" w:sz="4" w:space="0" w:color="auto"/>
            </w:tcBorders>
          </w:tcPr>
          <w:p w14:paraId="4C811DD5" w14:textId="28459FD5" w:rsidR="006C6548" w:rsidRDefault="006C6548" w:rsidP="005F0D4A">
            <w:pPr>
              <w:pStyle w:val="TAC"/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  <w:tc>
          <w:tcPr>
            <w:tcW w:w="1759" w:type="pct"/>
            <w:tcBorders>
              <w:top w:val="single" w:sz="4" w:space="0" w:color="auto"/>
            </w:tcBorders>
          </w:tcPr>
          <w:p w14:paraId="10626047" w14:textId="12116CDF" w:rsidR="006C6548" w:rsidRPr="00B65AF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  <w:tc>
          <w:tcPr>
            <w:tcW w:w="742" w:type="pct"/>
          </w:tcPr>
          <w:p w14:paraId="29144CDA" w14:textId="418A6D38" w:rsidR="006C6548" w:rsidRPr="003A31AB" w:rsidRDefault="006C6548" w:rsidP="005F0D4A">
            <w:pPr>
              <w:pStyle w:val="TAC"/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</w:tr>
    </w:tbl>
    <w:p w14:paraId="28340390" w14:textId="77777777" w:rsidR="006C6548" w:rsidRDefault="006C6548" w:rsidP="006C6548">
      <w:pPr>
        <w:rPr>
          <w:noProof/>
        </w:rPr>
      </w:pPr>
    </w:p>
    <w:p w14:paraId="6E797258" w14:textId="5953C66E" w:rsidR="006C6548" w:rsidRPr="00F95B02" w:rsidRDefault="00330DB6" w:rsidP="006C6548">
      <w:pPr>
        <w:pStyle w:val="TH"/>
      </w:pPr>
      <w:r w:rsidRPr="00C25261">
        <w:rPr>
          <w:highlight w:val="green"/>
        </w:rPr>
        <w:lastRenderedPageBreak/>
        <w:t>Modified</w:t>
      </w:r>
      <w:r>
        <w:t xml:space="preserve"> </w:t>
      </w:r>
      <w:r w:rsidR="006C6548" w:rsidRPr="00F95B02">
        <w:t>Table 11.3.2.3.1.1-1: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7"/>
        <w:gridCol w:w="3698"/>
        <w:gridCol w:w="3622"/>
      </w:tblGrid>
      <w:tr w:rsidR="006C6548" w:rsidRPr="00233643" w14:paraId="050FF4D0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7B4D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b/>
                <w:bCs/>
                <w:sz w:val="18"/>
                <w:lang w:val="x-none"/>
              </w:rPr>
            </w:pP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103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b/>
                <w:bCs/>
                <w:sz w:val="18"/>
                <w:lang w:val="x-none"/>
              </w:rPr>
            </w:pPr>
            <w:r>
              <w:rPr>
                <w:rFonts w:eastAsia="?? ??" w:cs="Arial"/>
                <w:b/>
                <w:bCs/>
                <w:sz w:val="18"/>
                <w:lang w:val="x-none"/>
              </w:rPr>
              <w:t xml:space="preserve">FR2 Numerology 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8A57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b/>
                <w:bCs/>
                <w:sz w:val="18"/>
                <w:lang w:val="x-none"/>
              </w:rPr>
            </w:pPr>
            <w:r>
              <w:rPr>
                <w:rFonts w:eastAsia="?? ??" w:cs="Arial"/>
                <w:b/>
                <w:bCs/>
                <w:sz w:val="18"/>
                <w:lang w:val="x-none"/>
              </w:rPr>
              <w:t xml:space="preserve">FR1 Numerology </w:t>
            </w:r>
          </w:p>
        </w:tc>
      </w:tr>
      <w:tr w:rsidR="006C6548" w:rsidRPr="00233643" w14:paraId="0C5EDADB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4CC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eastAsia="?? ??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29A7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b/>
                <w:bCs/>
                <w:sz w:val="18"/>
                <w:lang w:val="x-none"/>
              </w:rPr>
            </w:pPr>
            <w:r>
              <w:rPr>
                <w:rFonts w:eastAsia="?? ??" w:cs="Arial"/>
                <w:b/>
                <w:bCs/>
                <w:sz w:val="18"/>
                <w:lang w:val="x-none"/>
              </w:rPr>
              <w:t>Value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D9CF" w14:textId="77777777" w:rsidR="006C6548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b/>
                <w:bCs/>
                <w:sz w:val="18"/>
                <w:lang w:val="x-none"/>
              </w:rPr>
            </w:pPr>
            <w:r>
              <w:rPr>
                <w:rFonts w:eastAsia="?? ??" w:cs="Arial"/>
                <w:b/>
                <w:bCs/>
                <w:sz w:val="18"/>
                <w:lang w:val="x-none"/>
              </w:rPr>
              <w:t xml:space="preserve">Value </w:t>
            </w:r>
          </w:p>
        </w:tc>
      </w:tr>
      <w:tr w:rsidR="006C6548" w:rsidRPr="00233643" w14:paraId="37156A35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B264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Number of information bits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6DF6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2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42B9" w14:textId="154A4AB0" w:rsidR="006C6548" w:rsidRPr="00E106CF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lang w:eastAsia="ja-JP"/>
              </w:rPr>
              <w:t>]</w:t>
            </w:r>
          </w:p>
        </w:tc>
      </w:tr>
      <w:tr w:rsidR="006C6548" w:rsidRPr="00233643" w14:paraId="020516EA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8332B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Number of PRBs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D024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1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AE8D" w14:textId="5E1FFACE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</w:tr>
      <w:tr w:rsidR="006C6548" w:rsidRPr="00233643" w14:paraId="017BA948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D19F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Number of symbols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8699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14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127" w14:textId="0BE5ABDF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0607BC">
              <w:t xml:space="preserve"> </w:t>
            </w:r>
          </w:p>
        </w:tc>
      </w:tr>
      <w:tr w:rsidR="006C6548" w:rsidRPr="00233643" w14:paraId="30FA3BAE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E6E8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First PRB prior to frequency hopping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0B26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756" w14:textId="04FF473B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lang w:eastAsia="ja-JP"/>
              </w:rPr>
              <w:t>]</w:t>
            </w:r>
            <w:r w:rsidRPr="00911F0C">
              <w:t xml:space="preserve"> </w:t>
            </w:r>
          </w:p>
        </w:tc>
      </w:tr>
      <w:tr w:rsidR="006C6548" w:rsidRPr="00233643" w14:paraId="0C74EC8F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4919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Intra-slot frequency hopping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0F11C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enabled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C5BF" w14:textId="505C6545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0607BC">
              <w:t xml:space="preserve"> </w:t>
            </w:r>
          </w:p>
        </w:tc>
      </w:tr>
      <w:tr w:rsidR="006C6548" w:rsidRPr="00233643" w14:paraId="7674B7CB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D7F4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First PRB after frequency hopping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99B6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The largest PRB index – (</w:t>
            </w:r>
            <w:r w:rsidRPr="00233643">
              <w:rPr>
                <w:sz w:val="18"/>
                <w:lang w:val="x-none"/>
              </w:rPr>
              <w:t>Number of PRBs</w:t>
            </w:r>
            <w:r w:rsidRPr="00233643">
              <w:rPr>
                <w:rFonts w:eastAsia="?? ??" w:cs="Arial"/>
                <w:sz w:val="18"/>
                <w:lang w:val="x-none"/>
              </w:rPr>
              <w:t>– 1)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AE84" w14:textId="03A5E2CF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</w:tr>
      <w:tr w:rsidR="006C6548" w:rsidRPr="00233643" w14:paraId="1F6D37A1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EFA3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Group and sequence hopping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3B06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neither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3EE" w14:textId="0DFAD168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0607BC">
              <w:t xml:space="preserve"> </w:t>
            </w:r>
          </w:p>
        </w:tc>
      </w:tr>
      <w:tr w:rsidR="006C6548" w:rsidRPr="00233643" w14:paraId="3EB47A7B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BF0FB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Hopping ID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B0B0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322C" w14:textId="6A402AB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</w:tr>
      <w:tr w:rsidR="006C6548" w:rsidRPr="00233643" w14:paraId="22C30BC2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98E0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Initial cyclic shift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9B33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B47E" w14:textId="3AB3A791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0607BC">
              <w:t xml:space="preserve"> </w:t>
            </w:r>
          </w:p>
        </w:tc>
      </w:tr>
      <w:tr w:rsidR="006C6548" w:rsidRPr="00233643" w14:paraId="20FA5818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6DDFB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First symbol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AB1E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233643">
              <w:rPr>
                <w:rFonts w:eastAsia="?? ??" w:cs="Arial"/>
                <w:sz w:val="18"/>
                <w:lang w:val="x-none"/>
              </w:rPr>
              <w:t>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7BEE" w14:textId="19302D89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?? ??" w:cs="Arial"/>
                <w:sz w:val="18"/>
                <w:lang w:val="x-none"/>
              </w:rPr>
            </w:pPr>
            <w:r w:rsidRPr="00911F0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911F0C">
              <w:t xml:space="preserve"> </w:t>
            </w:r>
          </w:p>
        </w:tc>
      </w:tr>
      <w:tr w:rsidR="006C6548" w:rsidRPr="00233643" w14:paraId="3C71DE25" w14:textId="77777777" w:rsidTr="005F0D4A">
        <w:trPr>
          <w:cantSplit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434C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rFonts w:eastAsia="DengXian"/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Index of orthogonal cover code (</w:t>
            </w:r>
            <w:r w:rsidRPr="00233643">
              <w:rPr>
                <w:i/>
                <w:sz w:val="18"/>
                <w:lang w:val="x-none"/>
              </w:rPr>
              <w:t>timeDomainOCC</w:t>
            </w:r>
            <w:r w:rsidRPr="00233643">
              <w:rPr>
                <w:sz w:val="18"/>
                <w:lang w:val="x-none"/>
              </w:rPr>
              <w:t>)</w:t>
            </w:r>
          </w:p>
        </w:tc>
        <w:tc>
          <w:tcPr>
            <w:tcW w:w="3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C8563" w14:textId="77777777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sz w:val="18"/>
                <w:lang w:val="x-none"/>
              </w:rPr>
            </w:pPr>
            <w:r w:rsidRPr="00233643">
              <w:rPr>
                <w:sz w:val="18"/>
                <w:lang w:val="x-none"/>
              </w:rPr>
              <w:t>0</w:t>
            </w:r>
          </w:p>
        </w:tc>
        <w:tc>
          <w:tcPr>
            <w:tcW w:w="3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B73" w14:textId="684F9BA9" w:rsidR="006C6548" w:rsidRPr="00233643" w:rsidRDefault="006C6548" w:rsidP="005F0D4A">
            <w:pPr>
              <w:keepNext/>
              <w:keepLines/>
              <w:spacing w:after="0" w:line="256" w:lineRule="auto"/>
              <w:jc w:val="center"/>
              <w:rPr>
                <w:sz w:val="18"/>
                <w:lang w:val="x-none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  <w:r w:rsidRPr="000607BC">
              <w:t xml:space="preserve"> </w:t>
            </w:r>
          </w:p>
        </w:tc>
      </w:tr>
    </w:tbl>
    <w:p w14:paraId="77640116" w14:textId="77777777" w:rsidR="006C6548" w:rsidRDefault="006C6548" w:rsidP="006C6548">
      <w:pPr>
        <w:rPr>
          <w:rFonts w:eastAsia="Microsoft JhengHei UI" w:cs="Arial"/>
        </w:rPr>
      </w:pPr>
    </w:p>
    <w:p w14:paraId="528AAC6A" w14:textId="77777777" w:rsidR="006C6548" w:rsidRDefault="006C6548" w:rsidP="006C6548">
      <w:pPr>
        <w:rPr>
          <w:rFonts w:eastAsia="Microsoft JhengHei UI" w:cs="Arial"/>
        </w:rPr>
      </w:pPr>
    </w:p>
    <w:p w14:paraId="2D054F6D" w14:textId="689CA6CC" w:rsidR="006C6548" w:rsidRDefault="00330DB6" w:rsidP="006C6548">
      <w:pPr>
        <w:pStyle w:val="TH"/>
        <w:rPr>
          <w:rFonts w:cs="Arial"/>
        </w:rPr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 xml:space="preserve">Table </w:t>
      </w:r>
      <w:r w:rsidR="006C6548" w:rsidRPr="00F95B02">
        <w:rPr>
          <w:rFonts w:cs="Arial"/>
        </w:rPr>
        <w:t>11.3.2.3.1.2-</w:t>
      </w:r>
      <w:r w:rsidR="006C6548">
        <w:rPr>
          <w:rFonts w:cs="Arial"/>
        </w:rPr>
        <w:t>1</w:t>
      </w:r>
      <w:r w:rsidR="006C6548" w:rsidRPr="00F95B02">
        <w:rPr>
          <w:rFonts w:cs="Arial"/>
        </w:rPr>
        <w:t>: Minimum requirements for PUCCH format 1 with 120 kHz SCS</w:t>
      </w:r>
      <w:r w:rsidR="006C6548">
        <w:rPr>
          <w:rFonts w:cs="Arial"/>
          <w:lang w:eastAsia="zh-CN"/>
        </w:rPr>
        <w:t xml:space="preserve"> in FR2-NTN</w:t>
      </w:r>
      <w:r w:rsidR="007D3F9C">
        <w:rPr>
          <w:rFonts w:cs="Arial"/>
          <w:lang w:eastAsia="zh-CN"/>
        </w:rPr>
        <w:t xml:space="preserve"> and FR1-NTN in above 10 GHz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"/>
        <w:gridCol w:w="1432"/>
        <w:gridCol w:w="1432"/>
        <w:gridCol w:w="1003"/>
        <w:gridCol w:w="2148"/>
        <w:gridCol w:w="1942"/>
      </w:tblGrid>
      <w:tr w:rsidR="006C6548" w:rsidRPr="00020021" w14:paraId="641D5005" w14:textId="77777777" w:rsidTr="005F0D4A">
        <w:trPr>
          <w:cantSplit/>
          <w:jc w:val="center"/>
        </w:trPr>
        <w:tc>
          <w:tcPr>
            <w:tcW w:w="588" w:type="pct"/>
            <w:tcBorders>
              <w:bottom w:val="nil"/>
            </w:tcBorders>
          </w:tcPr>
          <w:p w14:paraId="3FC4D82C" w14:textId="77777777" w:rsidR="006C6548" w:rsidRPr="00020021" w:rsidRDefault="006C6548" w:rsidP="005F0D4A">
            <w:pPr>
              <w:pStyle w:val="TAH"/>
            </w:pPr>
            <w:r w:rsidRPr="00020021">
              <w:t>Number</w:t>
            </w:r>
          </w:p>
        </w:tc>
        <w:tc>
          <w:tcPr>
            <w:tcW w:w="794" w:type="pct"/>
            <w:tcBorders>
              <w:bottom w:val="nil"/>
            </w:tcBorders>
          </w:tcPr>
          <w:p w14:paraId="7DA5E613" w14:textId="77777777" w:rsidR="006C6548" w:rsidRPr="00020021" w:rsidRDefault="006C6548" w:rsidP="005F0D4A">
            <w:pPr>
              <w:pStyle w:val="TAH"/>
            </w:pPr>
          </w:p>
        </w:tc>
        <w:tc>
          <w:tcPr>
            <w:tcW w:w="794" w:type="pct"/>
            <w:tcBorders>
              <w:bottom w:val="nil"/>
            </w:tcBorders>
          </w:tcPr>
          <w:p w14:paraId="60785BCA" w14:textId="77777777" w:rsidR="006C6548" w:rsidRPr="00020021" w:rsidRDefault="006C6548" w:rsidP="005F0D4A">
            <w:pPr>
              <w:pStyle w:val="TAH"/>
            </w:pPr>
            <w:r w:rsidRPr="00020021">
              <w:t>Number of</w:t>
            </w:r>
          </w:p>
        </w:tc>
        <w:tc>
          <w:tcPr>
            <w:tcW w:w="556" w:type="pct"/>
            <w:tcBorders>
              <w:bottom w:val="nil"/>
            </w:tcBorders>
          </w:tcPr>
          <w:p w14:paraId="04663C03" w14:textId="77777777" w:rsidR="006C6548" w:rsidRPr="00020021" w:rsidRDefault="006C6548" w:rsidP="005F0D4A">
            <w:pPr>
              <w:pStyle w:val="TAH"/>
            </w:pPr>
            <w:r w:rsidRPr="00020021">
              <w:t>Cyclic</w:t>
            </w:r>
          </w:p>
        </w:tc>
        <w:tc>
          <w:tcPr>
            <w:tcW w:w="1191" w:type="pct"/>
            <w:tcBorders>
              <w:bottom w:val="nil"/>
            </w:tcBorders>
          </w:tcPr>
          <w:p w14:paraId="6118FA95" w14:textId="77777777" w:rsidR="006C6548" w:rsidRPr="00020021" w:rsidRDefault="006C6548" w:rsidP="005F0D4A">
            <w:pPr>
              <w:pStyle w:val="TAH"/>
            </w:pPr>
            <w:r w:rsidRPr="00020021">
              <w:t>Propagation</w:t>
            </w:r>
          </w:p>
        </w:tc>
        <w:tc>
          <w:tcPr>
            <w:tcW w:w="1077" w:type="pct"/>
          </w:tcPr>
          <w:p w14:paraId="16520883" w14:textId="77777777" w:rsidR="006C6548" w:rsidRPr="00020021" w:rsidRDefault="006C6548" w:rsidP="005F0D4A">
            <w:pPr>
              <w:pStyle w:val="TAH"/>
            </w:pPr>
            <w:r w:rsidRPr="00020021">
              <w:t>Channel bandwidth / SNR (dB)</w:t>
            </w:r>
          </w:p>
        </w:tc>
      </w:tr>
      <w:tr w:rsidR="006C6548" w:rsidRPr="00020021" w14:paraId="062F3438" w14:textId="77777777" w:rsidTr="005F0D4A">
        <w:trPr>
          <w:cantSplit/>
          <w:jc w:val="center"/>
        </w:trPr>
        <w:tc>
          <w:tcPr>
            <w:tcW w:w="588" w:type="pct"/>
            <w:tcBorders>
              <w:top w:val="nil"/>
              <w:bottom w:val="single" w:sz="4" w:space="0" w:color="auto"/>
            </w:tcBorders>
          </w:tcPr>
          <w:p w14:paraId="5393C621" w14:textId="77777777" w:rsidR="006C6548" w:rsidRPr="00020021" w:rsidRDefault="006C6548" w:rsidP="005F0D4A">
            <w:pPr>
              <w:pStyle w:val="TAH"/>
            </w:pPr>
            <w:r w:rsidRPr="00020021">
              <w:t>of TX antennas</w:t>
            </w:r>
          </w:p>
        </w:tc>
        <w:tc>
          <w:tcPr>
            <w:tcW w:w="794" w:type="pct"/>
            <w:tcBorders>
              <w:top w:val="nil"/>
            </w:tcBorders>
          </w:tcPr>
          <w:p w14:paraId="6724B28F" w14:textId="77777777" w:rsidR="006C6548" w:rsidRPr="00020021" w:rsidRDefault="006C6548" w:rsidP="005F0D4A">
            <w:pPr>
              <w:pStyle w:val="TAH"/>
            </w:pPr>
            <w:r>
              <w:t xml:space="preserve">Numerology </w:t>
            </w:r>
          </w:p>
        </w:tc>
        <w:tc>
          <w:tcPr>
            <w:tcW w:w="794" w:type="pct"/>
            <w:tcBorders>
              <w:top w:val="nil"/>
            </w:tcBorders>
          </w:tcPr>
          <w:p w14:paraId="05E2F83C" w14:textId="77777777" w:rsidR="006C6548" w:rsidRPr="00020021" w:rsidRDefault="006C6548" w:rsidP="005F0D4A">
            <w:pPr>
              <w:pStyle w:val="TAH"/>
            </w:pPr>
            <w:r w:rsidRPr="00020021">
              <w:t>Demodulation Branches</w:t>
            </w:r>
          </w:p>
        </w:tc>
        <w:tc>
          <w:tcPr>
            <w:tcW w:w="556" w:type="pct"/>
            <w:tcBorders>
              <w:top w:val="nil"/>
            </w:tcBorders>
          </w:tcPr>
          <w:p w14:paraId="6F59D8EE" w14:textId="77777777" w:rsidR="006C6548" w:rsidRPr="00020021" w:rsidRDefault="006C6548" w:rsidP="005F0D4A">
            <w:pPr>
              <w:pStyle w:val="TAH"/>
            </w:pPr>
            <w:r w:rsidRPr="00020021">
              <w:t>Prefix</w:t>
            </w:r>
          </w:p>
        </w:tc>
        <w:tc>
          <w:tcPr>
            <w:tcW w:w="1191" w:type="pct"/>
            <w:tcBorders>
              <w:top w:val="nil"/>
            </w:tcBorders>
          </w:tcPr>
          <w:p w14:paraId="64E41912" w14:textId="77777777" w:rsidR="006C6548" w:rsidRPr="00020021" w:rsidRDefault="006C6548" w:rsidP="005F0D4A">
            <w:pPr>
              <w:pStyle w:val="TAH"/>
            </w:pPr>
            <w:r w:rsidRPr="00020021">
              <w:t>conditions and 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1077" w:type="pct"/>
          </w:tcPr>
          <w:p w14:paraId="1DA2B610" w14:textId="77777777" w:rsidR="006C6548" w:rsidRPr="00020021" w:rsidRDefault="006C6548" w:rsidP="005F0D4A">
            <w:pPr>
              <w:pStyle w:val="TAH"/>
            </w:pPr>
            <w:r w:rsidRPr="00F95B02">
              <w:t>50 MHz</w:t>
            </w:r>
          </w:p>
        </w:tc>
      </w:tr>
      <w:tr w:rsidR="006C6548" w:rsidRPr="00F95B02" w14:paraId="675CDAA0" w14:textId="77777777" w:rsidTr="005F0D4A">
        <w:trPr>
          <w:cantSplit/>
          <w:jc w:val="center"/>
        </w:trPr>
        <w:tc>
          <w:tcPr>
            <w:tcW w:w="588" w:type="pct"/>
            <w:tcBorders>
              <w:bottom w:val="nil"/>
            </w:tcBorders>
          </w:tcPr>
          <w:p w14:paraId="5BF308DB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794" w:type="pct"/>
          </w:tcPr>
          <w:p w14:paraId="15A7A276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FR2-NTN</w:t>
            </w:r>
          </w:p>
        </w:tc>
        <w:tc>
          <w:tcPr>
            <w:tcW w:w="794" w:type="pct"/>
          </w:tcPr>
          <w:p w14:paraId="5B1047BB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556" w:type="pct"/>
          </w:tcPr>
          <w:p w14:paraId="1A9CB9FC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191" w:type="pct"/>
          </w:tcPr>
          <w:p w14:paraId="0997C55A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077" w:type="pct"/>
          </w:tcPr>
          <w:p w14:paraId="1E7AC82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-0.2</w:t>
            </w:r>
          </w:p>
        </w:tc>
      </w:tr>
      <w:tr w:rsidR="006C6548" w:rsidRPr="00F95B02" w14:paraId="08EA939D" w14:textId="77777777" w:rsidTr="005F0D4A">
        <w:trPr>
          <w:cantSplit/>
          <w:jc w:val="center"/>
        </w:trPr>
        <w:tc>
          <w:tcPr>
            <w:tcW w:w="588" w:type="pct"/>
            <w:tcBorders>
              <w:top w:val="nil"/>
              <w:bottom w:val="nil"/>
            </w:tcBorders>
          </w:tcPr>
          <w:p w14:paraId="703C2C40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94" w:type="pct"/>
          </w:tcPr>
          <w:p w14:paraId="4F7A8451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FR2-NTN</w:t>
            </w:r>
          </w:p>
        </w:tc>
        <w:tc>
          <w:tcPr>
            <w:tcW w:w="794" w:type="pct"/>
          </w:tcPr>
          <w:p w14:paraId="2A32F503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556" w:type="pct"/>
          </w:tcPr>
          <w:p w14:paraId="7FEE48E8" w14:textId="77777777" w:rsidR="006C6548" w:rsidRPr="00F95B02" w:rsidRDefault="006C6548" w:rsidP="005F0D4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191" w:type="pct"/>
          </w:tcPr>
          <w:p w14:paraId="736FDDCB" w14:textId="77777777" w:rsidR="006C6548" w:rsidRPr="00B65AF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077" w:type="pct"/>
          </w:tcPr>
          <w:p w14:paraId="259CBC25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-5.3</w:t>
            </w:r>
          </w:p>
        </w:tc>
      </w:tr>
      <w:tr w:rsidR="006C6548" w:rsidRPr="00F95B02" w14:paraId="11A672C4" w14:textId="77777777" w:rsidTr="005F0D4A">
        <w:trPr>
          <w:cantSplit/>
          <w:jc w:val="center"/>
        </w:trPr>
        <w:tc>
          <w:tcPr>
            <w:tcW w:w="588" w:type="pct"/>
            <w:tcBorders>
              <w:top w:val="nil"/>
              <w:bottom w:val="nil"/>
            </w:tcBorders>
          </w:tcPr>
          <w:p w14:paraId="2A2D9C0B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94" w:type="pct"/>
          </w:tcPr>
          <w:p w14:paraId="32C819B4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FR1-NTN</w:t>
            </w:r>
          </w:p>
        </w:tc>
        <w:tc>
          <w:tcPr>
            <w:tcW w:w="794" w:type="pct"/>
          </w:tcPr>
          <w:p w14:paraId="418EE1B6" w14:textId="511399C1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556" w:type="pct"/>
          </w:tcPr>
          <w:p w14:paraId="2175DC5C" w14:textId="77777777" w:rsidR="006C6548" w:rsidRPr="00571C64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571C64">
              <w:rPr>
                <w:rFonts w:cs="Arial"/>
                <w:highlight w:val="green"/>
              </w:rPr>
              <w:t xml:space="preserve">Normal </w:t>
            </w:r>
          </w:p>
        </w:tc>
        <w:tc>
          <w:tcPr>
            <w:tcW w:w="1191" w:type="pct"/>
          </w:tcPr>
          <w:p w14:paraId="419375B6" w14:textId="77FE6883" w:rsidR="006C6548" w:rsidRPr="00426F1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1077" w:type="pct"/>
          </w:tcPr>
          <w:p w14:paraId="51179B1C" w14:textId="75FC5CE7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1194B247" w14:textId="77777777" w:rsidTr="005F0D4A">
        <w:trPr>
          <w:cantSplit/>
          <w:jc w:val="center"/>
        </w:trPr>
        <w:tc>
          <w:tcPr>
            <w:tcW w:w="588" w:type="pct"/>
            <w:tcBorders>
              <w:top w:val="nil"/>
            </w:tcBorders>
          </w:tcPr>
          <w:p w14:paraId="398D8AC4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94" w:type="pct"/>
          </w:tcPr>
          <w:p w14:paraId="06115893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FR1-NTN</w:t>
            </w:r>
          </w:p>
        </w:tc>
        <w:tc>
          <w:tcPr>
            <w:tcW w:w="794" w:type="pct"/>
          </w:tcPr>
          <w:p w14:paraId="627FAAEF" w14:textId="6D84F8BC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556" w:type="pct"/>
          </w:tcPr>
          <w:p w14:paraId="56CD811E" w14:textId="77777777" w:rsidR="006C6548" w:rsidRPr="00571C64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571C64">
              <w:rPr>
                <w:rFonts w:cs="Arial"/>
                <w:highlight w:val="green"/>
              </w:rPr>
              <w:t xml:space="preserve">Normal </w:t>
            </w:r>
          </w:p>
        </w:tc>
        <w:tc>
          <w:tcPr>
            <w:tcW w:w="1191" w:type="pct"/>
          </w:tcPr>
          <w:p w14:paraId="24DF4420" w14:textId="21473704" w:rsidR="006C6548" w:rsidRPr="00B16E1E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1077" w:type="pct"/>
          </w:tcPr>
          <w:p w14:paraId="24454C81" w14:textId="44164B87" w:rsidR="006C6548" w:rsidRPr="00B16E1E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</w:tbl>
    <w:p w14:paraId="1088173A" w14:textId="77777777" w:rsidR="006C6548" w:rsidRDefault="006C6548" w:rsidP="006C6548">
      <w:pPr>
        <w:pStyle w:val="TH"/>
      </w:pPr>
    </w:p>
    <w:p w14:paraId="4FEFBFD8" w14:textId="77777777" w:rsidR="006C6548" w:rsidRDefault="006C6548" w:rsidP="006C6548">
      <w:pPr>
        <w:pStyle w:val="TH"/>
      </w:pPr>
    </w:p>
    <w:p w14:paraId="3B9FAF04" w14:textId="368548BC" w:rsidR="006C6548" w:rsidRPr="00F95B02" w:rsidRDefault="00330DB6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 xml:space="preserve">Table </w:t>
      </w:r>
      <w:r w:rsidR="006C6548" w:rsidRPr="00F95B02">
        <w:rPr>
          <w:lang w:eastAsia="zh-CN"/>
        </w:rPr>
        <w:t>11</w:t>
      </w:r>
      <w:r w:rsidR="006C6548" w:rsidRPr="00F95B02">
        <w:t>.</w:t>
      </w:r>
      <w:r w:rsidR="006C6548" w:rsidRPr="00F95B02">
        <w:rPr>
          <w:lang w:eastAsia="zh-CN"/>
        </w:rPr>
        <w:t>3</w:t>
      </w:r>
      <w:r w:rsidR="006C6548" w:rsidRPr="00F95B02">
        <w:t>.</w:t>
      </w:r>
      <w:r w:rsidR="006C6548" w:rsidRPr="00F95B02">
        <w:rPr>
          <w:lang w:eastAsia="zh-CN"/>
        </w:rPr>
        <w:t>2.4.1.1-1: Test P</w:t>
      </w:r>
      <w:r w:rsidR="006C6548" w:rsidRPr="00F95B02">
        <w:t>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7"/>
        <w:gridCol w:w="2550"/>
        <w:gridCol w:w="2550"/>
      </w:tblGrid>
      <w:tr w:rsidR="006C6548" w:rsidRPr="00F95B02" w14:paraId="4DBC253D" w14:textId="77777777" w:rsidTr="005F0D4A">
        <w:trPr>
          <w:cantSplit/>
          <w:jc w:val="center"/>
        </w:trPr>
        <w:tc>
          <w:tcPr>
            <w:tcW w:w="2172" w:type="pct"/>
          </w:tcPr>
          <w:p w14:paraId="7809F55B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</w:p>
        </w:tc>
        <w:tc>
          <w:tcPr>
            <w:tcW w:w="1414" w:type="pct"/>
          </w:tcPr>
          <w:p w14:paraId="31169A26" w14:textId="77777777" w:rsidR="006C6548" w:rsidRPr="00F95B02" w:rsidRDefault="006C6548" w:rsidP="005F0D4A">
            <w:pPr>
              <w:pStyle w:val="TAH"/>
              <w:rPr>
                <w:rFonts w:eastAsia="DengXian" w:cs="Arial"/>
                <w:bCs/>
                <w:lang w:eastAsia="zh-CN"/>
              </w:rPr>
            </w:pPr>
            <w:r>
              <w:rPr>
                <w:rFonts w:eastAsia="DengXian" w:cs="Arial"/>
                <w:bCs/>
                <w:lang w:eastAsia="zh-CN"/>
              </w:rPr>
              <w:t>FR2 Numerology</w:t>
            </w:r>
          </w:p>
        </w:tc>
        <w:tc>
          <w:tcPr>
            <w:tcW w:w="1414" w:type="pct"/>
          </w:tcPr>
          <w:p w14:paraId="4B246178" w14:textId="77777777" w:rsidR="006C6548" w:rsidRPr="00983480" w:rsidRDefault="006C6548" w:rsidP="005F0D4A">
            <w:pPr>
              <w:pStyle w:val="TAH"/>
              <w:rPr>
                <w:rFonts w:eastAsia="DengXian" w:cs="Arial"/>
                <w:bCs/>
                <w:highlight w:val="green"/>
                <w:lang w:eastAsia="zh-CN"/>
              </w:rPr>
            </w:pPr>
            <w:r w:rsidRPr="00983480">
              <w:rPr>
                <w:rFonts w:eastAsia="DengXian" w:cs="Arial"/>
                <w:bCs/>
                <w:highlight w:val="green"/>
                <w:lang w:eastAsia="zh-CN"/>
              </w:rPr>
              <w:t>FR1 Numerology</w:t>
            </w:r>
          </w:p>
        </w:tc>
      </w:tr>
      <w:tr w:rsidR="006C6548" w:rsidRPr="00F95B02" w14:paraId="2F5D2DF0" w14:textId="77777777" w:rsidTr="005F0D4A">
        <w:trPr>
          <w:cantSplit/>
          <w:jc w:val="center"/>
        </w:trPr>
        <w:tc>
          <w:tcPr>
            <w:tcW w:w="2172" w:type="pct"/>
          </w:tcPr>
          <w:p w14:paraId="45ED7D89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1414" w:type="pct"/>
          </w:tcPr>
          <w:p w14:paraId="42F5CB95" w14:textId="77777777" w:rsidR="006C6548" w:rsidRPr="00F95B02" w:rsidRDefault="006C6548" w:rsidP="005F0D4A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  <w:r w:rsidRPr="00F95B02">
              <w:rPr>
                <w:rFonts w:eastAsia="?? ??" w:cs="Arial"/>
                <w:bCs/>
                <w:lang w:eastAsia="zh-CN"/>
              </w:rPr>
              <w:t xml:space="preserve"> </w:t>
            </w:r>
          </w:p>
        </w:tc>
        <w:tc>
          <w:tcPr>
            <w:tcW w:w="1414" w:type="pct"/>
          </w:tcPr>
          <w:p w14:paraId="6A8FF2A9" w14:textId="77777777" w:rsidR="006C6548" w:rsidRPr="00983480" w:rsidRDefault="006C6548" w:rsidP="005F0D4A">
            <w:pPr>
              <w:pStyle w:val="TAH"/>
              <w:rPr>
                <w:rFonts w:eastAsia="DengXian" w:cs="Arial"/>
                <w:bCs/>
                <w:highlight w:val="green"/>
                <w:lang w:eastAsia="zh-CN"/>
              </w:rPr>
            </w:pPr>
            <w:r w:rsidRPr="00983480">
              <w:rPr>
                <w:rFonts w:eastAsia="DengXian" w:cs="Arial"/>
                <w:bCs/>
                <w:highlight w:val="green"/>
                <w:lang w:eastAsia="zh-CN"/>
              </w:rPr>
              <w:t>Value</w:t>
            </w:r>
          </w:p>
        </w:tc>
      </w:tr>
      <w:tr w:rsidR="006C6548" w:rsidRPr="00F95B02" w14:paraId="3D8C537D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24B82349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1414" w:type="pct"/>
            <w:vAlign w:val="center"/>
          </w:tcPr>
          <w:p w14:paraId="472E6BDB" w14:textId="77777777" w:rsidR="006C6548" w:rsidRPr="00F95B02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  <w:tc>
          <w:tcPr>
            <w:tcW w:w="1414" w:type="pct"/>
          </w:tcPr>
          <w:p w14:paraId="5AEC7D35" w14:textId="265C40ED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7100FDF9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4B6BB834" w14:textId="77777777" w:rsidR="006C6548" w:rsidRPr="00F95B02" w:rsidRDefault="006C6548" w:rsidP="005F0D4A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/>
                <w:lang w:eastAsia="zh-CN"/>
              </w:rPr>
              <w:t>Starting RB location</w:t>
            </w:r>
          </w:p>
        </w:tc>
        <w:tc>
          <w:tcPr>
            <w:tcW w:w="1414" w:type="pct"/>
            <w:vAlign w:val="center"/>
          </w:tcPr>
          <w:p w14:paraId="7E867BE7" w14:textId="77777777" w:rsidR="006C6548" w:rsidRPr="00F95B02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  <w:tc>
          <w:tcPr>
            <w:tcW w:w="1414" w:type="pct"/>
          </w:tcPr>
          <w:p w14:paraId="084C4508" w14:textId="3C33977E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36BD8FF6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4E1C30E4" w14:textId="77777777" w:rsidR="006C6548" w:rsidRPr="00F95B02" w:rsidRDefault="006C6548" w:rsidP="005F0D4A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Intra-slot frequency hopping</w:t>
            </w:r>
          </w:p>
        </w:tc>
        <w:tc>
          <w:tcPr>
            <w:tcW w:w="1414" w:type="pct"/>
            <w:vAlign w:val="center"/>
          </w:tcPr>
          <w:p w14:paraId="2A8C8959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rFonts w:eastAsia="?? ??" w:cs="Arial"/>
                <w:lang w:eastAsia="zh-CN"/>
              </w:rPr>
              <w:t>N/A</w:t>
            </w:r>
          </w:p>
        </w:tc>
        <w:tc>
          <w:tcPr>
            <w:tcW w:w="1414" w:type="pct"/>
          </w:tcPr>
          <w:p w14:paraId="6C7DF219" w14:textId="22479CFC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08D7D7DB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214892FB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414" w:type="pct"/>
            <w:vAlign w:val="center"/>
          </w:tcPr>
          <w:p w14:paraId="783B6D03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4</w:t>
            </w:r>
          </w:p>
        </w:tc>
        <w:tc>
          <w:tcPr>
            <w:tcW w:w="1414" w:type="pct"/>
          </w:tcPr>
          <w:p w14:paraId="1AD21762" w14:textId="305E2BB7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3A91EFF6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5B80AA73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1414" w:type="pct"/>
            <w:vAlign w:val="center"/>
          </w:tcPr>
          <w:p w14:paraId="7217D8F6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1</w:t>
            </w:r>
          </w:p>
        </w:tc>
        <w:tc>
          <w:tcPr>
            <w:tcW w:w="1414" w:type="pct"/>
          </w:tcPr>
          <w:p w14:paraId="17EB57BF" w14:textId="27BFDFDA" w:rsidR="006C6548" w:rsidRPr="00B16E1E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43E2F975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0BAF8557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1414" w:type="pct"/>
            <w:vAlign w:val="center"/>
          </w:tcPr>
          <w:p w14:paraId="679B0D5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</w:t>
            </w:r>
          </w:p>
        </w:tc>
        <w:tc>
          <w:tcPr>
            <w:tcW w:w="1414" w:type="pct"/>
          </w:tcPr>
          <w:p w14:paraId="425B4E98" w14:textId="06FB75E8" w:rsidR="006C6548" w:rsidRPr="00B16E1E" w:rsidRDefault="006C6548" w:rsidP="005F0D4A">
            <w:pPr>
              <w:pStyle w:val="TAC"/>
              <w:rPr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0384D6A0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7588C7FB" w14:textId="77777777" w:rsidR="006C6548" w:rsidRPr="00F95B02" w:rsidRDefault="006C6548" w:rsidP="005F0D4A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1414" w:type="pct"/>
            <w:vAlign w:val="center"/>
          </w:tcPr>
          <w:p w14:paraId="1B6CD728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13</w:t>
            </w:r>
          </w:p>
        </w:tc>
        <w:tc>
          <w:tcPr>
            <w:tcW w:w="1414" w:type="pct"/>
          </w:tcPr>
          <w:p w14:paraId="3986CD75" w14:textId="77E6F23C" w:rsidR="006C6548" w:rsidRPr="00B16E1E" w:rsidRDefault="006C6548" w:rsidP="005F0D4A">
            <w:pPr>
              <w:pStyle w:val="TAC"/>
              <w:rPr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2976C94C" w14:textId="77777777" w:rsidTr="005F0D4A">
        <w:trPr>
          <w:cantSplit/>
          <w:jc w:val="center"/>
        </w:trPr>
        <w:tc>
          <w:tcPr>
            <w:tcW w:w="2172" w:type="pct"/>
            <w:vAlign w:val="center"/>
          </w:tcPr>
          <w:p w14:paraId="1A2A78CA" w14:textId="77777777" w:rsidR="006C6548" w:rsidRPr="00F95B02" w:rsidRDefault="006C6548" w:rsidP="005F0D4A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1414" w:type="pct"/>
            <w:vAlign w:val="center"/>
          </w:tcPr>
          <w:p w14:paraId="6A68ADDB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  <w:tc>
          <w:tcPr>
            <w:tcW w:w="1414" w:type="pct"/>
          </w:tcPr>
          <w:p w14:paraId="4CE2878B" w14:textId="71E7E766" w:rsidR="006C6548" w:rsidRPr="00B16E1E" w:rsidRDefault="006C6548" w:rsidP="005F0D4A">
            <w:pPr>
              <w:pStyle w:val="TAC"/>
              <w:rPr>
                <w:rFonts w:cs="Arial"/>
                <w:i/>
                <w:szCs w:val="18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</w:tbl>
    <w:p w14:paraId="4D152E5E" w14:textId="77777777" w:rsidR="006C6548" w:rsidRPr="00F95B02" w:rsidRDefault="006C6548" w:rsidP="006C6548"/>
    <w:p w14:paraId="40A0AA1C" w14:textId="77777777" w:rsidR="006C6548" w:rsidRDefault="006C6548" w:rsidP="006C6548">
      <w:pPr>
        <w:rPr>
          <w:rFonts w:eastAsia="Microsoft JhengHei UI" w:cs="Arial"/>
        </w:rPr>
      </w:pPr>
    </w:p>
    <w:p w14:paraId="6EAAC577" w14:textId="769AE56B" w:rsidR="006C6548" w:rsidRDefault="00330DB6" w:rsidP="006C6548">
      <w:pPr>
        <w:pStyle w:val="TH"/>
      </w:pPr>
      <w:r w:rsidRPr="00C25261">
        <w:rPr>
          <w:highlight w:val="green"/>
        </w:rPr>
        <w:lastRenderedPageBreak/>
        <w:t>Modified</w:t>
      </w:r>
      <w:r>
        <w:t xml:space="preserve"> </w:t>
      </w:r>
      <w:r w:rsidR="006C6548" w:rsidRPr="00F95B02">
        <w:t xml:space="preserve">Table </w:t>
      </w:r>
      <w:r w:rsidR="006C6548" w:rsidRPr="00F95B02">
        <w:rPr>
          <w:lang w:eastAsia="zh-CN"/>
        </w:rPr>
        <w:t>11</w:t>
      </w:r>
      <w:r w:rsidR="006C6548" w:rsidRPr="00F95B02">
        <w:t>.3.</w:t>
      </w:r>
      <w:r w:rsidR="006C6548" w:rsidRPr="00F95B02">
        <w:rPr>
          <w:lang w:eastAsia="zh-CN"/>
        </w:rPr>
        <w:t>2</w:t>
      </w:r>
      <w:r w:rsidR="006C6548" w:rsidRPr="00F95B02">
        <w:t>.</w:t>
      </w:r>
      <w:r w:rsidR="006C6548" w:rsidRPr="00F95B02">
        <w:rPr>
          <w:lang w:eastAsia="zh-CN"/>
        </w:rPr>
        <w:t>4.1.2</w:t>
      </w:r>
      <w:r w:rsidR="006C6548" w:rsidRPr="00F95B02">
        <w:t>-</w:t>
      </w:r>
      <w:r w:rsidR="006C6548">
        <w:t>1</w:t>
      </w:r>
      <w:r w:rsidR="006C6548" w:rsidRPr="00F95B02">
        <w:t xml:space="preserve">: Minimum requirements for PUCCH format </w:t>
      </w:r>
      <w:r w:rsidR="006C6548" w:rsidRPr="00F95B02">
        <w:rPr>
          <w:lang w:eastAsia="zh-CN"/>
        </w:rPr>
        <w:t>2</w:t>
      </w:r>
      <w:r w:rsidR="006C6548" w:rsidRPr="00F95B02">
        <w:t xml:space="preserve"> with </w:t>
      </w:r>
      <w:r w:rsidR="006C6548" w:rsidRPr="00F95B02">
        <w:rPr>
          <w:lang w:eastAsia="zh-CN"/>
        </w:rPr>
        <w:t xml:space="preserve">120 </w:t>
      </w:r>
      <w:r w:rsidR="006C6548" w:rsidRPr="00F95B02">
        <w:t>kHz SCS</w:t>
      </w:r>
      <w:r w:rsidR="006C6548">
        <w:t xml:space="preserve"> in FR2-NTN</w:t>
      </w:r>
      <w:r w:rsidR="007D3F9C">
        <w:t xml:space="preserve"> and FR1-NTN in above 10 GHz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1417"/>
        <w:gridCol w:w="1417"/>
        <w:gridCol w:w="993"/>
        <w:gridCol w:w="2126"/>
        <w:gridCol w:w="2915"/>
      </w:tblGrid>
      <w:tr w:rsidR="006C6548" w:rsidRPr="00020021" w14:paraId="39A39FD3" w14:textId="77777777" w:rsidTr="005F0D4A">
        <w:trPr>
          <w:cantSplit/>
          <w:jc w:val="center"/>
        </w:trPr>
        <w:tc>
          <w:tcPr>
            <w:tcW w:w="1049" w:type="dxa"/>
            <w:tcBorders>
              <w:bottom w:val="nil"/>
            </w:tcBorders>
          </w:tcPr>
          <w:p w14:paraId="28666982" w14:textId="77777777" w:rsidR="006C6548" w:rsidRPr="00020021" w:rsidRDefault="006C6548" w:rsidP="005F0D4A">
            <w:pPr>
              <w:pStyle w:val="TAH"/>
            </w:pPr>
            <w:r w:rsidRPr="00020021">
              <w:t>Number</w:t>
            </w:r>
          </w:p>
        </w:tc>
        <w:tc>
          <w:tcPr>
            <w:tcW w:w="1417" w:type="dxa"/>
            <w:tcBorders>
              <w:bottom w:val="nil"/>
            </w:tcBorders>
          </w:tcPr>
          <w:p w14:paraId="7BEA5CB1" w14:textId="77777777" w:rsidR="006C6548" w:rsidRPr="00020021" w:rsidRDefault="006C6548" w:rsidP="005F0D4A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68F2E28B" w14:textId="77777777" w:rsidR="006C6548" w:rsidRPr="00020021" w:rsidRDefault="006C6548" w:rsidP="005F0D4A">
            <w:pPr>
              <w:pStyle w:val="TAH"/>
            </w:pPr>
            <w:r w:rsidRPr="00020021"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48E9CC3B" w14:textId="77777777" w:rsidR="006C6548" w:rsidRPr="00020021" w:rsidRDefault="006C6548" w:rsidP="005F0D4A">
            <w:pPr>
              <w:pStyle w:val="TAH"/>
            </w:pPr>
            <w:r w:rsidRPr="00020021">
              <w:t>Cyclic</w:t>
            </w:r>
          </w:p>
        </w:tc>
        <w:tc>
          <w:tcPr>
            <w:tcW w:w="2126" w:type="dxa"/>
            <w:tcBorders>
              <w:bottom w:val="nil"/>
            </w:tcBorders>
          </w:tcPr>
          <w:p w14:paraId="4C4CD630" w14:textId="77777777" w:rsidR="006C6548" w:rsidRPr="00020021" w:rsidRDefault="006C6548" w:rsidP="005F0D4A">
            <w:pPr>
              <w:pStyle w:val="TAH"/>
            </w:pPr>
            <w:r w:rsidRPr="00020021">
              <w:t>Propagation</w:t>
            </w:r>
          </w:p>
        </w:tc>
        <w:tc>
          <w:tcPr>
            <w:tcW w:w="2915" w:type="dxa"/>
          </w:tcPr>
          <w:p w14:paraId="3AC1D8B6" w14:textId="77777777" w:rsidR="006C6548" w:rsidRPr="00020021" w:rsidRDefault="006C6548" w:rsidP="005F0D4A">
            <w:pPr>
              <w:pStyle w:val="TAH"/>
            </w:pPr>
            <w:r w:rsidRPr="00020021">
              <w:t>Channel bandwidth / SNR (dB)</w:t>
            </w:r>
          </w:p>
        </w:tc>
      </w:tr>
      <w:tr w:rsidR="006C6548" w:rsidRPr="00020021" w14:paraId="112E2C6F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  <w:bottom w:val="single" w:sz="4" w:space="0" w:color="auto"/>
            </w:tcBorders>
          </w:tcPr>
          <w:p w14:paraId="55373618" w14:textId="77777777" w:rsidR="006C6548" w:rsidRPr="00020021" w:rsidRDefault="006C6548" w:rsidP="005F0D4A">
            <w:pPr>
              <w:pStyle w:val="TAH"/>
            </w:pPr>
            <w:r w:rsidRPr="00020021">
              <w:t>of TX antennas</w:t>
            </w:r>
          </w:p>
        </w:tc>
        <w:tc>
          <w:tcPr>
            <w:tcW w:w="1417" w:type="dxa"/>
            <w:tcBorders>
              <w:top w:val="nil"/>
            </w:tcBorders>
          </w:tcPr>
          <w:p w14:paraId="42232BC2" w14:textId="77777777" w:rsidR="006C6548" w:rsidRPr="00020021" w:rsidRDefault="006C6548" w:rsidP="005F0D4A">
            <w:pPr>
              <w:pStyle w:val="TAH"/>
            </w:pPr>
            <w:r>
              <w:t xml:space="preserve">Numerology </w:t>
            </w:r>
          </w:p>
        </w:tc>
        <w:tc>
          <w:tcPr>
            <w:tcW w:w="1417" w:type="dxa"/>
            <w:tcBorders>
              <w:top w:val="nil"/>
            </w:tcBorders>
          </w:tcPr>
          <w:p w14:paraId="5A5280AD" w14:textId="77777777" w:rsidR="006C6548" w:rsidRPr="00020021" w:rsidRDefault="006C6548" w:rsidP="005F0D4A">
            <w:pPr>
              <w:pStyle w:val="TAH"/>
            </w:pPr>
            <w:r w:rsidRPr="00020021">
              <w:t>Demodulation Branches</w:t>
            </w:r>
          </w:p>
        </w:tc>
        <w:tc>
          <w:tcPr>
            <w:tcW w:w="993" w:type="dxa"/>
            <w:tcBorders>
              <w:top w:val="nil"/>
            </w:tcBorders>
          </w:tcPr>
          <w:p w14:paraId="2A1F4677" w14:textId="77777777" w:rsidR="006C6548" w:rsidRPr="00020021" w:rsidRDefault="006C6548" w:rsidP="005F0D4A">
            <w:pPr>
              <w:pStyle w:val="TAH"/>
            </w:pPr>
            <w:r w:rsidRPr="00020021">
              <w:t>Prefix</w:t>
            </w:r>
          </w:p>
        </w:tc>
        <w:tc>
          <w:tcPr>
            <w:tcW w:w="2126" w:type="dxa"/>
            <w:tcBorders>
              <w:top w:val="nil"/>
            </w:tcBorders>
          </w:tcPr>
          <w:p w14:paraId="0CDF0000" w14:textId="77777777" w:rsidR="006C6548" w:rsidRPr="00020021" w:rsidRDefault="006C6548" w:rsidP="005F0D4A">
            <w:pPr>
              <w:pStyle w:val="TAH"/>
            </w:pPr>
            <w:r w:rsidRPr="00020021">
              <w:t>conditions and 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2915" w:type="dxa"/>
          </w:tcPr>
          <w:p w14:paraId="620FBF63" w14:textId="77777777" w:rsidR="006C6548" w:rsidRPr="00020021" w:rsidRDefault="006C6548" w:rsidP="005F0D4A">
            <w:pPr>
              <w:pStyle w:val="TAH"/>
            </w:pPr>
            <w:r w:rsidRPr="00F95B02">
              <w:t>50 MHz</w:t>
            </w:r>
          </w:p>
        </w:tc>
      </w:tr>
      <w:tr w:rsidR="006C6548" w:rsidRPr="00F95B02" w14:paraId="26764E02" w14:textId="77777777" w:rsidTr="005F0D4A">
        <w:trPr>
          <w:cantSplit/>
          <w:jc w:val="center"/>
        </w:trPr>
        <w:tc>
          <w:tcPr>
            <w:tcW w:w="1049" w:type="dxa"/>
            <w:tcBorders>
              <w:bottom w:val="nil"/>
            </w:tcBorders>
          </w:tcPr>
          <w:p w14:paraId="336B4E48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417" w:type="dxa"/>
          </w:tcPr>
          <w:p w14:paraId="36A6DD39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FR2-NTN</w:t>
            </w:r>
          </w:p>
        </w:tc>
        <w:tc>
          <w:tcPr>
            <w:tcW w:w="1417" w:type="dxa"/>
          </w:tcPr>
          <w:p w14:paraId="3A81AEF8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3" w:type="dxa"/>
          </w:tcPr>
          <w:p w14:paraId="1C224314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2126" w:type="dxa"/>
          </w:tcPr>
          <w:p w14:paraId="697407B7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2915" w:type="dxa"/>
          </w:tcPr>
          <w:p w14:paraId="2358F330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5.0</w:t>
            </w:r>
          </w:p>
        </w:tc>
      </w:tr>
      <w:tr w:rsidR="006C6548" w:rsidRPr="00F95B02" w14:paraId="2D982965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  <w:bottom w:val="nil"/>
            </w:tcBorders>
          </w:tcPr>
          <w:p w14:paraId="239B66D7" w14:textId="77777777" w:rsidR="006C6548" w:rsidRPr="00F95B02" w:rsidRDefault="006C6548" w:rsidP="005F0D4A">
            <w:pPr>
              <w:pStyle w:val="TAC"/>
              <w:jc w:val="left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1BC4FDDB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FR2-NTN</w:t>
            </w:r>
          </w:p>
        </w:tc>
        <w:tc>
          <w:tcPr>
            <w:tcW w:w="1417" w:type="dxa"/>
          </w:tcPr>
          <w:p w14:paraId="6F4B736D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993" w:type="dxa"/>
          </w:tcPr>
          <w:p w14:paraId="3C9817A1" w14:textId="77777777" w:rsidR="006C6548" w:rsidRPr="00F95B02" w:rsidRDefault="006C6548" w:rsidP="005F0D4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2126" w:type="dxa"/>
          </w:tcPr>
          <w:p w14:paraId="31CF5F38" w14:textId="77777777" w:rsidR="006C6548" w:rsidRPr="00B65AF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2915" w:type="dxa"/>
          </w:tcPr>
          <w:p w14:paraId="7B84B81D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 w:rsidR="006C6548" w:rsidRPr="00F95B02" w14:paraId="710B0D99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  <w:bottom w:val="nil"/>
            </w:tcBorders>
          </w:tcPr>
          <w:p w14:paraId="4178E115" w14:textId="77777777" w:rsidR="006C6548" w:rsidRPr="00F95B02" w:rsidRDefault="006C6548" w:rsidP="005F0D4A">
            <w:pPr>
              <w:pStyle w:val="TAC"/>
              <w:jc w:val="left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555FB0DA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FR1-NTN</w:t>
            </w:r>
          </w:p>
        </w:tc>
        <w:tc>
          <w:tcPr>
            <w:tcW w:w="1417" w:type="dxa"/>
          </w:tcPr>
          <w:p w14:paraId="53108D4F" w14:textId="68A51AC7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993" w:type="dxa"/>
          </w:tcPr>
          <w:p w14:paraId="3D0A020A" w14:textId="77777777" w:rsidR="006C6548" w:rsidRPr="00CB63D2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CB63D2">
              <w:rPr>
                <w:rFonts w:cs="Arial"/>
                <w:highlight w:val="green"/>
              </w:rPr>
              <w:t>Normal</w:t>
            </w:r>
          </w:p>
        </w:tc>
        <w:tc>
          <w:tcPr>
            <w:tcW w:w="2126" w:type="dxa"/>
          </w:tcPr>
          <w:p w14:paraId="43FD1A84" w14:textId="210145B2" w:rsidR="006C6548" w:rsidRPr="00426F1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2915" w:type="dxa"/>
          </w:tcPr>
          <w:p w14:paraId="5FEF0E78" w14:textId="48DB8BBD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41B54942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</w:tcBorders>
          </w:tcPr>
          <w:p w14:paraId="50159806" w14:textId="77777777" w:rsidR="006C6548" w:rsidRPr="00F95B02" w:rsidRDefault="006C6548" w:rsidP="005F0D4A">
            <w:pPr>
              <w:pStyle w:val="TAC"/>
              <w:jc w:val="left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6775F851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FR1-NTN</w:t>
            </w:r>
          </w:p>
        </w:tc>
        <w:tc>
          <w:tcPr>
            <w:tcW w:w="1417" w:type="dxa"/>
          </w:tcPr>
          <w:p w14:paraId="33C428F9" w14:textId="298CB5D7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993" w:type="dxa"/>
          </w:tcPr>
          <w:p w14:paraId="0764A15E" w14:textId="77777777" w:rsidR="006C6548" w:rsidRPr="00CB63D2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CB63D2">
              <w:rPr>
                <w:rFonts w:cs="Arial"/>
                <w:highlight w:val="green"/>
              </w:rPr>
              <w:t xml:space="preserve">Normal </w:t>
            </w:r>
          </w:p>
        </w:tc>
        <w:tc>
          <w:tcPr>
            <w:tcW w:w="2126" w:type="dxa"/>
          </w:tcPr>
          <w:p w14:paraId="3A8F3C82" w14:textId="1628CD54" w:rsidR="006C6548" w:rsidRPr="00426F1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2915" w:type="dxa"/>
          </w:tcPr>
          <w:p w14:paraId="24112B42" w14:textId="3659C949" w:rsidR="006C6548" w:rsidRPr="00426F16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</w:tbl>
    <w:p w14:paraId="62C8515A" w14:textId="77777777" w:rsidR="006C6548" w:rsidRDefault="006C6548" w:rsidP="006C6548"/>
    <w:p w14:paraId="39E5C482" w14:textId="77777777" w:rsidR="006C6548" w:rsidRDefault="006C6548" w:rsidP="006C6548">
      <w:pPr>
        <w:rPr>
          <w:rFonts w:eastAsia="Microsoft JhengHei UI" w:cs="Arial"/>
        </w:rPr>
      </w:pPr>
    </w:p>
    <w:p w14:paraId="3EB08EC3" w14:textId="0707FBC3" w:rsidR="006C6548" w:rsidRPr="00F95B02" w:rsidRDefault="00330DB6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 xml:space="preserve">Table </w:t>
      </w:r>
      <w:r w:rsidR="006C6548" w:rsidRPr="00F95B02">
        <w:rPr>
          <w:lang w:eastAsia="zh-CN"/>
        </w:rPr>
        <w:t>11</w:t>
      </w:r>
      <w:r w:rsidR="006C6548" w:rsidRPr="00F95B02">
        <w:t>.3.</w:t>
      </w:r>
      <w:r w:rsidR="006C6548" w:rsidRPr="00F95B02">
        <w:rPr>
          <w:lang w:eastAsia="zh-CN"/>
        </w:rPr>
        <w:t>2</w:t>
      </w:r>
      <w:r w:rsidR="006C6548" w:rsidRPr="00F95B02">
        <w:t>.</w:t>
      </w:r>
      <w:r w:rsidR="006C6548" w:rsidRPr="00F95B02">
        <w:rPr>
          <w:lang w:eastAsia="zh-CN"/>
        </w:rPr>
        <w:t>4.2</w:t>
      </w:r>
      <w:r w:rsidR="006C6548" w:rsidRPr="00F95B02">
        <w:t>.1-1: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7"/>
        <w:gridCol w:w="2525"/>
        <w:gridCol w:w="2525"/>
      </w:tblGrid>
      <w:tr w:rsidR="006C6548" w:rsidRPr="00F95B02" w14:paraId="0FF9FCA0" w14:textId="77777777" w:rsidTr="00C25261">
        <w:trPr>
          <w:cantSplit/>
          <w:jc w:val="center"/>
        </w:trPr>
        <w:tc>
          <w:tcPr>
            <w:tcW w:w="2200" w:type="pct"/>
          </w:tcPr>
          <w:p w14:paraId="16619906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</w:p>
        </w:tc>
        <w:tc>
          <w:tcPr>
            <w:tcW w:w="1400" w:type="pct"/>
          </w:tcPr>
          <w:p w14:paraId="393827EA" w14:textId="77777777" w:rsidR="006C6548" w:rsidRPr="00F95B02" w:rsidRDefault="006C6548" w:rsidP="005F0D4A">
            <w:pPr>
              <w:pStyle w:val="TAH"/>
              <w:rPr>
                <w:rFonts w:eastAsia="DengXian" w:cs="Arial"/>
                <w:bCs/>
                <w:lang w:eastAsia="zh-CN"/>
              </w:rPr>
            </w:pPr>
            <w:r>
              <w:rPr>
                <w:rFonts w:eastAsia="DengXian" w:cs="Arial"/>
                <w:bCs/>
                <w:lang w:eastAsia="zh-CN"/>
              </w:rPr>
              <w:t>FR2 Numerology</w:t>
            </w:r>
          </w:p>
        </w:tc>
        <w:tc>
          <w:tcPr>
            <w:tcW w:w="1400" w:type="pct"/>
          </w:tcPr>
          <w:p w14:paraId="3A600058" w14:textId="77777777" w:rsidR="006C6548" w:rsidRPr="00F95B02" w:rsidRDefault="006C6548" w:rsidP="005F0D4A">
            <w:pPr>
              <w:pStyle w:val="TAH"/>
              <w:rPr>
                <w:rFonts w:eastAsia="DengXian" w:cs="Arial"/>
                <w:bCs/>
                <w:lang w:eastAsia="zh-CN"/>
              </w:rPr>
            </w:pPr>
            <w:r>
              <w:rPr>
                <w:rFonts w:eastAsia="DengXian" w:cs="Arial"/>
                <w:bCs/>
                <w:lang w:eastAsia="zh-CN"/>
              </w:rPr>
              <w:t>FR1 Numerology</w:t>
            </w:r>
          </w:p>
        </w:tc>
      </w:tr>
      <w:tr w:rsidR="006C6548" w:rsidRPr="00F95B02" w14:paraId="403488C0" w14:textId="77777777" w:rsidTr="00C25261">
        <w:trPr>
          <w:cantSplit/>
          <w:jc w:val="center"/>
        </w:trPr>
        <w:tc>
          <w:tcPr>
            <w:tcW w:w="2200" w:type="pct"/>
          </w:tcPr>
          <w:p w14:paraId="045D32A3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1400" w:type="pct"/>
          </w:tcPr>
          <w:p w14:paraId="066C46A6" w14:textId="77777777" w:rsidR="006C6548" w:rsidRPr="00F95B02" w:rsidRDefault="006C6548" w:rsidP="005F0D4A">
            <w:pPr>
              <w:pStyle w:val="TAH"/>
              <w:rPr>
                <w:rFonts w:eastAsia="DengXian" w:cs="Arial"/>
                <w:bCs/>
                <w:lang w:eastAsia="zh-CN"/>
              </w:rPr>
            </w:pPr>
            <w:r w:rsidRPr="00F95B02">
              <w:rPr>
                <w:rFonts w:eastAsia="DengXian" w:cs="Arial"/>
                <w:bCs/>
                <w:lang w:eastAsia="zh-CN"/>
              </w:rPr>
              <w:t>Value</w:t>
            </w:r>
          </w:p>
        </w:tc>
        <w:tc>
          <w:tcPr>
            <w:tcW w:w="1400" w:type="pct"/>
          </w:tcPr>
          <w:p w14:paraId="02DF00F6" w14:textId="77777777" w:rsidR="006C6548" w:rsidRPr="00F95B02" w:rsidRDefault="006C6548" w:rsidP="005F0D4A">
            <w:pPr>
              <w:pStyle w:val="TAH"/>
              <w:rPr>
                <w:rFonts w:eastAsia="DengXian" w:cs="Arial"/>
                <w:bCs/>
                <w:lang w:eastAsia="zh-CN"/>
              </w:rPr>
            </w:pPr>
            <w:r>
              <w:rPr>
                <w:rFonts w:eastAsia="DengXian" w:cs="Arial"/>
                <w:bCs/>
                <w:lang w:eastAsia="zh-CN"/>
              </w:rPr>
              <w:t xml:space="preserve">Value </w:t>
            </w:r>
          </w:p>
        </w:tc>
      </w:tr>
      <w:tr w:rsidR="006C6548" w:rsidRPr="00F95B02" w14:paraId="6B1B979F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3A6F0E1C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1400" w:type="pct"/>
            <w:vAlign w:val="center"/>
          </w:tcPr>
          <w:p w14:paraId="517D2947" w14:textId="77777777" w:rsidR="006C6548" w:rsidRPr="00F95B02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QSPK</w:t>
            </w:r>
          </w:p>
        </w:tc>
        <w:tc>
          <w:tcPr>
            <w:tcW w:w="1400" w:type="pct"/>
          </w:tcPr>
          <w:p w14:paraId="49A57238" w14:textId="2D8BD115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6D600369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1C94A154" w14:textId="77777777" w:rsidR="006C6548" w:rsidRPr="00F95B02" w:rsidRDefault="006C6548" w:rsidP="005F0D4A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prior to frequency hopping</w:t>
            </w:r>
          </w:p>
        </w:tc>
        <w:tc>
          <w:tcPr>
            <w:tcW w:w="1400" w:type="pct"/>
            <w:vAlign w:val="center"/>
          </w:tcPr>
          <w:p w14:paraId="0CFDE305" w14:textId="77777777" w:rsidR="006C6548" w:rsidRPr="00F95B02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0</w:t>
            </w:r>
          </w:p>
        </w:tc>
        <w:tc>
          <w:tcPr>
            <w:tcW w:w="1400" w:type="pct"/>
          </w:tcPr>
          <w:p w14:paraId="02FADF95" w14:textId="67E0EB1E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6947F724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176FBA67" w14:textId="77777777" w:rsidR="006C6548" w:rsidRPr="00F95B02" w:rsidRDefault="006C6548" w:rsidP="005F0D4A">
            <w:pPr>
              <w:pStyle w:val="TAL"/>
              <w:rPr>
                <w:rFonts w:eastAsia="DengXian" w:cs="Arial"/>
                <w:lang w:eastAsia="zh-CN"/>
              </w:rPr>
            </w:pPr>
            <w:r w:rsidRPr="00F95B02">
              <w:rPr>
                <w:lang w:eastAsia="zh-CN"/>
              </w:rPr>
              <w:t>I</w:t>
            </w:r>
            <w:r w:rsidRPr="00F95B02">
              <w:rPr>
                <w:rFonts w:hint="eastAsia"/>
                <w:lang w:eastAsia="zh-CN"/>
              </w:rPr>
              <w:t>ntra-slot frequency hopping</w:t>
            </w:r>
          </w:p>
        </w:tc>
        <w:tc>
          <w:tcPr>
            <w:tcW w:w="1400" w:type="pct"/>
            <w:vAlign w:val="center"/>
          </w:tcPr>
          <w:p w14:paraId="344EB126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rFonts w:eastAsia="?? ??" w:cs="Arial"/>
                <w:lang w:eastAsia="zh-CN"/>
              </w:rPr>
              <w:t>enabled</w:t>
            </w:r>
          </w:p>
        </w:tc>
        <w:tc>
          <w:tcPr>
            <w:tcW w:w="1400" w:type="pct"/>
          </w:tcPr>
          <w:p w14:paraId="49EECD54" w14:textId="3AA8CB98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27683AE3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08E101F0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PRB after frequency hopping</w:t>
            </w:r>
          </w:p>
        </w:tc>
        <w:tc>
          <w:tcPr>
            <w:tcW w:w="1400" w:type="pct"/>
            <w:vAlign w:val="center"/>
          </w:tcPr>
          <w:p w14:paraId="3B141035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The largest PRB index</w:t>
            </w:r>
            <w:r w:rsidRPr="00F95B02">
              <w:t xml:space="preserve"> – </w:t>
            </w:r>
            <w:r w:rsidRPr="00F95B02">
              <w:rPr>
                <w:rFonts w:hint="eastAsia"/>
                <w:lang w:eastAsia="zh-CN"/>
              </w:rPr>
              <w:t>(Number of PRBs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</w:rPr>
              <w:t xml:space="preserve">– </w:t>
            </w:r>
            <w:r w:rsidRPr="00F95B02">
              <w:rPr>
                <w:rFonts w:hint="eastAsia"/>
                <w:lang w:eastAsia="zh-CN"/>
              </w:rPr>
              <w:t>1)</w:t>
            </w:r>
          </w:p>
        </w:tc>
        <w:tc>
          <w:tcPr>
            <w:tcW w:w="1400" w:type="pct"/>
          </w:tcPr>
          <w:p w14:paraId="0BBE87B1" w14:textId="78975D0F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79917974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64A7E909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400" w:type="pct"/>
            <w:vAlign w:val="center"/>
          </w:tcPr>
          <w:p w14:paraId="18A3DE8E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9</w:t>
            </w:r>
          </w:p>
        </w:tc>
        <w:tc>
          <w:tcPr>
            <w:tcW w:w="1400" w:type="pct"/>
          </w:tcPr>
          <w:p w14:paraId="619DB0B8" w14:textId="61D9F64B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7F7B440B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5CED4595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Number of symbols</w:t>
            </w:r>
          </w:p>
        </w:tc>
        <w:tc>
          <w:tcPr>
            <w:tcW w:w="1400" w:type="pct"/>
            <w:vAlign w:val="center"/>
          </w:tcPr>
          <w:p w14:paraId="15935B72" w14:textId="77777777" w:rsidR="006C6548" w:rsidRPr="00F95B02" w:rsidRDefault="006C6548" w:rsidP="005F0D4A">
            <w:pPr>
              <w:pStyle w:val="TAC"/>
              <w:rPr>
                <w:rFonts w:eastAsia="DengXian" w:cs="Arial"/>
                <w:lang w:eastAsia="zh-CN"/>
              </w:rPr>
            </w:pPr>
            <w:r w:rsidRPr="00F95B02">
              <w:rPr>
                <w:rFonts w:eastAsia="?? ??" w:cs="Arial"/>
                <w:lang w:eastAsia="zh-CN"/>
              </w:rPr>
              <w:t>2</w:t>
            </w:r>
          </w:p>
        </w:tc>
        <w:tc>
          <w:tcPr>
            <w:tcW w:w="1400" w:type="pct"/>
          </w:tcPr>
          <w:p w14:paraId="5127D09F" w14:textId="01CA802E" w:rsidR="006C6548" w:rsidRPr="00426F16" w:rsidRDefault="006C6548" w:rsidP="005F0D4A">
            <w:pPr>
              <w:pStyle w:val="TAC"/>
              <w:rPr>
                <w:rFonts w:eastAsia="?? ??"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7402E94E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36EE437F" w14:textId="77777777" w:rsidR="006C6548" w:rsidRPr="00F95B02" w:rsidRDefault="006C6548" w:rsidP="005F0D4A">
            <w:pPr>
              <w:pStyle w:val="TAL"/>
              <w:rPr>
                <w:rFonts w:eastAsia="DengXian"/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The number of UCI information bits</w:t>
            </w:r>
          </w:p>
        </w:tc>
        <w:tc>
          <w:tcPr>
            <w:tcW w:w="1400" w:type="pct"/>
            <w:vAlign w:val="center"/>
          </w:tcPr>
          <w:p w14:paraId="6DA02F62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22</w:t>
            </w:r>
          </w:p>
        </w:tc>
        <w:tc>
          <w:tcPr>
            <w:tcW w:w="1400" w:type="pct"/>
          </w:tcPr>
          <w:p w14:paraId="3546B10C" w14:textId="50A40B86" w:rsidR="006C6548" w:rsidRPr="00426F16" w:rsidRDefault="006C6548" w:rsidP="005F0D4A">
            <w:pPr>
              <w:pStyle w:val="TAC"/>
              <w:rPr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40142769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2EBD4E46" w14:textId="77777777" w:rsidR="006C6548" w:rsidRPr="00F95B02" w:rsidRDefault="006C6548" w:rsidP="005F0D4A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First symbol</w:t>
            </w:r>
          </w:p>
        </w:tc>
        <w:tc>
          <w:tcPr>
            <w:tcW w:w="1400" w:type="pct"/>
            <w:vAlign w:val="center"/>
          </w:tcPr>
          <w:p w14:paraId="2F708D80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00" w:type="pct"/>
          </w:tcPr>
          <w:p w14:paraId="0BF13893" w14:textId="405AF0F8" w:rsidR="006C6548" w:rsidRPr="00426F16" w:rsidRDefault="006C6548" w:rsidP="005F0D4A">
            <w:pPr>
              <w:pStyle w:val="TAC"/>
              <w:rPr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0116C2A6" w14:textId="77777777" w:rsidTr="00C25261">
        <w:trPr>
          <w:cantSplit/>
          <w:jc w:val="center"/>
        </w:trPr>
        <w:tc>
          <w:tcPr>
            <w:tcW w:w="2200" w:type="pct"/>
            <w:vAlign w:val="center"/>
          </w:tcPr>
          <w:p w14:paraId="6038AFF9" w14:textId="77777777" w:rsidR="006C6548" w:rsidRPr="00F95B02" w:rsidRDefault="006C6548" w:rsidP="005F0D4A">
            <w:pPr>
              <w:pStyle w:val="TAL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DM-RS sequence generation</w:t>
            </w:r>
          </w:p>
        </w:tc>
        <w:tc>
          <w:tcPr>
            <w:tcW w:w="1400" w:type="pct"/>
            <w:vAlign w:val="center"/>
          </w:tcPr>
          <w:p w14:paraId="79C3D293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i/>
                <w:szCs w:val="18"/>
              </w:rPr>
              <w:t>N</w:t>
            </w:r>
            <w:r w:rsidRPr="00F95B02">
              <w:rPr>
                <w:rFonts w:cs="Arial"/>
                <w:i/>
                <w:szCs w:val="18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  <w:szCs w:val="18"/>
              </w:rPr>
              <w:t>=0</w:t>
            </w:r>
          </w:p>
        </w:tc>
        <w:tc>
          <w:tcPr>
            <w:tcW w:w="1400" w:type="pct"/>
          </w:tcPr>
          <w:p w14:paraId="6872398D" w14:textId="7BDB2A0A" w:rsidR="006C6548" w:rsidRPr="00426F16" w:rsidRDefault="006C6548" w:rsidP="005F0D4A">
            <w:pPr>
              <w:pStyle w:val="TAC"/>
              <w:rPr>
                <w:rFonts w:cs="Arial"/>
                <w:i/>
                <w:szCs w:val="18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</w:tbl>
    <w:p w14:paraId="61360769" w14:textId="77777777" w:rsidR="006C6548" w:rsidRDefault="006C6548" w:rsidP="006C6548"/>
    <w:p w14:paraId="70C72E52" w14:textId="77777777" w:rsidR="006C6548" w:rsidRDefault="006C6548" w:rsidP="006C6548"/>
    <w:p w14:paraId="2448E9AA" w14:textId="7870AFF2" w:rsidR="006C6548" w:rsidRDefault="00330DB6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 xml:space="preserve">Table </w:t>
      </w:r>
      <w:r w:rsidR="006C6548" w:rsidRPr="00F95B02">
        <w:rPr>
          <w:lang w:eastAsia="zh-CN"/>
        </w:rPr>
        <w:t>11</w:t>
      </w:r>
      <w:r w:rsidR="006C6548" w:rsidRPr="00F95B02">
        <w:t>.3.</w:t>
      </w:r>
      <w:r w:rsidR="006C6548" w:rsidRPr="00F95B02">
        <w:rPr>
          <w:lang w:eastAsia="zh-CN"/>
        </w:rPr>
        <w:t>2</w:t>
      </w:r>
      <w:r w:rsidR="006C6548" w:rsidRPr="00F95B02">
        <w:t>.</w:t>
      </w:r>
      <w:r w:rsidR="006C6548" w:rsidRPr="00F95B02">
        <w:rPr>
          <w:lang w:eastAsia="zh-CN"/>
        </w:rPr>
        <w:t>4.2.2</w:t>
      </w:r>
      <w:r w:rsidR="006C6548" w:rsidRPr="00F95B02">
        <w:t>-</w:t>
      </w:r>
      <w:r w:rsidR="006C6548">
        <w:t>1</w:t>
      </w:r>
      <w:r w:rsidR="006C6548" w:rsidRPr="00F95B02">
        <w:t xml:space="preserve">: Minimum requirements for PUCCH format </w:t>
      </w:r>
      <w:r w:rsidR="006C6548" w:rsidRPr="00F95B02">
        <w:rPr>
          <w:lang w:eastAsia="zh-CN"/>
        </w:rPr>
        <w:t>2</w:t>
      </w:r>
      <w:r w:rsidR="006C6548" w:rsidRPr="00F95B02">
        <w:t xml:space="preserve"> with </w:t>
      </w:r>
      <w:r w:rsidR="006C6548" w:rsidRPr="00F95B02">
        <w:rPr>
          <w:lang w:eastAsia="zh-CN"/>
        </w:rPr>
        <w:t xml:space="preserve">120 </w:t>
      </w:r>
      <w:r w:rsidR="006C6548" w:rsidRPr="00F95B02">
        <w:t>kHz SCS</w:t>
      </w:r>
      <w:r w:rsidR="006C6548">
        <w:t xml:space="preserve"> in FR2-NTN</w:t>
      </w:r>
      <w:r w:rsidR="007D3F9C">
        <w:t xml:space="preserve"> and FR1-NTN in above 10 GHz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1417"/>
        <w:gridCol w:w="1417"/>
        <w:gridCol w:w="993"/>
        <w:gridCol w:w="2126"/>
        <w:gridCol w:w="2915"/>
      </w:tblGrid>
      <w:tr w:rsidR="006C6548" w:rsidRPr="00020021" w14:paraId="22C20450" w14:textId="77777777" w:rsidTr="005F0D4A">
        <w:trPr>
          <w:cantSplit/>
          <w:jc w:val="center"/>
        </w:trPr>
        <w:tc>
          <w:tcPr>
            <w:tcW w:w="1049" w:type="dxa"/>
            <w:tcBorders>
              <w:bottom w:val="nil"/>
            </w:tcBorders>
          </w:tcPr>
          <w:p w14:paraId="1C38EB90" w14:textId="77777777" w:rsidR="006C6548" w:rsidRPr="00020021" w:rsidRDefault="006C6548" w:rsidP="005F0D4A">
            <w:pPr>
              <w:pStyle w:val="TAH"/>
            </w:pPr>
            <w:r w:rsidRPr="00020021">
              <w:t>Number</w:t>
            </w:r>
          </w:p>
        </w:tc>
        <w:tc>
          <w:tcPr>
            <w:tcW w:w="1417" w:type="dxa"/>
            <w:tcBorders>
              <w:bottom w:val="nil"/>
            </w:tcBorders>
          </w:tcPr>
          <w:p w14:paraId="4EB1ADC2" w14:textId="77777777" w:rsidR="006C6548" w:rsidRPr="00020021" w:rsidRDefault="006C6548" w:rsidP="005F0D4A">
            <w:pPr>
              <w:pStyle w:val="TAH"/>
            </w:pPr>
          </w:p>
        </w:tc>
        <w:tc>
          <w:tcPr>
            <w:tcW w:w="1417" w:type="dxa"/>
            <w:tcBorders>
              <w:bottom w:val="nil"/>
            </w:tcBorders>
          </w:tcPr>
          <w:p w14:paraId="1163B908" w14:textId="77777777" w:rsidR="006C6548" w:rsidRPr="00020021" w:rsidRDefault="006C6548" w:rsidP="005F0D4A">
            <w:pPr>
              <w:pStyle w:val="TAH"/>
            </w:pPr>
            <w:r w:rsidRPr="00020021">
              <w:t>Number of</w:t>
            </w:r>
          </w:p>
        </w:tc>
        <w:tc>
          <w:tcPr>
            <w:tcW w:w="993" w:type="dxa"/>
            <w:tcBorders>
              <w:bottom w:val="nil"/>
            </w:tcBorders>
          </w:tcPr>
          <w:p w14:paraId="39BE1B4F" w14:textId="77777777" w:rsidR="006C6548" w:rsidRPr="00020021" w:rsidRDefault="006C6548" w:rsidP="005F0D4A">
            <w:pPr>
              <w:pStyle w:val="TAH"/>
            </w:pPr>
            <w:r w:rsidRPr="00020021">
              <w:t>Cyclic</w:t>
            </w:r>
          </w:p>
        </w:tc>
        <w:tc>
          <w:tcPr>
            <w:tcW w:w="2126" w:type="dxa"/>
            <w:tcBorders>
              <w:bottom w:val="nil"/>
            </w:tcBorders>
          </w:tcPr>
          <w:p w14:paraId="4D2A7067" w14:textId="77777777" w:rsidR="006C6548" w:rsidRPr="00020021" w:rsidRDefault="006C6548" w:rsidP="005F0D4A">
            <w:pPr>
              <w:pStyle w:val="TAH"/>
            </w:pPr>
            <w:r w:rsidRPr="00020021">
              <w:t>Propagation</w:t>
            </w:r>
          </w:p>
        </w:tc>
        <w:tc>
          <w:tcPr>
            <w:tcW w:w="2915" w:type="dxa"/>
          </w:tcPr>
          <w:p w14:paraId="7026FCED" w14:textId="77777777" w:rsidR="006C6548" w:rsidRPr="00020021" w:rsidRDefault="006C6548" w:rsidP="005F0D4A">
            <w:pPr>
              <w:pStyle w:val="TAH"/>
            </w:pPr>
            <w:r w:rsidRPr="00020021">
              <w:t>Channel bandwidth / SNR (dB)</w:t>
            </w:r>
          </w:p>
        </w:tc>
      </w:tr>
      <w:tr w:rsidR="006C6548" w:rsidRPr="00020021" w14:paraId="23ABF355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  <w:bottom w:val="single" w:sz="4" w:space="0" w:color="auto"/>
            </w:tcBorders>
          </w:tcPr>
          <w:p w14:paraId="082C406A" w14:textId="77777777" w:rsidR="006C6548" w:rsidRPr="00020021" w:rsidRDefault="006C6548" w:rsidP="005F0D4A">
            <w:pPr>
              <w:pStyle w:val="TAH"/>
            </w:pPr>
            <w:r w:rsidRPr="00020021">
              <w:t>of TX antennas</w:t>
            </w:r>
          </w:p>
        </w:tc>
        <w:tc>
          <w:tcPr>
            <w:tcW w:w="1417" w:type="dxa"/>
            <w:tcBorders>
              <w:top w:val="nil"/>
            </w:tcBorders>
          </w:tcPr>
          <w:p w14:paraId="24AFE3B3" w14:textId="77777777" w:rsidR="006C6548" w:rsidRPr="00020021" w:rsidRDefault="006C6548" w:rsidP="005F0D4A">
            <w:pPr>
              <w:pStyle w:val="TAH"/>
            </w:pPr>
            <w:r>
              <w:t xml:space="preserve">Numerology </w:t>
            </w:r>
          </w:p>
        </w:tc>
        <w:tc>
          <w:tcPr>
            <w:tcW w:w="1417" w:type="dxa"/>
            <w:tcBorders>
              <w:top w:val="nil"/>
            </w:tcBorders>
          </w:tcPr>
          <w:p w14:paraId="0ABEFE8E" w14:textId="77777777" w:rsidR="006C6548" w:rsidRPr="00020021" w:rsidRDefault="006C6548" w:rsidP="005F0D4A">
            <w:pPr>
              <w:pStyle w:val="TAH"/>
            </w:pPr>
            <w:r w:rsidRPr="00020021">
              <w:t>Demodulation Branches</w:t>
            </w:r>
          </w:p>
        </w:tc>
        <w:tc>
          <w:tcPr>
            <w:tcW w:w="993" w:type="dxa"/>
            <w:tcBorders>
              <w:top w:val="nil"/>
            </w:tcBorders>
          </w:tcPr>
          <w:p w14:paraId="5C384DB9" w14:textId="77777777" w:rsidR="006C6548" w:rsidRPr="00020021" w:rsidRDefault="006C6548" w:rsidP="005F0D4A">
            <w:pPr>
              <w:pStyle w:val="TAH"/>
            </w:pPr>
            <w:r w:rsidRPr="00020021">
              <w:t>Prefix</w:t>
            </w:r>
          </w:p>
        </w:tc>
        <w:tc>
          <w:tcPr>
            <w:tcW w:w="2126" w:type="dxa"/>
            <w:tcBorders>
              <w:top w:val="nil"/>
            </w:tcBorders>
          </w:tcPr>
          <w:p w14:paraId="770A9EA0" w14:textId="77777777" w:rsidR="006C6548" w:rsidRPr="00020021" w:rsidRDefault="006C6548" w:rsidP="005F0D4A">
            <w:pPr>
              <w:pStyle w:val="TAH"/>
            </w:pPr>
            <w:r w:rsidRPr="00020021">
              <w:t>conditions and 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2915" w:type="dxa"/>
          </w:tcPr>
          <w:p w14:paraId="6D7459F5" w14:textId="77777777" w:rsidR="006C6548" w:rsidRPr="00020021" w:rsidRDefault="006C6548" w:rsidP="005F0D4A">
            <w:pPr>
              <w:pStyle w:val="TAH"/>
            </w:pPr>
            <w:r w:rsidRPr="00F95B02">
              <w:t>50 MHz</w:t>
            </w:r>
          </w:p>
        </w:tc>
      </w:tr>
      <w:tr w:rsidR="006C6548" w:rsidRPr="00F95B02" w14:paraId="1C5E56A5" w14:textId="77777777" w:rsidTr="005F0D4A">
        <w:trPr>
          <w:cantSplit/>
          <w:jc w:val="center"/>
        </w:trPr>
        <w:tc>
          <w:tcPr>
            <w:tcW w:w="1049" w:type="dxa"/>
            <w:tcBorders>
              <w:bottom w:val="nil"/>
            </w:tcBorders>
          </w:tcPr>
          <w:p w14:paraId="16A2C9F1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417" w:type="dxa"/>
          </w:tcPr>
          <w:p w14:paraId="7E29CFA7" w14:textId="77777777" w:rsidR="006C6548" w:rsidRPr="00531CB5" w:rsidRDefault="006C6548" w:rsidP="005F0D4A">
            <w:pPr>
              <w:pStyle w:val="TAC"/>
              <w:rPr>
                <w:rFonts w:cs="Arial"/>
                <w:highlight w:val="green"/>
                <w:lang w:eastAsia="zh-CN"/>
              </w:rPr>
            </w:pPr>
            <w:r w:rsidRPr="00531CB5">
              <w:rPr>
                <w:rFonts w:cs="Arial"/>
                <w:highlight w:val="green"/>
                <w:lang w:eastAsia="zh-CN"/>
              </w:rPr>
              <w:t>FR2-NTN</w:t>
            </w:r>
          </w:p>
        </w:tc>
        <w:tc>
          <w:tcPr>
            <w:tcW w:w="1417" w:type="dxa"/>
          </w:tcPr>
          <w:p w14:paraId="25104736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93" w:type="dxa"/>
          </w:tcPr>
          <w:p w14:paraId="7C889ABC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2126" w:type="dxa"/>
          </w:tcPr>
          <w:p w14:paraId="1FA52060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2915" w:type="dxa"/>
          </w:tcPr>
          <w:p w14:paraId="1CD7C2F1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4.2</w:t>
            </w:r>
          </w:p>
        </w:tc>
      </w:tr>
      <w:tr w:rsidR="006C6548" w:rsidRPr="00F95B02" w14:paraId="5BD1310F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  <w:bottom w:val="nil"/>
            </w:tcBorders>
          </w:tcPr>
          <w:p w14:paraId="6A2EA92B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1B1CBD6D" w14:textId="77777777" w:rsidR="006C6548" w:rsidRPr="00531CB5" w:rsidRDefault="006C6548" w:rsidP="005F0D4A">
            <w:pPr>
              <w:pStyle w:val="TAC"/>
              <w:rPr>
                <w:rFonts w:cs="Arial"/>
                <w:highlight w:val="green"/>
                <w:lang w:eastAsia="zh-CN"/>
              </w:rPr>
            </w:pPr>
            <w:r w:rsidRPr="00531CB5">
              <w:rPr>
                <w:rFonts w:cs="Arial"/>
                <w:highlight w:val="green"/>
                <w:lang w:eastAsia="zh-CN"/>
              </w:rPr>
              <w:t>FR2-NTN</w:t>
            </w:r>
          </w:p>
        </w:tc>
        <w:tc>
          <w:tcPr>
            <w:tcW w:w="1417" w:type="dxa"/>
          </w:tcPr>
          <w:p w14:paraId="389BBA2B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2</w:t>
            </w:r>
          </w:p>
        </w:tc>
        <w:tc>
          <w:tcPr>
            <w:tcW w:w="993" w:type="dxa"/>
          </w:tcPr>
          <w:p w14:paraId="4941C69B" w14:textId="77777777" w:rsidR="006C6548" w:rsidRPr="00F95B02" w:rsidRDefault="006C6548" w:rsidP="005F0D4A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2126" w:type="dxa"/>
          </w:tcPr>
          <w:p w14:paraId="7B6D10FB" w14:textId="77777777" w:rsidR="006C6548" w:rsidRPr="00B65AF6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2915" w:type="dxa"/>
          </w:tcPr>
          <w:p w14:paraId="223163DF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-1.6</w:t>
            </w:r>
          </w:p>
        </w:tc>
      </w:tr>
      <w:tr w:rsidR="006C6548" w:rsidRPr="00F95B02" w14:paraId="0645459D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  <w:bottom w:val="nil"/>
            </w:tcBorders>
          </w:tcPr>
          <w:p w14:paraId="0353FE7E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4856ECC8" w14:textId="77777777" w:rsidR="006C6548" w:rsidRPr="00531CB5" w:rsidRDefault="006C6548" w:rsidP="005F0D4A">
            <w:pPr>
              <w:pStyle w:val="TAC"/>
              <w:rPr>
                <w:rFonts w:cs="Arial"/>
                <w:highlight w:val="green"/>
                <w:lang w:eastAsia="zh-CN"/>
              </w:rPr>
            </w:pPr>
            <w:r w:rsidRPr="00531CB5">
              <w:rPr>
                <w:rFonts w:cs="Arial"/>
                <w:highlight w:val="green"/>
                <w:lang w:eastAsia="zh-CN"/>
              </w:rPr>
              <w:t>FR1-NTN</w:t>
            </w:r>
          </w:p>
        </w:tc>
        <w:tc>
          <w:tcPr>
            <w:tcW w:w="1417" w:type="dxa"/>
          </w:tcPr>
          <w:p w14:paraId="49C699A9" w14:textId="21E8BA92" w:rsidR="006C6548" w:rsidRPr="00E106CF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993" w:type="dxa"/>
          </w:tcPr>
          <w:p w14:paraId="6301D38A" w14:textId="77777777" w:rsidR="006C6548" w:rsidRPr="00531CB5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531CB5">
              <w:rPr>
                <w:rFonts w:cs="Arial"/>
                <w:highlight w:val="green"/>
              </w:rPr>
              <w:t>Normal</w:t>
            </w:r>
          </w:p>
        </w:tc>
        <w:tc>
          <w:tcPr>
            <w:tcW w:w="2126" w:type="dxa"/>
          </w:tcPr>
          <w:p w14:paraId="581D4B98" w14:textId="784A2D1B" w:rsidR="006C6548" w:rsidRPr="00E106CF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2915" w:type="dxa"/>
          </w:tcPr>
          <w:p w14:paraId="76E9E6B9" w14:textId="50B15C3E" w:rsidR="006C6548" w:rsidRPr="00E106CF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  <w:tr w:rsidR="006C6548" w:rsidRPr="00F95B02" w14:paraId="35C7D9F7" w14:textId="77777777" w:rsidTr="005F0D4A">
        <w:trPr>
          <w:cantSplit/>
          <w:jc w:val="center"/>
        </w:trPr>
        <w:tc>
          <w:tcPr>
            <w:tcW w:w="1049" w:type="dxa"/>
            <w:tcBorders>
              <w:top w:val="nil"/>
            </w:tcBorders>
          </w:tcPr>
          <w:p w14:paraId="2A8C5BFF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65B215CF" w14:textId="77777777" w:rsidR="006C6548" w:rsidRPr="00531CB5" w:rsidRDefault="006C6548" w:rsidP="005F0D4A">
            <w:pPr>
              <w:pStyle w:val="TAC"/>
              <w:rPr>
                <w:rFonts w:cs="Arial"/>
                <w:highlight w:val="green"/>
                <w:lang w:eastAsia="zh-CN"/>
              </w:rPr>
            </w:pPr>
            <w:r w:rsidRPr="00531CB5">
              <w:rPr>
                <w:rFonts w:cs="Arial"/>
                <w:highlight w:val="green"/>
                <w:lang w:eastAsia="zh-CN"/>
              </w:rPr>
              <w:t>FR1-NTN</w:t>
            </w:r>
          </w:p>
        </w:tc>
        <w:tc>
          <w:tcPr>
            <w:tcW w:w="1417" w:type="dxa"/>
          </w:tcPr>
          <w:p w14:paraId="7BFB8DAC" w14:textId="3F2CA50B" w:rsidR="006C6548" w:rsidRPr="00E106CF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993" w:type="dxa"/>
          </w:tcPr>
          <w:p w14:paraId="7C76F9C4" w14:textId="77777777" w:rsidR="006C6548" w:rsidRPr="00531CB5" w:rsidRDefault="006C6548" w:rsidP="005F0D4A">
            <w:pPr>
              <w:pStyle w:val="TAC"/>
              <w:rPr>
                <w:rFonts w:cs="Arial"/>
                <w:highlight w:val="green"/>
              </w:rPr>
            </w:pPr>
            <w:r w:rsidRPr="00531CB5">
              <w:rPr>
                <w:rFonts w:cs="Arial"/>
                <w:highlight w:val="green"/>
              </w:rPr>
              <w:t xml:space="preserve">Normal </w:t>
            </w:r>
          </w:p>
        </w:tc>
        <w:tc>
          <w:tcPr>
            <w:tcW w:w="2126" w:type="dxa"/>
          </w:tcPr>
          <w:p w14:paraId="7B58BED3" w14:textId="2EC46DC4" w:rsidR="006C6548" w:rsidRPr="00E106CF" w:rsidRDefault="006C6548" w:rsidP="005F0D4A">
            <w:pPr>
              <w:pStyle w:val="TAC"/>
              <w:rPr>
                <w:rFonts w:cs="Arial"/>
                <w:lang w:val="x-none"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  <w:tc>
          <w:tcPr>
            <w:tcW w:w="2915" w:type="dxa"/>
          </w:tcPr>
          <w:p w14:paraId="169D90C7" w14:textId="40B3B8B7" w:rsidR="006C6548" w:rsidRPr="00E106CF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0607BC">
              <w:rPr>
                <w:highlight w:val="green"/>
              </w:rPr>
              <w:t>[TBD</w:t>
            </w:r>
            <w:r w:rsidR="00892EDF">
              <w:rPr>
                <w:rFonts w:eastAsia="Yu Mincho" w:hint="eastAsia"/>
                <w:highlight w:val="green"/>
                <w:lang w:eastAsia="ja-JP"/>
              </w:rPr>
              <w:t>]</w:t>
            </w:r>
          </w:p>
        </w:tc>
      </w:tr>
    </w:tbl>
    <w:p w14:paraId="4F01B0FF" w14:textId="77777777" w:rsidR="006C6548" w:rsidRDefault="006C6548" w:rsidP="006C6548"/>
    <w:p w14:paraId="0EEFFF6E" w14:textId="77777777" w:rsidR="006C6548" w:rsidRDefault="006C6548" w:rsidP="006C6548">
      <w:pPr>
        <w:pStyle w:val="TH"/>
        <w:rPr>
          <w:rFonts w:eastAsia="‚c‚e‚o“Á‘¾ƒSƒVƒbƒN‘Ì"/>
        </w:rPr>
      </w:pPr>
    </w:p>
    <w:p w14:paraId="2826DBCE" w14:textId="6D1F8559" w:rsidR="006C6548" w:rsidRPr="00F95B02" w:rsidRDefault="00905B42" w:rsidP="006C6548">
      <w:pPr>
        <w:pStyle w:val="TH"/>
        <w:rPr>
          <w:rFonts w:eastAsia="‚c‚e‚o“Á‘¾ƒSƒVƒbƒN‘Ì"/>
        </w:rPr>
      </w:pPr>
      <w:r w:rsidRPr="00C25261">
        <w:rPr>
          <w:rFonts w:eastAsia="‚c‚e‚o“Á‘¾ƒSƒVƒbƒN‘Ì"/>
          <w:highlight w:val="green"/>
        </w:rPr>
        <w:t>Modified</w:t>
      </w:r>
      <w:r>
        <w:rPr>
          <w:rFonts w:eastAsia="‚c‚e‚o“Á‘¾ƒSƒVƒbƒN‘Ì"/>
        </w:rPr>
        <w:t xml:space="preserve"> </w:t>
      </w:r>
      <w:r w:rsidR="006C6548" w:rsidRPr="00F95B02">
        <w:rPr>
          <w:rFonts w:eastAsia="‚c‚e‚o“Á‘¾ƒSƒVƒbƒN‘Ì"/>
        </w:rPr>
        <w:t xml:space="preserve">Table </w:t>
      </w:r>
      <w:r w:rsidR="006C6548" w:rsidRPr="00F95B02">
        <w:t>11.3.2.5.1</w:t>
      </w:r>
      <w:r w:rsidR="006C6548" w:rsidRPr="00F95B02">
        <w:rPr>
          <w:rFonts w:eastAsia="‚c‚e‚o“Á‘¾ƒSƒVƒbƒN‘Ì"/>
        </w:rPr>
        <w:t>-1: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80"/>
        <w:gridCol w:w="2519"/>
        <w:gridCol w:w="2518"/>
      </w:tblGrid>
      <w:tr w:rsidR="006C6548" w:rsidRPr="00F95B02" w14:paraId="49401500" w14:textId="77777777" w:rsidTr="005F0D4A">
        <w:trPr>
          <w:cantSplit/>
          <w:jc w:val="center"/>
        </w:trPr>
        <w:tc>
          <w:tcPr>
            <w:tcW w:w="2207" w:type="pct"/>
          </w:tcPr>
          <w:p w14:paraId="75CB3431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</w:p>
        </w:tc>
        <w:tc>
          <w:tcPr>
            <w:tcW w:w="1397" w:type="pct"/>
          </w:tcPr>
          <w:p w14:paraId="0F9E2B26" w14:textId="77777777" w:rsidR="006C6548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FR2 Numerology</w:t>
            </w:r>
          </w:p>
        </w:tc>
        <w:tc>
          <w:tcPr>
            <w:tcW w:w="1396" w:type="pct"/>
          </w:tcPr>
          <w:p w14:paraId="41EA0149" w14:textId="49C22D61" w:rsidR="006C6548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FR</w:t>
            </w:r>
            <w:r w:rsidR="00C50FB0">
              <w:rPr>
                <w:rFonts w:eastAsia="?? ??" w:cs="Arial" w:hint="eastAsia"/>
                <w:bCs/>
                <w:lang w:eastAsia="ja-JP"/>
              </w:rPr>
              <w:t>1</w:t>
            </w:r>
            <w:r>
              <w:rPr>
                <w:rFonts w:eastAsia="?? ??" w:cs="Arial"/>
                <w:bCs/>
              </w:rPr>
              <w:t xml:space="preserve"> Numerology</w:t>
            </w:r>
          </w:p>
        </w:tc>
      </w:tr>
      <w:tr w:rsidR="006C6548" w:rsidRPr="00F95B02" w14:paraId="1F1C5768" w14:textId="77777777" w:rsidTr="005F0D4A">
        <w:trPr>
          <w:cantSplit/>
          <w:jc w:val="center"/>
        </w:trPr>
        <w:tc>
          <w:tcPr>
            <w:tcW w:w="2207" w:type="pct"/>
          </w:tcPr>
          <w:p w14:paraId="3A7285C7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1397" w:type="pct"/>
          </w:tcPr>
          <w:p w14:paraId="568308E5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  <w:tc>
          <w:tcPr>
            <w:tcW w:w="1396" w:type="pct"/>
          </w:tcPr>
          <w:p w14:paraId="7BF91EB7" w14:textId="77777777" w:rsidR="006C6548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Value</w:t>
            </w:r>
          </w:p>
        </w:tc>
      </w:tr>
      <w:tr w:rsidR="006C6548" w:rsidRPr="00F95B02" w14:paraId="2945D94C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1D51ED40" w14:textId="77777777" w:rsidR="006C6548" w:rsidRPr="00F95B02" w:rsidRDefault="006C6548" w:rsidP="005F0D4A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1397" w:type="pct"/>
            <w:vAlign w:val="center"/>
          </w:tcPr>
          <w:p w14:paraId="6B077A21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  <w:tc>
          <w:tcPr>
            <w:tcW w:w="1396" w:type="pct"/>
          </w:tcPr>
          <w:p w14:paraId="18E52194" w14:textId="3953C778" w:rsidR="006C6548" w:rsidRPr="00F95B02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70150AE7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77AE0ABA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</w:p>
        </w:tc>
        <w:tc>
          <w:tcPr>
            <w:tcW w:w="1397" w:type="pct"/>
            <w:vAlign w:val="center"/>
          </w:tcPr>
          <w:p w14:paraId="6ADE84C4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  <w:tc>
          <w:tcPr>
            <w:tcW w:w="1396" w:type="pct"/>
          </w:tcPr>
          <w:p w14:paraId="75985580" w14:textId="5E180947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14B74F01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72504669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1397" w:type="pct"/>
            <w:vAlign w:val="center"/>
          </w:tcPr>
          <w:p w14:paraId="0CAA2C26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  <w:tc>
          <w:tcPr>
            <w:tcW w:w="1396" w:type="pct"/>
          </w:tcPr>
          <w:p w14:paraId="776C66F9" w14:textId="5B28DBF5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700761F4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575E863F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1397" w:type="pct"/>
            <w:vAlign w:val="center"/>
          </w:tcPr>
          <w:p w14:paraId="6050F128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The largest PRB index – (Number of PRBs - 1)</w:t>
            </w:r>
          </w:p>
        </w:tc>
        <w:tc>
          <w:tcPr>
            <w:tcW w:w="1396" w:type="pct"/>
          </w:tcPr>
          <w:p w14:paraId="1C40764E" w14:textId="498B26D0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2D8B0CB4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6645C2C0" w14:textId="77777777" w:rsidR="006C6548" w:rsidRPr="00F95B02" w:rsidRDefault="006C6548" w:rsidP="005F0D4A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1397" w:type="pct"/>
            <w:vAlign w:val="center"/>
          </w:tcPr>
          <w:p w14:paraId="1D4D3C5C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  <w:tc>
          <w:tcPr>
            <w:tcW w:w="1396" w:type="pct"/>
          </w:tcPr>
          <w:p w14:paraId="37114B85" w14:textId="7A5CC71C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62347FA8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4A7311A2" w14:textId="77777777" w:rsidR="006C6548" w:rsidRPr="00F95B02" w:rsidRDefault="006C6548" w:rsidP="005F0D4A">
            <w:pPr>
              <w:pStyle w:val="TAL"/>
            </w:pPr>
            <w:r w:rsidRPr="00F95B02">
              <w:t>Hopping ID</w:t>
            </w:r>
          </w:p>
        </w:tc>
        <w:tc>
          <w:tcPr>
            <w:tcW w:w="1397" w:type="pct"/>
            <w:vAlign w:val="center"/>
          </w:tcPr>
          <w:p w14:paraId="3B784F31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  <w:tc>
          <w:tcPr>
            <w:tcW w:w="1396" w:type="pct"/>
          </w:tcPr>
          <w:p w14:paraId="1182CE64" w14:textId="544F7D4C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4046719F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13124C1E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Number of PRBs</w:t>
            </w:r>
          </w:p>
        </w:tc>
        <w:tc>
          <w:tcPr>
            <w:tcW w:w="1397" w:type="pct"/>
            <w:vAlign w:val="center"/>
          </w:tcPr>
          <w:p w14:paraId="3FFEC695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</w:t>
            </w:r>
          </w:p>
        </w:tc>
        <w:tc>
          <w:tcPr>
            <w:tcW w:w="1396" w:type="pct"/>
          </w:tcPr>
          <w:p w14:paraId="2C151800" w14:textId="0886BDD4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2AD51F8F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6981AE63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1397" w:type="pct"/>
            <w:vAlign w:val="center"/>
          </w:tcPr>
          <w:p w14:paraId="2F0BECB3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  <w:tc>
          <w:tcPr>
            <w:tcW w:w="1396" w:type="pct"/>
          </w:tcPr>
          <w:p w14:paraId="7784559B" w14:textId="342D331A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397B37C7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4D287B5A" w14:textId="77777777" w:rsidR="006C6548" w:rsidRPr="00F95B02" w:rsidRDefault="006C6548" w:rsidP="005F0D4A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1397" w:type="pct"/>
            <w:vAlign w:val="center"/>
          </w:tcPr>
          <w:p w14:paraId="251113B3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16</w:t>
            </w:r>
          </w:p>
        </w:tc>
        <w:tc>
          <w:tcPr>
            <w:tcW w:w="1396" w:type="pct"/>
          </w:tcPr>
          <w:p w14:paraId="1B2D7200" w14:textId="450E320E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097ABFE5" w14:textId="77777777" w:rsidTr="005F0D4A">
        <w:trPr>
          <w:cantSplit/>
          <w:jc w:val="center"/>
        </w:trPr>
        <w:tc>
          <w:tcPr>
            <w:tcW w:w="2207" w:type="pct"/>
            <w:vAlign w:val="center"/>
          </w:tcPr>
          <w:p w14:paraId="47179599" w14:textId="77777777" w:rsidR="006C6548" w:rsidRPr="00F95B02" w:rsidRDefault="006C6548" w:rsidP="005F0D4A">
            <w:pPr>
              <w:pStyle w:val="TAL"/>
            </w:pPr>
            <w:r w:rsidRPr="00F95B02">
              <w:t>First symbol</w:t>
            </w:r>
          </w:p>
        </w:tc>
        <w:tc>
          <w:tcPr>
            <w:tcW w:w="1397" w:type="pct"/>
            <w:vAlign w:val="center"/>
          </w:tcPr>
          <w:p w14:paraId="6ED2F348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  <w:tc>
          <w:tcPr>
            <w:tcW w:w="1396" w:type="pct"/>
          </w:tcPr>
          <w:p w14:paraId="2DCC1628" w14:textId="4CA3131C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</w:tbl>
    <w:p w14:paraId="452072FB" w14:textId="77777777" w:rsidR="006C6548" w:rsidRDefault="006C6548" w:rsidP="006C6548">
      <w:pPr>
        <w:pStyle w:val="TH"/>
      </w:pPr>
    </w:p>
    <w:p w14:paraId="08E7E945" w14:textId="77777777" w:rsidR="006C6548" w:rsidRDefault="006C6548" w:rsidP="006C6548">
      <w:pPr>
        <w:pStyle w:val="TH"/>
      </w:pPr>
    </w:p>
    <w:p w14:paraId="43ECA6A0" w14:textId="73E58EC0" w:rsidR="006C6548" w:rsidRDefault="00905B42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 xml:space="preserve">Table </w:t>
      </w:r>
      <w:r w:rsidR="006C6548">
        <w:t>11</w:t>
      </w:r>
      <w:r w:rsidR="006C6548" w:rsidRPr="00F95B02">
        <w:t>.3.2.5.2-2: Required SNR for PUCCH format 3 with 120kHz SCS</w:t>
      </w:r>
      <w:r w:rsidR="006C6548">
        <w:t xml:space="preserve"> in FR2-NTN</w:t>
      </w:r>
      <w:r w:rsidR="007D3F9C">
        <w:t xml:space="preserve"> and FR1-NTN in above 10 GHz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267"/>
        <w:gridCol w:w="1396"/>
        <w:gridCol w:w="797"/>
        <w:gridCol w:w="1516"/>
        <w:gridCol w:w="1396"/>
        <w:gridCol w:w="1638"/>
      </w:tblGrid>
      <w:tr w:rsidR="006C6548" w:rsidRPr="00020021" w14:paraId="516D0ACA" w14:textId="77777777" w:rsidTr="005F0D4A">
        <w:trPr>
          <w:cantSplit/>
          <w:jc w:val="center"/>
        </w:trPr>
        <w:tc>
          <w:tcPr>
            <w:tcW w:w="539" w:type="pct"/>
          </w:tcPr>
          <w:p w14:paraId="68C1288E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 xml:space="preserve">X </w:t>
            </w:r>
          </w:p>
        </w:tc>
        <w:tc>
          <w:tcPr>
            <w:tcW w:w="678" w:type="pct"/>
          </w:tcPr>
          <w:p w14:paraId="553DC705" w14:textId="77777777" w:rsidR="006C6548" w:rsidRPr="00F95B02" w:rsidRDefault="006C6548" w:rsidP="005F0D4A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747" w:type="pct"/>
          </w:tcPr>
          <w:p w14:paraId="3E08F930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 xml:space="preserve">Number of demodulation </w:t>
            </w:r>
          </w:p>
        </w:tc>
        <w:tc>
          <w:tcPr>
            <w:tcW w:w="426" w:type="pct"/>
          </w:tcPr>
          <w:p w14:paraId="794C6F44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870" w:type="pct"/>
          </w:tcPr>
          <w:p w14:paraId="045572D3" w14:textId="77777777" w:rsidR="006C6548" w:rsidRPr="00020021" w:rsidRDefault="006C6548" w:rsidP="005F0D4A">
            <w:pPr>
              <w:pStyle w:val="TAH"/>
            </w:pPr>
            <w:r w:rsidRPr="00020021">
              <w:t xml:space="preserve">Propagation conditions and </w:t>
            </w:r>
          </w:p>
        </w:tc>
        <w:tc>
          <w:tcPr>
            <w:tcW w:w="803" w:type="pct"/>
          </w:tcPr>
          <w:p w14:paraId="5D22CA83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>Additional DM</w:t>
            </w:r>
            <w:r w:rsidRPr="00F95B02">
              <w:rPr>
                <w:rFonts w:cs="Arial"/>
                <w:lang w:eastAsia="zh-CN"/>
              </w:rPr>
              <w:noBreakHyphen/>
              <w:t xml:space="preserve">RS </w:t>
            </w:r>
          </w:p>
        </w:tc>
        <w:tc>
          <w:tcPr>
            <w:tcW w:w="937" w:type="pct"/>
          </w:tcPr>
          <w:p w14:paraId="1ABFF6D5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6C6548" w:rsidRPr="00020021" w14:paraId="78D923C6" w14:textId="77777777" w:rsidTr="005F0D4A">
        <w:trPr>
          <w:cantSplit/>
          <w:jc w:val="center"/>
        </w:trPr>
        <w:tc>
          <w:tcPr>
            <w:tcW w:w="539" w:type="pct"/>
          </w:tcPr>
          <w:p w14:paraId="5F43D72D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678" w:type="pct"/>
          </w:tcPr>
          <w:p w14:paraId="48A2B37C" w14:textId="77777777" w:rsidR="006C6548" w:rsidRPr="00F95B02" w:rsidRDefault="006C6548" w:rsidP="005F0D4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Numerology </w:t>
            </w:r>
          </w:p>
        </w:tc>
        <w:tc>
          <w:tcPr>
            <w:tcW w:w="747" w:type="pct"/>
          </w:tcPr>
          <w:p w14:paraId="24CC8998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>branches</w:t>
            </w:r>
          </w:p>
        </w:tc>
        <w:tc>
          <w:tcPr>
            <w:tcW w:w="426" w:type="pct"/>
          </w:tcPr>
          <w:p w14:paraId="55C7551F" w14:textId="77777777" w:rsidR="006C6548" w:rsidRPr="00020021" w:rsidRDefault="006C6548" w:rsidP="005F0D4A">
            <w:pPr>
              <w:pStyle w:val="TAH"/>
            </w:pPr>
          </w:p>
        </w:tc>
        <w:tc>
          <w:tcPr>
            <w:tcW w:w="870" w:type="pct"/>
          </w:tcPr>
          <w:p w14:paraId="5B197C59" w14:textId="77777777" w:rsidR="006C6548" w:rsidRPr="00020021" w:rsidRDefault="006C6548" w:rsidP="005F0D4A">
            <w:pPr>
              <w:pStyle w:val="TAH"/>
            </w:pPr>
            <w:r w:rsidRPr="00020021">
              <w:t>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803" w:type="pct"/>
          </w:tcPr>
          <w:p w14:paraId="7BC4465C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>configuration</w:t>
            </w:r>
          </w:p>
        </w:tc>
        <w:tc>
          <w:tcPr>
            <w:tcW w:w="937" w:type="pct"/>
          </w:tcPr>
          <w:p w14:paraId="33CC2412" w14:textId="77777777" w:rsidR="006C6548" w:rsidRPr="00020021" w:rsidRDefault="006C6548" w:rsidP="005F0D4A">
            <w:pPr>
              <w:pStyle w:val="TAH"/>
            </w:pPr>
            <w:r w:rsidRPr="00F95B02">
              <w:t>50 MHz</w:t>
            </w:r>
          </w:p>
          <w:p w14:paraId="399088B4" w14:textId="77777777" w:rsidR="006C6548" w:rsidRPr="00020021" w:rsidRDefault="006C6548" w:rsidP="005F0D4A">
            <w:pPr>
              <w:pStyle w:val="TAH"/>
            </w:pPr>
          </w:p>
        </w:tc>
      </w:tr>
      <w:tr w:rsidR="006C6548" w:rsidRPr="00F95B02" w14:paraId="29F1F1A2" w14:textId="77777777" w:rsidTr="005F0D4A">
        <w:trPr>
          <w:cantSplit/>
          <w:jc w:val="center"/>
        </w:trPr>
        <w:tc>
          <w:tcPr>
            <w:tcW w:w="539" w:type="pct"/>
            <w:vMerge w:val="restart"/>
          </w:tcPr>
          <w:p w14:paraId="3D3E6096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678" w:type="pct"/>
            <w:vMerge w:val="restart"/>
          </w:tcPr>
          <w:p w14:paraId="1D0C257F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FR2-NTN</w:t>
            </w:r>
          </w:p>
        </w:tc>
        <w:tc>
          <w:tcPr>
            <w:tcW w:w="747" w:type="pct"/>
            <w:vMerge w:val="restart"/>
          </w:tcPr>
          <w:p w14:paraId="76074C27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426" w:type="pct"/>
            <w:vMerge w:val="restart"/>
          </w:tcPr>
          <w:p w14:paraId="11017E44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870" w:type="pct"/>
            <w:vMerge w:val="restart"/>
          </w:tcPr>
          <w:p w14:paraId="0155A131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803" w:type="pct"/>
          </w:tcPr>
          <w:p w14:paraId="4D1587E7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37" w:type="pct"/>
          </w:tcPr>
          <w:p w14:paraId="4E0B7E1D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2.3</w:t>
            </w:r>
          </w:p>
        </w:tc>
      </w:tr>
      <w:tr w:rsidR="006C6548" w:rsidRPr="00F95B02" w14:paraId="61802EFE" w14:textId="77777777" w:rsidTr="005F0D4A">
        <w:trPr>
          <w:cantSplit/>
          <w:jc w:val="center"/>
        </w:trPr>
        <w:tc>
          <w:tcPr>
            <w:tcW w:w="539" w:type="pct"/>
            <w:vMerge/>
          </w:tcPr>
          <w:p w14:paraId="41CF9830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540E3617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</w:tcPr>
          <w:p w14:paraId="403DE33A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426" w:type="pct"/>
            <w:vMerge/>
          </w:tcPr>
          <w:p w14:paraId="2142FDDE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870" w:type="pct"/>
            <w:vMerge/>
          </w:tcPr>
          <w:p w14:paraId="2211E04D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803" w:type="pct"/>
            <w:vAlign w:val="center"/>
          </w:tcPr>
          <w:p w14:paraId="22D6BBB9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37" w:type="pct"/>
          </w:tcPr>
          <w:p w14:paraId="22EC6234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1.7</w:t>
            </w:r>
          </w:p>
        </w:tc>
      </w:tr>
      <w:tr w:rsidR="006C6548" w:rsidRPr="00F95B02" w14:paraId="6C6E7E7C" w14:textId="77777777" w:rsidTr="005F0D4A">
        <w:trPr>
          <w:cantSplit/>
          <w:jc w:val="center"/>
        </w:trPr>
        <w:tc>
          <w:tcPr>
            <w:tcW w:w="539" w:type="pct"/>
            <w:vMerge/>
          </w:tcPr>
          <w:p w14:paraId="0D97B8C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 w:val="restart"/>
          </w:tcPr>
          <w:p w14:paraId="1097FFA9" w14:textId="77777777" w:rsidR="006C6548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FR2-NTN</w:t>
            </w:r>
          </w:p>
        </w:tc>
        <w:tc>
          <w:tcPr>
            <w:tcW w:w="747" w:type="pct"/>
            <w:vMerge w:val="restart"/>
          </w:tcPr>
          <w:p w14:paraId="3237C2AC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26" w:type="pct"/>
            <w:vMerge w:val="restart"/>
          </w:tcPr>
          <w:p w14:paraId="203416E1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870" w:type="pct"/>
            <w:vMerge w:val="restart"/>
          </w:tcPr>
          <w:p w14:paraId="095E79C7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803" w:type="pct"/>
          </w:tcPr>
          <w:p w14:paraId="08727813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937" w:type="pct"/>
          </w:tcPr>
          <w:p w14:paraId="2A752DE5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-1.9</w:t>
            </w:r>
          </w:p>
        </w:tc>
      </w:tr>
      <w:tr w:rsidR="006C6548" w:rsidRPr="00F95B02" w14:paraId="32E02091" w14:textId="77777777" w:rsidTr="005F0D4A">
        <w:trPr>
          <w:cantSplit/>
          <w:jc w:val="center"/>
        </w:trPr>
        <w:tc>
          <w:tcPr>
            <w:tcW w:w="539" w:type="pct"/>
            <w:vMerge/>
          </w:tcPr>
          <w:p w14:paraId="65F74225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  <w:vMerge/>
          </w:tcPr>
          <w:p w14:paraId="59B1833F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747" w:type="pct"/>
            <w:vMerge/>
          </w:tcPr>
          <w:p w14:paraId="0A04E0C1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426" w:type="pct"/>
            <w:vMerge/>
          </w:tcPr>
          <w:p w14:paraId="782F0FEC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870" w:type="pct"/>
            <w:vMerge/>
          </w:tcPr>
          <w:p w14:paraId="4082B956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803" w:type="pct"/>
            <w:vAlign w:val="center"/>
          </w:tcPr>
          <w:p w14:paraId="720CE198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937" w:type="pct"/>
          </w:tcPr>
          <w:p w14:paraId="73377DC0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-2.5</w:t>
            </w:r>
          </w:p>
        </w:tc>
      </w:tr>
      <w:tr w:rsidR="006C6548" w:rsidRPr="00F95B02" w14:paraId="78DD7F9D" w14:textId="77777777" w:rsidTr="005F0D4A">
        <w:trPr>
          <w:cantSplit/>
          <w:jc w:val="center"/>
        </w:trPr>
        <w:tc>
          <w:tcPr>
            <w:tcW w:w="539" w:type="pct"/>
            <w:vMerge w:val="restart"/>
          </w:tcPr>
          <w:p w14:paraId="5B4E3137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A3695E">
              <w:rPr>
                <w:highlight w:val="green"/>
                <w:lang w:eastAsia="zh-CN"/>
              </w:rPr>
              <w:t>1</w:t>
            </w:r>
          </w:p>
        </w:tc>
        <w:tc>
          <w:tcPr>
            <w:tcW w:w="678" w:type="pct"/>
          </w:tcPr>
          <w:p w14:paraId="61C30350" w14:textId="77777777" w:rsidR="006C6548" w:rsidRPr="009478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947829">
              <w:rPr>
                <w:highlight w:val="green"/>
                <w:lang w:eastAsia="zh-CN"/>
              </w:rPr>
              <w:t>FR1-NTN</w:t>
            </w:r>
          </w:p>
        </w:tc>
        <w:tc>
          <w:tcPr>
            <w:tcW w:w="747" w:type="pct"/>
          </w:tcPr>
          <w:p w14:paraId="11630954" w14:textId="77777777" w:rsidR="006C6548" w:rsidRPr="009478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947829">
              <w:rPr>
                <w:highlight w:val="green"/>
                <w:lang w:eastAsia="zh-CN"/>
              </w:rPr>
              <w:t>1</w:t>
            </w:r>
          </w:p>
        </w:tc>
        <w:tc>
          <w:tcPr>
            <w:tcW w:w="426" w:type="pct"/>
          </w:tcPr>
          <w:p w14:paraId="1F699942" w14:textId="77777777" w:rsidR="006C6548" w:rsidRPr="00947829" w:rsidRDefault="006C6548" w:rsidP="005F0D4A">
            <w:pPr>
              <w:pStyle w:val="TAC"/>
              <w:rPr>
                <w:highlight w:val="green"/>
              </w:rPr>
            </w:pPr>
            <w:r w:rsidRPr="00947829">
              <w:rPr>
                <w:highlight w:val="green"/>
              </w:rPr>
              <w:t xml:space="preserve">Normal </w:t>
            </w:r>
          </w:p>
        </w:tc>
        <w:tc>
          <w:tcPr>
            <w:tcW w:w="870" w:type="pct"/>
          </w:tcPr>
          <w:p w14:paraId="3129463B" w14:textId="2720F2B7" w:rsidR="006C6548" w:rsidRPr="00F95B02" w:rsidRDefault="00892EDF" w:rsidP="005F0D4A">
            <w:pPr>
              <w:pStyle w:val="TAC"/>
            </w:pPr>
            <w:r>
              <w:rPr>
                <w:highlight w:val="green"/>
              </w:rPr>
              <w:t>[TBD]</w:t>
            </w:r>
          </w:p>
        </w:tc>
        <w:tc>
          <w:tcPr>
            <w:tcW w:w="803" w:type="pct"/>
          </w:tcPr>
          <w:p w14:paraId="17780354" w14:textId="360C0C48" w:rsidR="006C6548" w:rsidRPr="00F95B02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937" w:type="pct"/>
          </w:tcPr>
          <w:p w14:paraId="72246256" w14:textId="073FE9AC" w:rsidR="006C6548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7B6BA18F" w14:textId="77777777" w:rsidTr="005F0D4A">
        <w:trPr>
          <w:cantSplit/>
          <w:jc w:val="center"/>
        </w:trPr>
        <w:tc>
          <w:tcPr>
            <w:tcW w:w="539" w:type="pct"/>
            <w:vMerge/>
          </w:tcPr>
          <w:p w14:paraId="6475AC55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678" w:type="pct"/>
          </w:tcPr>
          <w:p w14:paraId="1161344A" w14:textId="77777777" w:rsidR="006C6548" w:rsidRPr="009478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947829">
              <w:rPr>
                <w:highlight w:val="green"/>
                <w:lang w:eastAsia="zh-CN"/>
              </w:rPr>
              <w:t>FR1-NTN</w:t>
            </w:r>
          </w:p>
        </w:tc>
        <w:tc>
          <w:tcPr>
            <w:tcW w:w="747" w:type="pct"/>
          </w:tcPr>
          <w:p w14:paraId="591FB494" w14:textId="77777777" w:rsidR="006C6548" w:rsidRPr="00947829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947829">
              <w:rPr>
                <w:highlight w:val="green"/>
                <w:lang w:eastAsia="zh-CN"/>
              </w:rPr>
              <w:t>2</w:t>
            </w:r>
          </w:p>
        </w:tc>
        <w:tc>
          <w:tcPr>
            <w:tcW w:w="426" w:type="pct"/>
          </w:tcPr>
          <w:p w14:paraId="305F665C" w14:textId="77777777" w:rsidR="006C6548" w:rsidRPr="00947829" w:rsidRDefault="006C6548" w:rsidP="005F0D4A">
            <w:pPr>
              <w:pStyle w:val="TAC"/>
              <w:rPr>
                <w:highlight w:val="green"/>
              </w:rPr>
            </w:pPr>
            <w:r w:rsidRPr="00947829">
              <w:rPr>
                <w:highlight w:val="green"/>
              </w:rPr>
              <w:t xml:space="preserve">Normal </w:t>
            </w:r>
          </w:p>
        </w:tc>
        <w:tc>
          <w:tcPr>
            <w:tcW w:w="870" w:type="pct"/>
          </w:tcPr>
          <w:p w14:paraId="56E6B408" w14:textId="39F411D9" w:rsidR="006C6548" w:rsidRPr="00F95B02" w:rsidRDefault="00892EDF" w:rsidP="005F0D4A">
            <w:pPr>
              <w:pStyle w:val="TAC"/>
            </w:pPr>
            <w:r>
              <w:rPr>
                <w:highlight w:val="green"/>
              </w:rPr>
              <w:t>[TBD]</w:t>
            </w:r>
          </w:p>
        </w:tc>
        <w:tc>
          <w:tcPr>
            <w:tcW w:w="803" w:type="pct"/>
          </w:tcPr>
          <w:p w14:paraId="6B958439" w14:textId="635D8BAB" w:rsidR="006C6548" w:rsidRPr="00F95B02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937" w:type="pct"/>
          </w:tcPr>
          <w:p w14:paraId="61FE7F6F" w14:textId="16C41729" w:rsidR="006C6548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</w:tbl>
    <w:p w14:paraId="6B21DBCA" w14:textId="77777777" w:rsidR="006C6548" w:rsidRDefault="006C6548" w:rsidP="006C6548"/>
    <w:p w14:paraId="0CF9C381" w14:textId="77777777" w:rsidR="006C6548" w:rsidRDefault="006C6548" w:rsidP="006C6548">
      <w:pPr>
        <w:rPr>
          <w:rFonts w:eastAsia="Microsoft JhengHei UI" w:cs="Arial"/>
        </w:rPr>
      </w:pPr>
    </w:p>
    <w:p w14:paraId="64CDEDB9" w14:textId="5EEB6266" w:rsidR="006C6548" w:rsidRPr="00F95B02" w:rsidRDefault="00905B42" w:rsidP="006C6548">
      <w:pPr>
        <w:pStyle w:val="TH"/>
        <w:rPr>
          <w:rFonts w:eastAsia="‚c‚e‚o“Á‘¾ƒSƒVƒbƒN‘Ì"/>
        </w:rPr>
      </w:pPr>
      <w:r w:rsidRPr="00C25261">
        <w:rPr>
          <w:rFonts w:eastAsia="‚c‚e‚o“Á‘¾ƒSƒVƒbƒN‘Ì"/>
          <w:highlight w:val="green"/>
        </w:rPr>
        <w:t>Modified</w:t>
      </w:r>
      <w:r>
        <w:rPr>
          <w:rFonts w:eastAsia="‚c‚e‚o“Á‘¾ƒSƒVƒbƒN‘Ì"/>
        </w:rPr>
        <w:t xml:space="preserve"> </w:t>
      </w:r>
      <w:r w:rsidR="006C6548" w:rsidRPr="00F95B02">
        <w:rPr>
          <w:rFonts w:eastAsia="‚c‚e‚o“Á‘¾ƒSƒVƒbƒN‘Ì"/>
        </w:rPr>
        <w:t xml:space="preserve">Table </w:t>
      </w:r>
      <w:r w:rsidR="006C6548" w:rsidRPr="00F95B02">
        <w:t>11.3.2.6.1</w:t>
      </w:r>
      <w:r w:rsidR="006C6548" w:rsidRPr="00F95B02">
        <w:rPr>
          <w:rFonts w:eastAsia="‚c‚e‚o“Á‘¾ƒSƒVƒbƒN‘Ì"/>
        </w:rPr>
        <w:t>-1: Test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6"/>
        <w:gridCol w:w="2816"/>
        <w:gridCol w:w="2815"/>
      </w:tblGrid>
      <w:tr w:rsidR="006C6548" w:rsidRPr="00F95B02" w14:paraId="78452C92" w14:textId="77777777" w:rsidTr="00C25261">
        <w:trPr>
          <w:cantSplit/>
          <w:jc w:val="center"/>
        </w:trPr>
        <w:tc>
          <w:tcPr>
            <w:tcW w:w="1877" w:type="pct"/>
          </w:tcPr>
          <w:p w14:paraId="4B25C572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</w:p>
        </w:tc>
        <w:tc>
          <w:tcPr>
            <w:tcW w:w="1561" w:type="pct"/>
          </w:tcPr>
          <w:p w14:paraId="03148E32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FR2 Numerology</w:t>
            </w:r>
          </w:p>
        </w:tc>
        <w:tc>
          <w:tcPr>
            <w:tcW w:w="1561" w:type="pct"/>
          </w:tcPr>
          <w:p w14:paraId="469FB73B" w14:textId="7BB932EB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>FR1</w:t>
            </w:r>
            <w:r w:rsidR="00C50FB0">
              <w:rPr>
                <w:rFonts w:eastAsia="?? ??" w:cs="Arial" w:hint="eastAsia"/>
                <w:bCs/>
                <w:lang w:eastAsia="ja-JP"/>
              </w:rPr>
              <w:t xml:space="preserve"> </w:t>
            </w:r>
            <w:r>
              <w:rPr>
                <w:rFonts w:eastAsia="?? ??" w:cs="Arial"/>
                <w:bCs/>
              </w:rPr>
              <w:t xml:space="preserve">Numerology </w:t>
            </w:r>
          </w:p>
        </w:tc>
      </w:tr>
      <w:tr w:rsidR="006C6548" w:rsidRPr="00F95B02" w14:paraId="5EAB9376" w14:textId="77777777" w:rsidTr="00C25261">
        <w:trPr>
          <w:cantSplit/>
          <w:jc w:val="center"/>
        </w:trPr>
        <w:tc>
          <w:tcPr>
            <w:tcW w:w="1877" w:type="pct"/>
          </w:tcPr>
          <w:p w14:paraId="10CBE197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Parameter</w:t>
            </w:r>
          </w:p>
        </w:tc>
        <w:tc>
          <w:tcPr>
            <w:tcW w:w="1561" w:type="pct"/>
          </w:tcPr>
          <w:p w14:paraId="789A1DC4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 w:rsidRPr="00F95B02">
              <w:rPr>
                <w:rFonts w:eastAsia="?? ??" w:cs="Arial"/>
                <w:bCs/>
              </w:rPr>
              <w:t>Value</w:t>
            </w:r>
          </w:p>
        </w:tc>
        <w:tc>
          <w:tcPr>
            <w:tcW w:w="1561" w:type="pct"/>
          </w:tcPr>
          <w:p w14:paraId="4B74E615" w14:textId="77777777" w:rsidR="006C6548" w:rsidRPr="00F95B02" w:rsidRDefault="006C6548" w:rsidP="005F0D4A">
            <w:pPr>
              <w:pStyle w:val="TAH"/>
              <w:rPr>
                <w:rFonts w:eastAsia="?? ??" w:cs="Arial"/>
                <w:bCs/>
              </w:rPr>
            </w:pPr>
            <w:r>
              <w:rPr>
                <w:rFonts w:eastAsia="?? ??" w:cs="Arial"/>
                <w:bCs/>
              </w:rPr>
              <w:t xml:space="preserve">Value </w:t>
            </w:r>
          </w:p>
        </w:tc>
      </w:tr>
      <w:tr w:rsidR="006C6548" w:rsidRPr="00F95B02" w14:paraId="2D94430F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7744FBEB" w14:textId="77777777" w:rsidR="006C6548" w:rsidRPr="00F95B02" w:rsidRDefault="006C6548" w:rsidP="005F0D4A">
            <w:pPr>
              <w:pStyle w:val="TAL"/>
              <w:rPr>
                <w:lang w:eastAsia="zh-CN"/>
              </w:rPr>
            </w:pPr>
            <w:r w:rsidRPr="00F95B02">
              <w:rPr>
                <w:lang w:eastAsia="zh-CN"/>
              </w:rPr>
              <w:t>Modulation order</w:t>
            </w:r>
          </w:p>
        </w:tc>
        <w:tc>
          <w:tcPr>
            <w:tcW w:w="1561" w:type="pct"/>
            <w:vAlign w:val="center"/>
          </w:tcPr>
          <w:p w14:paraId="2C814F59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QPSK</w:t>
            </w:r>
          </w:p>
        </w:tc>
        <w:tc>
          <w:tcPr>
            <w:tcW w:w="1561" w:type="pct"/>
          </w:tcPr>
          <w:p w14:paraId="77CDCF3D" w14:textId="0AE355F7" w:rsidR="006C6548" w:rsidRPr="00F95B02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53720FA0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2BDD5F82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First PRB prior to frequency hopping</w:t>
            </w:r>
            <w:r w:rsidRPr="00F95B02" w:rsidDel="008A56E7">
              <w:t>startingPRB</w:t>
            </w:r>
          </w:p>
        </w:tc>
        <w:tc>
          <w:tcPr>
            <w:tcW w:w="1561" w:type="pct"/>
            <w:vAlign w:val="center"/>
          </w:tcPr>
          <w:p w14:paraId="66A5B586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  <w:tc>
          <w:tcPr>
            <w:tcW w:w="1561" w:type="pct"/>
          </w:tcPr>
          <w:p w14:paraId="7E31B177" w14:textId="4E658A1E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1A09EAB4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59CE4E75" w14:textId="77777777" w:rsidR="006C6548" w:rsidRPr="00F95B02" w:rsidRDefault="006C6548" w:rsidP="005F0D4A">
            <w:pPr>
              <w:pStyle w:val="TAL"/>
            </w:pPr>
            <w:r w:rsidRPr="00F95B02">
              <w:t>Number of PRBs</w:t>
            </w:r>
          </w:p>
        </w:tc>
        <w:tc>
          <w:tcPr>
            <w:tcW w:w="1561" w:type="pct"/>
            <w:vAlign w:val="center"/>
          </w:tcPr>
          <w:p w14:paraId="5AA4B678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>
              <w:rPr>
                <w:rFonts w:eastAsia="?? ??" w:cs="Arial"/>
              </w:rPr>
              <w:t>1</w:t>
            </w:r>
          </w:p>
        </w:tc>
        <w:tc>
          <w:tcPr>
            <w:tcW w:w="1561" w:type="pct"/>
          </w:tcPr>
          <w:p w14:paraId="7BF8FCDF" w14:textId="2870933E" w:rsidR="006C6548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3C61C4FA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097DC041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Intra-slot frequency hopping</w:t>
            </w:r>
          </w:p>
        </w:tc>
        <w:tc>
          <w:tcPr>
            <w:tcW w:w="1561" w:type="pct"/>
            <w:vAlign w:val="center"/>
          </w:tcPr>
          <w:p w14:paraId="38452E51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enabled</w:t>
            </w:r>
          </w:p>
        </w:tc>
        <w:tc>
          <w:tcPr>
            <w:tcW w:w="1561" w:type="pct"/>
          </w:tcPr>
          <w:p w14:paraId="510EB5D0" w14:textId="01CD6C0C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6D6ABDC6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0DCE918D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First PRB after frequency hopping</w:t>
            </w:r>
          </w:p>
        </w:tc>
        <w:tc>
          <w:tcPr>
            <w:tcW w:w="1561" w:type="pct"/>
            <w:vAlign w:val="center"/>
          </w:tcPr>
          <w:p w14:paraId="48B282D2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 xml:space="preserve">The largest PRB index – (Number of PRBs </w:t>
            </w:r>
            <w:r w:rsidRPr="00F95B02">
              <w:rPr>
                <w:rFonts w:cs="Arial"/>
              </w:rPr>
              <w:t>–</w:t>
            </w:r>
            <w:r w:rsidRPr="00F95B02">
              <w:rPr>
                <w:rFonts w:eastAsia="?? ??" w:cs="Arial"/>
              </w:rPr>
              <w:t xml:space="preserve"> 1)</w:t>
            </w:r>
          </w:p>
        </w:tc>
        <w:tc>
          <w:tcPr>
            <w:tcW w:w="1561" w:type="pct"/>
          </w:tcPr>
          <w:p w14:paraId="03519FC3" w14:textId="40B6B684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494A617A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32FF4F24" w14:textId="77777777" w:rsidR="006C6548" w:rsidRPr="00F95B02" w:rsidRDefault="006C6548" w:rsidP="005F0D4A">
            <w:pPr>
              <w:pStyle w:val="TAL"/>
            </w:pPr>
            <w:r w:rsidRPr="00F95B02">
              <w:t>Group and sequence hopping</w:t>
            </w:r>
          </w:p>
        </w:tc>
        <w:tc>
          <w:tcPr>
            <w:tcW w:w="1561" w:type="pct"/>
            <w:vAlign w:val="center"/>
          </w:tcPr>
          <w:p w14:paraId="078BEC60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neither</w:t>
            </w:r>
          </w:p>
        </w:tc>
        <w:tc>
          <w:tcPr>
            <w:tcW w:w="1561" w:type="pct"/>
          </w:tcPr>
          <w:p w14:paraId="1DF7DF9E" w14:textId="3C84BB99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7C240CC3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458A5E2F" w14:textId="77777777" w:rsidR="006C6548" w:rsidRPr="00F95B02" w:rsidRDefault="006C6548" w:rsidP="005F0D4A">
            <w:pPr>
              <w:pStyle w:val="TAL"/>
            </w:pPr>
            <w:r w:rsidRPr="00F95B02">
              <w:t>Hopping ID</w:t>
            </w:r>
          </w:p>
        </w:tc>
        <w:tc>
          <w:tcPr>
            <w:tcW w:w="1561" w:type="pct"/>
            <w:vAlign w:val="center"/>
          </w:tcPr>
          <w:p w14:paraId="684C1B3F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  <w:tc>
          <w:tcPr>
            <w:tcW w:w="1561" w:type="pct"/>
          </w:tcPr>
          <w:p w14:paraId="4ABE287C" w14:textId="4B1DBEAA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73E8AE8C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0E0A8E60" w14:textId="77777777" w:rsidR="006C6548" w:rsidRPr="00F95B02" w:rsidRDefault="006C6548" w:rsidP="005F0D4A">
            <w:pPr>
              <w:pStyle w:val="TAL"/>
              <w:rPr>
                <w:rFonts w:eastAsia="?? ??" w:cs="Arial"/>
              </w:rPr>
            </w:pPr>
            <w:r w:rsidRPr="00F95B02">
              <w:t>Number of symbols</w:t>
            </w:r>
          </w:p>
        </w:tc>
        <w:tc>
          <w:tcPr>
            <w:tcW w:w="1561" w:type="pct"/>
            <w:vAlign w:val="center"/>
          </w:tcPr>
          <w:p w14:paraId="4604C454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14</w:t>
            </w:r>
          </w:p>
        </w:tc>
        <w:tc>
          <w:tcPr>
            <w:tcW w:w="1561" w:type="pct"/>
          </w:tcPr>
          <w:p w14:paraId="3FECA0FC" w14:textId="4F2850AE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6B032E75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407D2A3E" w14:textId="77777777" w:rsidR="006C6548" w:rsidRPr="00F95B02" w:rsidRDefault="006C6548" w:rsidP="005F0D4A">
            <w:pPr>
              <w:pStyle w:val="TAL"/>
            </w:pPr>
            <w:r w:rsidRPr="00F95B02">
              <w:t>The number of UCI information bits</w:t>
            </w:r>
          </w:p>
        </w:tc>
        <w:tc>
          <w:tcPr>
            <w:tcW w:w="1561" w:type="pct"/>
            <w:vAlign w:val="center"/>
          </w:tcPr>
          <w:p w14:paraId="1CCA7041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22</w:t>
            </w:r>
          </w:p>
        </w:tc>
        <w:tc>
          <w:tcPr>
            <w:tcW w:w="1561" w:type="pct"/>
          </w:tcPr>
          <w:p w14:paraId="1D413E63" w14:textId="58AC03A4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2FC98B97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741A3E2E" w14:textId="77777777" w:rsidR="006C6548" w:rsidRPr="00F95B02" w:rsidRDefault="006C6548" w:rsidP="005F0D4A">
            <w:pPr>
              <w:pStyle w:val="TAL"/>
            </w:pPr>
            <w:r w:rsidRPr="00F95B02">
              <w:t>First symbol</w:t>
            </w:r>
          </w:p>
        </w:tc>
        <w:tc>
          <w:tcPr>
            <w:tcW w:w="1561" w:type="pct"/>
            <w:vAlign w:val="center"/>
          </w:tcPr>
          <w:p w14:paraId="2DD05855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0</w:t>
            </w:r>
          </w:p>
        </w:tc>
        <w:tc>
          <w:tcPr>
            <w:tcW w:w="1561" w:type="pct"/>
          </w:tcPr>
          <w:p w14:paraId="2CD984D4" w14:textId="5A14A203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0BE9B5B4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61FCD9C6" w14:textId="77777777" w:rsidR="006C6548" w:rsidRPr="00F95B02" w:rsidRDefault="006C6548" w:rsidP="005F0D4A">
            <w:pPr>
              <w:pStyle w:val="TAL"/>
            </w:pPr>
            <w:r w:rsidRPr="00F95B02">
              <w:t>Length of the orthogonal cover code</w:t>
            </w:r>
          </w:p>
        </w:tc>
        <w:tc>
          <w:tcPr>
            <w:tcW w:w="1561" w:type="pct"/>
            <w:vAlign w:val="center"/>
          </w:tcPr>
          <w:p w14:paraId="3C3B6A6E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n2</w:t>
            </w:r>
          </w:p>
        </w:tc>
        <w:tc>
          <w:tcPr>
            <w:tcW w:w="1561" w:type="pct"/>
          </w:tcPr>
          <w:p w14:paraId="4E6ECE35" w14:textId="64983B75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67A8D5C3" w14:textId="77777777" w:rsidTr="00C25261">
        <w:trPr>
          <w:cantSplit/>
          <w:jc w:val="center"/>
        </w:trPr>
        <w:tc>
          <w:tcPr>
            <w:tcW w:w="1877" w:type="pct"/>
            <w:vAlign w:val="center"/>
          </w:tcPr>
          <w:p w14:paraId="1FEC63D4" w14:textId="77777777" w:rsidR="006C6548" w:rsidRPr="00F95B02" w:rsidRDefault="006C6548" w:rsidP="005F0D4A">
            <w:pPr>
              <w:pStyle w:val="TAL"/>
            </w:pPr>
            <w:r w:rsidRPr="00F95B02">
              <w:t>Index of the orthogonal cover code</w:t>
            </w:r>
            <w:r w:rsidRPr="00F95B02" w:rsidDel="00036D3B">
              <w:t xml:space="preserve"> </w:t>
            </w:r>
          </w:p>
        </w:tc>
        <w:tc>
          <w:tcPr>
            <w:tcW w:w="1561" w:type="pct"/>
            <w:vAlign w:val="center"/>
          </w:tcPr>
          <w:p w14:paraId="4ABE80A6" w14:textId="77777777" w:rsidR="006C6548" w:rsidRPr="00F95B02" w:rsidRDefault="006C6548" w:rsidP="005F0D4A">
            <w:pPr>
              <w:pStyle w:val="TAC"/>
              <w:rPr>
                <w:rFonts w:eastAsia="?? ??" w:cs="Arial"/>
              </w:rPr>
            </w:pPr>
            <w:r w:rsidRPr="00F95B02">
              <w:rPr>
                <w:rFonts w:eastAsia="?? ??" w:cs="Arial"/>
              </w:rPr>
              <w:t>n0</w:t>
            </w:r>
          </w:p>
        </w:tc>
        <w:tc>
          <w:tcPr>
            <w:tcW w:w="1561" w:type="pct"/>
          </w:tcPr>
          <w:p w14:paraId="095A48D5" w14:textId="3F2DE6B3" w:rsidR="006C6548" w:rsidRPr="00F95B02" w:rsidRDefault="00892EDF" w:rsidP="005F0D4A">
            <w:pPr>
              <w:pStyle w:val="TAC"/>
              <w:rPr>
                <w:rFonts w:eastAsia="?? ??" w:cs="Arial"/>
              </w:rPr>
            </w:pPr>
            <w:r>
              <w:rPr>
                <w:highlight w:val="green"/>
              </w:rPr>
              <w:t>[TBD]</w:t>
            </w:r>
          </w:p>
        </w:tc>
      </w:tr>
    </w:tbl>
    <w:p w14:paraId="531D977E" w14:textId="77777777" w:rsidR="006C6548" w:rsidRPr="00F95B02" w:rsidRDefault="006C6548" w:rsidP="006C6548"/>
    <w:p w14:paraId="3149AE11" w14:textId="77777777" w:rsidR="006C6548" w:rsidRDefault="006C6548" w:rsidP="006C6548">
      <w:pPr>
        <w:rPr>
          <w:rFonts w:eastAsia="Microsoft JhengHei UI" w:cs="Arial"/>
        </w:rPr>
      </w:pPr>
    </w:p>
    <w:p w14:paraId="72A78E3A" w14:textId="51DBCF52" w:rsidR="006C6548" w:rsidRDefault="004C3121" w:rsidP="006C6548">
      <w:pPr>
        <w:pStyle w:val="TH"/>
      </w:pPr>
      <w:r w:rsidRPr="00C25261">
        <w:rPr>
          <w:highlight w:val="green"/>
        </w:rPr>
        <w:t>Modified</w:t>
      </w:r>
      <w:r>
        <w:t xml:space="preserve"> </w:t>
      </w:r>
      <w:r w:rsidR="006C6548" w:rsidRPr="00F95B02">
        <w:t>Table 11.3.2.6.2-</w:t>
      </w:r>
      <w:r w:rsidR="006C6548">
        <w:t>1</w:t>
      </w:r>
      <w:r w:rsidR="006C6548" w:rsidRPr="00F95B02">
        <w:t>: Required SNR for PUCCH format 4 with 120 kHz SCS</w:t>
      </w:r>
      <w:r w:rsidR="006C6548">
        <w:t xml:space="preserve"> in FR2-NTN</w:t>
      </w:r>
      <w:r w:rsidR="007D3F9C">
        <w:t xml:space="preserve"> and FR1-NTN in above 10 GHz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7"/>
        <w:gridCol w:w="1417"/>
        <w:gridCol w:w="845"/>
        <w:gridCol w:w="1849"/>
        <w:gridCol w:w="1701"/>
        <w:gridCol w:w="1982"/>
      </w:tblGrid>
      <w:tr w:rsidR="006C6548" w:rsidRPr="00020021" w14:paraId="252BE8A7" w14:textId="77777777" w:rsidTr="005F0D4A">
        <w:trPr>
          <w:cantSplit/>
          <w:jc w:val="center"/>
        </w:trPr>
        <w:tc>
          <w:tcPr>
            <w:tcW w:w="1134" w:type="dxa"/>
          </w:tcPr>
          <w:p w14:paraId="21082EEC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 xml:space="preserve">Number of </w:t>
            </w:r>
            <w:r w:rsidRPr="00F95B02">
              <w:rPr>
                <w:rFonts w:cs="Arial"/>
                <w:lang w:eastAsia="zh-CN"/>
              </w:rPr>
              <w:t>T</w:t>
            </w:r>
            <w:r w:rsidRPr="00F95B02">
              <w:rPr>
                <w:rFonts w:cs="Arial"/>
              </w:rPr>
              <w:t xml:space="preserve">X </w:t>
            </w:r>
          </w:p>
        </w:tc>
        <w:tc>
          <w:tcPr>
            <w:tcW w:w="1417" w:type="dxa"/>
          </w:tcPr>
          <w:p w14:paraId="51FCE448" w14:textId="77777777" w:rsidR="006C6548" w:rsidRPr="00F95B02" w:rsidRDefault="006C6548" w:rsidP="005F0D4A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Numerology </w:t>
            </w:r>
          </w:p>
        </w:tc>
        <w:tc>
          <w:tcPr>
            <w:tcW w:w="1417" w:type="dxa"/>
          </w:tcPr>
          <w:p w14:paraId="6DCE821C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 xml:space="preserve">Number of demodulation </w:t>
            </w:r>
          </w:p>
        </w:tc>
        <w:tc>
          <w:tcPr>
            <w:tcW w:w="845" w:type="dxa"/>
          </w:tcPr>
          <w:p w14:paraId="266251DA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>Cyclic Prefix</w:t>
            </w:r>
          </w:p>
        </w:tc>
        <w:tc>
          <w:tcPr>
            <w:tcW w:w="1849" w:type="dxa"/>
          </w:tcPr>
          <w:p w14:paraId="24EADE68" w14:textId="77777777" w:rsidR="006C6548" w:rsidRPr="00020021" w:rsidRDefault="006C6548" w:rsidP="005F0D4A">
            <w:pPr>
              <w:pStyle w:val="TAH"/>
            </w:pPr>
            <w:r w:rsidRPr="00020021">
              <w:t xml:space="preserve">Propagation conditions and </w:t>
            </w:r>
          </w:p>
        </w:tc>
        <w:tc>
          <w:tcPr>
            <w:tcW w:w="1701" w:type="dxa"/>
          </w:tcPr>
          <w:p w14:paraId="6162F6D3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>Additional DM</w:t>
            </w:r>
            <w:r w:rsidRPr="00F95B02">
              <w:rPr>
                <w:rFonts w:cs="Arial"/>
                <w:lang w:eastAsia="zh-CN"/>
              </w:rPr>
              <w:noBreakHyphen/>
              <w:t xml:space="preserve">RS </w:t>
            </w:r>
          </w:p>
        </w:tc>
        <w:tc>
          <w:tcPr>
            <w:tcW w:w="1982" w:type="dxa"/>
          </w:tcPr>
          <w:p w14:paraId="2CA3DB97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>Channel Bandwidth / SNR (dB)</w:t>
            </w:r>
          </w:p>
        </w:tc>
      </w:tr>
      <w:tr w:rsidR="006C6548" w:rsidRPr="00020021" w14:paraId="06E662CF" w14:textId="77777777" w:rsidTr="005F0D4A">
        <w:trPr>
          <w:cantSplit/>
          <w:jc w:val="center"/>
        </w:trPr>
        <w:tc>
          <w:tcPr>
            <w:tcW w:w="1134" w:type="dxa"/>
          </w:tcPr>
          <w:p w14:paraId="20891C5F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</w:rPr>
              <w:t>antennas</w:t>
            </w:r>
          </w:p>
        </w:tc>
        <w:tc>
          <w:tcPr>
            <w:tcW w:w="1417" w:type="dxa"/>
          </w:tcPr>
          <w:p w14:paraId="471229D9" w14:textId="77777777" w:rsidR="006C6548" w:rsidRPr="00F95B02" w:rsidRDefault="006C6548" w:rsidP="005F0D4A">
            <w:pPr>
              <w:pStyle w:val="TAH"/>
              <w:rPr>
                <w:rFonts w:cs="Arial"/>
                <w:lang w:eastAsia="zh-CN"/>
              </w:rPr>
            </w:pPr>
          </w:p>
        </w:tc>
        <w:tc>
          <w:tcPr>
            <w:tcW w:w="1417" w:type="dxa"/>
          </w:tcPr>
          <w:p w14:paraId="1EDC52A9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>branches</w:t>
            </w:r>
          </w:p>
        </w:tc>
        <w:tc>
          <w:tcPr>
            <w:tcW w:w="845" w:type="dxa"/>
          </w:tcPr>
          <w:p w14:paraId="055BD54C" w14:textId="77777777" w:rsidR="006C6548" w:rsidRPr="00020021" w:rsidRDefault="006C6548" w:rsidP="005F0D4A">
            <w:pPr>
              <w:pStyle w:val="TAH"/>
            </w:pPr>
          </w:p>
        </w:tc>
        <w:tc>
          <w:tcPr>
            <w:tcW w:w="1849" w:type="dxa"/>
          </w:tcPr>
          <w:p w14:paraId="2F12650E" w14:textId="77777777" w:rsidR="006C6548" w:rsidRPr="00020021" w:rsidRDefault="006C6548" w:rsidP="005F0D4A">
            <w:pPr>
              <w:pStyle w:val="TAH"/>
            </w:pPr>
            <w:r w:rsidRPr="00020021">
              <w:t>correlation matrix (</w:t>
            </w:r>
            <w:r>
              <w:t>Annex D</w:t>
            </w:r>
            <w:r w:rsidRPr="00020021">
              <w:t>)</w:t>
            </w:r>
          </w:p>
        </w:tc>
        <w:tc>
          <w:tcPr>
            <w:tcW w:w="1701" w:type="dxa"/>
          </w:tcPr>
          <w:p w14:paraId="6FBB9683" w14:textId="77777777" w:rsidR="006C6548" w:rsidRPr="00020021" w:rsidRDefault="006C6548" w:rsidP="005F0D4A">
            <w:pPr>
              <w:pStyle w:val="TAH"/>
            </w:pPr>
            <w:r w:rsidRPr="00F95B02">
              <w:rPr>
                <w:rFonts w:cs="Arial"/>
                <w:lang w:eastAsia="zh-CN"/>
              </w:rPr>
              <w:t>configuration</w:t>
            </w:r>
          </w:p>
        </w:tc>
        <w:tc>
          <w:tcPr>
            <w:tcW w:w="1982" w:type="dxa"/>
          </w:tcPr>
          <w:p w14:paraId="0A8A03EC" w14:textId="77777777" w:rsidR="006C6548" w:rsidRPr="00020021" w:rsidRDefault="006C6548" w:rsidP="005F0D4A">
            <w:pPr>
              <w:pStyle w:val="TAH"/>
            </w:pPr>
            <w:r w:rsidRPr="00F95B02">
              <w:t>50 MHz</w:t>
            </w:r>
          </w:p>
          <w:p w14:paraId="6BC5309A" w14:textId="77777777" w:rsidR="006C6548" w:rsidRPr="00020021" w:rsidRDefault="006C6548" w:rsidP="005F0D4A">
            <w:pPr>
              <w:pStyle w:val="TAH"/>
            </w:pPr>
          </w:p>
        </w:tc>
      </w:tr>
      <w:tr w:rsidR="006C6548" w:rsidRPr="00F95B02" w14:paraId="0C5DD623" w14:textId="77777777" w:rsidTr="005F0D4A">
        <w:trPr>
          <w:cantSplit/>
          <w:jc w:val="center"/>
        </w:trPr>
        <w:tc>
          <w:tcPr>
            <w:tcW w:w="1134" w:type="dxa"/>
            <w:vMerge w:val="restart"/>
          </w:tcPr>
          <w:p w14:paraId="4F69512D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1</w:t>
            </w:r>
          </w:p>
        </w:tc>
        <w:tc>
          <w:tcPr>
            <w:tcW w:w="1417" w:type="dxa"/>
          </w:tcPr>
          <w:p w14:paraId="165C0B1C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FR2-NTN</w:t>
            </w:r>
          </w:p>
        </w:tc>
        <w:tc>
          <w:tcPr>
            <w:tcW w:w="1417" w:type="dxa"/>
          </w:tcPr>
          <w:p w14:paraId="6422E9E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 w14:paraId="2A73BCED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49" w:type="dxa"/>
          </w:tcPr>
          <w:p w14:paraId="3523958F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701" w:type="dxa"/>
          </w:tcPr>
          <w:p w14:paraId="312D510A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1982" w:type="dxa"/>
          </w:tcPr>
          <w:p w14:paraId="328AA80D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4.1</w:t>
            </w:r>
          </w:p>
        </w:tc>
      </w:tr>
      <w:tr w:rsidR="006C6548" w:rsidRPr="00F95B02" w14:paraId="3615CCBE" w14:textId="77777777" w:rsidTr="005F0D4A">
        <w:trPr>
          <w:cantSplit/>
          <w:jc w:val="center"/>
        </w:trPr>
        <w:tc>
          <w:tcPr>
            <w:tcW w:w="1134" w:type="dxa"/>
            <w:vMerge/>
          </w:tcPr>
          <w:p w14:paraId="06ECC746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44A571A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1A0576AC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</w:tcPr>
          <w:p w14:paraId="5EA67302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849" w:type="dxa"/>
          </w:tcPr>
          <w:p w14:paraId="3296FB5B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65358D8D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1982" w:type="dxa"/>
          </w:tcPr>
          <w:p w14:paraId="52843C9A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5.8</w:t>
            </w:r>
          </w:p>
        </w:tc>
      </w:tr>
      <w:tr w:rsidR="006C6548" w:rsidRPr="00F95B02" w14:paraId="58F2D492" w14:textId="77777777" w:rsidTr="005F0D4A">
        <w:trPr>
          <w:cantSplit/>
          <w:jc w:val="center"/>
        </w:trPr>
        <w:tc>
          <w:tcPr>
            <w:tcW w:w="1134" w:type="dxa"/>
            <w:vMerge/>
          </w:tcPr>
          <w:p w14:paraId="7D5C64F8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5C9A7707" w14:textId="77777777" w:rsidR="006C6548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FR2-NTN</w:t>
            </w:r>
          </w:p>
        </w:tc>
        <w:tc>
          <w:tcPr>
            <w:tcW w:w="1417" w:type="dxa"/>
          </w:tcPr>
          <w:p w14:paraId="2CD527FA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5" w:type="dxa"/>
          </w:tcPr>
          <w:p w14:paraId="086B72E5" w14:textId="77777777" w:rsidR="006C6548" w:rsidRPr="00F95B02" w:rsidRDefault="006C6548" w:rsidP="005F0D4A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1849" w:type="dxa"/>
          </w:tcPr>
          <w:p w14:paraId="1D238333" w14:textId="77777777" w:rsidR="006C6548" w:rsidRPr="00F95B02" w:rsidRDefault="006C6548" w:rsidP="005F0D4A">
            <w:pPr>
              <w:pStyle w:val="TAC"/>
            </w:pPr>
            <w:r w:rsidRPr="00B65AF6">
              <w:rPr>
                <w:rFonts w:cs="Arial"/>
                <w:lang w:val="x-none" w:eastAsia="zh-CN"/>
              </w:rPr>
              <w:t>NTN-TDLC5-</w:t>
            </w:r>
            <w:r>
              <w:rPr>
                <w:rFonts w:cs="Arial"/>
                <w:lang w:val="x-none" w:eastAsia="zh-CN"/>
              </w:rPr>
              <w:t>1200</w:t>
            </w:r>
            <w:r w:rsidRPr="00B65AF6">
              <w:rPr>
                <w:rFonts w:cs="Arial"/>
                <w:lang w:val="x-none" w:eastAsia="zh-CN"/>
              </w:rPr>
              <w:t xml:space="preserve"> Low</w:t>
            </w:r>
          </w:p>
        </w:tc>
        <w:tc>
          <w:tcPr>
            <w:tcW w:w="1701" w:type="dxa"/>
          </w:tcPr>
          <w:p w14:paraId="766D045B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No additional DM-RS</w:t>
            </w:r>
          </w:p>
        </w:tc>
        <w:tc>
          <w:tcPr>
            <w:tcW w:w="1982" w:type="dxa"/>
          </w:tcPr>
          <w:p w14:paraId="4F4D062D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-0.2</w:t>
            </w:r>
          </w:p>
        </w:tc>
      </w:tr>
      <w:tr w:rsidR="006C6548" w:rsidRPr="00F95B02" w14:paraId="01555C13" w14:textId="77777777" w:rsidTr="005F0D4A">
        <w:trPr>
          <w:cantSplit/>
          <w:jc w:val="center"/>
        </w:trPr>
        <w:tc>
          <w:tcPr>
            <w:tcW w:w="1134" w:type="dxa"/>
            <w:vMerge/>
          </w:tcPr>
          <w:p w14:paraId="76D1D847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6B630391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508CC18B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</w:tcPr>
          <w:p w14:paraId="42E9D2AE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849" w:type="dxa"/>
          </w:tcPr>
          <w:p w14:paraId="1F44273E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14A23AAF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Additional DM-RS</w:t>
            </w:r>
          </w:p>
        </w:tc>
        <w:tc>
          <w:tcPr>
            <w:tcW w:w="1982" w:type="dxa"/>
          </w:tcPr>
          <w:p w14:paraId="2EB21827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-0.6</w:t>
            </w:r>
          </w:p>
        </w:tc>
      </w:tr>
      <w:tr w:rsidR="006C6548" w:rsidRPr="00F95B02" w14:paraId="0725FD58" w14:textId="77777777" w:rsidTr="005F0D4A">
        <w:trPr>
          <w:cantSplit/>
          <w:jc w:val="center"/>
        </w:trPr>
        <w:tc>
          <w:tcPr>
            <w:tcW w:w="1134" w:type="dxa"/>
            <w:vMerge w:val="restart"/>
          </w:tcPr>
          <w:p w14:paraId="42B9F87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17" w:type="dxa"/>
          </w:tcPr>
          <w:p w14:paraId="737D52C7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FR1-NTN</w:t>
            </w:r>
          </w:p>
        </w:tc>
        <w:tc>
          <w:tcPr>
            <w:tcW w:w="1417" w:type="dxa"/>
          </w:tcPr>
          <w:p w14:paraId="29DDA36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45" w:type="dxa"/>
          </w:tcPr>
          <w:p w14:paraId="36D1F9FD" w14:textId="77777777" w:rsidR="006C6548" w:rsidRPr="00F95B02" w:rsidRDefault="006C6548" w:rsidP="005F0D4A">
            <w:pPr>
              <w:pStyle w:val="TAC"/>
            </w:pPr>
            <w:r>
              <w:t>Normal</w:t>
            </w:r>
          </w:p>
        </w:tc>
        <w:tc>
          <w:tcPr>
            <w:tcW w:w="1849" w:type="dxa"/>
          </w:tcPr>
          <w:p w14:paraId="30701D67" w14:textId="5EF829C8" w:rsidR="006C6548" w:rsidRPr="00F95B02" w:rsidRDefault="00892EDF" w:rsidP="005F0D4A">
            <w:pPr>
              <w:pStyle w:val="TAC"/>
            </w:pPr>
            <w:r>
              <w:rPr>
                <w:highlight w:val="green"/>
              </w:rPr>
              <w:t>[TBD]</w:t>
            </w:r>
          </w:p>
        </w:tc>
        <w:tc>
          <w:tcPr>
            <w:tcW w:w="1701" w:type="dxa"/>
          </w:tcPr>
          <w:p w14:paraId="5824BEA0" w14:textId="7167C5CE" w:rsidR="006C6548" w:rsidRPr="00F95B02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1982" w:type="dxa"/>
          </w:tcPr>
          <w:p w14:paraId="14B1E189" w14:textId="351C5C1C" w:rsidR="006C6548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5DF5164C" w14:textId="77777777" w:rsidTr="005F0D4A">
        <w:trPr>
          <w:cantSplit/>
          <w:jc w:val="center"/>
        </w:trPr>
        <w:tc>
          <w:tcPr>
            <w:tcW w:w="1134" w:type="dxa"/>
            <w:vMerge/>
          </w:tcPr>
          <w:p w14:paraId="5774D1C3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37A019E8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140E9A9F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</w:tcPr>
          <w:p w14:paraId="0F4E883A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849" w:type="dxa"/>
          </w:tcPr>
          <w:p w14:paraId="52CCD0F7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167980E7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2" w:type="dxa"/>
          </w:tcPr>
          <w:p w14:paraId="4E52EA58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6C6548" w:rsidRPr="00F95B02" w14:paraId="45E5652D" w14:textId="77777777" w:rsidTr="005F0D4A">
        <w:trPr>
          <w:cantSplit/>
          <w:jc w:val="center"/>
        </w:trPr>
        <w:tc>
          <w:tcPr>
            <w:tcW w:w="1134" w:type="dxa"/>
            <w:vMerge/>
          </w:tcPr>
          <w:p w14:paraId="1E6543C5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2DE58E18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FR1-NTN</w:t>
            </w:r>
          </w:p>
        </w:tc>
        <w:tc>
          <w:tcPr>
            <w:tcW w:w="1417" w:type="dxa"/>
          </w:tcPr>
          <w:p w14:paraId="5A890B07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845" w:type="dxa"/>
          </w:tcPr>
          <w:p w14:paraId="5679035A" w14:textId="77777777" w:rsidR="006C6548" w:rsidRPr="00F95B02" w:rsidRDefault="006C6548" w:rsidP="005F0D4A">
            <w:pPr>
              <w:pStyle w:val="TAC"/>
            </w:pPr>
            <w:r>
              <w:t xml:space="preserve">Normal </w:t>
            </w:r>
          </w:p>
        </w:tc>
        <w:tc>
          <w:tcPr>
            <w:tcW w:w="1849" w:type="dxa"/>
          </w:tcPr>
          <w:p w14:paraId="7B827E8A" w14:textId="1C0663C8" w:rsidR="006C6548" w:rsidRPr="00F95B02" w:rsidRDefault="00892EDF" w:rsidP="005F0D4A">
            <w:pPr>
              <w:pStyle w:val="TAC"/>
            </w:pPr>
            <w:r>
              <w:rPr>
                <w:highlight w:val="green"/>
              </w:rPr>
              <w:t>[TBD]</w:t>
            </w:r>
          </w:p>
        </w:tc>
        <w:tc>
          <w:tcPr>
            <w:tcW w:w="1701" w:type="dxa"/>
          </w:tcPr>
          <w:p w14:paraId="583D7515" w14:textId="3C2EBFAE" w:rsidR="006C6548" w:rsidRPr="00F95B02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1982" w:type="dxa"/>
          </w:tcPr>
          <w:p w14:paraId="48C197B2" w14:textId="687C4FC0" w:rsidR="006C6548" w:rsidRDefault="00892EDF" w:rsidP="005F0D4A">
            <w:pPr>
              <w:pStyle w:val="TAC"/>
              <w:rPr>
                <w:rFonts w:cs="Arial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F95B02" w14:paraId="26201238" w14:textId="77777777" w:rsidTr="005F0D4A">
        <w:trPr>
          <w:cantSplit/>
          <w:jc w:val="center"/>
        </w:trPr>
        <w:tc>
          <w:tcPr>
            <w:tcW w:w="1134" w:type="dxa"/>
            <w:vMerge/>
          </w:tcPr>
          <w:p w14:paraId="0C673D34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6FA39CCD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1417" w:type="dxa"/>
          </w:tcPr>
          <w:p w14:paraId="72C3450D" w14:textId="77777777" w:rsidR="006C6548" w:rsidRPr="00F95B02" w:rsidRDefault="006C6548" w:rsidP="005F0D4A">
            <w:pPr>
              <w:pStyle w:val="TAC"/>
              <w:rPr>
                <w:lang w:eastAsia="zh-CN"/>
              </w:rPr>
            </w:pPr>
          </w:p>
        </w:tc>
        <w:tc>
          <w:tcPr>
            <w:tcW w:w="845" w:type="dxa"/>
          </w:tcPr>
          <w:p w14:paraId="483D092B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849" w:type="dxa"/>
          </w:tcPr>
          <w:p w14:paraId="6895A3CA" w14:textId="77777777" w:rsidR="006C6548" w:rsidRPr="00F95B02" w:rsidRDefault="006C6548" w:rsidP="005F0D4A">
            <w:pPr>
              <w:pStyle w:val="TAC"/>
            </w:pPr>
          </w:p>
        </w:tc>
        <w:tc>
          <w:tcPr>
            <w:tcW w:w="1701" w:type="dxa"/>
            <w:vAlign w:val="center"/>
          </w:tcPr>
          <w:p w14:paraId="4FB96F2C" w14:textId="77777777" w:rsidR="006C6548" w:rsidRPr="00F95B02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82" w:type="dxa"/>
          </w:tcPr>
          <w:p w14:paraId="17EACF51" w14:textId="77777777" w:rsidR="006C6548" w:rsidRDefault="006C6548" w:rsidP="005F0D4A">
            <w:pPr>
              <w:pStyle w:val="TAC"/>
              <w:rPr>
                <w:rFonts w:cs="Arial"/>
                <w:lang w:eastAsia="zh-CN"/>
              </w:rPr>
            </w:pPr>
          </w:p>
        </w:tc>
      </w:tr>
    </w:tbl>
    <w:p w14:paraId="3767C63C" w14:textId="77777777" w:rsidR="006C6548" w:rsidRPr="004D7625" w:rsidRDefault="006C6548" w:rsidP="006C6548">
      <w:pPr>
        <w:rPr>
          <w:rFonts w:eastAsia="Microsoft JhengHei UI" w:cs="Arial"/>
        </w:rPr>
      </w:pPr>
      <w:r>
        <w:rPr>
          <w:rFonts w:eastAsia="Microsoft JhengHei UI" w:cs="Arial"/>
        </w:rPr>
        <w:t xml:space="preserve"> </w:t>
      </w:r>
    </w:p>
    <w:p w14:paraId="232CC81C" w14:textId="77777777" w:rsidR="006C6548" w:rsidRDefault="006C6548" w:rsidP="006C6548">
      <w:pPr>
        <w:rPr>
          <w:rFonts w:eastAsia="Microsoft JhengHei UI" w:cs="Arial"/>
        </w:rPr>
      </w:pPr>
    </w:p>
    <w:p w14:paraId="0805AB9F" w14:textId="61430A08" w:rsidR="006C6548" w:rsidRPr="00C958DD" w:rsidRDefault="004C3121" w:rsidP="006C6548">
      <w:pPr>
        <w:pStyle w:val="TH"/>
        <w:rPr>
          <w:lang w:eastAsia="zh-CN"/>
        </w:rPr>
      </w:pPr>
      <w:r w:rsidRPr="00C25261">
        <w:rPr>
          <w:rFonts w:eastAsia="‚c‚e‚o“Á‘¾ƒSƒVƒbƒN‘Ì"/>
          <w:highlight w:val="green"/>
        </w:rPr>
        <w:t>Modified</w:t>
      </w:r>
      <w:r>
        <w:rPr>
          <w:rFonts w:eastAsia="‚c‚e‚o“Á‘¾ƒSƒVƒbƒN‘Ì"/>
        </w:rPr>
        <w:t xml:space="preserve"> </w:t>
      </w:r>
      <w:r w:rsidR="006C6548">
        <w:rPr>
          <w:rFonts w:eastAsia="‚c‚e‚o“Á‘¾ƒSƒVƒbƒN‘Ì"/>
        </w:rPr>
        <w:t xml:space="preserve">Table </w:t>
      </w:r>
      <w:r w:rsidR="006C6548">
        <w:rPr>
          <w:rFonts w:hint="eastAsia"/>
          <w:lang w:eastAsia="zh-CN"/>
        </w:rPr>
        <w:t>11</w:t>
      </w:r>
      <w:r w:rsidR="006C6548">
        <w:rPr>
          <w:rFonts w:eastAsia="‚c‚e‚o“Á‘¾ƒSƒVƒbƒN‘Ì"/>
        </w:rPr>
        <w:t>.4.</w:t>
      </w:r>
      <w:r w:rsidR="006C6548">
        <w:rPr>
          <w:lang w:eastAsia="zh-CN"/>
        </w:rPr>
        <w:t>2</w:t>
      </w:r>
      <w:r w:rsidR="006C6548">
        <w:rPr>
          <w:rFonts w:eastAsia="‚c‚e‚o“Á‘¾ƒSƒVƒbƒN‘Ì"/>
        </w:rPr>
        <w:t>.</w:t>
      </w:r>
      <w:r w:rsidR="006C6548">
        <w:rPr>
          <w:rFonts w:hint="eastAsia"/>
          <w:lang w:eastAsia="zh-CN"/>
        </w:rPr>
        <w:t>2.1</w:t>
      </w:r>
      <w:r w:rsidR="006C6548">
        <w:rPr>
          <w:rFonts w:eastAsia="‚c‚e‚o“Á‘¾ƒSƒVƒbƒN‘Ì"/>
        </w:rPr>
        <w:t xml:space="preserve">-1: </w:t>
      </w:r>
      <w:r w:rsidR="006C6548">
        <w:rPr>
          <w:lang w:eastAsia="zh-CN"/>
        </w:rPr>
        <w:t>Time error tolerance for NTN-TDL</w:t>
      </w:r>
      <w:r w:rsidR="006C6548">
        <w:rPr>
          <w:rFonts w:hint="eastAsia"/>
          <w:lang w:eastAsia="zh-CN"/>
        </w:rPr>
        <w:t>C5</w:t>
      </w:r>
      <w:r w:rsidR="006C6548">
        <w:rPr>
          <w:lang w:eastAsia="zh-CN"/>
        </w:rPr>
        <w:t>-</w:t>
      </w:r>
      <w:r w:rsidR="006C6548">
        <w:rPr>
          <w:rFonts w:hint="eastAsia"/>
          <w:lang w:eastAsia="zh-CN"/>
        </w:rPr>
        <w:t>1</w:t>
      </w:r>
      <w:r w:rsidR="006C6548">
        <w:rPr>
          <w:lang w:eastAsia="zh-CN"/>
        </w:rPr>
        <w:t>200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2"/>
        <w:gridCol w:w="1822"/>
        <w:gridCol w:w="1822"/>
        <w:gridCol w:w="3641"/>
      </w:tblGrid>
      <w:tr w:rsidR="006C6548" w:rsidRPr="00C958DD" w14:paraId="12ECD8D4" w14:textId="77777777" w:rsidTr="00C25261">
        <w:trPr>
          <w:cantSplit/>
          <w:jc w:val="center"/>
        </w:trPr>
        <w:tc>
          <w:tcPr>
            <w:tcW w:w="960" w:type="pct"/>
            <w:vMerge w:val="restart"/>
            <w:vAlign w:val="center"/>
            <w:hideMark/>
          </w:tcPr>
          <w:p w14:paraId="5C95B73F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  <w:r w:rsidRPr="00C958DD">
              <w:rPr>
                <w:lang w:eastAsia="zh-CN"/>
              </w:rPr>
              <w:t>PRACH</w:t>
            </w:r>
          </w:p>
          <w:p w14:paraId="76A3C679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  <w:r w:rsidRPr="00C958DD">
              <w:rPr>
                <w:lang w:eastAsia="zh-CN"/>
              </w:rPr>
              <w:t>preamble</w:t>
            </w:r>
          </w:p>
        </w:tc>
        <w:tc>
          <w:tcPr>
            <w:tcW w:w="1010" w:type="pct"/>
          </w:tcPr>
          <w:p w14:paraId="040200F4" w14:textId="77777777" w:rsidR="006C6548" w:rsidRDefault="006C6548" w:rsidP="005F0D4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Numerology</w:t>
            </w:r>
          </w:p>
          <w:p w14:paraId="5BEB40D1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</w:p>
        </w:tc>
        <w:tc>
          <w:tcPr>
            <w:tcW w:w="1010" w:type="pct"/>
            <w:vMerge w:val="restart"/>
            <w:vAlign w:val="center"/>
            <w:hideMark/>
          </w:tcPr>
          <w:p w14:paraId="6B228A42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  <w:r w:rsidRPr="00C958DD">
              <w:rPr>
                <w:lang w:eastAsia="zh-CN"/>
              </w:rPr>
              <w:t>PRACH SCS</w:t>
            </w:r>
          </w:p>
          <w:p w14:paraId="271EFB3E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  <w:r w:rsidRPr="00C958DD">
              <w:rPr>
                <w:lang w:eastAsia="zh-CN"/>
              </w:rPr>
              <w:t>(kHz)</w:t>
            </w:r>
          </w:p>
        </w:tc>
        <w:tc>
          <w:tcPr>
            <w:tcW w:w="2019" w:type="pct"/>
            <w:vAlign w:val="center"/>
          </w:tcPr>
          <w:p w14:paraId="6A993756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  <w:r w:rsidRPr="00C958DD">
              <w:rPr>
                <w:lang w:eastAsia="zh-CN"/>
              </w:rPr>
              <w:t>Time error tolerance</w:t>
            </w:r>
          </w:p>
        </w:tc>
      </w:tr>
      <w:tr w:rsidR="006C6548" w:rsidRPr="00C958DD" w14:paraId="438AE282" w14:textId="77777777" w:rsidTr="00C25261">
        <w:trPr>
          <w:cantSplit/>
          <w:jc w:val="center"/>
        </w:trPr>
        <w:tc>
          <w:tcPr>
            <w:tcW w:w="960" w:type="pct"/>
            <w:vMerge/>
            <w:vAlign w:val="center"/>
            <w:hideMark/>
          </w:tcPr>
          <w:p w14:paraId="2346F6CA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</w:p>
        </w:tc>
        <w:tc>
          <w:tcPr>
            <w:tcW w:w="1010" w:type="pct"/>
          </w:tcPr>
          <w:p w14:paraId="74765894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</w:p>
        </w:tc>
        <w:tc>
          <w:tcPr>
            <w:tcW w:w="1010" w:type="pct"/>
            <w:vMerge/>
            <w:vAlign w:val="center"/>
            <w:hideMark/>
          </w:tcPr>
          <w:p w14:paraId="7B31249E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</w:p>
        </w:tc>
        <w:tc>
          <w:tcPr>
            <w:tcW w:w="2019" w:type="pct"/>
            <w:vAlign w:val="center"/>
            <w:hideMark/>
          </w:tcPr>
          <w:p w14:paraId="2756AF2C" w14:textId="77777777" w:rsidR="006C6548" w:rsidRPr="00C958DD" w:rsidRDefault="006C6548" w:rsidP="005F0D4A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NTN-TDLC5-1200</w:t>
            </w:r>
          </w:p>
        </w:tc>
      </w:tr>
      <w:tr w:rsidR="006C6548" w:rsidRPr="00C958DD" w14:paraId="50166CEF" w14:textId="77777777" w:rsidTr="00C25261">
        <w:trPr>
          <w:cantSplit/>
          <w:jc w:val="center"/>
        </w:trPr>
        <w:tc>
          <w:tcPr>
            <w:tcW w:w="960" w:type="pct"/>
            <w:vAlign w:val="center"/>
            <w:hideMark/>
          </w:tcPr>
          <w:p w14:paraId="42205F8E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 w:rsidRPr="00C958DD">
              <w:rPr>
                <w:lang w:eastAsia="zh-CN"/>
              </w:rPr>
              <w:t>B4, C2</w:t>
            </w:r>
          </w:p>
        </w:tc>
        <w:tc>
          <w:tcPr>
            <w:tcW w:w="1010" w:type="pct"/>
          </w:tcPr>
          <w:p w14:paraId="6EFEAB9E" w14:textId="77777777" w:rsidR="006C6548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FR2-NTN</w:t>
            </w:r>
          </w:p>
        </w:tc>
        <w:tc>
          <w:tcPr>
            <w:tcW w:w="1010" w:type="pct"/>
            <w:vAlign w:val="center"/>
            <w:hideMark/>
          </w:tcPr>
          <w:p w14:paraId="3B0AAEDB" w14:textId="77777777" w:rsidR="006C6548" w:rsidRPr="00C958DD" w:rsidRDefault="006C6548" w:rsidP="005F0D4A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2019" w:type="pct"/>
            <w:vAlign w:val="center"/>
            <w:hideMark/>
          </w:tcPr>
          <w:p w14:paraId="23E2D51D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 w:rsidRPr="00C958DD"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13</w:t>
            </w:r>
            <w:r w:rsidRPr="00C958DD">
              <w:rPr>
                <w:lang w:eastAsia="zh-CN"/>
              </w:rPr>
              <w:t xml:space="preserve"> us</w:t>
            </w:r>
          </w:p>
        </w:tc>
      </w:tr>
      <w:tr w:rsidR="006C6548" w:rsidRPr="00C958DD" w14:paraId="0CD0D1E1" w14:textId="77777777" w:rsidTr="00C25261">
        <w:trPr>
          <w:cantSplit/>
          <w:jc w:val="center"/>
        </w:trPr>
        <w:tc>
          <w:tcPr>
            <w:tcW w:w="960" w:type="pct"/>
          </w:tcPr>
          <w:p w14:paraId="075DFDE5" w14:textId="040C54EA" w:rsidR="006C6548" w:rsidRPr="00C958DD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1010" w:type="pct"/>
          </w:tcPr>
          <w:p w14:paraId="3BE1F157" w14:textId="77777777" w:rsidR="006C6548" w:rsidRPr="00FD33C1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FD33C1">
              <w:rPr>
                <w:highlight w:val="green"/>
                <w:lang w:eastAsia="zh-CN"/>
              </w:rPr>
              <w:t>FR1-NTN</w:t>
            </w:r>
          </w:p>
        </w:tc>
        <w:tc>
          <w:tcPr>
            <w:tcW w:w="1010" w:type="pct"/>
            <w:vAlign w:val="center"/>
          </w:tcPr>
          <w:p w14:paraId="65F46474" w14:textId="77777777" w:rsidR="006C6548" w:rsidRPr="00FD33C1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FD33C1">
              <w:rPr>
                <w:highlight w:val="green"/>
                <w:lang w:eastAsia="zh-CN"/>
              </w:rPr>
              <w:t>15</w:t>
            </w:r>
          </w:p>
        </w:tc>
        <w:tc>
          <w:tcPr>
            <w:tcW w:w="2019" w:type="pct"/>
          </w:tcPr>
          <w:p w14:paraId="6BBEABC7" w14:textId="68225884" w:rsidR="006C6548" w:rsidRPr="00C958DD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C958DD" w14:paraId="3D85586E" w14:textId="77777777" w:rsidTr="00C25261">
        <w:trPr>
          <w:cantSplit/>
          <w:jc w:val="center"/>
        </w:trPr>
        <w:tc>
          <w:tcPr>
            <w:tcW w:w="960" w:type="pct"/>
          </w:tcPr>
          <w:p w14:paraId="42105D76" w14:textId="08AAB30C" w:rsidR="006C6548" w:rsidRPr="00C958DD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1010" w:type="pct"/>
          </w:tcPr>
          <w:p w14:paraId="08DE3E9A" w14:textId="77777777" w:rsidR="006C6548" w:rsidRPr="00FD33C1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FD33C1">
              <w:rPr>
                <w:highlight w:val="green"/>
                <w:lang w:eastAsia="zh-CN"/>
              </w:rPr>
              <w:t>FR1-NTN</w:t>
            </w:r>
          </w:p>
        </w:tc>
        <w:tc>
          <w:tcPr>
            <w:tcW w:w="1010" w:type="pct"/>
            <w:vAlign w:val="center"/>
          </w:tcPr>
          <w:p w14:paraId="51145F67" w14:textId="77777777" w:rsidR="006C6548" w:rsidRPr="00FD33C1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FD33C1">
              <w:rPr>
                <w:highlight w:val="green"/>
                <w:lang w:eastAsia="zh-CN"/>
              </w:rPr>
              <w:t>30</w:t>
            </w:r>
          </w:p>
        </w:tc>
        <w:tc>
          <w:tcPr>
            <w:tcW w:w="2019" w:type="pct"/>
          </w:tcPr>
          <w:p w14:paraId="159CDADF" w14:textId="17A386D7" w:rsidR="006C6548" w:rsidRPr="00C958DD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</w:tbl>
    <w:p w14:paraId="3F9E4F60" w14:textId="77777777" w:rsidR="006C6548" w:rsidRPr="00C958DD" w:rsidRDefault="006C6548" w:rsidP="006C6548">
      <w:pPr>
        <w:rPr>
          <w:rFonts w:eastAsia="DengXian"/>
        </w:rPr>
      </w:pPr>
    </w:p>
    <w:p w14:paraId="3757E06E" w14:textId="77777777" w:rsidR="006C6548" w:rsidRDefault="006C6548" w:rsidP="006C6548">
      <w:pPr>
        <w:rPr>
          <w:rFonts w:eastAsia="Microsoft JhengHei UI" w:cs="Arial"/>
        </w:rPr>
      </w:pPr>
    </w:p>
    <w:p w14:paraId="4149AB89" w14:textId="7056DE94" w:rsidR="006C6548" w:rsidRPr="00C958DD" w:rsidRDefault="004C3121" w:rsidP="006C6548">
      <w:pPr>
        <w:pStyle w:val="TH"/>
        <w:rPr>
          <w:lang w:eastAsia="zh-CN"/>
        </w:rPr>
      </w:pPr>
      <w:r w:rsidRPr="00C25261">
        <w:rPr>
          <w:highlight w:val="green"/>
          <w:lang w:eastAsia="en-GB"/>
        </w:rPr>
        <w:t>Modified</w:t>
      </w:r>
      <w:r>
        <w:rPr>
          <w:lang w:eastAsia="en-GB"/>
        </w:rPr>
        <w:t xml:space="preserve"> </w:t>
      </w:r>
      <w:r w:rsidR="006C6548" w:rsidRPr="00C958DD">
        <w:rPr>
          <w:lang w:eastAsia="en-GB"/>
        </w:rPr>
        <w:t xml:space="preserve">Table </w:t>
      </w:r>
      <w:r w:rsidR="006C6548">
        <w:rPr>
          <w:rFonts w:hint="eastAsia"/>
          <w:lang w:eastAsia="zh-CN"/>
        </w:rPr>
        <w:t>11</w:t>
      </w:r>
      <w:r w:rsidR="006C6548" w:rsidRPr="00C958DD">
        <w:rPr>
          <w:lang w:eastAsia="en-GB"/>
        </w:rPr>
        <w:t>.4.2.</w:t>
      </w:r>
      <w:r w:rsidR="006C6548">
        <w:rPr>
          <w:rFonts w:hint="eastAsia"/>
          <w:lang w:eastAsia="zh-CN"/>
        </w:rPr>
        <w:t>2.</w:t>
      </w:r>
      <w:r w:rsidR="006C6548" w:rsidRPr="00C958DD">
        <w:rPr>
          <w:lang w:eastAsia="en-GB"/>
        </w:rPr>
        <w:t>2</w:t>
      </w:r>
      <w:r w:rsidR="006C6548" w:rsidRPr="00C958DD">
        <w:rPr>
          <w:rFonts w:hint="eastAsia"/>
          <w:lang w:eastAsia="zh-CN"/>
        </w:rPr>
        <w:t>-</w:t>
      </w:r>
      <w:r w:rsidR="006C6548">
        <w:rPr>
          <w:rFonts w:hint="eastAsia"/>
          <w:lang w:eastAsia="zh-CN"/>
        </w:rPr>
        <w:t>1</w:t>
      </w:r>
      <w:r w:rsidR="006C6548" w:rsidRPr="00C958DD">
        <w:rPr>
          <w:lang w:eastAsia="en-GB"/>
        </w:rPr>
        <w:t xml:space="preserve">: PRACH missed detection </w:t>
      </w:r>
      <w:r w:rsidR="006C6548" w:rsidRPr="00C958DD">
        <w:rPr>
          <w:rFonts w:hint="eastAsia"/>
          <w:lang w:eastAsia="zh-CN"/>
        </w:rPr>
        <w:t xml:space="preserve">test </w:t>
      </w:r>
      <w:r w:rsidR="006C6548" w:rsidRPr="00C958DD">
        <w:rPr>
          <w:lang w:eastAsia="en-GB"/>
        </w:rPr>
        <w:t>requirements</w:t>
      </w:r>
      <w:r w:rsidR="006C6548" w:rsidRPr="00C958DD">
        <w:rPr>
          <w:rFonts w:hint="eastAsia"/>
          <w:lang w:eastAsia="zh-CN"/>
        </w:rPr>
        <w:t xml:space="preserve">, </w:t>
      </w:r>
      <w:r w:rsidR="006C6548">
        <w:rPr>
          <w:rFonts w:hint="eastAsia"/>
          <w:lang w:eastAsia="zh-CN"/>
        </w:rPr>
        <w:t>12</w:t>
      </w:r>
      <w:r w:rsidR="006C6548" w:rsidRPr="00C958DD">
        <w:rPr>
          <w:rFonts w:hint="eastAsia"/>
          <w:lang w:eastAsia="zh-CN"/>
        </w:rPr>
        <w:t>0</w:t>
      </w:r>
      <w:r w:rsidR="006C6548" w:rsidRPr="00C958DD">
        <w:rPr>
          <w:lang w:eastAsia="zh-CN"/>
        </w:rPr>
        <w:t xml:space="preserve"> k</w:t>
      </w:r>
      <w:r w:rsidR="006C6548" w:rsidRPr="00C958DD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1267"/>
        <w:gridCol w:w="1678"/>
        <w:gridCol w:w="1857"/>
        <w:gridCol w:w="1211"/>
        <w:gridCol w:w="902"/>
        <w:gridCol w:w="902"/>
      </w:tblGrid>
      <w:tr w:rsidR="006C6548" w:rsidRPr="00C958DD" w14:paraId="0432CFC3" w14:textId="77777777" w:rsidTr="005F0D4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2467CDD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 w:rsidRPr="00C958DD">
              <w:rPr>
                <w:lang w:eastAsia="en-GB"/>
              </w:rPr>
              <w:t>Number of TX</w:t>
            </w:r>
            <w:r w:rsidRPr="00C958DD">
              <w:t xml:space="preserve"> </w:t>
            </w:r>
            <w:r w:rsidRPr="00C958DD">
              <w:rPr>
                <w:lang w:eastAsia="en-GB"/>
              </w:rPr>
              <w:t>antennas</w:t>
            </w:r>
          </w:p>
        </w:tc>
        <w:tc>
          <w:tcPr>
            <w:tcW w:w="0" w:type="auto"/>
            <w:vMerge w:val="restart"/>
          </w:tcPr>
          <w:p w14:paraId="2530F8D0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Numerology </w:t>
            </w:r>
          </w:p>
        </w:tc>
        <w:tc>
          <w:tcPr>
            <w:tcW w:w="0" w:type="auto"/>
            <w:vMerge w:val="restart"/>
            <w:vAlign w:val="center"/>
          </w:tcPr>
          <w:p w14:paraId="62C604D3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 w:rsidRPr="00C958DD">
              <w:rPr>
                <w:lang w:eastAsia="en-GB"/>
              </w:rPr>
              <w:t>Number of demodulation</w:t>
            </w:r>
            <w:r w:rsidRPr="00C958DD">
              <w:t xml:space="preserve"> </w:t>
            </w:r>
            <w:r w:rsidRPr="00C958DD">
              <w:rPr>
                <w:lang w:eastAsia="en-GB"/>
              </w:rPr>
              <w:t>branches</w:t>
            </w:r>
          </w:p>
        </w:tc>
        <w:tc>
          <w:tcPr>
            <w:tcW w:w="0" w:type="auto"/>
            <w:vMerge w:val="restart"/>
            <w:vAlign w:val="center"/>
          </w:tcPr>
          <w:p w14:paraId="61B3F482" w14:textId="77777777" w:rsidR="006C6548" w:rsidRPr="00045A71" w:rsidRDefault="006C6548" w:rsidP="005F0D4A">
            <w:pPr>
              <w:pStyle w:val="TAH"/>
              <w:rPr>
                <w:lang w:val="fr-FR" w:eastAsia="en-GB"/>
              </w:rPr>
            </w:pPr>
            <w:r w:rsidRPr="00045A71">
              <w:rPr>
                <w:lang w:val="fr-FR" w:eastAsia="en-GB"/>
              </w:rPr>
              <w:t>Propagation conditions and</w:t>
            </w:r>
            <w:r w:rsidRPr="00045A71">
              <w:rPr>
                <w:lang w:val="fr-FR"/>
              </w:rPr>
              <w:t xml:space="preserve"> </w:t>
            </w:r>
            <w:r w:rsidRPr="00045A71">
              <w:rPr>
                <w:lang w:val="fr-FR" w:eastAsia="en-GB"/>
              </w:rPr>
              <w:t xml:space="preserve">correlation matrix (annex </w:t>
            </w:r>
            <w:r w:rsidRPr="00045A71">
              <w:rPr>
                <w:rFonts w:hint="eastAsia"/>
                <w:lang w:val="fr-FR" w:eastAsia="zh-CN"/>
              </w:rPr>
              <w:t>D</w:t>
            </w:r>
            <w:r w:rsidRPr="00045A71">
              <w:rPr>
                <w:lang w:val="fr-FR" w:eastAsia="en-GB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4FB8019B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 w:rsidRPr="00C958DD">
              <w:rPr>
                <w:lang w:eastAsia="en-GB"/>
              </w:rPr>
              <w:t>Frequency offset</w:t>
            </w:r>
          </w:p>
        </w:tc>
        <w:tc>
          <w:tcPr>
            <w:tcW w:w="0" w:type="auto"/>
            <w:gridSpan w:val="2"/>
            <w:vAlign w:val="center"/>
          </w:tcPr>
          <w:p w14:paraId="6122841A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 w:rsidRPr="00C958DD">
              <w:rPr>
                <w:lang w:eastAsia="en-GB"/>
              </w:rPr>
              <w:t>SNR (dB)</w:t>
            </w:r>
          </w:p>
        </w:tc>
      </w:tr>
      <w:tr w:rsidR="006C6548" w:rsidRPr="00C958DD" w14:paraId="2E793883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C59180D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</w:tcPr>
          <w:p w14:paraId="70FC64A4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1DADD114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303ABC84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Merge/>
            <w:vAlign w:val="center"/>
          </w:tcPr>
          <w:p w14:paraId="585EDC08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A2C1511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 w:rsidRPr="00C958DD">
              <w:rPr>
                <w:lang w:eastAsia="en-GB"/>
              </w:rPr>
              <w:t>Burst format B4</w:t>
            </w:r>
          </w:p>
        </w:tc>
        <w:tc>
          <w:tcPr>
            <w:tcW w:w="0" w:type="auto"/>
            <w:vAlign w:val="center"/>
          </w:tcPr>
          <w:p w14:paraId="1831182D" w14:textId="77777777" w:rsidR="006C6548" w:rsidRPr="00C958DD" w:rsidRDefault="006C6548" w:rsidP="005F0D4A">
            <w:pPr>
              <w:pStyle w:val="TAH"/>
              <w:rPr>
                <w:lang w:eastAsia="en-GB"/>
              </w:rPr>
            </w:pPr>
            <w:r w:rsidRPr="00C958DD">
              <w:rPr>
                <w:lang w:eastAsia="en-GB"/>
              </w:rPr>
              <w:t>Burst format C2</w:t>
            </w:r>
          </w:p>
        </w:tc>
      </w:tr>
      <w:tr w:rsidR="006C6548" w:rsidRPr="00C958DD" w14:paraId="6A694D67" w14:textId="77777777" w:rsidTr="005F0D4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B79BBF9" w14:textId="77777777" w:rsidR="006C6548" w:rsidRPr="00C958DD" w:rsidRDefault="006C6548" w:rsidP="005F0D4A">
            <w:pPr>
              <w:pStyle w:val="TAC"/>
              <w:rPr>
                <w:lang w:eastAsia="en-GB"/>
              </w:rPr>
            </w:pPr>
            <w:r w:rsidRPr="00C958DD">
              <w:rPr>
                <w:lang w:eastAsia="en-GB"/>
              </w:rPr>
              <w:t>1</w:t>
            </w:r>
          </w:p>
        </w:tc>
        <w:tc>
          <w:tcPr>
            <w:tcW w:w="0" w:type="auto"/>
          </w:tcPr>
          <w:p w14:paraId="082D3D1E" w14:textId="77777777" w:rsidR="006C6548" w:rsidRPr="00C958DD" w:rsidRDefault="006C6548" w:rsidP="005F0D4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FR2-NTN</w:t>
            </w:r>
          </w:p>
        </w:tc>
        <w:tc>
          <w:tcPr>
            <w:tcW w:w="0" w:type="auto"/>
            <w:vAlign w:val="center"/>
          </w:tcPr>
          <w:p w14:paraId="4A8E4C8A" w14:textId="77777777" w:rsidR="006C6548" w:rsidRPr="00C958DD" w:rsidRDefault="006C6548" w:rsidP="005F0D4A">
            <w:pPr>
              <w:pStyle w:val="TAC"/>
              <w:rPr>
                <w:lang w:eastAsia="en-GB"/>
              </w:rPr>
            </w:pPr>
            <w:r w:rsidRPr="00C958DD">
              <w:rPr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1D27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NTN-TDL</w:t>
            </w:r>
            <w:r>
              <w:rPr>
                <w:rFonts w:hint="eastAsia"/>
                <w:lang w:eastAsia="zh-CN"/>
              </w:rPr>
              <w:t>C5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200 Low</w:t>
            </w:r>
          </w:p>
        </w:tc>
        <w:tc>
          <w:tcPr>
            <w:tcW w:w="0" w:type="auto"/>
            <w:vAlign w:val="center"/>
          </w:tcPr>
          <w:p w14:paraId="3B3A44E6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  <w:r w:rsidRPr="00C958DD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Hz</w:t>
            </w:r>
          </w:p>
        </w:tc>
        <w:tc>
          <w:tcPr>
            <w:tcW w:w="0" w:type="auto"/>
            <w:vAlign w:val="center"/>
          </w:tcPr>
          <w:p w14:paraId="4571FC54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-6.7</w:t>
            </w:r>
          </w:p>
        </w:tc>
        <w:tc>
          <w:tcPr>
            <w:tcW w:w="0" w:type="auto"/>
            <w:vAlign w:val="center"/>
          </w:tcPr>
          <w:p w14:paraId="40E9F503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-3.3</w:t>
            </w:r>
          </w:p>
        </w:tc>
      </w:tr>
      <w:tr w:rsidR="006C6548" w:rsidRPr="00C958DD" w14:paraId="73394E84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4CB5609" w14:textId="77777777" w:rsidR="006C6548" w:rsidRPr="00C958DD" w:rsidRDefault="006C6548" w:rsidP="005F0D4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</w:tcPr>
          <w:p w14:paraId="67B08D81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FR2-NTN</w:t>
            </w:r>
          </w:p>
        </w:tc>
        <w:tc>
          <w:tcPr>
            <w:tcW w:w="0" w:type="auto"/>
            <w:vAlign w:val="center"/>
          </w:tcPr>
          <w:p w14:paraId="7B317FD3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 w:rsidRPr="00C958DD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CC6C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NTN-TDL</w:t>
            </w:r>
            <w:r>
              <w:rPr>
                <w:rFonts w:hint="eastAsia"/>
                <w:lang w:eastAsia="zh-CN"/>
              </w:rPr>
              <w:t>C5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200 Low</w:t>
            </w:r>
          </w:p>
        </w:tc>
        <w:tc>
          <w:tcPr>
            <w:tcW w:w="0" w:type="auto"/>
            <w:vAlign w:val="center"/>
          </w:tcPr>
          <w:p w14:paraId="210C0DFF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  <w:r w:rsidRPr="00C958DD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Hz</w:t>
            </w:r>
          </w:p>
        </w:tc>
        <w:tc>
          <w:tcPr>
            <w:tcW w:w="0" w:type="auto"/>
            <w:vAlign w:val="center"/>
          </w:tcPr>
          <w:p w14:paraId="6681C368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-11.9</w:t>
            </w:r>
          </w:p>
        </w:tc>
        <w:tc>
          <w:tcPr>
            <w:tcW w:w="0" w:type="auto"/>
            <w:vAlign w:val="center"/>
          </w:tcPr>
          <w:p w14:paraId="1B324978" w14:textId="77777777" w:rsidR="006C6548" w:rsidRPr="00C958DD" w:rsidRDefault="006C6548" w:rsidP="005F0D4A">
            <w:pPr>
              <w:pStyle w:val="TAC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-8.6</w:t>
            </w:r>
          </w:p>
        </w:tc>
      </w:tr>
      <w:tr w:rsidR="006C6548" w:rsidRPr="00C958DD" w14:paraId="503C0DBC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8861A8E" w14:textId="77777777" w:rsidR="006C6548" w:rsidRPr="00C958DD" w:rsidRDefault="006C6548" w:rsidP="005F0D4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</w:tcPr>
          <w:p w14:paraId="4BB5BC7C" w14:textId="77777777" w:rsidR="006C6548" w:rsidRPr="001603E2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1603E2">
              <w:rPr>
                <w:highlight w:val="green"/>
                <w:lang w:eastAsia="zh-CN"/>
              </w:rPr>
              <w:t>FR1-NTN</w:t>
            </w:r>
          </w:p>
        </w:tc>
        <w:tc>
          <w:tcPr>
            <w:tcW w:w="0" w:type="auto"/>
            <w:vAlign w:val="center"/>
          </w:tcPr>
          <w:p w14:paraId="160CC77A" w14:textId="77777777" w:rsidR="006C6548" w:rsidRPr="001603E2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1603E2">
              <w:rPr>
                <w:highlight w:val="green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526A" w14:textId="77789169" w:rsidR="006C6548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0" w:type="auto"/>
          </w:tcPr>
          <w:p w14:paraId="485F5DBC" w14:textId="676F68E5" w:rsidR="006C6548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0" w:type="auto"/>
          </w:tcPr>
          <w:p w14:paraId="0D9BDC1B" w14:textId="38180DDB" w:rsidR="006C6548" w:rsidRDefault="00892EDF" w:rsidP="005F0D4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0" w:type="auto"/>
          </w:tcPr>
          <w:p w14:paraId="2F57A405" w14:textId="0DD85D48" w:rsidR="006C6548" w:rsidRDefault="00892EDF" w:rsidP="005F0D4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  <w:tr w:rsidR="006C6548" w:rsidRPr="00C958DD" w14:paraId="5A872568" w14:textId="77777777" w:rsidTr="005F0D4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AE7CECC" w14:textId="77777777" w:rsidR="006C6548" w:rsidRPr="00C958DD" w:rsidRDefault="006C6548" w:rsidP="005F0D4A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</w:tcPr>
          <w:p w14:paraId="19F5385C" w14:textId="77777777" w:rsidR="006C6548" w:rsidRPr="001603E2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1603E2">
              <w:rPr>
                <w:highlight w:val="green"/>
                <w:lang w:eastAsia="zh-CN"/>
              </w:rPr>
              <w:t>FR1-NTN</w:t>
            </w:r>
          </w:p>
        </w:tc>
        <w:tc>
          <w:tcPr>
            <w:tcW w:w="0" w:type="auto"/>
            <w:vAlign w:val="center"/>
          </w:tcPr>
          <w:p w14:paraId="6F7FE980" w14:textId="77777777" w:rsidR="006C6548" w:rsidRPr="001603E2" w:rsidRDefault="006C6548" w:rsidP="005F0D4A">
            <w:pPr>
              <w:pStyle w:val="TAC"/>
              <w:rPr>
                <w:highlight w:val="green"/>
                <w:lang w:eastAsia="zh-CN"/>
              </w:rPr>
            </w:pPr>
            <w:r w:rsidRPr="001603E2">
              <w:rPr>
                <w:highlight w:val="green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9AA" w14:textId="407F5B03" w:rsidR="006C6548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0" w:type="auto"/>
          </w:tcPr>
          <w:p w14:paraId="0C9E4378" w14:textId="70D36358" w:rsidR="006C6548" w:rsidRDefault="00892EDF" w:rsidP="005F0D4A">
            <w:pPr>
              <w:pStyle w:val="TAC"/>
              <w:rPr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0" w:type="auto"/>
          </w:tcPr>
          <w:p w14:paraId="2E8F1BBA" w14:textId="78971E54" w:rsidR="006C6548" w:rsidRDefault="00892EDF" w:rsidP="005F0D4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  <w:tc>
          <w:tcPr>
            <w:tcW w:w="0" w:type="auto"/>
          </w:tcPr>
          <w:p w14:paraId="43276CD6" w14:textId="587363FE" w:rsidR="006C6548" w:rsidRDefault="00892EDF" w:rsidP="005F0D4A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highlight w:val="green"/>
              </w:rPr>
              <w:t>[TBD]</w:t>
            </w:r>
          </w:p>
        </w:tc>
      </w:tr>
    </w:tbl>
    <w:p w14:paraId="0DB2F48E" w14:textId="77777777" w:rsidR="006C6548" w:rsidRDefault="006C6548" w:rsidP="006C6548"/>
    <w:p w14:paraId="255CA309" w14:textId="77777777" w:rsidR="006C6548" w:rsidRPr="004D7625" w:rsidRDefault="006C6548" w:rsidP="006C6548">
      <w:pPr>
        <w:rPr>
          <w:rFonts w:eastAsia="Microsoft JhengHei UI" w:cs="Arial"/>
        </w:rPr>
      </w:pPr>
    </w:p>
    <w:p w14:paraId="2624E1C8" w14:textId="77777777" w:rsidR="006C6548" w:rsidRDefault="006C6548"/>
    <w:p w14:paraId="50E9B419" w14:textId="77777777" w:rsidR="001C21D9" w:rsidRDefault="001C21D9"/>
    <w:p w14:paraId="7DA117F7" w14:textId="77777777" w:rsidR="001C21D9" w:rsidRDefault="001C21D9"/>
    <w:p w14:paraId="7B5DC2EF" w14:textId="77777777" w:rsidR="001C21D9" w:rsidRDefault="001C21D9"/>
    <w:p w14:paraId="4E8590EF" w14:textId="77777777" w:rsidR="001C21D9" w:rsidRDefault="001C21D9" w:rsidP="00C25261"/>
    <w:p w14:paraId="0A56CCDB" w14:textId="77777777" w:rsidR="00ED767C" w:rsidRPr="00A55C2A" w:rsidRDefault="00ED767C" w:rsidP="00C25261"/>
    <w:p w14:paraId="41CD1233" w14:textId="77777777" w:rsidR="007D5CA6" w:rsidRPr="007D5CA6" w:rsidRDefault="007D5CA6" w:rsidP="007D5CA6"/>
    <w:p w14:paraId="0E573548" w14:textId="54931027" w:rsidR="00937E76" w:rsidRPr="00350C1D" w:rsidRDefault="00937E76" w:rsidP="00937E76">
      <w:pPr>
        <w:pStyle w:val="Heading1"/>
      </w:pPr>
      <w:r w:rsidRPr="00350C1D">
        <w:lastRenderedPageBreak/>
        <w:t xml:space="preserve">Parameters to be Clarified </w:t>
      </w:r>
    </w:p>
    <w:p w14:paraId="6C6923BB" w14:textId="7AF00245" w:rsidR="00E86F48" w:rsidRPr="00C25261" w:rsidRDefault="007D3F9C" w:rsidP="00937E76">
      <w:pPr>
        <w:rPr>
          <w:b/>
        </w:rPr>
      </w:pPr>
      <w:r w:rsidRPr="00C25261">
        <w:rPr>
          <w:b/>
        </w:rPr>
        <w:t>Proposal 1: RAN4 to provide clarification to the following questions</w:t>
      </w:r>
    </w:p>
    <w:p w14:paraId="27BBA350" w14:textId="66E0A67B" w:rsidR="009020C8" w:rsidRPr="00350C1D" w:rsidRDefault="009020C8" w:rsidP="00C25261">
      <w:pPr>
        <w:pStyle w:val="ListParagraph"/>
        <w:numPr>
          <w:ilvl w:val="0"/>
          <w:numId w:val="51"/>
        </w:numPr>
      </w:pPr>
      <w:r w:rsidRPr="00350C1D">
        <w:t>HARQ is likely to be disabled for GEO or MEO orbits.  For Test 1-1, Test 1-2, Test 1-3, and Test 1-4 with HARQ disabled, what simulation can we configure?</w:t>
      </w:r>
    </w:p>
    <w:p w14:paraId="7D3F5B46" w14:textId="3CF5A416" w:rsidR="00AC14EA" w:rsidRPr="00350C1D" w:rsidRDefault="00AC14EA" w:rsidP="00C25261">
      <w:pPr>
        <w:pStyle w:val="ListParagraph"/>
        <w:numPr>
          <w:ilvl w:val="0"/>
          <w:numId w:val="51"/>
        </w:numPr>
      </w:pPr>
      <w:r w:rsidRPr="00350C1D">
        <w:t>What Bandwidth and SCS should we assume for K</w:t>
      </w:r>
      <w:r w:rsidR="006018B9" w:rsidRPr="00350C1D">
        <w:t xml:space="preserve">u </w:t>
      </w:r>
      <w:r w:rsidRPr="00350C1D">
        <w:t>Band?</w:t>
      </w:r>
      <w:r w:rsidR="00FC47C3">
        <w:t xml:space="preserve">  50 MHz and 15kHz/30kHz?</w:t>
      </w:r>
    </w:p>
    <w:p w14:paraId="577CC1B4" w14:textId="59F83A2C" w:rsidR="00AC14EA" w:rsidRPr="00350C1D" w:rsidRDefault="00AC14EA" w:rsidP="00C25261">
      <w:pPr>
        <w:pStyle w:val="ListParagraph"/>
        <w:numPr>
          <w:ilvl w:val="0"/>
          <w:numId w:val="51"/>
        </w:numPr>
      </w:pPr>
      <w:r w:rsidRPr="00350C1D">
        <w:t>Are the modulation format and coding rate fixed</w:t>
      </w:r>
      <w:r w:rsidR="00FC47C3">
        <w:t xml:space="preserve"> and the same as Ka Band</w:t>
      </w:r>
      <w:r w:rsidRPr="00350C1D">
        <w:t xml:space="preserve">?  </w:t>
      </w:r>
    </w:p>
    <w:p w14:paraId="61151C9E" w14:textId="36A4AC7F" w:rsidR="003D0A76" w:rsidRPr="00350C1D" w:rsidRDefault="003D0A76" w:rsidP="00C25261">
      <w:pPr>
        <w:pStyle w:val="ListParagraph"/>
        <w:numPr>
          <w:ilvl w:val="0"/>
          <w:numId w:val="51"/>
        </w:numPr>
      </w:pPr>
      <w:r w:rsidRPr="00350C1D">
        <w:t>Can</w:t>
      </w:r>
      <w:r w:rsidR="00AF0E89" w:rsidRPr="00350C1D">
        <w:t xml:space="preserve"> </w:t>
      </w:r>
      <w:r w:rsidRPr="00350C1D">
        <w:t xml:space="preserve">the Ka Band results </w:t>
      </w:r>
      <w:r w:rsidR="00AF0E89" w:rsidRPr="00350C1D">
        <w:t>be re-used or do we need new set o</w:t>
      </w:r>
      <w:r w:rsidR="007C05C7">
        <w:t>f</w:t>
      </w:r>
      <w:r w:rsidR="00AF0E89" w:rsidRPr="00350C1D">
        <w:t xml:space="preserve"> results</w:t>
      </w:r>
      <w:r w:rsidR="00FC47C3">
        <w:t xml:space="preserve"> for Ku Band</w:t>
      </w:r>
      <w:r w:rsidR="00AF0E89" w:rsidRPr="00350C1D">
        <w:t xml:space="preserve">? </w:t>
      </w:r>
    </w:p>
    <w:p w14:paraId="7676C402" w14:textId="77777777" w:rsidR="009E6409" w:rsidRDefault="009B483F" w:rsidP="009E6409">
      <w:pPr>
        <w:pStyle w:val="ListParagraph"/>
        <w:numPr>
          <w:ilvl w:val="0"/>
          <w:numId w:val="51"/>
        </w:numPr>
      </w:pPr>
      <w:r w:rsidRPr="00350C1D">
        <w:t xml:space="preserve">What channel model to be used for </w:t>
      </w:r>
      <w:r w:rsidR="00FC47C3">
        <w:t xml:space="preserve">Ku band </w:t>
      </w:r>
      <w:r w:rsidRPr="00350C1D">
        <w:t>FR1-NTN</w:t>
      </w:r>
      <w:r w:rsidR="009D050B" w:rsidRPr="00350C1D">
        <w:t>?</w:t>
      </w:r>
      <w:r w:rsidR="00266700">
        <w:t xml:space="preserve">  What doppler to be used for Ku band FR1-NTN?</w:t>
      </w:r>
    </w:p>
    <w:p w14:paraId="2F2C2338" w14:textId="4031C8B8" w:rsidR="00462A53" w:rsidRDefault="00543A62" w:rsidP="00462A53">
      <w:pPr>
        <w:pStyle w:val="ListParagraph"/>
        <w:numPr>
          <w:ilvl w:val="0"/>
          <w:numId w:val="51"/>
        </w:numPr>
      </w:pPr>
      <w:r>
        <w:t xml:space="preserve">What BLER is required for the simulations? </w:t>
      </w:r>
    </w:p>
    <w:p w14:paraId="62F31EEA" w14:textId="6414365F" w:rsidR="00D63D03" w:rsidRPr="00350C1D" w:rsidRDefault="00456DD2" w:rsidP="00C25261">
      <w:pPr>
        <w:pStyle w:val="ListParagraph"/>
        <w:numPr>
          <w:ilvl w:val="0"/>
          <w:numId w:val="51"/>
        </w:numPr>
      </w:pPr>
      <w:r>
        <w:t xml:space="preserve">Presentation format of the simulated results </w:t>
      </w:r>
    </w:p>
    <w:p w14:paraId="0C36789C" w14:textId="541BFD3F" w:rsidR="007D3F9C" w:rsidRPr="00C25261" w:rsidRDefault="007D3F9C" w:rsidP="001E0C4F"/>
    <w:p w14:paraId="50CF4004" w14:textId="04DEF911" w:rsidR="007D3F9C" w:rsidRDefault="007D3F9C" w:rsidP="001E0C4F">
      <w:pPr>
        <w:rPr>
          <w:b/>
        </w:rPr>
      </w:pPr>
      <w:r w:rsidRPr="00C25261">
        <w:rPr>
          <w:b/>
        </w:rPr>
        <w:t>Proposal 2: Rel-19 Ku-band will reuse (as much as possible, and where applicable) FR2-NTN demodulation configurations</w:t>
      </w:r>
      <w:r w:rsidR="00913B14" w:rsidRPr="00C25261">
        <w:rPr>
          <w:b/>
        </w:rPr>
        <w:t xml:space="preserve"> from the </w:t>
      </w:r>
      <w:r w:rsidRPr="00C25261">
        <w:rPr>
          <w:b/>
        </w:rPr>
        <w:t>Ka-band (from Rel-18).</w:t>
      </w:r>
    </w:p>
    <w:p w14:paraId="62A92F34" w14:textId="77777777" w:rsidR="001C21D9" w:rsidRPr="00C25261" w:rsidRDefault="001C21D9" w:rsidP="001E0C4F">
      <w:pPr>
        <w:rPr>
          <w:b/>
        </w:rPr>
      </w:pPr>
    </w:p>
    <w:p w14:paraId="24710468" w14:textId="66A3E32B" w:rsidR="007D3F9C" w:rsidRPr="00C25261" w:rsidRDefault="007D3F9C" w:rsidP="007D3F9C">
      <w:pPr>
        <w:rPr>
          <w:b/>
        </w:rPr>
      </w:pPr>
      <w:r w:rsidRPr="00C25261">
        <w:rPr>
          <w:b/>
        </w:rPr>
        <w:t>Proposal 3: Rel-19 Ku-band will add specific FR1-NTN demodulation configurations for above 10 GHz with similar TDL channels, Doppler and Delay spread values as for Ka-band.</w:t>
      </w:r>
    </w:p>
    <w:p w14:paraId="6FB9F771" w14:textId="77777777" w:rsidR="009020C8" w:rsidRDefault="009020C8" w:rsidP="00937E76"/>
    <w:p w14:paraId="121B23D8" w14:textId="6BB1FB1C" w:rsidR="00D0573B" w:rsidRPr="00350C1D" w:rsidRDefault="00D0573B">
      <w:pPr>
        <w:pStyle w:val="Heading1"/>
      </w:pPr>
      <w:r w:rsidRPr="00350C1D">
        <w:t>Conclusion</w:t>
      </w:r>
    </w:p>
    <w:p w14:paraId="6212098B" w14:textId="4DB38BD1" w:rsidR="004660BB" w:rsidRDefault="00B07F30">
      <w:pPr>
        <w:rPr>
          <w:rFonts w:eastAsia="Yu Mincho"/>
          <w:lang w:eastAsia="ja-JP"/>
        </w:rPr>
      </w:pPr>
      <w:r>
        <w:t xml:space="preserve">To progress forward with Ku Band Performance part </w:t>
      </w:r>
      <w:r w:rsidR="00C8441F">
        <w:t xml:space="preserve">the Test conditions, scenarios and output from simulations need to be clarified and agreed. </w:t>
      </w:r>
      <w:r w:rsidR="00266700">
        <w:t xml:space="preserve">If Ka Band results cannot be reused for Ku Band, we need to provide simulation results </w:t>
      </w:r>
      <w:r w:rsidR="004660BB">
        <w:t>based on updated parameters</w:t>
      </w:r>
      <w:r w:rsidR="004660BB">
        <w:rPr>
          <w:rFonts w:eastAsia="Yu Mincho" w:hint="eastAsia"/>
          <w:lang w:eastAsia="ja-JP"/>
        </w:rPr>
        <w:t xml:space="preserve"> </w:t>
      </w:r>
      <w:r w:rsidR="00266700">
        <w:t xml:space="preserve">for </w:t>
      </w:r>
      <w:r w:rsidR="004660BB">
        <w:rPr>
          <w:rFonts w:eastAsia="Yu Mincho" w:hint="eastAsia"/>
          <w:lang w:eastAsia="ja-JP"/>
        </w:rPr>
        <w:t>the following tables:</w:t>
      </w:r>
    </w:p>
    <w:p w14:paraId="46A882E7" w14:textId="7905A5AA" w:rsidR="004660BB" w:rsidRDefault="006A5520" w:rsidP="008B1B95">
      <w:pPr>
        <w:ind w:left="567"/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TS38.101-5</w:t>
      </w:r>
      <w:r w:rsidR="004660BB">
        <w:rPr>
          <w:rFonts w:eastAsia="Yu Mincho" w:hint="eastAsia"/>
          <w:lang w:eastAsia="ja-JP"/>
        </w:rPr>
        <w:t xml:space="preserve">: </w:t>
      </w:r>
      <w:r w:rsidR="00266700">
        <w:t>Table 11.2.2.1.1.1-3</w:t>
      </w:r>
      <w:r>
        <w:rPr>
          <w:rFonts w:eastAsia="Yu Mincho" w:hint="eastAsia"/>
          <w:lang w:eastAsia="ja-JP"/>
        </w:rPr>
        <w:t xml:space="preserve">, </w:t>
      </w:r>
      <w:r w:rsidR="00266700">
        <w:t>Table 11.2.2.1.1.1-4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11.2.3.1.1-1</w:t>
      </w:r>
    </w:p>
    <w:p w14:paraId="57C4A6F7" w14:textId="7644F502" w:rsidR="00A738D9" w:rsidRDefault="006A5520" w:rsidP="008B1B95">
      <w:pPr>
        <w:ind w:left="567"/>
      </w:pPr>
      <w:r>
        <w:rPr>
          <w:rFonts w:eastAsia="Yu Mincho" w:hint="eastAsia"/>
          <w:lang w:eastAsia="ja-JP"/>
        </w:rPr>
        <w:t>TS38.108</w:t>
      </w:r>
      <w:r w:rsidR="004660BB">
        <w:rPr>
          <w:rFonts w:eastAsia="Yu Mincho" w:hint="eastAsia"/>
          <w:lang w:eastAsia="ja-JP"/>
        </w:rPr>
        <w:t>:</w:t>
      </w:r>
      <w:r>
        <w:rPr>
          <w:rFonts w:eastAsia="Yu Mincho" w:hint="eastAsia"/>
          <w:lang w:eastAsia="ja-JP"/>
        </w:rPr>
        <w:t xml:space="preserve"> </w:t>
      </w:r>
      <w:r w:rsidRPr="006A5520">
        <w:rPr>
          <w:rFonts w:eastAsia="Yu Mincho"/>
          <w:lang w:eastAsia="ja-JP"/>
        </w:rPr>
        <w:t>Table</w:t>
      </w:r>
      <w:r w:rsidR="004660BB">
        <w:rPr>
          <w:rFonts w:eastAsia="Yu Mincho" w:hint="eastAsia"/>
          <w:lang w:eastAsia="ja-JP"/>
        </w:rPr>
        <w:t xml:space="preserve"> </w:t>
      </w:r>
      <w:r w:rsidRPr="006A5520">
        <w:rPr>
          <w:rFonts w:eastAsia="Yu Mincho"/>
          <w:lang w:eastAsia="ja-JP"/>
        </w:rPr>
        <w:t>11.2.2.1.2-1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11.2.2.2.2-1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11.2.2.3.2-1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11.3.2.3.1.2-1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11.3.2.3.2.2-1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11.3.2.4.1.2-1</w:t>
      </w:r>
      <w:r>
        <w:rPr>
          <w:rFonts w:eastAsia="Yu Mincho" w:hint="eastAsia"/>
          <w:lang w:eastAsia="ja-JP"/>
        </w:rPr>
        <w:t xml:space="preserve">, </w:t>
      </w:r>
      <w:r w:rsidRPr="006A5520">
        <w:rPr>
          <w:rFonts w:eastAsia="Yu Mincho"/>
          <w:lang w:eastAsia="ja-JP"/>
        </w:rPr>
        <w:t>Table 11.3.2.4.2.2-1</w:t>
      </w:r>
      <w:r w:rsidR="004660BB">
        <w:rPr>
          <w:rFonts w:eastAsia="Yu Mincho" w:hint="eastAsia"/>
          <w:lang w:eastAsia="ja-JP"/>
        </w:rPr>
        <w:t xml:space="preserve">, </w:t>
      </w:r>
      <w:r w:rsidR="004660BB" w:rsidRPr="004660BB">
        <w:rPr>
          <w:rFonts w:eastAsia="Yu Mincho"/>
          <w:lang w:eastAsia="ja-JP"/>
        </w:rPr>
        <w:t>Table 11.3.2.5.2-2</w:t>
      </w:r>
      <w:r w:rsidR="004660BB">
        <w:rPr>
          <w:rFonts w:eastAsia="Yu Mincho" w:hint="eastAsia"/>
          <w:lang w:eastAsia="ja-JP"/>
        </w:rPr>
        <w:t xml:space="preserve">, </w:t>
      </w:r>
      <w:r w:rsidR="004660BB" w:rsidRPr="004660BB">
        <w:rPr>
          <w:rFonts w:eastAsia="Yu Mincho"/>
          <w:lang w:eastAsia="ja-JP"/>
        </w:rPr>
        <w:t>Table 11.3.2.6.2-1</w:t>
      </w:r>
      <w:r w:rsidR="004660BB">
        <w:rPr>
          <w:rFonts w:eastAsia="Yu Mincho" w:hint="eastAsia"/>
          <w:lang w:eastAsia="ja-JP"/>
        </w:rPr>
        <w:t>,</w:t>
      </w:r>
      <w:r w:rsidR="004660BB" w:rsidRPr="004660BB">
        <w:rPr>
          <w:rFonts w:eastAsia="Yu Mincho"/>
          <w:lang w:eastAsia="ja-JP"/>
        </w:rPr>
        <w:t>Table 11.4.2.2.2-1</w:t>
      </w:r>
    </w:p>
    <w:p w14:paraId="6CA262FF" w14:textId="77777777" w:rsidR="00266700" w:rsidRDefault="00266700"/>
    <w:p w14:paraId="597E3E4D" w14:textId="77777777" w:rsidR="001C21D9" w:rsidRDefault="001C21D9"/>
    <w:p w14:paraId="393F2F36" w14:textId="77777777" w:rsidR="00ED767C" w:rsidRDefault="00ED767C"/>
    <w:p w14:paraId="33A71284" w14:textId="77777777" w:rsidR="00ED767C" w:rsidRDefault="00ED767C"/>
    <w:p w14:paraId="2362B0E9" w14:textId="77777777" w:rsidR="00ED767C" w:rsidRDefault="00ED767C"/>
    <w:p w14:paraId="03B3909D" w14:textId="77777777" w:rsidR="00ED767C" w:rsidRDefault="00ED767C"/>
    <w:p w14:paraId="12465EF1" w14:textId="77777777" w:rsidR="000B335F" w:rsidRPr="00350C1D" w:rsidRDefault="000B335F"/>
    <w:p w14:paraId="2C4718C1" w14:textId="72D0322D" w:rsidR="000B335F" w:rsidRPr="00350C1D" w:rsidRDefault="00D915A8" w:rsidP="00D915A8">
      <w:pPr>
        <w:pStyle w:val="Heading1"/>
      </w:pPr>
      <w:r w:rsidRPr="00350C1D">
        <w:lastRenderedPageBreak/>
        <w:t>References</w:t>
      </w:r>
    </w:p>
    <w:p w14:paraId="47E4F97A" w14:textId="518309C6" w:rsidR="007E77FB" w:rsidRPr="00C25261" w:rsidRDefault="007E77FB" w:rsidP="007E77FB">
      <w:pPr>
        <w:pStyle w:val="Heading2"/>
      </w:pPr>
      <w:bookmarkStart w:id="1" w:name="_Ref210144423"/>
      <w:r w:rsidRPr="00C25261">
        <w:t xml:space="preserve">Combinations of </w:t>
      </w:r>
      <w:r w:rsidR="00B23C32" w:rsidRPr="00C25261">
        <w:t>c</w:t>
      </w:r>
      <w:r w:rsidRPr="00C25261">
        <w:t>hannel model parameters [TS 38.</w:t>
      </w:r>
      <w:r w:rsidR="00B23C32" w:rsidRPr="00C25261">
        <w:t>101-5</w:t>
      </w:r>
      <w:r w:rsidR="002866AC">
        <w:t xml:space="preserve"> section B.2.2</w:t>
      </w:r>
      <w:r w:rsidR="00B23C32" w:rsidRPr="00C25261">
        <w:t>]</w:t>
      </w:r>
      <w:bookmarkEnd w:id="1"/>
    </w:p>
    <w:p w14:paraId="3643AA91" w14:textId="77777777" w:rsidR="007E77FB" w:rsidRPr="00C25261" w:rsidRDefault="007E77FB" w:rsidP="007E77FB">
      <w:pPr>
        <w:spacing w:before="100" w:beforeAutospacing="1"/>
      </w:pPr>
      <w:r w:rsidRPr="00C25261">
        <w:t>The propagation conditions used for the performance measurements in multi-path fading environment are indicated as a combination of a channel model name and a maximum Doppler frequency, i.e., NTN-TDLA&lt;DS&gt;-&lt;Doppler&gt;, or NTN-TDLC&lt;DS&gt;-&lt;Doppler&gt; where '&lt;DS&gt;' indicates the desired delay spread and '&lt;Doppler&gt;' indicates the maximum Doppler frequency (Hz).</w:t>
      </w:r>
    </w:p>
    <w:p w14:paraId="74674879" w14:textId="77777777" w:rsidR="007E77FB" w:rsidRPr="00C25261" w:rsidRDefault="007E77FB" w:rsidP="007E77FB">
      <w:pPr>
        <w:spacing w:before="100" w:beforeAutospacing="1"/>
      </w:pPr>
      <w:r w:rsidRPr="00C25261">
        <w:t>Table B.2.2-1 show the propagation conditions that are used for the performance measurements in multi-path fading environment for NLOS and LOS propagation conditions.</w:t>
      </w:r>
    </w:p>
    <w:p w14:paraId="7D53A2BE" w14:textId="77777777" w:rsidR="007E77FB" w:rsidRPr="00C25261" w:rsidRDefault="007E77FB" w:rsidP="007E77FB">
      <w:pPr>
        <w:pStyle w:val="TH"/>
      </w:pPr>
      <w:r w:rsidRPr="00C25261">
        <w:t>Table B.2.2-1: Channel model parameters for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7E77FB" w:rsidRPr="00350C1D" w14:paraId="0BCFED26" w14:textId="77777777" w:rsidTr="003E02A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5BEC" w14:textId="77777777" w:rsidR="007E77FB" w:rsidRPr="00C25261" w:rsidRDefault="007E77FB" w:rsidP="003E02A4">
            <w:pPr>
              <w:pStyle w:val="TAH"/>
            </w:pPr>
            <w:r w:rsidRPr="00C25261"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1AD1" w14:textId="77777777" w:rsidR="007E77FB" w:rsidRPr="00C25261" w:rsidRDefault="007E77FB" w:rsidP="003E02A4">
            <w:pPr>
              <w:pStyle w:val="TAH"/>
            </w:pPr>
            <w:r w:rsidRPr="00C25261"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929A" w14:textId="77777777" w:rsidR="007E77FB" w:rsidRPr="00C25261" w:rsidRDefault="007E77FB" w:rsidP="003E02A4">
            <w:pPr>
              <w:pStyle w:val="TAH"/>
            </w:pPr>
            <w:r w:rsidRPr="00C25261">
              <w:t>Maximum Doppler frequency</w:t>
            </w:r>
          </w:p>
        </w:tc>
      </w:tr>
      <w:tr w:rsidR="007E77FB" w:rsidRPr="00350C1D" w14:paraId="7A380265" w14:textId="77777777" w:rsidTr="003E02A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7E0E" w14:textId="77777777" w:rsidR="007E77FB" w:rsidRPr="00C25261" w:rsidRDefault="007E77FB" w:rsidP="003E02A4">
            <w:pPr>
              <w:pStyle w:val="TAC"/>
            </w:pPr>
            <w:r w:rsidRPr="00C25261">
              <w:t>NTN-TDLA100-200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C237" w14:textId="77777777" w:rsidR="007E77FB" w:rsidRPr="00C25261" w:rsidRDefault="007E77FB" w:rsidP="003E02A4">
            <w:pPr>
              <w:pStyle w:val="TAC"/>
            </w:pPr>
            <w:r w:rsidRPr="00C25261">
              <w:t>NTN-TDLA100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9DBB" w14:textId="77777777" w:rsidR="007E77FB" w:rsidRPr="00C25261" w:rsidRDefault="007E77FB" w:rsidP="003E02A4">
            <w:pPr>
              <w:pStyle w:val="TAC"/>
            </w:pPr>
            <w:r w:rsidRPr="00C25261">
              <w:t>200 Hz</w:t>
            </w:r>
          </w:p>
        </w:tc>
      </w:tr>
      <w:tr w:rsidR="007E77FB" w:rsidRPr="00350C1D" w14:paraId="4D40BAB1" w14:textId="77777777" w:rsidTr="003E02A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D95F" w14:textId="77777777" w:rsidR="007E77FB" w:rsidRPr="00C25261" w:rsidRDefault="007E77FB" w:rsidP="003E02A4">
            <w:pPr>
              <w:pStyle w:val="TAC"/>
            </w:pPr>
            <w:r w:rsidRPr="00C25261">
              <w:t>NTN-TDLC5-200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FF4F0" w14:textId="77777777" w:rsidR="007E77FB" w:rsidRPr="00C25261" w:rsidRDefault="007E77FB" w:rsidP="003E02A4">
            <w:pPr>
              <w:pStyle w:val="TAC"/>
            </w:pPr>
            <w:r w:rsidRPr="00C25261">
              <w:t>NTN-TDLC5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9CD0" w14:textId="77777777" w:rsidR="007E77FB" w:rsidRPr="00C25261" w:rsidRDefault="007E77FB" w:rsidP="003E02A4">
            <w:pPr>
              <w:pStyle w:val="TAC"/>
            </w:pPr>
            <w:r w:rsidRPr="00C25261">
              <w:t>200 Hz</w:t>
            </w:r>
          </w:p>
        </w:tc>
      </w:tr>
      <w:tr w:rsidR="007E77FB" w:rsidRPr="00350C1D" w14:paraId="7B1A36BE" w14:textId="77777777" w:rsidTr="003E02A4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E21" w14:textId="77777777" w:rsidR="007E77FB" w:rsidRPr="00C25261" w:rsidRDefault="007E77FB" w:rsidP="003E02A4">
            <w:pPr>
              <w:pStyle w:val="TAC"/>
            </w:pPr>
            <w:r w:rsidRPr="00C25261">
              <w:t>NTN-TDLC5-1200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C10" w14:textId="77777777" w:rsidR="007E77FB" w:rsidRPr="00C25261" w:rsidRDefault="007E77FB" w:rsidP="003E02A4">
            <w:pPr>
              <w:pStyle w:val="TAC"/>
            </w:pPr>
            <w:r w:rsidRPr="00C25261">
              <w:t>NTN-TDLC5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DA4" w14:textId="77777777" w:rsidR="007E77FB" w:rsidRPr="00C25261" w:rsidRDefault="007E77FB" w:rsidP="003E02A4">
            <w:pPr>
              <w:pStyle w:val="TAC"/>
            </w:pPr>
            <w:r w:rsidRPr="00C25261">
              <w:t>1200Hz</w:t>
            </w:r>
          </w:p>
        </w:tc>
      </w:tr>
    </w:tbl>
    <w:p w14:paraId="37B31521" w14:textId="77777777" w:rsidR="007E77FB" w:rsidRPr="00C25261" w:rsidRDefault="007E77FB" w:rsidP="007E77FB"/>
    <w:p w14:paraId="614D44F1" w14:textId="77777777" w:rsidR="00A91BA7" w:rsidRPr="00350C1D" w:rsidRDefault="00A91BA7" w:rsidP="00D915A8"/>
    <w:p w14:paraId="02F4C152" w14:textId="77777777" w:rsidR="00D915A8" w:rsidRPr="00350C1D" w:rsidRDefault="00D915A8"/>
    <w:p w14:paraId="0255E776" w14:textId="6F233D96" w:rsidR="007E7E3F" w:rsidRPr="00350C1D" w:rsidRDefault="007E7E3F">
      <w:pPr>
        <w:pStyle w:val="Heading1"/>
      </w:pPr>
      <w:r w:rsidRPr="00350C1D">
        <w:t>Appendices</w:t>
      </w:r>
    </w:p>
    <w:p w14:paraId="2427BCF3" w14:textId="44656EBB" w:rsidR="00786F0B" w:rsidRPr="00350C1D" w:rsidRDefault="00F67227" w:rsidP="00C25261">
      <w:pPr>
        <w:pStyle w:val="Heading2"/>
      </w:pPr>
      <w:r w:rsidRPr="00350C1D">
        <w:t>Ku Band Specification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6"/>
        <w:gridCol w:w="3006"/>
      </w:tblGrid>
      <w:tr w:rsidR="00786F0B" w:rsidRPr="00350C1D" w14:paraId="010B1E2E" w14:textId="77777777">
        <w:tc>
          <w:tcPr>
            <w:tcW w:w="3009" w:type="dxa"/>
          </w:tcPr>
          <w:p w14:paraId="23888507" w14:textId="77777777" w:rsidR="00786F0B" w:rsidRPr="00350C1D" w:rsidRDefault="00F67227">
            <w:r w:rsidRPr="00350C1D">
              <w:rPr>
                <w:b/>
              </w:rPr>
              <w:t>Category</w:t>
            </w:r>
          </w:p>
        </w:tc>
        <w:tc>
          <w:tcPr>
            <w:tcW w:w="3009" w:type="dxa"/>
          </w:tcPr>
          <w:p w14:paraId="476433B6" w14:textId="77777777" w:rsidR="00786F0B" w:rsidRPr="00350C1D" w:rsidRDefault="00F67227">
            <w:r w:rsidRPr="00350C1D">
              <w:rPr>
                <w:b/>
              </w:rPr>
              <w:t>FR1 (Ku Band)</w:t>
            </w:r>
          </w:p>
        </w:tc>
        <w:tc>
          <w:tcPr>
            <w:tcW w:w="3009" w:type="dxa"/>
          </w:tcPr>
          <w:p w14:paraId="6A20A29C" w14:textId="77777777" w:rsidR="00786F0B" w:rsidRPr="00350C1D" w:rsidRDefault="00F67227">
            <w:r w:rsidRPr="00350C1D">
              <w:rPr>
                <w:b/>
              </w:rPr>
              <w:t>FR2 (Ku Band)</w:t>
            </w:r>
          </w:p>
        </w:tc>
      </w:tr>
      <w:tr w:rsidR="00786F0B" w:rsidRPr="00350C1D" w14:paraId="6246856F" w14:textId="77777777">
        <w:tc>
          <w:tcPr>
            <w:tcW w:w="3009" w:type="dxa"/>
          </w:tcPr>
          <w:p w14:paraId="22918695" w14:textId="77777777" w:rsidR="00786F0B" w:rsidRPr="00350C1D" w:rsidRDefault="00F67227">
            <w:r w:rsidRPr="00350C1D">
              <w:t>Bandwidths</w:t>
            </w:r>
          </w:p>
        </w:tc>
        <w:tc>
          <w:tcPr>
            <w:tcW w:w="3009" w:type="dxa"/>
          </w:tcPr>
          <w:p w14:paraId="43E4BAA0" w14:textId="77777777" w:rsidR="00786F0B" w:rsidRPr="00350C1D" w:rsidRDefault="00F67227">
            <w:r w:rsidRPr="00350C1D">
              <w:t>50 MHz, 100 MHz</w:t>
            </w:r>
          </w:p>
        </w:tc>
        <w:tc>
          <w:tcPr>
            <w:tcW w:w="3009" w:type="dxa"/>
          </w:tcPr>
          <w:p w14:paraId="38D86FD1" w14:textId="77777777" w:rsidR="00786F0B" w:rsidRPr="00350C1D" w:rsidRDefault="00F67227">
            <w:r w:rsidRPr="00350C1D">
              <w:t>200 MHz</w:t>
            </w:r>
          </w:p>
        </w:tc>
      </w:tr>
      <w:tr w:rsidR="00786F0B" w:rsidRPr="00350C1D" w14:paraId="214D888E" w14:textId="77777777">
        <w:tc>
          <w:tcPr>
            <w:tcW w:w="3009" w:type="dxa"/>
          </w:tcPr>
          <w:p w14:paraId="4679CB5D" w14:textId="77777777" w:rsidR="00786F0B" w:rsidRPr="00350C1D" w:rsidRDefault="00F67227">
            <w:r w:rsidRPr="00350C1D">
              <w:t>Subcarrier Spacing (SCS)</w:t>
            </w:r>
          </w:p>
        </w:tc>
        <w:tc>
          <w:tcPr>
            <w:tcW w:w="3009" w:type="dxa"/>
          </w:tcPr>
          <w:p w14:paraId="497B9909" w14:textId="77777777" w:rsidR="00786F0B" w:rsidRPr="00350C1D" w:rsidRDefault="00F67227">
            <w:r w:rsidRPr="00350C1D">
              <w:t>15, 30 kHz</w:t>
            </w:r>
          </w:p>
        </w:tc>
        <w:tc>
          <w:tcPr>
            <w:tcW w:w="3009" w:type="dxa"/>
          </w:tcPr>
          <w:p w14:paraId="25AAB77A" w14:textId="77777777" w:rsidR="00786F0B" w:rsidRPr="00350C1D" w:rsidRDefault="00F67227">
            <w:r w:rsidRPr="00350C1D">
              <w:t>120 kHz</w:t>
            </w:r>
          </w:p>
        </w:tc>
      </w:tr>
      <w:tr w:rsidR="00786F0B" w:rsidRPr="00350C1D" w14:paraId="7DC5C1B1" w14:textId="77777777">
        <w:tc>
          <w:tcPr>
            <w:tcW w:w="3009" w:type="dxa"/>
          </w:tcPr>
          <w:p w14:paraId="367C8322" w14:textId="77777777" w:rsidR="00786F0B" w:rsidRPr="00350C1D" w:rsidRDefault="00F67227">
            <w:r w:rsidRPr="00350C1D">
              <w:t>Modulation Schemes</w:t>
            </w:r>
          </w:p>
        </w:tc>
        <w:tc>
          <w:tcPr>
            <w:tcW w:w="3009" w:type="dxa"/>
          </w:tcPr>
          <w:p w14:paraId="61BF7722" w14:textId="77777777" w:rsidR="00786F0B" w:rsidRPr="00350C1D" w:rsidRDefault="00F67227">
            <w:r w:rsidRPr="00350C1D">
              <w:t>QPSK, 16QAM, 64QAM</w:t>
            </w:r>
          </w:p>
        </w:tc>
        <w:tc>
          <w:tcPr>
            <w:tcW w:w="3009" w:type="dxa"/>
          </w:tcPr>
          <w:p w14:paraId="094A2DA5" w14:textId="77777777" w:rsidR="00786F0B" w:rsidRPr="00350C1D" w:rsidRDefault="00F67227">
            <w:r w:rsidRPr="00350C1D">
              <w:t>QPSK, 16QAM, 64QAM</w:t>
            </w:r>
          </w:p>
        </w:tc>
      </w:tr>
      <w:tr w:rsidR="00786F0B" w:rsidRPr="00350C1D" w14:paraId="3931C2B3" w14:textId="77777777">
        <w:tc>
          <w:tcPr>
            <w:tcW w:w="3009" w:type="dxa"/>
          </w:tcPr>
          <w:p w14:paraId="26A4B0B1" w14:textId="77777777" w:rsidR="00786F0B" w:rsidRPr="00350C1D" w:rsidRDefault="00F67227">
            <w:r w:rsidRPr="00350C1D">
              <w:t>Duplex Mode</w:t>
            </w:r>
          </w:p>
        </w:tc>
        <w:tc>
          <w:tcPr>
            <w:tcW w:w="3009" w:type="dxa"/>
          </w:tcPr>
          <w:p w14:paraId="171B46DA" w14:textId="77777777" w:rsidR="00786F0B" w:rsidRPr="00350C1D" w:rsidRDefault="00F67227">
            <w:r w:rsidRPr="00350C1D">
              <w:t>FDD</w:t>
            </w:r>
          </w:p>
        </w:tc>
        <w:tc>
          <w:tcPr>
            <w:tcW w:w="3009" w:type="dxa"/>
          </w:tcPr>
          <w:p w14:paraId="0C79D6CA" w14:textId="77777777" w:rsidR="00786F0B" w:rsidRPr="00350C1D" w:rsidRDefault="00F67227">
            <w:r w:rsidRPr="00350C1D">
              <w:t>FDD</w:t>
            </w:r>
          </w:p>
        </w:tc>
      </w:tr>
      <w:tr w:rsidR="00786F0B" w:rsidRPr="00350C1D" w14:paraId="5342089C" w14:textId="77777777">
        <w:tc>
          <w:tcPr>
            <w:tcW w:w="3009" w:type="dxa"/>
          </w:tcPr>
          <w:p w14:paraId="45071329" w14:textId="77777777" w:rsidR="00786F0B" w:rsidRPr="00350C1D" w:rsidRDefault="00F67227">
            <w:r w:rsidRPr="00350C1D">
              <w:t>Cyclic Prefix</w:t>
            </w:r>
          </w:p>
        </w:tc>
        <w:tc>
          <w:tcPr>
            <w:tcW w:w="3009" w:type="dxa"/>
          </w:tcPr>
          <w:p w14:paraId="3B76E655" w14:textId="77777777" w:rsidR="00786F0B" w:rsidRPr="00350C1D" w:rsidRDefault="00F67227">
            <w:r w:rsidRPr="00350C1D">
              <w:t>Normal</w:t>
            </w:r>
          </w:p>
        </w:tc>
        <w:tc>
          <w:tcPr>
            <w:tcW w:w="3009" w:type="dxa"/>
          </w:tcPr>
          <w:p w14:paraId="5B6F2DEF" w14:textId="77777777" w:rsidR="00786F0B" w:rsidRPr="00350C1D" w:rsidRDefault="00F67227">
            <w:r w:rsidRPr="00350C1D">
              <w:t>Normal</w:t>
            </w:r>
          </w:p>
        </w:tc>
      </w:tr>
      <w:tr w:rsidR="00786F0B" w:rsidRPr="00350C1D" w14:paraId="186A38FE" w14:textId="77777777">
        <w:tc>
          <w:tcPr>
            <w:tcW w:w="3009" w:type="dxa"/>
          </w:tcPr>
          <w:p w14:paraId="275119E5" w14:textId="77777777" w:rsidR="00786F0B" w:rsidRPr="00350C1D" w:rsidRDefault="00F67227">
            <w:r w:rsidRPr="00350C1D">
              <w:t>Reference Channels</w:t>
            </w:r>
          </w:p>
        </w:tc>
        <w:tc>
          <w:tcPr>
            <w:tcW w:w="3009" w:type="dxa"/>
          </w:tcPr>
          <w:p w14:paraId="6D5B3C22" w14:textId="77777777" w:rsidR="00786F0B" w:rsidRPr="00350C1D" w:rsidRDefault="00F67227">
            <w:r w:rsidRPr="00350C1D">
              <w:t>R.PDSCH.3-3.1 (QPSK), R.PDSCH.3-4.1 (16/64QAM)</w:t>
            </w:r>
          </w:p>
        </w:tc>
        <w:tc>
          <w:tcPr>
            <w:tcW w:w="3009" w:type="dxa"/>
          </w:tcPr>
          <w:p w14:paraId="601ECB4D" w14:textId="77777777" w:rsidR="00786F0B" w:rsidRPr="00350C1D" w:rsidRDefault="00F67227">
            <w:r w:rsidRPr="00350C1D">
              <w:t>R.PDSCH.3-3.1 (QPSK), R.PDSCH.3-4.1 (16/64QAM)</w:t>
            </w:r>
          </w:p>
        </w:tc>
      </w:tr>
      <w:tr w:rsidR="00786F0B" w:rsidRPr="00350C1D" w14:paraId="2EF56FBC" w14:textId="77777777">
        <w:tc>
          <w:tcPr>
            <w:tcW w:w="3009" w:type="dxa"/>
          </w:tcPr>
          <w:p w14:paraId="3E1930F4" w14:textId="77777777" w:rsidR="00786F0B" w:rsidRPr="00350C1D" w:rsidRDefault="00F67227">
            <w:r w:rsidRPr="00350C1D">
              <w:t>Channel Model</w:t>
            </w:r>
          </w:p>
        </w:tc>
        <w:tc>
          <w:tcPr>
            <w:tcW w:w="3009" w:type="dxa"/>
          </w:tcPr>
          <w:p w14:paraId="6777E1D2" w14:textId="77777777" w:rsidR="00786F0B" w:rsidRPr="00350C1D" w:rsidRDefault="00F67227">
            <w:r w:rsidRPr="00350C1D">
              <w:t>NTN-TDLC5-1200</w:t>
            </w:r>
          </w:p>
        </w:tc>
        <w:tc>
          <w:tcPr>
            <w:tcW w:w="3009" w:type="dxa"/>
          </w:tcPr>
          <w:p w14:paraId="7D1F25AE" w14:textId="77777777" w:rsidR="00786F0B" w:rsidRPr="00350C1D" w:rsidRDefault="00F67227">
            <w:r w:rsidRPr="00350C1D">
              <w:t>NTN-TDLC5-1200</w:t>
            </w:r>
          </w:p>
        </w:tc>
      </w:tr>
      <w:tr w:rsidR="00786F0B" w:rsidRPr="00350C1D" w14:paraId="4F302DAC" w14:textId="77777777">
        <w:tc>
          <w:tcPr>
            <w:tcW w:w="3009" w:type="dxa"/>
          </w:tcPr>
          <w:p w14:paraId="18CC4BF4" w14:textId="77777777" w:rsidR="00786F0B" w:rsidRPr="00350C1D" w:rsidRDefault="00F67227">
            <w:r w:rsidRPr="00350C1D">
              <w:t>Performance Metrics</w:t>
            </w:r>
          </w:p>
        </w:tc>
        <w:tc>
          <w:tcPr>
            <w:tcW w:w="3009" w:type="dxa"/>
          </w:tcPr>
          <w:p w14:paraId="708A7C25" w14:textId="77777777" w:rsidR="00786F0B" w:rsidRPr="00350C1D" w:rsidRDefault="00F67227">
            <w:r w:rsidRPr="00350C1D">
              <w:t>TBD – Ku sim result</w:t>
            </w:r>
          </w:p>
        </w:tc>
        <w:tc>
          <w:tcPr>
            <w:tcW w:w="3009" w:type="dxa"/>
          </w:tcPr>
          <w:p w14:paraId="0BC9939A" w14:textId="77777777" w:rsidR="00786F0B" w:rsidRPr="00350C1D" w:rsidRDefault="00F67227">
            <w:r w:rsidRPr="00350C1D">
              <w:t>TBD – Ku sim result</w:t>
            </w:r>
          </w:p>
        </w:tc>
      </w:tr>
    </w:tbl>
    <w:p w14:paraId="4B7B3629" w14:textId="3E1F384F" w:rsidR="007E7E3F" w:rsidRPr="00350C1D" w:rsidRDefault="007E7E3F" w:rsidP="008A0A92"/>
    <w:sectPr w:rsidR="007E7E3F" w:rsidRPr="00350C1D" w:rsidSect="007A6D2D">
      <w:headerReference w:type="default" r:id="rId11"/>
      <w:footerReference w:type="default" r:id="rId12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7DAA0" w14:textId="77777777" w:rsidR="00101BAC" w:rsidRDefault="00101BAC">
      <w:pPr>
        <w:spacing w:after="0"/>
      </w:pPr>
      <w:r>
        <w:separator/>
      </w:r>
    </w:p>
  </w:endnote>
  <w:endnote w:type="continuationSeparator" w:id="0">
    <w:p w14:paraId="3B90D1EA" w14:textId="77777777" w:rsidR="00101BAC" w:rsidRDefault="00101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22CAEB61" w:rsidR="00F526F4" w:rsidRDefault="007D3F9C">
    <w:pPr>
      <w:pStyle w:val="Footer"/>
      <w:tabs>
        <w:tab w:val="center" w:pos="4820"/>
        <w:tab w:val="right" w:pos="9639"/>
      </w:tabs>
      <w:jc w:val="left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85B3334" wp14:editId="4BE38EB6">
              <wp:simplePos x="0" y="0"/>
              <wp:positionH relativeFrom="column">
                <wp:posOffset>-914400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2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B7A4CC" w14:textId="19FFFE55" w:rsidR="007D3F9C" w:rsidRPr="00C25261" w:rsidRDefault="007D3F9C" w:rsidP="00C2526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5B3334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margin-left:-1in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+0Wc3eEAAAAKAQAADwAAAAAAAAAAAAAAAAB0BAAAZHJzL2Rvd25yZXYueG1s&#10;UEsFBgAAAAAEAAQA8wAAAIIFAAAAAA==&#10;" filled="f" stroked="f" strokeweight=".5pt">
              <v:textbox>
                <w:txbxContent>
                  <w:p w14:paraId="21B7A4CC" w14:textId="19FFFE55" w:rsidR="007D3F9C" w:rsidRPr="00C25261" w:rsidRDefault="007D3F9C" w:rsidP="00C25261">
                    <w:pPr>
                      <w:spacing w:after="0"/>
                      <w:jc w:val="center"/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F526F4">
      <w:tab/>
    </w:r>
    <w:r w:rsidR="00F526F4">
      <w:fldChar w:fldCharType="begin"/>
    </w:r>
    <w:r w:rsidR="00F526F4">
      <w:rPr>
        <w:rStyle w:val="PageNumber"/>
      </w:rPr>
      <w:instrText xml:space="preserve"> PAGE </w:instrText>
    </w:r>
    <w:r w:rsidR="00F526F4">
      <w:fldChar w:fldCharType="separate"/>
    </w:r>
    <w:r w:rsidR="00E80CE1">
      <w:rPr>
        <w:rStyle w:val="PageNumber"/>
        <w:noProof/>
      </w:rPr>
      <w:t>3</w:t>
    </w:r>
    <w:r w:rsidR="00F526F4">
      <w:fldChar w:fldCharType="end"/>
    </w:r>
    <w:r w:rsidR="00F526F4">
      <w:rPr>
        <w:rStyle w:val="PageNumber"/>
      </w:rPr>
      <w:t>/</w:t>
    </w:r>
    <w:r w:rsidR="00F526F4">
      <w:fldChar w:fldCharType="begin"/>
    </w:r>
    <w:r w:rsidR="00F526F4">
      <w:rPr>
        <w:rStyle w:val="PageNumber"/>
      </w:rPr>
      <w:instrText xml:space="preserve"> NUMPAGES </w:instrText>
    </w:r>
    <w:r w:rsidR="00F526F4">
      <w:fldChar w:fldCharType="separate"/>
    </w:r>
    <w:r w:rsidR="00E80CE1">
      <w:rPr>
        <w:rStyle w:val="PageNumber"/>
        <w:noProof/>
      </w:rPr>
      <w:t>25</w:t>
    </w:r>
    <w:r w:rsidR="00F526F4">
      <w:fldChar w:fldCharType="end"/>
    </w:r>
    <w:r w:rsidR="00F526F4"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9B63D" w14:textId="77777777" w:rsidR="00101BAC" w:rsidRDefault="00101BAC">
      <w:pPr>
        <w:spacing w:after="0"/>
      </w:pPr>
      <w:r>
        <w:separator/>
      </w:r>
    </w:p>
  </w:footnote>
  <w:footnote w:type="continuationSeparator" w:id="0">
    <w:p w14:paraId="7A7D474C" w14:textId="77777777" w:rsidR="00101BAC" w:rsidRDefault="00101B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E901" w14:textId="7BCCA571" w:rsidR="00E32C17" w:rsidRDefault="007D3F9C">
    <w:pPr>
      <w:pStyle w:val="Header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F3C760" wp14:editId="4289ED47">
              <wp:simplePos x="0" y="0"/>
              <wp:positionH relativeFrom="column">
                <wp:posOffset>-914400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482D64A" w14:textId="3C50D8FA" w:rsidR="007D3F9C" w:rsidRPr="00C25261" w:rsidRDefault="007D3F9C" w:rsidP="00C2526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F3C760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1in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AhygNT4gAAAAsBAAAPAAAAAAAAAAAAAAAAAHIEAABkcnMvZG93bnJldi54bWxQ&#10;SwUGAAAAAAQABADzAAAAgQUAAAAA&#10;" filled="f" stroked="f" strokeweight=".5pt">
              <v:textbox>
                <w:txbxContent>
                  <w:p w14:paraId="3482D64A" w14:textId="3C50D8FA" w:rsidR="007D3F9C" w:rsidRPr="00C25261" w:rsidRDefault="007D3F9C" w:rsidP="00C25261">
                    <w:pPr>
                      <w:spacing w:after="0"/>
                      <w:jc w:val="center"/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E65479"/>
    <w:multiLevelType w:val="hybridMultilevel"/>
    <w:tmpl w:val="F73C707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E978BB"/>
    <w:multiLevelType w:val="hybridMultilevel"/>
    <w:tmpl w:val="FDCC29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9110FF"/>
    <w:multiLevelType w:val="multilevel"/>
    <w:tmpl w:val="82BAB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4E765B"/>
    <w:multiLevelType w:val="hybridMultilevel"/>
    <w:tmpl w:val="97704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C26CBA"/>
    <w:multiLevelType w:val="multilevel"/>
    <w:tmpl w:val="C92C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9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DD84693"/>
    <w:multiLevelType w:val="hybridMultilevel"/>
    <w:tmpl w:val="7D8CC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36442142">
    <w:abstractNumId w:val="1"/>
  </w:num>
  <w:num w:numId="2" w16cid:durableId="1162241053">
    <w:abstractNumId w:val="27"/>
  </w:num>
  <w:num w:numId="3" w16cid:durableId="1651055378">
    <w:abstractNumId w:val="10"/>
  </w:num>
  <w:num w:numId="4" w16cid:durableId="604727711">
    <w:abstractNumId w:val="17"/>
  </w:num>
  <w:num w:numId="5" w16cid:durableId="481628525">
    <w:abstractNumId w:val="9"/>
  </w:num>
  <w:num w:numId="6" w16cid:durableId="1880387444">
    <w:abstractNumId w:val="15"/>
  </w:num>
  <w:num w:numId="7" w16cid:durableId="757753496">
    <w:abstractNumId w:val="14"/>
  </w:num>
  <w:num w:numId="8" w16cid:durableId="1672565864">
    <w:abstractNumId w:val="24"/>
  </w:num>
  <w:num w:numId="9" w16cid:durableId="2037540835">
    <w:abstractNumId w:val="37"/>
  </w:num>
  <w:num w:numId="10" w16cid:durableId="1613170106">
    <w:abstractNumId w:val="25"/>
  </w:num>
  <w:num w:numId="11" w16cid:durableId="1797331336">
    <w:abstractNumId w:val="35"/>
  </w:num>
  <w:num w:numId="12" w16cid:durableId="1117677239">
    <w:abstractNumId w:val="22"/>
  </w:num>
  <w:num w:numId="13" w16cid:durableId="1170634284">
    <w:abstractNumId w:val="28"/>
  </w:num>
  <w:num w:numId="14" w16cid:durableId="135149539">
    <w:abstractNumId w:val="32"/>
  </w:num>
  <w:num w:numId="15" w16cid:durableId="1482234584">
    <w:abstractNumId w:val="6"/>
  </w:num>
  <w:num w:numId="16" w16cid:durableId="367072650">
    <w:abstractNumId w:val="26"/>
  </w:num>
  <w:num w:numId="17" w16cid:durableId="1870029778">
    <w:abstractNumId w:val="1"/>
  </w:num>
  <w:num w:numId="18" w16cid:durableId="1723942817">
    <w:abstractNumId w:val="1"/>
  </w:num>
  <w:num w:numId="19" w16cid:durableId="1514102514">
    <w:abstractNumId w:val="34"/>
  </w:num>
  <w:num w:numId="20" w16cid:durableId="1542590430">
    <w:abstractNumId w:val="18"/>
  </w:num>
  <w:num w:numId="21" w16cid:durableId="1914927055">
    <w:abstractNumId w:val="1"/>
  </w:num>
  <w:num w:numId="22" w16cid:durableId="2126263730">
    <w:abstractNumId w:val="1"/>
  </w:num>
  <w:num w:numId="23" w16cid:durableId="1019938786">
    <w:abstractNumId w:val="1"/>
  </w:num>
  <w:num w:numId="24" w16cid:durableId="26495977">
    <w:abstractNumId w:val="4"/>
  </w:num>
  <w:num w:numId="25" w16cid:durableId="873034084">
    <w:abstractNumId w:val="20"/>
  </w:num>
  <w:num w:numId="26" w16cid:durableId="1736584059">
    <w:abstractNumId w:val="1"/>
  </w:num>
  <w:num w:numId="27" w16cid:durableId="1754888197">
    <w:abstractNumId w:val="1"/>
  </w:num>
  <w:num w:numId="28" w16cid:durableId="1984581625">
    <w:abstractNumId w:val="1"/>
  </w:num>
  <w:num w:numId="29" w16cid:durableId="1425149683">
    <w:abstractNumId w:val="13"/>
  </w:num>
  <w:num w:numId="30" w16cid:durableId="1368985139">
    <w:abstractNumId w:val="1"/>
  </w:num>
  <w:num w:numId="31" w16cid:durableId="181944909">
    <w:abstractNumId w:val="33"/>
  </w:num>
  <w:num w:numId="32" w16cid:durableId="9337178">
    <w:abstractNumId w:val="12"/>
  </w:num>
  <w:num w:numId="33" w16cid:durableId="1874226416">
    <w:abstractNumId w:val="0"/>
  </w:num>
  <w:num w:numId="34" w16cid:durableId="162820138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34095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6820901">
    <w:abstractNumId w:val="36"/>
  </w:num>
  <w:num w:numId="37" w16cid:durableId="193733173">
    <w:abstractNumId w:val="24"/>
  </w:num>
  <w:num w:numId="38" w16cid:durableId="1121991979">
    <w:abstractNumId w:val="24"/>
  </w:num>
  <w:num w:numId="39" w16cid:durableId="1708723868">
    <w:abstractNumId w:val="1"/>
  </w:num>
  <w:num w:numId="40" w16cid:durableId="1328559895">
    <w:abstractNumId w:val="16"/>
  </w:num>
  <w:num w:numId="41" w16cid:durableId="579221138">
    <w:abstractNumId w:val="5"/>
  </w:num>
  <w:num w:numId="42" w16cid:durableId="1796488221">
    <w:abstractNumId w:val="29"/>
  </w:num>
  <w:num w:numId="43" w16cid:durableId="1521966804">
    <w:abstractNumId w:val="30"/>
  </w:num>
  <w:num w:numId="44" w16cid:durableId="374739201">
    <w:abstractNumId w:val="1"/>
  </w:num>
  <w:num w:numId="45" w16cid:durableId="1495956125">
    <w:abstractNumId w:val="11"/>
  </w:num>
  <w:num w:numId="46" w16cid:durableId="2037928832">
    <w:abstractNumId w:val="21"/>
  </w:num>
  <w:num w:numId="47" w16cid:durableId="1983192493">
    <w:abstractNumId w:val="31"/>
  </w:num>
  <w:num w:numId="48" w16cid:durableId="931816892">
    <w:abstractNumId w:val="19"/>
  </w:num>
  <w:num w:numId="49" w16cid:durableId="397635724">
    <w:abstractNumId w:val="7"/>
  </w:num>
  <w:num w:numId="50" w16cid:durableId="593321641">
    <w:abstractNumId w:val="8"/>
  </w:num>
  <w:num w:numId="51" w16cid:durableId="495809180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6B50"/>
    <w:rsid w:val="00007098"/>
    <w:rsid w:val="000070C5"/>
    <w:rsid w:val="0000755E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B7B"/>
    <w:rsid w:val="00015D15"/>
    <w:rsid w:val="00015E77"/>
    <w:rsid w:val="000173FC"/>
    <w:rsid w:val="000203DC"/>
    <w:rsid w:val="0002068F"/>
    <w:rsid w:val="000209C0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3F47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1DAA"/>
    <w:rsid w:val="00062794"/>
    <w:rsid w:val="000627FF"/>
    <w:rsid w:val="00062B6B"/>
    <w:rsid w:val="00062FFB"/>
    <w:rsid w:val="000632A0"/>
    <w:rsid w:val="00063B59"/>
    <w:rsid w:val="0006402A"/>
    <w:rsid w:val="0006487E"/>
    <w:rsid w:val="00065422"/>
    <w:rsid w:val="00065E1A"/>
    <w:rsid w:val="000713F8"/>
    <w:rsid w:val="000715A5"/>
    <w:rsid w:val="00071811"/>
    <w:rsid w:val="00072DF8"/>
    <w:rsid w:val="000738F4"/>
    <w:rsid w:val="00073DFC"/>
    <w:rsid w:val="0007444F"/>
    <w:rsid w:val="0007620B"/>
    <w:rsid w:val="0007689B"/>
    <w:rsid w:val="00077E5F"/>
    <w:rsid w:val="00080218"/>
    <w:rsid w:val="0008036A"/>
    <w:rsid w:val="00080640"/>
    <w:rsid w:val="00080B1B"/>
    <w:rsid w:val="00081AE6"/>
    <w:rsid w:val="000839F7"/>
    <w:rsid w:val="00084C63"/>
    <w:rsid w:val="00084E64"/>
    <w:rsid w:val="00085175"/>
    <w:rsid w:val="0008543E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547"/>
    <w:rsid w:val="000B190F"/>
    <w:rsid w:val="000B1999"/>
    <w:rsid w:val="000B1E14"/>
    <w:rsid w:val="000B2372"/>
    <w:rsid w:val="000B2467"/>
    <w:rsid w:val="000B2719"/>
    <w:rsid w:val="000B276C"/>
    <w:rsid w:val="000B294C"/>
    <w:rsid w:val="000B335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2599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799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A3B"/>
    <w:rsid w:val="000F7E6B"/>
    <w:rsid w:val="001005FF"/>
    <w:rsid w:val="00100B27"/>
    <w:rsid w:val="00101943"/>
    <w:rsid w:val="00101BAC"/>
    <w:rsid w:val="0010213C"/>
    <w:rsid w:val="0010345F"/>
    <w:rsid w:val="00104B62"/>
    <w:rsid w:val="001058EE"/>
    <w:rsid w:val="00105BBC"/>
    <w:rsid w:val="001062FB"/>
    <w:rsid w:val="001063E6"/>
    <w:rsid w:val="00106AAD"/>
    <w:rsid w:val="00107886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172C8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37E"/>
    <w:rsid w:val="00133D6B"/>
    <w:rsid w:val="001344C0"/>
    <w:rsid w:val="001346FA"/>
    <w:rsid w:val="00135252"/>
    <w:rsid w:val="00135EB7"/>
    <w:rsid w:val="0013681F"/>
    <w:rsid w:val="001369A4"/>
    <w:rsid w:val="00136B2C"/>
    <w:rsid w:val="00137AB5"/>
    <w:rsid w:val="00137CDC"/>
    <w:rsid w:val="00137F0B"/>
    <w:rsid w:val="001400FF"/>
    <w:rsid w:val="00141A2F"/>
    <w:rsid w:val="001422D9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31D"/>
    <w:rsid w:val="00173A8E"/>
    <w:rsid w:val="00173DB1"/>
    <w:rsid w:val="001740BF"/>
    <w:rsid w:val="00175CE6"/>
    <w:rsid w:val="001769F8"/>
    <w:rsid w:val="00176A65"/>
    <w:rsid w:val="001772CC"/>
    <w:rsid w:val="00177462"/>
    <w:rsid w:val="00177FA2"/>
    <w:rsid w:val="00180120"/>
    <w:rsid w:val="0018143F"/>
    <w:rsid w:val="00182AC3"/>
    <w:rsid w:val="00183C22"/>
    <w:rsid w:val="00183C2F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703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1D43"/>
    <w:rsid w:val="001A2489"/>
    <w:rsid w:val="001A2564"/>
    <w:rsid w:val="001A52DB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52C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1D9"/>
    <w:rsid w:val="001C2DC5"/>
    <w:rsid w:val="001C3090"/>
    <w:rsid w:val="001C314F"/>
    <w:rsid w:val="001C3832"/>
    <w:rsid w:val="001C3D2A"/>
    <w:rsid w:val="001C3F1A"/>
    <w:rsid w:val="001C56D7"/>
    <w:rsid w:val="001C5768"/>
    <w:rsid w:val="001C7541"/>
    <w:rsid w:val="001C77B8"/>
    <w:rsid w:val="001D0BDB"/>
    <w:rsid w:val="001D0F79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0C4F"/>
    <w:rsid w:val="001E1805"/>
    <w:rsid w:val="001E283B"/>
    <w:rsid w:val="001E4A3A"/>
    <w:rsid w:val="001E4AA5"/>
    <w:rsid w:val="001E58E2"/>
    <w:rsid w:val="001E7AED"/>
    <w:rsid w:val="001F0CCF"/>
    <w:rsid w:val="001F0CF7"/>
    <w:rsid w:val="001F2374"/>
    <w:rsid w:val="001F2983"/>
    <w:rsid w:val="001F3916"/>
    <w:rsid w:val="001F3DC2"/>
    <w:rsid w:val="001F54C5"/>
    <w:rsid w:val="001F5DF7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4F62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EA2"/>
    <w:rsid w:val="00212F4A"/>
    <w:rsid w:val="00214316"/>
    <w:rsid w:val="00214DA8"/>
    <w:rsid w:val="00215423"/>
    <w:rsid w:val="002158FA"/>
    <w:rsid w:val="00215B89"/>
    <w:rsid w:val="00215FEC"/>
    <w:rsid w:val="00216211"/>
    <w:rsid w:val="00216375"/>
    <w:rsid w:val="002166AF"/>
    <w:rsid w:val="00216BB8"/>
    <w:rsid w:val="002176EE"/>
    <w:rsid w:val="002177A2"/>
    <w:rsid w:val="00217DE6"/>
    <w:rsid w:val="00217F1D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41C2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5AF9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578D0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700"/>
    <w:rsid w:val="002669AD"/>
    <w:rsid w:val="00266EFA"/>
    <w:rsid w:val="00267C83"/>
    <w:rsid w:val="002700A1"/>
    <w:rsid w:val="00270A0A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6AC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39B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1F51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3B2D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4D4B"/>
    <w:rsid w:val="00325289"/>
    <w:rsid w:val="003252B2"/>
    <w:rsid w:val="00325F47"/>
    <w:rsid w:val="003264B4"/>
    <w:rsid w:val="00326BBC"/>
    <w:rsid w:val="00327A7D"/>
    <w:rsid w:val="00327B06"/>
    <w:rsid w:val="003305AD"/>
    <w:rsid w:val="00330A25"/>
    <w:rsid w:val="00330B27"/>
    <w:rsid w:val="00330DB6"/>
    <w:rsid w:val="003315D6"/>
    <w:rsid w:val="00331751"/>
    <w:rsid w:val="00331CD3"/>
    <w:rsid w:val="003339B1"/>
    <w:rsid w:val="00333B2F"/>
    <w:rsid w:val="00334579"/>
    <w:rsid w:val="003346A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8A6"/>
    <w:rsid w:val="00340C5D"/>
    <w:rsid w:val="003421F7"/>
    <w:rsid w:val="00342356"/>
    <w:rsid w:val="003424D7"/>
    <w:rsid w:val="00342A10"/>
    <w:rsid w:val="00342BD7"/>
    <w:rsid w:val="003433E8"/>
    <w:rsid w:val="00344100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0C1D"/>
    <w:rsid w:val="00350F96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4C2B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2E5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8D5"/>
    <w:rsid w:val="003C3A26"/>
    <w:rsid w:val="003C3A75"/>
    <w:rsid w:val="003C439E"/>
    <w:rsid w:val="003C50C7"/>
    <w:rsid w:val="003C7806"/>
    <w:rsid w:val="003D0A19"/>
    <w:rsid w:val="003D0A76"/>
    <w:rsid w:val="003D0E82"/>
    <w:rsid w:val="003D109F"/>
    <w:rsid w:val="003D23FA"/>
    <w:rsid w:val="003D2478"/>
    <w:rsid w:val="003D3C45"/>
    <w:rsid w:val="003D5B1F"/>
    <w:rsid w:val="003D62C8"/>
    <w:rsid w:val="003D64CC"/>
    <w:rsid w:val="003D7400"/>
    <w:rsid w:val="003D76CD"/>
    <w:rsid w:val="003D770B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47F"/>
    <w:rsid w:val="003F05C7"/>
    <w:rsid w:val="003F1455"/>
    <w:rsid w:val="003F1717"/>
    <w:rsid w:val="003F1C47"/>
    <w:rsid w:val="003F1CBA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2F4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6F16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1AC7"/>
    <w:rsid w:val="00443276"/>
    <w:rsid w:val="00443E94"/>
    <w:rsid w:val="00444164"/>
    <w:rsid w:val="00444F56"/>
    <w:rsid w:val="0044525C"/>
    <w:rsid w:val="00445360"/>
    <w:rsid w:val="00445AF8"/>
    <w:rsid w:val="00446488"/>
    <w:rsid w:val="00446A87"/>
    <w:rsid w:val="00446D86"/>
    <w:rsid w:val="00447306"/>
    <w:rsid w:val="00447911"/>
    <w:rsid w:val="00451585"/>
    <w:rsid w:val="004517AA"/>
    <w:rsid w:val="0045243A"/>
    <w:rsid w:val="0045244F"/>
    <w:rsid w:val="00452961"/>
    <w:rsid w:val="00452AFD"/>
    <w:rsid w:val="00452CAC"/>
    <w:rsid w:val="004530B4"/>
    <w:rsid w:val="004545B6"/>
    <w:rsid w:val="00456589"/>
    <w:rsid w:val="00456DD2"/>
    <w:rsid w:val="00457565"/>
    <w:rsid w:val="00457B71"/>
    <w:rsid w:val="004620FA"/>
    <w:rsid w:val="00462A53"/>
    <w:rsid w:val="00463505"/>
    <w:rsid w:val="0046420F"/>
    <w:rsid w:val="004652FD"/>
    <w:rsid w:val="004660BB"/>
    <w:rsid w:val="004669E2"/>
    <w:rsid w:val="004707B7"/>
    <w:rsid w:val="00470C31"/>
    <w:rsid w:val="0047204C"/>
    <w:rsid w:val="00472865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CC1"/>
    <w:rsid w:val="00491D21"/>
    <w:rsid w:val="00492BC5"/>
    <w:rsid w:val="00493458"/>
    <w:rsid w:val="0049509D"/>
    <w:rsid w:val="00495F66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A7995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2D83"/>
    <w:rsid w:val="004C3121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7E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76F4"/>
    <w:rsid w:val="004F0B4E"/>
    <w:rsid w:val="004F0B6C"/>
    <w:rsid w:val="004F2078"/>
    <w:rsid w:val="004F2649"/>
    <w:rsid w:val="004F40AE"/>
    <w:rsid w:val="004F4D18"/>
    <w:rsid w:val="004F4DA3"/>
    <w:rsid w:val="004F7843"/>
    <w:rsid w:val="004F789D"/>
    <w:rsid w:val="004F7C46"/>
    <w:rsid w:val="005002E4"/>
    <w:rsid w:val="0050102E"/>
    <w:rsid w:val="0050162A"/>
    <w:rsid w:val="00501FFB"/>
    <w:rsid w:val="0050235F"/>
    <w:rsid w:val="0050265B"/>
    <w:rsid w:val="005033A5"/>
    <w:rsid w:val="005036CA"/>
    <w:rsid w:val="00503975"/>
    <w:rsid w:val="00503E4C"/>
    <w:rsid w:val="005043C7"/>
    <w:rsid w:val="005045EF"/>
    <w:rsid w:val="00504AC5"/>
    <w:rsid w:val="00505110"/>
    <w:rsid w:val="0050528C"/>
    <w:rsid w:val="00506061"/>
    <w:rsid w:val="00506557"/>
    <w:rsid w:val="0050677A"/>
    <w:rsid w:val="00507737"/>
    <w:rsid w:val="00507FCA"/>
    <w:rsid w:val="00510730"/>
    <w:rsid w:val="005108D8"/>
    <w:rsid w:val="005116F9"/>
    <w:rsid w:val="00511892"/>
    <w:rsid w:val="00511CBB"/>
    <w:rsid w:val="00511DD1"/>
    <w:rsid w:val="00512E0D"/>
    <w:rsid w:val="005153A7"/>
    <w:rsid w:val="00516AEF"/>
    <w:rsid w:val="005177EE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3A62"/>
    <w:rsid w:val="00544840"/>
    <w:rsid w:val="005449F6"/>
    <w:rsid w:val="00546970"/>
    <w:rsid w:val="00546F49"/>
    <w:rsid w:val="00551FF6"/>
    <w:rsid w:val="00552585"/>
    <w:rsid w:val="0055316E"/>
    <w:rsid w:val="00554E19"/>
    <w:rsid w:val="0055680F"/>
    <w:rsid w:val="005574E6"/>
    <w:rsid w:val="00560F4B"/>
    <w:rsid w:val="0056121F"/>
    <w:rsid w:val="0056176B"/>
    <w:rsid w:val="00562007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045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80E"/>
    <w:rsid w:val="005929E4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3EE2"/>
    <w:rsid w:val="005A43FF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2D83"/>
    <w:rsid w:val="005B34B3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0F9"/>
    <w:rsid w:val="005D4206"/>
    <w:rsid w:val="005D48C7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4E1A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4300"/>
    <w:rsid w:val="005F45DA"/>
    <w:rsid w:val="005F501E"/>
    <w:rsid w:val="005F5ADE"/>
    <w:rsid w:val="005F5F00"/>
    <w:rsid w:val="005F618C"/>
    <w:rsid w:val="005F70BD"/>
    <w:rsid w:val="005F78AB"/>
    <w:rsid w:val="005F78C6"/>
    <w:rsid w:val="005F7E30"/>
    <w:rsid w:val="006007EA"/>
    <w:rsid w:val="00600C8F"/>
    <w:rsid w:val="0060150A"/>
    <w:rsid w:val="006018B9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4813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5C4"/>
    <w:rsid w:val="00626DC5"/>
    <w:rsid w:val="00627F35"/>
    <w:rsid w:val="00630001"/>
    <w:rsid w:val="006311B3"/>
    <w:rsid w:val="0063181D"/>
    <w:rsid w:val="0063284C"/>
    <w:rsid w:val="00632BE1"/>
    <w:rsid w:val="00632C4B"/>
    <w:rsid w:val="00632FA3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37DD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5C0B"/>
    <w:rsid w:val="0064624E"/>
    <w:rsid w:val="00646D1E"/>
    <w:rsid w:val="00650811"/>
    <w:rsid w:val="0065097E"/>
    <w:rsid w:val="00650AB9"/>
    <w:rsid w:val="006511BC"/>
    <w:rsid w:val="00651429"/>
    <w:rsid w:val="00651D58"/>
    <w:rsid w:val="006521DB"/>
    <w:rsid w:val="00652B70"/>
    <w:rsid w:val="006536C1"/>
    <w:rsid w:val="00654EF1"/>
    <w:rsid w:val="00655733"/>
    <w:rsid w:val="00655ACD"/>
    <w:rsid w:val="00656A92"/>
    <w:rsid w:val="00656A99"/>
    <w:rsid w:val="00656DDE"/>
    <w:rsid w:val="006578FA"/>
    <w:rsid w:val="00657E3C"/>
    <w:rsid w:val="0066011D"/>
    <w:rsid w:val="00660190"/>
    <w:rsid w:val="00660233"/>
    <w:rsid w:val="006607C0"/>
    <w:rsid w:val="00660879"/>
    <w:rsid w:val="006613A6"/>
    <w:rsid w:val="00661E49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277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520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5D41"/>
    <w:rsid w:val="006B61B1"/>
    <w:rsid w:val="006B6787"/>
    <w:rsid w:val="006B6DBB"/>
    <w:rsid w:val="006B6DCD"/>
    <w:rsid w:val="006B7212"/>
    <w:rsid w:val="006B7666"/>
    <w:rsid w:val="006B7CD3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548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17AF1"/>
    <w:rsid w:val="00717F27"/>
    <w:rsid w:val="0072225D"/>
    <w:rsid w:val="007227CC"/>
    <w:rsid w:val="00724516"/>
    <w:rsid w:val="00724AA9"/>
    <w:rsid w:val="00724D76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46D"/>
    <w:rsid w:val="007335C4"/>
    <w:rsid w:val="007348B1"/>
    <w:rsid w:val="007354AE"/>
    <w:rsid w:val="007362A6"/>
    <w:rsid w:val="00736340"/>
    <w:rsid w:val="0073694F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1945"/>
    <w:rsid w:val="00753D8E"/>
    <w:rsid w:val="007540F3"/>
    <w:rsid w:val="00754502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6D64"/>
    <w:rsid w:val="00786F0B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81B"/>
    <w:rsid w:val="007A4C2B"/>
    <w:rsid w:val="007A579D"/>
    <w:rsid w:val="007A58A6"/>
    <w:rsid w:val="007A5D82"/>
    <w:rsid w:val="007A6889"/>
    <w:rsid w:val="007A69D5"/>
    <w:rsid w:val="007A6C4F"/>
    <w:rsid w:val="007A6D2D"/>
    <w:rsid w:val="007A7322"/>
    <w:rsid w:val="007B0333"/>
    <w:rsid w:val="007B0C08"/>
    <w:rsid w:val="007B1007"/>
    <w:rsid w:val="007B1D07"/>
    <w:rsid w:val="007B2367"/>
    <w:rsid w:val="007B2E23"/>
    <w:rsid w:val="007B2F91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C7"/>
    <w:rsid w:val="007C05DD"/>
    <w:rsid w:val="007C3AFD"/>
    <w:rsid w:val="007C3D18"/>
    <w:rsid w:val="007C4CA6"/>
    <w:rsid w:val="007C52F9"/>
    <w:rsid w:val="007C60BF"/>
    <w:rsid w:val="007C6A07"/>
    <w:rsid w:val="007C6C4C"/>
    <w:rsid w:val="007C7136"/>
    <w:rsid w:val="007C75A1"/>
    <w:rsid w:val="007C77A5"/>
    <w:rsid w:val="007D04E5"/>
    <w:rsid w:val="007D0EDA"/>
    <w:rsid w:val="007D0EEC"/>
    <w:rsid w:val="007D170D"/>
    <w:rsid w:val="007D36E1"/>
    <w:rsid w:val="007D3F9C"/>
    <w:rsid w:val="007D4969"/>
    <w:rsid w:val="007D5901"/>
    <w:rsid w:val="007D5CA6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7FB"/>
    <w:rsid w:val="007E7E3F"/>
    <w:rsid w:val="007E7F7C"/>
    <w:rsid w:val="007F05B9"/>
    <w:rsid w:val="007F0999"/>
    <w:rsid w:val="007F21B8"/>
    <w:rsid w:val="007F22C6"/>
    <w:rsid w:val="007F3C6B"/>
    <w:rsid w:val="007F3D18"/>
    <w:rsid w:val="007F427F"/>
    <w:rsid w:val="007F5BAF"/>
    <w:rsid w:val="007F6931"/>
    <w:rsid w:val="007F6FBF"/>
    <w:rsid w:val="007F7230"/>
    <w:rsid w:val="007F7B25"/>
    <w:rsid w:val="00800956"/>
    <w:rsid w:val="00801ECA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1FDE"/>
    <w:rsid w:val="008223C2"/>
    <w:rsid w:val="0082275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6AC"/>
    <w:rsid w:val="00837FF8"/>
    <w:rsid w:val="00840847"/>
    <w:rsid w:val="008412EA"/>
    <w:rsid w:val="0084391E"/>
    <w:rsid w:val="00843DFC"/>
    <w:rsid w:val="008444E8"/>
    <w:rsid w:val="00844723"/>
    <w:rsid w:val="00844E80"/>
    <w:rsid w:val="00845754"/>
    <w:rsid w:val="0084651D"/>
    <w:rsid w:val="00846B45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EB0"/>
    <w:rsid w:val="00857F50"/>
    <w:rsid w:val="008617AC"/>
    <w:rsid w:val="0086247C"/>
    <w:rsid w:val="0086318D"/>
    <w:rsid w:val="00863DA9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B70"/>
    <w:rsid w:val="00872D61"/>
    <w:rsid w:val="00874312"/>
    <w:rsid w:val="0087437C"/>
    <w:rsid w:val="0087456E"/>
    <w:rsid w:val="0087462D"/>
    <w:rsid w:val="008747D6"/>
    <w:rsid w:val="0087485C"/>
    <w:rsid w:val="00874944"/>
    <w:rsid w:val="00875CD7"/>
    <w:rsid w:val="00876769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333"/>
    <w:rsid w:val="00883BAF"/>
    <w:rsid w:val="00885991"/>
    <w:rsid w:val="00885BD5"/>
    <w:rsid w:val="00886724"/>
    <w:rsid w:val="008869F8"/>
    <w:rsid w:val="00886E16"/>
    <w:rsid w:val="008904F3"/>
    <w:rsid w:val="0089078F"/>
    <w:rsid w:val="00890BB9"/>
    <w:rsid w:val="00890CA7"/>
    <w:rsid w:val="00891599"/>
    <w:rsid w:val="008928B9"/>
    <w:rsid w:val="00892EDF"/>
    <w:rsid w:val="00892F30"/>
    <w:rsid w:val="00893048"/>
    <w:rsid w:val="00893143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1B95"/>
    <w:rsid w:val="008B288A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ABC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3783"/>
    <w:rsid w:val="008F477F"/>
    <w:rsid w:val="008F6029"/>
    <w:rsid w:val="008F662F"/>
    <w:rsid w:val="009000FD"/>
    <w:rsid w:val="009002E8"/>
    <w:rsid w:val="00902007"/>
    <w:rsid w:val="009020C8"/>
    <w:rsid w:val="00902327"/>
    <w:rsid w:val="00902350"/>
    <w:rsid w:val="009032D3"/>
    <w:rsid w:val="0090336B"/>
    <w:rsid w:val="009034C0"/>
    <w:rsid w:val="009053AA"/>
    <w:rsid w:val="00905B42"/>
    <w:rsid w:val="009067C8"/>
    <w:rsid w:val="00906939"/>
    <w:rsid w:val="00910A74"/>
    <w:rsid w:val="00910B7D"/>
    <w:rsid w:val="00911DFB"/>
    <w:rsid w:val="0091311E"/>
    <w:rsid w:val="009139D9"/>
    <w:rsid w:val="00913B14"/>
    <w:rsid w:val="00914AD8"/>
    <w:rsid w:val="00916079"/>
    <w:rsid w:val="00917CE9"/>
    <w:rsid w:val="0092078C"/>
    <w:rsid w:val="00920BF2"/>
    <w:rsid w:val="00920DCC"/>
    <w:rsid w:val="009210EF"/>
    <w:rsid w:val="00921D86"/>
    <w:rsid w:val="00922010"/>
    <w:rsid w:val="00923EF6"/>
    <w:rsid w:val="00924943"/>
    <w:rsid w:val="00926DF9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37E76"/>
    <w:rsid w:val="00940493"/>
    <w:rsid w:val="00940E4B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77959"/>
    <w:rsid w:val="00980477"/>
    <w:rsid w:val="009812FF"/>
    <w:rsid w:val="00981DED"/>
    <w:rsid w:val="00982F05"/>
    <w:rsid w:val="00983466"/>
    <w:rsid w:val="00983A79"/>
    <w:rsid w:val="00984D22"/>
    <w:rsid w:val="00984EE0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2F0"/>
    <w:rsid w:val="009B33E5"/>
    <w:rsid w:val="009B3AC2"/>
    <w:rsid w:val="009B3F2D"/>
    <w:rsid w:val="009B483F"/>
    <w:rsid w:val="009B4DF4"/>
    <w:rsid w:val="009B5261"/>
    <w:rsid w:val="009B55A4"/>
    <w:rsid w:val="009B564E"/>
    <w:rsid w:val="009B6261"/>
    <w:rsid w:val="009B65C5"/>
    <w:rsid w:val="009B7288"/>
    <w:rsid w:val="009B7E87"/>
    <w:rsid w:val="009B7F3D"/>
    <w:rsid w:val="009C27EA"/>
    <w:rsid w:val="009C3625"/>
    <w:rsid w:val="009C403E"/>
    <w:rsid w:val="009C4B0A"/>
    <w:rsid w:val="009C5300"/>
    <w:rsid w:val="009C6A3C"/>
    <w:rsid w:val="009D03A8"/>
    <w:rsid w:val="009D050B"/>
    <w:rsid w:val="009D056B"/>
    <w:rsid w:val="009D126D"/>
    <w:rsid w:val="009D194C"/>
    <w:rsid w:val="009D2627"/>
    <w:rsid w:val="009D2C6E"/>
    <w:rsid w:val="009D442E"/>
    <w:rsid w:val="009D49B3"/>
    <w:rsid w:val="009D4C7C"/>
    <w:rsid w:val="009D4FF0"/>
    <w:rsid w:val="009D524D"/>
    <w:rsid w:val="009D672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409"/>
    <w:rsid w:val="009E6B71"/>
    <w:rsid w:val="009E7AEF"/>
    <w:rsid w:val="009E7D6F"/>
    <w:rsid w:val="009E7F1A"/>
    <w:rsid w:val="009F06F7"/>
    <w:rsid w:val="009F08F3"/>
    <w:rsid w:val="009F1F7D"/>
    <w:rsid w:val="009F204D"/>
    <w:rsid w:val="009F2BB4"/>
    <w:rsid w:val="009F344F"/>
    <w:rsid w:val="009F3AC5"/>
    <w:rsid w:val="009F4D4A"/>
    <w:rsid w:val="009F581C"/>
    <w:rsid w:val="009F6264"/>
    <w:rsid w:val="009F68A6"/>
    <w:rsid w:val="009F767E"/>
    <w:rsid w:val="009F7973"/>
    <w:rsid w:val="009F7A28"/>
    <w:rsid w:val="009F7CE2"/>
    <w:rsid w:val="00A014BA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228"/>
    <w:rsid w:val="00A109A1"/>
    <w:rsid w:val="00A10F9E"/>
    <w:rsid w:val="00A122D0"/>
    <w:rsid w:val="00A1284B"/>
    <w:rsid w:val="00A13471"/>
    <w:rsid w:val="00A1379B"/>
    <w:rsid w:val="00A13E54"/>
    <w:rsid w:val="00A1430F"/>
    <w:rsid w:val="00A14ED1"/>
    <w:rsid w:val="00A14FCA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6E09"/>
    <w:rsid w:val="00A27785"/>
    <w:rsid w:val="00A27D53"/>
    <w:rsid w:val="00A30187"/>
    <w:rsid w:val="00A30335"/>
    <w:rsid w:val="00A3089E"/>
    <w:rsid w:val="00A309A4"/>
    <w:rsid w:val="00A315AE"/>
    <w:rsid w:val="00A3246C"/>
    <w:rsid w:val="00A3265D"/>
    <w:rsid w:val="00A33A4A"/>
    <w:rsid w:val="00A34161"/>
    <w:rsid w:val="00A342C6"/>
    <w:rsid w:val="00A3448A"/>
    <w:rsid w:val="00A34E41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198"/>
    <w:rsid w:val="00A4652C"/>
    <w:rsid w:val="00A501F3"/>
    <w:rsid w:val="00A503CA"/>
    <w:rsid w:val="00A51A52"/>
    <w:rsid w:val="00A51CA4"/>
    <w:rsid w:val="00A51EC9"/>
    <w:rsid w:val="00A51FE9"/>
    <w:rsid w:val="00A52D50"/>
    <w:rsid w:val="00A52E1D"/>
    <w:rsid w:val="00A53306"/>
    <w:rsid w:val="00A55067"/>
    <w:rsid w:val="00A55C2A"/>
    <w:rsid w:val="00A563A0"/>
    <w:rsid w:val="00A568DF"/>
    <w:rsid w:val="00A56CCB"/>
    <w:rsid w:val="00A57474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6DCB"/>
    <w:rsid w:val="00A67664"/>
    <w:rsid w:val="00A67E6C"/>
    <w:rsid w:val="00A71B99"/>
    <w:rsid w:val="00A71DC1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2EEE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1BA7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14EA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985"/>
    <w:rsid w:val="00AD7D69"/>
    <w:rsid w:val="00AE032F"/>
    <w:rsid w:val="00AE19E0"/>
    <w:rsid w:val="00AE23D8"/>
    <w:rsid w:val="00AE2537"/>
    <w:rsid w:val="00AE27AC"/>
    <w:rsid w:val="00AE37C3"/>
    <w:rsid w:val="00AE40E0"/>
    <w:rsid w:val="00AE4294"/>
    <w:rsid w:val="00AE4DBA"/>
    <w:rsid w:val="00AE4F07"/>
    <w:rsid w:val="00AE627E"/>
    <w:rsid w:val="00AE63AB"/>
    <w:rsid w:val="00AE63C4"/>
    <w:rsid w:val="00AE66AC"/>
    <w:rsid w:val="00AE6A73"/>
    <w:rsid w:val="00AE7ECF"/>
    <w:rsid w:val="00AF0506"/>
    <w:rsid w:val="00AF0508"/>
    <w:rsid w:val="00AF0E89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5522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5F2F"/>
    <w:rsid w:val="00B07DD7"/>
    <w:rsid w:val="00B07F30"/>
    <w:rsid w:val="00B101E0"/>
    <w:rsid w:val="00B10E4C"/>
    <w:rsid w:val="00B1189B"/>
    <w:rsid w:val="00B130C7"/>
    <w:rsid w:val="00B132D1"/>
    <w:rsid w:val="00B133D4"/>
    <w:rsid w:val="00B13976"/>
    <w:rsid w:val="00B1435A"/>
    <w:rsid w:val="00B154CD"/>
    <w:rsid w:val="00B157F9"/>
    <w:rsid w:val="00B16463"/>
    <w:rsid w:val="00B1653D"/>
    <w:rsid w:val="00B16E1E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3C32"/>
    <w:rsid w:val="00B248B0"/>
    <w:rsid w:val="00B26318"/>
    <w:rsid w:val="00B2763F"/>
    <w:rsid w:val="00B27AAC"/>
    <w:rsid w:val="00B27BF7"/>
    <w:rsid w:val="00B30065"/>
    <w:rsid w:val="00B3042E"/>
    <w:rsid w:val="00B30929"/>
    <w:rsid w:val="00B324A6"/>
    <w:rsid w:val="00B33012"/>
    <w:rsid w:val="00B3411D"/>
    <w:rsid w:val="00B342DC"/>
    <w:rsid w:val="00B35212"/>
    <w:rsid w:val="00B35CAF"/>
    <w:rsid w:val="00B35F5E"/>
    <w:rsid w:val="00B36C4B"/>
    <w:rsid w:val="00B372AA"/>
    <w:rsid w:val="00B374D4"/>
    <w:rsid w:val="00B37BBF"/>
    <w:rsid w:val="00B37EE6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6319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57ED2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3A7C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87CD6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5C7"/>
    <w:rsid w:val="00B97825"/>
    <w:rsid w:val="00B97D24"/>
    <w:rsid w:val="00BA2280"/>
    <w:rsid w:val="00BA2437"/>
    <w:rsid w:val="00BA2A08"/>
    <w:rsid w:val="00BA2A57"/>
    <w:rsid w:val="00BA371C"/>
    <w:rsid w:val="00BA53FE"/>
    <w:rsid w:val="00BA56D2"/>
    <w:rsid w:val="00BA5A84"/>
    <w:rsid w:val="00BA5B3F"/>
    <w:rsid w:val="00BA633A"/>
    <w:rsid w:val="00BA76E0"/>
    <w:rsid w:val="00BA7BEA"/>
    <w:rsid w:val="00BA7F84"/>
    <w:rsid w:val="00BB011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5E3"/>
    <w:rsid w:val="00BC4D2E"/>
    <w:rsid w:val="00BC550C"/>
    <w:rsid w:val="00BC6381"/>
    <w:rsid w:val="00BC7235"/>
    <w:rsid w:val="00BC76FE"/>
    <w:rsid w:val="00BC776B"/>
    <w:rsid w:val="00BD045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1F81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1626"/>
    <w:rsid w:val="00BF3279"/>
    <w:rsid w:val="00BF3B4D"/>
    <w:rsid w:val="00BF3C7F"/>
    <w:rsid w:val="00BF425E"/>
    <w:rsid w:val="00BF4C11"/>
    <w:rsid w:val="00BF5A90"/>
    <w:rsid w:val="00BF69ED"/>
    <w:rsid w:val="00BF74C7"/>
    <w:rsid w:val="00C006E0"/>
    <w:rsid w:val="00C009E4"/>
    <w:rsid w:val="00C015F1"/>
    <w:rsid w:val="00C01F33"/>
    <w:rsid w:val="00C0236B"/>
    <w:rsid w:val="00C02CC6"/>
    <w:rsid w:val="00C040F7"/>
    <w:rsid w:val="00C044AB"/>
    <w:rsid w:val="00C044DB"/>
    <w:rsid w:val="00C04736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5261"/>
    <w:rsid w:val="00C26710"/>
    <w:rsid w:val="00C279B5"/>
    <w:rsid w:val="00C27C45"/>
    <w:rsid w:val="00C326DD"/>
    <w:rsid w:val="00C3354C"/>
    <w:rsid w:val="00C33F45"/>
    <w:rsid w:val="00C34F5C"/>
    <w:rsid w:val="00C35085"/>
    <w:rsid w:val="00C3719D"/>
    <w:rsid w:val="00C37E54"/>
    <w:rsid w:val="00C40AD2"/>
    <w:rsid w:val="00C40F43"/>
    <w:rsid w:val="00C410E8"/>
    <w:rsid w:val="00C41779"/>
    <w:rsid w:val="00C431FC"/>
    <w:rsid w:val="00C45066"/>
    <w:rsid w:val="00C464A8"/>
    <w:rsid w:val="00C47623"/>
    <w:rsid w:val="00C4795B"/>
    <w:rsid w:val="00C50FB0"/>
    <w:rsid w:val="00C5115A"/>
    <w:rsid w:val="00C516E0"/>
    <w:rsid w:val="00C53280"/>
    <w:rsid w:val="00C53404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441F"/>
    <w:rsid w:val="00C8654A"/>
    <w:rsid w:val="00C8682D"/>
    <w:rsid w:val="00C87D98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0E"/>
    <w:rsid w:val="00CA5A73"/>
    <w:rsid w:val="00CB00AD"/>
    <w:rsid w:val="00CB11D5"/>
    <w:rsid w:val="00CB19FE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08FC"/>
    <w:rsid w:val="00D0128B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6883"/>
    <w:rsid w:val="00D272FE"/>
    <w:rsid w:val="00D27759"/>
    <w:rsid w:val="00D3041F"/>
    <w:rsid w:val="00D309EB"/>
    <w:rsid w:val="00D30F7A"/>
    <w:rsid w:val="00D312DB"/>
    <w:rsid w:val="00D31A61"/>
    <w:rsid w:val="00D31AB5"/>
    <w:rsid w:val="00D3241C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3C1A"/>
    <w:rsid w:val="00D546FF"/>
    <w:rsid w:val="00D5513F"/>
    <w:rsid w:val="00D5534A"/>
    <w:rsid w:val="00D55AD5"/>
    <w:rsid w:val="00D576CA"/>
    <w:rsid w:val="00D6067A"/>
    <w:rsid w:val="00D61AF5"/>
    <w:rsid w:val="00D62088"/>
    <w:rsid w:val="00D63714"/>
    <w:rsid w:val="00D63A93"/>
    <w:rsid w:val="00D63D03"/>
    <w:rsid w:val="00D63E4D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2D0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65A"/>
    <w:rsid w:val="00D86CA3"/>
    <w:rsid w:val="00D871CE"/>
    <w:rsid w:val="00D90275"/>
    <w:rsid w:val="00D915A8"/>
    <w:rsid w:val="00D9196D"/>
    <w:rsid w:val="00D91A3A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B20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24F"/>
    <w:rsid w:val="00DB74C2"/>
    <w:rsid w:val="00DB7BDB"/>
    <w:rsid w:val="00DC074F"/>
    <w:rsid w:val="00DC088E"/>
    <w:rsid w:val="00DC0F09"/>
    <w:rsid w:val="00DC15B8"/>
    <w:rsid w:val="00DC1625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3966"/>
    <w:rsid w:val="00DD5895"/>
    <w:rsid w:val="00DD61F3"/>
    <w:rsid w:val="00DE0A79"/>
    <w:rsid w:val="00DE11A8"/>
    <w:rsid w:val="00DE14CF"/>
    <w:rsid w:val="00DE1C64"/>
    <w:rsid w:val="00DE2179"/>
    <w:rsid w:val="00DE38F8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37F5"/>
    <w:rsid w:val="00DF435A"/>
    <w:rsid w:val="00DF68DD"/>
    <w:rsid w:val="00DF6C09"/>
    <w:rsid w:val="00DF6E4E"/>
    <w:rsid w:val="00DF70D1"/>
    <w:rsid w:val="00DF7192"/>
    <w:rsid w:val="00DF7844"/>
    <w:rsid w:val="00DF7983"/>
    <w:rsid w:val="00E0256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06CF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32B0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17"/>
    <w:rsid w:val="00E32C33"/>
    <w:rsid w:val="00E34188"/>
    <w:rsid w:val="00E349C7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07CE"/>
    <w:rsid w:val="00E414B4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572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0CE1"/>
    <w:rsid w:val="00E8234C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6F48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D21"/>
    <w:rsid w:val="00EB399E"/>
    <w:rsid w:val="00EB3EDB"/>
    <w:rsid w:val="00EB4EA2"/>
    <w:rsid w:val="00EB50BE"/>
    <w:rsid w:val="00EB5D2D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22C6"/>
    <w:rsid w:val="00ED42B3"/>
    <w:rsid w:val="00ED4D1B"/>
    <w:rsid w:val="00ED5012"/>
    <w:rsid w:val="00ED51BF"/>
    <w:rsid w:val="00ED51DE"/>
    <w:rsid w:val="00ED5A72"/>
    <w:rsid w:val="00ED7454"/>
    <w:rsid w:val="00ED767C"/>
    <w:rsid w:val="00EE4874"/>
    <w:rsid w:val="00EE6075"/>
    <w:rsid w:val="00EE6434"/>
    <w:rsid w:val="00EE757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47C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B1A"/>
    <w:rsid w:val="00F25C10"/>
    <w:rsid w:val="00F2794A"/>
    <w:rsid w:val="00F30099"/>
    <w:rsid w:val="00F30450"/>
    <w:rsid w:val="00F30828"/>
    <w:rsid w:val="00F30D69"/>
    <w:rsid w:val="00F313D6"/>
    <w:rsid w:val="00F313F4"/>
    <w:rsid w:val="00F32D13"/>
    <w:rsid w:val="00F33CF4"/>
    <w:rsid w:val="00F34567"/>
    <w:rsid w:val="00F345DC"/>
    <w:rsid w:val="00F35175"/>
    <w:rsid w:val="00F3530A"/>
    <w:rsid w:val="00F37854"/>
    <w:rsid w:val="00F400E4"/>
    <w:rsid w:val="00F40F0C"/>
    <w:rsid w:val="00F42AD2"/>
    <w:rsid w:val="00F42E71"/>
    <w:rsid w:val="00F43835"/>
    <w:rsid w:val="00F43D31"/>
    <w:rsid w:val="00F4735F"/>
    <w:rsid w:val="00F4766C"/>
    <w:rsid w:val="00F47AC9"/>
    <w:rsid w:val="00F47CCD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2DEC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227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17C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5E2"/>
    <w:rsid w:val="00FB5C29"/>
    <w:rsid w:val="00FB6A6A"/>
    <w:rsid w:val="00FB6E41"/>
    <w:rsid w:val="00FB7048"/>
    <w:rsid w:val="00FB75C9"/>
    <w:rsid w:val="00FB75FA"/>
    <w:rsid w:val="00FB77E4"/>
    <w:rsid w:val="00FB782E"/>
    <w:rsid w:val="00FB7DEA"/>
    <w:rsid w:val="00FC00AE"/>
    <w:rsid w:val="00FC0E49"/>
    <w:rsid w:val="00FC0F0B"/>
    <w:rsid w:val="00FC1DDD"/>
    <w:rsid w:val="00FC1EBC"/>
    <w:rsid w:val="00FC2C12"/>
    <w:rsid w:val="00FC395F"/>
    <w:rsid w:val="00FC43E2"/>
    <w:rsid w:val="00FC47C3"/>
    <w:rsid w:val="00FC5D10"/>
    <w:rsid w:val="00FC6636"/>
    <w:rsid w:val="00FC7429"/>
    <w:rsid w:val="00FC7DAB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0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0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  <w:style w:type="character" w:customStyle="1" w:styleId="TALChar">
    <w:name w:val="TAL Char"/>
    <w:qFormat/>
    <w:rsid w:val="00786D64"/>
    <w:rPr>
      <w:rFonts w:ascii="Arial" w:eastAsia="Times New Roman" w:hAnsi="Arial"/>
      <w:sz w:val="18"/>
      <w:lang w:eastAsia="en-US"/>
    </w:rPr>
  </w:style>
  <w:style w:type="character" w:customStyle="1" w:styleId="TANChar">
    <w:name w:val="TAN Char"/>
    <w:link w:val="TAN"/>
    <w:qFormat/>
    <w:rsid w:val="00C532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821FDE"/>
    <w:rPr>
      <w:rFonts w:ascii="Arial" w:hAnsi="Arial"/>
      <w:sz w:val="22"/>
      <w:lang w:val="en-GB"/>
    </w:rPr>
  </w:style>
  <w:style w:type="paragraph" w:customStyle="1" w:styleId="B1">
    <w:name w:val="B1+"/>
    <w:basedOn w:val="Normal"/>
    <w:qFormat/>
    <w:rsid w:val="007E77FB"/>
    <w:pPr>
      <w:numPr>
        <w:numId w:val="50"/>
      </w:numPr>
      <w:tabs>
        <w:tab w:val="left" w:pos="1644"/>
      </w:tabs>
      <w:spacing w:after="180"/>
      <w:jc w:val="left"/>
    </w:pPr>
    <w:rPr>
      <w:rFonts w:ascii="Times New Roman" w:eastAsia="Malgun Gothic" w:hAnsi="Times New Roman"/>
      <w:sz w:val="2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C6548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6C6548"/>
    <w:rPr>
      <w:rFonts w:ascii="Arial" w:hAnsi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C6548"/>
    <w:rPr>
      <w:rFonts w:ascii="Arial" w:hAnsi="Arial"/>
      <w:sz w:val="24"/>
      <w:szCs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6C6548"/>
    <w:rPr>
      <w:rFonts w:ascii="Arial" w:hAnsi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6C6548"/>
    <w:rPr>
      <w:rFonts w:ascii="Arial" w:hAnsi="Arial" w:cs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6C6548"/>
    <w:rPr>
      <w:rFonts w:ascii="Arial" w:hAnsi="Arial" w:cs="Arial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6C6548"/>
    <w:rPr>
      <w:rFonts w:ascii="Arial" w:hAnsi="Arial" w:cs="Arial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6C6548"/>
    <w:rPr>
      <w:rFonts w:ascii="Arial" w:hAnsi="Arial" w:cs="Arial"/>
      <w:sz w:val="22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C6548"/>
    <w:pPr>
      <w:overflowPunct/>
      <w:autoSpaceDE/>
      <w:autoSpaceDN/>
      <w:adjustRightInd/>
      <w:spacing w:after="8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6C654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6548"/>
    <w:pPr>
      <w:numPr>
        <w:ilvl w:val="1"/>
      </w:numPr>
      <w:overflowPunct/>
      <w:autoSpaceDE/>
      <w:autoSpaceDN/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6C654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C654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29"/>
    <w:rsid w:val="006C6548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styleId="IntenseEmphasis">
    <w:name w:val="Intense Emphasis"/>
    <w:basedOn w:val="DefaultParagraphFont"/>
    <w:uiPriority w:val="21"/>
    <w:qFormat/>
    <w:rsid w:val="006C654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65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6548"/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6C6548"/>
    <w:rPr>
      <w:b/>
      <w:bCs/>
      <w:smallCaps/>
      <w:color w:val="2F5496" w:themeColor="accent1" w:themeShade="BF"/>
      <w:spacing w:val="5"/>
    </w:rPr>
  </w:style>
  <w:style w:type="table" w:customStyle="1" w:styleId="TableGrid7">
    <w:name w:val="Table Grid7"/>
    <w:basedOn w:val="TableNormal"/>
    <w:uiPriority w:val="39"/>
    <w:qFormat/>
    <w:rsid w:val="006C6548"/>
    <w:rPr>
      <w:rFonts w:ascii="Calibri" w:eastAsia="DengXian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6C6548"/>
    <w:rPr>
      <w:rFonts w:ascii="Calibri" w:eastAsia="DengXian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10B7E-3EFE-4C8D-A985-ADD479B5F4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29</TotalTime>
  <Pages>23</Pages>
  <Words>4653</Words>
  <Characters>25639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30232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12</cp:revision>
  <cp:lastPrinted>2008-01-31T16:09:00Z</cp:lastPrinted>
  <dcterms:created xsi:type="dcterms:W3CDTF">2025-10-03T15:38:00Z</dcterms:created>
  <dcterms:modified xsi:type="dcterms:W3CDTF">2025-10-03T16:13:00Z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  <property fmtid="{D5CDD505-2E9C-101B-9397-08002B2CF9AE}" pid="20" name="DLPManualFileClassification">
    <vt:lpwstr>{FF3970A7-9045-4E66-851B-0F6441328E62}</vt:lpwstr>
  </property>
  <property fmtid="{D5CDD505-2E9C-101B-9397-08002B2CF9AE}" pid="21" name="DLPManualFileClassificationLastModifiedBy">
    <vt:lpwstr>FLEUVE\T0155502</vt:lpwstr>
  </property>
  <property fmtid="{D5CDD505-2E9C-101B-9397-08002B2CF9AE}" pid="22" name="DLPManualFileClassificationLastModificationDate">
    <vt:lpwstr>1759401067</vt:lpwstr>
  </property>
  <property fmtid="{D5CDD505-2E9C-101B-9397-08002B2CF9AE}" pid="23" name="DLPManualFileClassificationVersion">
    <vt:lpwstr>11.12.0.808</vt:lpwstr>
  </property>
  <property fmtid="{D5CDD505-2E9C-101B-9397-08002B2CF9AE}" pid="24" name="DLPVisualLabelFileClassification">
    <vt:lpwstr>{FF3970A7-9045-4E66-851B-0F6441328E62}</vt:lpwstr>
  </property>
  <property fmtid="{D5CDD505-2E9C-101B-9397-08002B2CF9AE}" pid="25" name="DLPVisualLabelFileClassificationModifiedBy">
    <vt:lpwstr>FLEUVE\T0155502</vt:lpwstr>
  </property>
  <property fmtid="{D5CDD505-2E9C-101B-9397-08002B2CF9AE}" pid="26" name="DLPVisualLabelFileClassificationModifiedDate">
    <vt:lpwstr>1759401067</vt:lpwstr>
  </property>
  <property fmtid="{D5CDD505-2E9C-101B-9397-08002B2CF9AE}" pid="27" name="DLPVisualLabelFileClassificationAlignment">
    <vt:lpwstr>2</vt:lpwstr>
  </property>
  <property fmtid="{D5CDD505-2E9C-101B-9397-08002B2CF9AE}" pid="28" name="DLPVisualLabelFileClassificationPosition">
    <vt:lpwstr>TrellixVisuallabelHeader;TrellixVisuallabelFooter</vt:lpwstr>
  </property>
</Properties>
</file>