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2B9CB" w14:textId="46338E2F" w:rsidR="00FC7DAB" w:rsidRPr="001E0A28" w:rsidRDefault="00FC7DAB" w:rsidP="00FC7DAB">
      <w:pPr>
        <w:ind w:left="1985" w:hanging="1985"/>
        <w:rPr>
          <w:rFonts w:eastAsiaTheme="minorEastAsia" w:cs="Arial"/>
          <w:b/>
          <w:szCs w:val="24"/>
        </w:rPr>
      </w:pPr>
      <w:bookmarkStart w:id="0" w:name="_Ref488331639"/>
      <w:r w:rsidRPr="001E0A28">
        <w:rPr>
          <w:rFonts w:eastAsiaTheme="minorEastAsia" w:cs="Arial"/>
          <w:b/>
          <w:szCs w:val="24"/>
        </w:rPr>
        <w:t>3GPP TSG-RAN WG4 Meeting #</w:t>
      </w:r>
      <w:r>
        <w:rPr>
          <w:rFonts w:eastAsiaTheme="minorEastAsia" w:cs="Arial"/>
          <w:b/>
          <w:szCs w:val="24"/>
        </w:rPr>
        <w:t>116</w:t>
      </w:r>
      <w:r>
        <w:rPr>
          <w:rFonts w:eastAsiaTheme="minorEastAsia" w:cs="Arial"/>
          <w:b/>
          <w:szCs w:val="24"/>
        </w:rPr>
        <w:tab/>
      </w:r>
      <w:r>
        <w:rPr>
          <w:rFonts w:eastAsiaTheme="minorEastAsia" w:cs="Arial"/>
          <w:b/>
          <w:szCs w:val="24"/>
        </w:rPr>
        <w:tab/>
      </w:r>
      <w:r>
        <w:rPr>
          <w:rFonts w:eastAsiaTheme="minorEastAsia" w:cs="Arial"/>
          <w:b/>
          <w:szCs w:val="24"/>
        </w:rPr>
        <w:tab/>
      </w:r>
      <w:r>
        <w:rPr>
          <w:rFonts w:eastAsiaTheme="minorEastAsia" w:cs="Arial"/>
          <w:b/>
          <w:szCs w:val="24"/>
        </w:rPr>
        <w:tab/>
      </w:r>
      <w:r w:rsidR="00564BFE" w:rsidRPr="00564BFE">
        <w:rPr>
          <w:rFonts w:eastAsiaTheme="minorEastAsia" w:cs="Arial"/>
          <w:b/>
          <w:szCs w:val="24"/>
          <w:highlight w:val="yellow"/>
        </w:rPr>
        <w:t xml:space="preserve">    </w:t>
      </w:r>
      <w:r w:rsidR="00AE7ECF" w:rsidRPr="00564BFE">
        <w:rPr>
          <w:rFonts w:eastAsiaTheme="minorEastAsia" w:cs="Arial"/>
          <w:b/>
          <w:szCs w:val="24"/>
          <w:highlight w:val="yellow"/>
        </w:rPr>
        <w:t>R4-2512547</w:t>
      </w:r>
      <w:r>
        <w:rPr>
          <w:rFonts w:eastAsiaTheme="minorEastAsia" w:cs="Arial"/>
          <w:b/>
          <w:szCs w:val="24"/>
        </w:rPr>
        <w:tab/>
      </w:r>
    </w:p>
    <w:p w14:paraId="77EE7D6E" w14:textId="77777777" w:rsidR="00FC7DAB" w:rsidRPr="003A2B9E" w:rsidRDefault="00FC7DAB" w:rsidP="00FC7DAB">
      <w:pPr>
        <w:ind w:left="1985" w:hanging="1985"/>
        <w:rPr>
          <w:rFonts w:eastAsiaTheme="minorEastAsia" w:cs="Arial"/>
          <w:b/>
          <w:szCs w:val="24"/>
          <w:lang w:val="en-US"/>
        </w:rPr>
      </w:pPr>
      <w:r>
        <w:rPr>
          <w:b/>
          <w:szCs w:val="24"/>
        </w:rPr>
        <w:t>Bengaluru, India, August 25</w:t>
      </w:r>
      <w:r w:rsidRPr="00917DB6">
        <w:rPr>
          <w:b/>
          <w:szCs w:val="24"/>
          <w:vertAlign w:val="superscript"/>
        </w:rPr>
        <w:t>th</w:t>
      </w:r>
      <w:r>
        <w:rPr>
          <w:b/>
          <w:szCs w:val="24"/>
        </w:rPr>
        <w:t xml:space="preserve"> – 29</w:t>
      </w:r>
      <w:r w:rsidRPr="00917DB6">
        <w:rPr>
          <w:b/>
          <w:szCs w:val="24"/>
          <w:vertAlign w:val="superscript"/>
        </w:rPr>
        <w:t>th</w:t>
      </w:r>
      <w:r w:rsidRPr="00EF3FF4">
        <w:rPr>
          <w:b/>
          <w:szCs w:val="24"/>
        </w:rPr>
        <w:t>, 20</w:t>
      </w:r>
      <w:r>
        <w:rPr>
          <w:b/>
          <w:szCs w:val="24"/>
        </w:rPr>
        <w:t>25</w:t>
      </w:r>
    </w:p>
    <w:p w14:paraId="3DFE51BE" w14:textId="77777777" w:rsidR="00FC7DAB" w:rsidRPr="0076237D" w:rsidRDefault="00FC7DAB" w:rsidP="00926DF9">
      <w:pPr>
        <w:ind w:left="1985" w:hanging="1985"/>
        <w:rPr>
          <w:rFonts w:eastAsiaTheme="minorEastAsia" w:cs="Arial"/>
          <w:b/>
          <w:szCs w:val="24"/>
          <w:lang w:val="en-US"/>
        </w:rPr>
      </w:pPr>
    </w:p>
    <w:p w14:paraId="70AC6D3B" w14:textId="54C699F0" w:rsidR="00926DF9" w:rsidRPr="00AB4182" w:rsidRDefault="00926DF9" w:rsidP="00926DF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ind w:left="1985" w:hanging="1985"/>
        <w:rPr>
          <w:rFonts w:eastAsiaTheme="minorEastAsia" w:cs="Arial"/>
          <w:bCs/>
          <w:color w:val="000000"/>
          <w:lang w:val="pt-BR"/>
        </w:rPr>
      </w:pPr>
      <w:r w:rsidRPr="00915D73">
        <w:rPr>
          <w:rFonts w:eastAsia="MS Mincho" w:cs="Arial"/>
          <w:b/>
          <w:color w:val="000000"/>
          <w:lang w:val="pt-BR"/>
        </w:rPr>
        <w:t xml:space="preserve">Agenda </w:t>
      </w:r>
      <w:r>
        <w:rPr>
          <w:rFonts w:eastAsia="MS Mincho" w:cs="Arial"/>
          <w:b/>
          <w:color w:val="000000"/>
          <w:lang w:val="pt-BR"/>
        </w:rPr>
        <w:t>item</w:t>
      </w:r>
      <w:r w:rsidRPr="00915D73">
        <w:rPr>
          <w:rFonts w:eastAsia="MS Mincho" w:cs="Arial"/>
          <w:b/>
          <w:color w:val="000000"/>
          <w:lang w:val="pt-BR"/>
        </w:rPr>
        <w:t>:</w:t>
      </w:r>
      <w:r w:rsidRPr="00915D73">
        <w:rPr>
          <w:rFonts w:eastAsia="MS Mincho" w:cs="Arial"/>
          <w:b/>
          <w:color w:val="000000"/>
          <w:lang w:val="pt-BR"/>
        </w:rPr>
        <w:tab/>
      </w:r>
      <w:r w:rsidRPr="00915D73">
        <w:rPr>
          <w:rFonts w:eastAsia="MS Mincho" w:cs="Arial" w:hint="eastAsia"/>
          <w:b/>
          <w:color w:val="000000"/>
          <w:lang w:val="pt-BR" w:eastAsia="ja-JP"/>
        </w:rPr>
        <w:tab/>
      </w:r>
      <w:r w:rsidRPr="00915D73">
        <w:rPr>
          <w:rFonts w:eastAsia="MS Mincho" w:cs="Arial" w:hint="eastAsia"/>
          <w:b/>
          <w:color w:val="000000"/>
          <w:lang w:val="pt-BR" w:eastAsia="ja-JP"/>
        </w:rPr>
        <w:tab/>
      </w:r>
      <w:r w:rsidR="001D0F79">
        <w:rPr>
          <w:rFonts w:eastAsiaTheme="minorEastAsia" w:cs="Arial"/>
          <w:color w:val="000000"/>
        </w:rPr>
        <w:t>7.7.1</w:t>
      </w:r>
    </w:p>
    <w:p w14:paraId="21E76027" w14:textId="161C607E" w:rsidR="00926DF9" w:rsidRPr="00915D73" w:rsidRDefault="00926DF9" w:rsidP="00926DF9">
      <w:pPr>
        <w:ind w:left="1985" w:hanging="1985"/>
        <w:rPr>
          <w:rFonts w:cs="Arial"/>
          <w:color w:val="000000"/>
        </w:rPr>
      </w:pPr>
      <w:r w:rsidRPr="00915D73">
        <w:rPr>
          <w:rFonts w:eastAsia="MS Mincho" w:cs="Arial"/>
          <w:b/>
        </w:rPr>
        <w:t>Source:</w:t>
      </w:r>
      <w:r w:rsidRPr="00915D73">
        <w:rPr>
          <w:rFonts w:eastAsia="MS Mincho" w:cs="Arial"/>
          <w:b/>
        </w:rPr>
        <w:tab/>
      </w:r>
      <w:r w:rsidR="000209C0">
        <w:rPr>
          <w:rFonts w:eastAsia="MS Mincho" w:cs="Arial"/>
        </w:rPr>
        <w:t>SES</w:t>
      </w:r>
    </w:p>
    <w:p w14:paraId="44608B6A" w14:textId="570D11F0" w:rsidR="00926DF9" w:rsidRPr="00FA42B9" w:rsidRDefault="00926DF9" w:rsidP="00926DF9">
      <w:pPr>
        <w:ind w:left="1985" w:hanging="1985"/>
        <w:rPr>
          <w:rFonts w:eastAsiaTheme="minorEastAsia" w:cs="Arial"/>
          <w:color w:val="000000"/>
          <w:lang w:val="en-US"/>
        </w:rPr>
      </w:pPr>
      <w:r w:rsidRPr="00915D73">
        <w:rPr>
          <w:rFonts w:eastAsia="MS Mincho" w:cs="Arial"/>
          <w:b/>
          <w:color w:val="000000"/>
        </w:rPr>
        <w:t>Title:</w:t>
      </w:r>
      <w:r w:rsidRPr="00915D73">
        <w:rPr>
          <w:rFonts w:eastAsia="MS Mincho" w:cs="Arial"/>
          <w:b/>
          <w:color w:val="000000"/>
        </w:rPr>
        <w:tab/>
      </w:r>
      <w:r w:rsidR="001D0F79">
        <w:rPr>
          <w:rFonts w:eastAsia="MS Mincho" w:cs="Arial"/>
          <w:color w:val="000000"/>
        </w:rPr>
        <w:t xml:space="preserve">Minutes of ad-hoc meeting on the </w:t>
      </w:r>
      <w:r w:rsidR="00085175">
        <w:rPr>
          <w:rFonts w:eastAsia="MS Mincho" w:cs="Arial"/>
          <w:color w:val="000000"/>
        </w:rPr>
        <w:t xml:space="preserve">Ku Band Co-existence and ACIR values </w:t>
      </w:r>
    </w:p>
    <w:p w14:paraId="4DAD2F9C" w14:textId="18215AB3" w:rsidR="00E85462" w:rsidRDefault="00926DF9" w:rsidP="00D2581D">
      <w:pPr>
        <w:ind w:left="1985" w:hanging="1985"/>
        <w:rPr>
          <w:color w:val="C00000"/>
        </w:rPr>
      </w:pPr>
      <w:r w:rsidRPr="007D19B7">
        <w:rPr>
          <w:rFonts w:eastAsia="MS Mincho" w:cs="Arial"/>
          <w:b/>
          <w:color w:val="000000"/>
        </w:rPr>
        <w:t>Document for:</w:t>
      </w:r>
      <w:r w:rsidRPr="007D19B7">
        <w:rPr>
          <w:rFonts w:eastAsia="MS Mincho" w:cs="Arial"/>
          <w:b/>
          <w:color w:val="000000"/>
        </w:rPr>
        <w:tab/>
      </w:r>
      <w:r w:rsidR="00BF1626">
        <w:rPr>
          <w:rFonts w:eastAsiaTheme="minorEastAsia" w:cs="Arial"/>
          <w:color w:val="000000"/>
        </w:rPr>
        <w:t>Information</w:t>
      </w:r>
    </w:p>
    <w:p w14:paraId="343FBF36" w14:textId="741E256E" w:rsidR="00D0573B" w:rsidRDefault="00D0573B" w:rsidP="00E85462">
      <w:pPr>
        <w:pStyle w:val="Heading1"/>
      </w:pPr>
      <w:r w:rsidRPr="00E85462">
        <w:t>Introduction</w:t>
      </w:r>
      <w:bookmarkEnd w:id="0"/>
    </w:p>
    <w:p w14:paraId="1E8880FF" w14:textId="0BB2B4D6" w:rsidR="00E85462" w:rsidRDefault="00006B50" w:rsidP="00BA5A84">
      <w:r>
        <w:t xml:space="preserve">This document captures the discussions </w:t>
      </w:r>
      <w:r w:rsidR="00AF5522">
        <w:t xml:space="preserve">at the RAN4 #116 on the Ku Band </w:t>
      </w:r>
      <w:r w:rsidR="00AE7ECF">
        <w:t>C</w:t>
      </w:r>
      <w:r w:rsidR="00AF5522">
        <w:t>o-existence and ACIR values</w:t>
      </w:r>
      <w:r w:rsidR="00AE7ECF">
        <w:t>.</w:t>
      </w:r>
    </w:p>
    <w:p w14:paraId="0D6EB22B" w14:textId="77777777" w:rsidR="00E85462" w:rsidRPr="00E85462" w:rsidRDefault="00E85462" w:rsidP="00E85462"/>
    <w:p w14:paraId="23312DF5" w14:textId="1DE8B5A9" w:rsidR="00D0573B" w:rsidRDefault="00F82414" w:rsidP="00E85462">
      <w:pPr>
        <w:pStyle w:val="Heading1"/>
      </w:pPr>
      <w:r>
        <w:t xml:space="preserve">Summary of </w:t>
      </w:r>
      <w:r w:rsidR="007E5320" w:rsidRPr="00E85462">
        <w:t>Discussion</w:t>
      </w:r>
    </w:p>
    <w:p w14:paraId="512284F6" w14:textId="71EBAC34" w:rsidR="00F107CC" w:rsidRDefault="00F107CC" w:rsidP="00F107CC">
      <w:r>
        <w:t xml:space="preserve">The calculated ACIR </w:t>
      </w:r>
      <w:r w:rsidR="00CC5EE5">
        <w:t xml:space="preserve">values </w:t>
      </w:r>
      <w:r w:rsidR="00464A8F">
        <w:t xml:space="preserve">of </w:t>
      </w:r>
      <w:r w:rsidR="00CC5EE5">
        <w:t>various scenarios were discussed</w:t>
      </w:r>
      <w:r w:rsidR="00F82414">
        <w:t>.</w:t>
      </w:r>
    </w:p>
    <w:p w14:paraId="73CEA9F0" w14:textId="4D89285B" w:rsidR="00F82414" w:rsidRDefault="000E1490" w:rsidP="00F94ADF">
      <w:r>
        <w:t xml:space="preserve">It was agreed during the discussion that the </w:t>
      </w:r>
      <w:r w:rsidR="007503D8">
        <w:t>ACI</w:t>
      </w:r>
      <w:r>
        <w:t>R values that were away from the mean</w:t>
      </w:r>
      <w:r w:rsidR="006E0948">
        <w:t>, i.e. ex</w:t>
      </w:r>
      <w:r w:rsidR="00D37EE2">
        <w:t xml:space="preserve">-liners, not to be taken into included in the </w:t>
      </w:r>
      <w:r w:rsidR="00E2598B">
        <w:t>averaging</w:t>
      </w:r>
      <w:r w:rsidR="00FD723E">
        <w:t>.</w:t>
      </w:r>
    </w:p>
    <w:p w14:paraId="5E4EF323" w14:textId="1ABCA4DF" w:rsidR="00FD723E" w:rsidRDefault="00FD723E" w:rsidP="00F107CC">
      <w:r>
        <w:t xml:space="preserve">See following </w:t>
      </w:r>
      <w:r>
        <w:fldChar w:fldCharType="begin"/>
      </w:r>
      <w:r>
        <w:instrText xml:space="preserve"> REF _Ref207201392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</w:p>
    <w:p w14:paraId="30700E96" w14:textId="2C147349" w:rsidR="00D37EE2" w:rsidRDefault="00D37EE2" w:rsidP="00F107CC"/>
    <w:p w14:paraId="538EFBEE" w14:textId="4DFF7A62" w:rsidR="004974CA" w:rsidRDefault="004974CA" w:rsidP="004974CA">
      <w:pPr>
        <w:pStyle w:val="Caption"/>
        <w:keepNext/>
      </w:pPr>
      <w:bookmarkStart w:id="1" w:name="_Ref20720139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32C79">
        <w:rPr>
          <w:noProof/>
        </w:rPr>
        <w:t>1</w:t>
      </w:r>
      <w:r>
        <w:fldChar w:fldCharType="end"/>
      </w:r>
      <w:bookmarkEnd w:id="1"/>
      <w:r>
        <w:t xml:space="preserve"> Preliminary ACIR Results</w:t>
      </w:r>
      <w:r w:rsidR="00E2598B">
        <w:t xml:space="preserve"> </w:t>
      </w:r>
      <w:r>
        <w:t>of various scenarios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0"/>
        <w:gridCol w:w="679"/>
        <w:gridCol w:w="749"/>
        <w:gridCol w:w="622"/>
        <w:gridCol w:w="893"/>
        <w:gridCol w:w="626"/>
        <w:gridCol w:w="1341"/>
        <w:gridCol w:w="585"/>
        <w:gridCol w:w="656"/>
        <w:gridCol w:w="807"/>
        <w:gridCol w:w="729"/>
        <w:gridCol w:w="518"/>
        <w:gridCol w:w="585"/>
        <w:gridCol w:w="921"/>
        <w:gridCol w:w="1677"/>
        <w:gridCol w:w="2023"/>
        <w:gridCol w:w="219"/>
        <w:gridCol w:w="219"/>
        <w:gridCol w:w="219"/>
      </w:tblGrid>
      <w:tr w:rsidR="00F94ADF" w:rsidRPr="0022094B" w14:paraId="0ED66C8A" w14:textId="77777777" w:rsidTr="00F94ADF">
        <w:trPr>
          <w:trHeight w:val="310"/>
        </w:trPr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683AB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szCs w:val="24"/>
                <w:lang w:eastAsia="en-GB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6182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9729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F31AD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1939D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8B8B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4082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127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2D0A4DD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Worst ACIR from 35/ </w:t>
            </w:r>
            <w:proofErr w:type="gramStart"/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90 degree</w:t>
            </w:r>
            <w:proofErr w:type="gramEnd"/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 elevation </w:t>
            </w: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8DA03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0AC0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4B45B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7CDC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EAA34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47557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</w:tr>
      <w:tr w:rsidR="007E2C4B" w:rsidRPr="0022094B" w14:paraId="1A8FA2F6" w14:textId="77777777" w:rsidTr="00F94ADF">
        <w:trPr>
          <w:trHeight w:val="310"/>
        </w:trPr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EAD1E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6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514409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Scenario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4FE17B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Aggressor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2E1099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Victim</w:t>
            </w:r>
          </w:p>
        </w:tc>
        <w:tc>
          <w:tcPr>
            <w:tcW w:w="2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E3AE470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Contributing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45A880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NTN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60228C73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VSAT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14:paraId="2873124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Xiaomi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14:paraId="619153A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Ericsson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14:paraId="1F444043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Qualcomm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14:paraId="1861FC18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proofErr w:type="spellStart"/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Mediatek</w:t>
            </w:r>
            <w:proofErr w:type="spellEnd"/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14:paraId="0210EF94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CATT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7D31"/>
            <w:noWrap/>
            <w:vAlign w:val="bottom"/>
            <w:hideMark/>
          </w:tcPr>
          <w:p w14:paraId="5EC39F7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ZTE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A440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proofErr w:type="spellStart"/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Avg</w:t>
            </w:r>
            <w:proofErr w:type="spellEnd"/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 ACIR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bottom"/>
            <w:hideMark/>
          </w:tcPr>
          <w:p w14:paraId="17A05AD8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proofErr w:type="spellStart"/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Avg</w:t>
            </w:r>
            <w:proofErr w:type="spellEnd"/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 xml:space="preserve"> ACIR excluding outliers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70C0"/>
            <w:noWrap/>
            <w:vAlign w:val="bottom"/>
            <w:hideMark/>
          </w:tcPr>
          <w:p w14:paraId="7DC9E0F0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FFFF"/>
                <w:szCs w:val="24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FFFFFF"/>
                <w:szCs w:val="24"/>
                <w:lang w:eastAsia="en-GB"/>
              </w:rPr>
              <w:t xml:space="preserve">Practical Values for ACLR and ACS 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75A8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FFFF"/>
                <w:szCs w:val="24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923A5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93DAB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</w:tr>
      <w:tr w:rsidR="00F94ADF" w:rsidRPr="0022094B" w14:paraId="578F9729" w14:textId="77777777" w:rsidTr="00F94ADF">
        <w:trPr>
          <w:trHeight w:val="310"/>
        </w:trPr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B890B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51E0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en-GB"/>
              </w:rPr>
              <w:t>1</w:t>
            </w:r>
          </w:p>
        </w:tc>
        <w:tc>
          <w:tcPr>
            <w:tcW w:w="2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D9A67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NTN UL</w:t>
            </w:r>
          </w:p>
        </w:tc>
        <w:tc>
          <w:tcPr>
            <w:tcW w:w="2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9538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TN UL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67AD3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VSAT ACLR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2B224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GEO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8DF7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Parabolic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215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3.29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5CE2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2E6A3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70335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21.53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2FC2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18.67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0D763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34.03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3BBA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16.75333333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36CA3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20.06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B50B4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3D8AB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BD257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1329D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</w:tr>
      <w:tr w:rsidR="00F94ADF" w:rsidRPr="0022094B" w14:paraId="137EBE96" w14:textId="77777777" w:rsidTr="00F94ADF">
        <w:trPr>
          <w:trHeight w:val="310"/>
        </w:trPr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6EFD7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BCCD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D533B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EC81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E308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8B173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C793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Phased array - 45x45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43204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2.88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8BE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16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735E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C7521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21.16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63707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31.55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9B85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22.57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1052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19.86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F30B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23.25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D836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  <w:t>[16]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6B780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A5C00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8562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</w:tr>
      <w:tr w:rsidR="00F94ADF" w:rsidRPr="0022094B" w14:paraId="39287EDD" w14:textId="77777777" w:rsidTr="00F94ADF">
        <w:trPr>
          <w:trHeight w:val="310"/>
        </w:trPr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249D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7DD00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63AA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5890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71315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3ED4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2EF7E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Phased array - 78x78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ABD24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szCs w:val="22"/>
                <w:lang w:eastAsia="en-GB"/>
              </w:rPr>
              <w:t>4.61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6FE65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A4D5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51A74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21.45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4C1E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FE574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20.71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27CDE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19.1925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D0F83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24.05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8FDA5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  <w:t>[19]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7607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C4737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4D33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</w:tr>
      <w:tr w:rsidR="00F94ADF" w:rsidRPr="0022094B" w14:paraId="1366ADFB" w14:textId="77777777" w:rsidTr="00F94ADF">
        <w:trPr>
          <w:trHeight w:val="310"/>
        </w:trPr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7A47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E8F88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FD65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CCE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5AEA0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916A0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LEO600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5E48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Parabolic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DA255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957B1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5FFB5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FBDD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38B78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14.52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A5FAD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30.15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5249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10.77833333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9D6A1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6.9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B982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  <w:t>[7]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A17AB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AD7BD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30E4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</w:tr>
      <w:tr w:rsidR="00F94ADF" w:rsidRPr="0022094B" w14:paraId="34AE918A" w14:textId="77777777" w:rsidTr="00F94ADF">
        <w:trPr>
          <w:trHeight w:val="310"/>
        </w:trPr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D42E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BE7D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6CB8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BA83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1D407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FB5E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35DCE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Phased array - 45x45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26DD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BDDCB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6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879A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0E63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DD727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27.77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3CBF5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18.91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45935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12.94666667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F32F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12.94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369C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eastAsia="en-GB"/>
              </w:rPr>
              <w:t>[13]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EB42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28F3E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E0B2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</w:tr>
      <w:tr w:rsidR="00F94ADF" w:rsidRPr="0022094B" w14:paraId="48DE7437" w14:textId="77777777" w:rsidTr="00F94ADF">
        <w:trPr>
          <w:trHeight w:val="310"/>
        </w:trPr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221B8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4475D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2AB7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9485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9873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59070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306E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Phased array - 78x78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CD38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C2620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FA763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57448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AB68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9917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D7690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A5C55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529F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85AD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4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125EB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89D7D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</w:tr>
      <w:tr w:rsidR="00F94ADF" w:rsidRPr="0022094B" w14:paraId="1C2C8756" w14:textId="77777777" w:rsidTr="00F94ADF">
        <w:trPr>
          <w:trHeight w:val="310"/>
        </w:trPr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D377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60077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en-GB"/>
              </w:rPr>
              <w:t>4</w:t>
            </w:r>
          </w:p>
        </w:tc>
        <w:tc>
          <w:tcPr>
            <w:tcW w:w="2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C911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TN DL</w:t>
            </w:r>
          </w:p>
        </w:tc>
        <w:tc>
          <w:tcPr>
            <w:tcW w:w="2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74AF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NTN UL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2D7BD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SAN ACS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B65D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GEO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EF6CB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Parabolic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EB617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C833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10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2E6B7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9DF7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F6C3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38.43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66CF7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33.36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F1F6B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20.358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4FDA0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15.84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2ADF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  <w:t>[16]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93B45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38BD3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7FB9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</w:tr>
      <w:tr w:rsidR="00F94ADF" w:rsidRPr="0022094B" w14:paraId="4F1AA912" w14:textId="77777777" w:rsidTr="00F94ADF">
        <w:trPr>
          <w:trHeight w:val="310"/>
        </w:trPr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0A4C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EBC3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753E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BDC75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525C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83D9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0411E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Phased array - 45x45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F05A0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7A0EB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14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53063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20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E17B7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0817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37.77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3EF6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33.04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F4CD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20.962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02BE5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16.76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0DEB7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  <w:t>[17]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CC2E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D3EF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5E5B8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</w:tr>
      <w:tr w:rsidR="00F94ADF" w:rsidRPr="0022094B" w14:paraId="3ECFC517" w14:textId="77777777" w:rsidTr="00F94ADF">
        <w:trPr>
          <w:trHeight w:val="310"/>
        </w:trPr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50097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46DA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FA6D7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053A8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62DC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7B5C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6CA1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Phased array - 78x78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308C1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3A37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2CD6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15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F5CC3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664FB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CB73E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34.25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E98F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16.41666667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02F73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15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92D2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75F2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B5255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272ED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</w:tr>
      <w:tr w:rsidR="00F94ADF" w:rsidRPr="0022094B" w14:paraId="28461932" w14:textId="77777777" w:rsidTr="00F94ADF">
        <w:trPr>
          <w:trHeight w:val="310"/>
        </w:trPr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8D8C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10078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BB94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8219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5FD3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EE8C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LEO600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442C7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Parabolic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2A024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6425E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13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D005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30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1FA1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14.51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530C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40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E3BD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30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B256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25.502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719B8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21.87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279E3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  <w:t>[16]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AF5B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08DA5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6E6EE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</w:tr>
      <w:tr w:rsidR="00F94ADF" w:rsidRPr="0022094B" w14:paraId="05D7FB25" w14:textId="77777777" w:rsidTr="00F94ADF">
        <w:trPr>
          <w:trHeight w:val="310"/>
        </w:trPr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159D3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FB224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FBA7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FF0C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534ED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C1CC5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8A601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Phased array - 45x45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5588B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2A0B7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12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C6C9E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25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F9E9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14.51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42C13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40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BB33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26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7F90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23.502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8B75D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19.37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4B84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0F3E5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99C70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36575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</w:tr>
      <w:tr w:rsidR="00F94ADF" w:rsidRPr="0022094B" w14:paraId="4F4FCD6B" w14:textId="77777777" w:rsidTr="00F94ADF">
        <w:trPr>
          <w:trHeight w:val="310"/>
        </w:trPr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A726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4314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3471D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BE09B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44F3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F873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3EEF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Phased array - 78x78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3EB9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2334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738A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598DE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14.51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63E97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BD45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DCAE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DA38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696C8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3475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53995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F0CED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</w:tr>
      <w:tr w:rsidR="00F94ADF" w:rsidRPr="0022094B" w14:paraId="4805AB67" w14:textId="77777777" w:rsidTr="00F94ADF">
        <w:trPr>
          <w:trHeight w:val="310"/>
        </w:trPr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85C3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45E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en-GB"/>
              </w:rPr>
              <w:t>5</w:t>
            </w:r>
          </w:p>
        </w:tc>
        <w:tc>
          <w:tcPr>
            <w:tcW w:w="2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0D203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TN DL</w:t>
            </w:r>
          </w:p>
        </w:tc>
        <w:tc>
          <w:tcPr>
            <w:tcW w:w="2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5679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NTN DL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34BDE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VSAT ACS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258D8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GEO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71E1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Parabolic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A97CD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41.47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E4A7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32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BC3D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61988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35.53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E2FE1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33.58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F8A6D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35.8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E609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36.39666667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BAD3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36.39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1BBB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  <w:t>[26]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B9BD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5AB8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2CED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</w:tr>
      <w:tr w:rsidR="00F94ADF" w:rsidRPr="0022094B" w14:paraId="75F1453B" w14:textId="77777777" w:rsidTr="00F94ADF">
        <w:trPr>
          <w:trHeight w:val="310"/>
        </w:trPr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D6915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51C3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AF7D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14720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23BB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9B1F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C826E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Phased array - 45x45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496EB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40.09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E90DB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42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8197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4F5D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35.92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91C1D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40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875E7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30.04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FF203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38.84166667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447C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38.84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2DD0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  <w:t>[26]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67523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8BBDE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C331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</w:tr>
      <w:tr w:rsidR="00F94ADF" w:rsidRPr="0022094B" w14:paraId="4185AF79" w14:textId="77777777" w:rsidTr="00F94ADF">
        <w:trPr>
          <w:trHeight w:val="310"/>
        </w:trPr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9F214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B6A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89F3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D023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B2178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CD7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B0687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Phased array - 78x78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66C3E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35.23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36275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51DD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673FB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31.01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C4AD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FC7E3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20.57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428A1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32.9525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7882B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37.08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FD81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  <w:t>[26]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2284D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0D70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7200E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</w:tr>
      <w:tr w:rsidR="00F94ADF" w:rsidRPr="0022094B" w14:paraId="15801E57" w14:textId="77777777" w:rsidTr="00F94ADF">
        <w:trPr>
          <w:trHeight w:val="310"/>
        </w:trPr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98E7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C7A4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C9F7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F24C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99C4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1EC3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LEO600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0B98D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Parabolic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B2485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39.84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4FB67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29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D6645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40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96CA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35.88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B6D15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38.41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4B3F8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46.37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8F5F4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38.25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068B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38.25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DC425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  <w:t>[26]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A717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0D57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B6A77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</w:tr>
      <w:tr w:rsidR="00F94ADF" w:rsidRPr="0022094B" w14:paraId="6C47C5F7" w14:textId="77777777" w:rsidTr="00F94ADF">
        <w:trPr>
          <w:trHeight w:val="310"/>
        </w:trPr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8B18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FF558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3EE55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B2A04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7AE1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EDC5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78E4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Phased array - 45x45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94A9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40.34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FBA81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38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2C86B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45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F9DBE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36.26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35904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40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AC3D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FF0000"/>
                <w:szCs w:val="22"/>
                <w:lang w:eastAsia="en-GB"/>
              </w:rPr>
              <w:t>16.77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91E8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36.06166667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5C73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39.92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8411B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  <w:t>[26]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65E28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70AF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C3E88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</w:tr>
      <w:tr w:rsidR="00F94ADF" w:rsidRPr="0022094B" w14:paraId="12AC0E22" w14:textId="77777777" w:rsidTr="00F94ADF">
        <w:trPr>
          <w:trHeight w:val="310"/>
        </w:trPr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2776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BD98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D67B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4D645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CE7A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F387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749B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Phased array - 78x78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3A268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35.23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A611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AE1F4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B3590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32.44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2D30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71F0B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33.835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EBEDD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D0445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998B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39F08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8E2D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3B178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</w:tr>
      <w:tr w:rsidR="00F94ADF" w:rsidRPr="0022094B" w14:paraId="6B90831D" w14:textId="77777777" w:rsidTr="00F94ADF">
        <w:trPr>
          <w:trHeight w:val="310"/>
        </w:trPr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E80B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6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0E8F4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en-GB"/>
              </w:rPr>
              <w:t>6</w:t>
            </w:r>
          </w:p>
        </w:tc>
        <w:tc>
          <w:tcPr>
            <w:tcW w:w="21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5B555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NTN DL</w:t>
            </w:r>
          </w:p>
        </w:tc>
        <w:tc>
          <w:tcPr>
            <w:tcW w:w="2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A2570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TN DL</w:t>
            </w:r>
          </w:p>
        </w:tc>
        <w:tc>
          <w:tcPr>
            <w:tcW w:w="28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B364B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SAN ACLR</w:t>
            </w: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EB7C8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GEO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D5A03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Parabolic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2DD3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D3C54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48F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szCs w:val="22"/>
                <w:lang w:eastAsia="en-GB"/>
              </w:rPr>
              <w:t>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2B00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D9CF5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B2384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E67D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2FB6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4474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F885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D929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DC52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</w:tr>
      <w:tr w:rsidR="00F94ADF" w:rsidRPr="0022094B" w14:paraId="71202658" w14:textId="77777777" w:rsidTr="00F94ADF">
        <w:trPr>
          <w:trHeight w:val="310"/>
        </w:trPr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2E09B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F5187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7A33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DB33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172A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BF3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DA56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Phased array - 45x45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F7898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25C0D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229E1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szCs w:val="22"/>
                <w:lang w:eastAsia="en-GB"/>
              </w:rPr>
              <w:t>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D5755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C335E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B6EAD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187E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8D8A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C871D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8347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14CE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16443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</w:tr>
      <w:tr w:rsidR="00F94ADF" w:rsidRPr="0022094B" w14:paraId="3DDE51DB" w14:textId="77777777" w:rsidTr="00F94ADF">
        <w:trPr>
          <w:trHeight w:val="310"/>
        </w:trPr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BED2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62D04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B451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7544E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9F5C0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5902E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90ED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Phased array - 78x78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B8860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BBA24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0ED3D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szCs w:val="22"/>
                <w:lang w:eastAsia="en-GB"/>
              </w:rPr>
              <w:t>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A283B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64F00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19E9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E2720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FE4C4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8340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FED6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400A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A154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</w:tr>
      <w:tr w:rsidR="00F94ADF" w:rsidRPr="0022094B" w14:paraId="3503A768" w14:textId="77777777" w:rsidTr="00F94ADF">
        <w:trPr>
          <w:trHeight w:val="310"/>
        </w:trPr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716F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9352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A270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71BD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47F5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57C3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LEO600</w:t>
            </w: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B075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Parabolic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B21B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E884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FF1A7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szCs w:val="22"/>
                <w:lang w:eastAsia="en-GB"/>
              </w:rPr>
              <w:t>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65AEE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B05F8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0ED10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33CEE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54031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C6773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983D7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3998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4F83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</w:tr>
      <w:tr w:rsidR="00F94ADF" w:rsidRPr="0022094B" w14:paraId="7A1B6620" w14:textId="77777777" w:rsidTr="00F94ADF">
        <w:trPr>
          <w:trHeight w:val="310"/>
        </w:trPr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A0EA1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02C21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A83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D844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6877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8D2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3B93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Phased array - 45x45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5197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FDE8D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990A7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szCs w:val="22"/>
                <w:lang w:eastAsia="en-GB"/>
              </w:rPr>
              <w:t>0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F30CE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3C6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94483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5FEF3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2944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060F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5658F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5F9C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B8D60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</w:tr>
      <w:tr w:rsidR="00F94ADF" w:rsidRPr="0022094B" w14:paraId="5AD03239" w14:textId="77777777" w:rsidTr="00F94ADF">
        <w:trPr>
          <w:trHeight w:val="310"/>
        </w:trPr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9DA0E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6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F0B73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21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715BE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9E12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8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974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EC5B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4543A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Phased array - 78x78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FFF07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76DB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995FE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C232B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0</w:t>
            </w:r>
          </w:p>
        </w:tc>
        <w:tc>
          <w:tcPr>
            <w:tcW w:w="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DDFB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B768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FAC41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019D3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2"/>
                <w:lang w:eastAsia="en-GB"/>
              </w:rPr>
              <w:t> 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B6FD1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  <w:r w:rsidRPr="0022094B"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  <w:t> 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D9FA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4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2DE40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51E81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</w:tr>
      <w:tr w:rsidR="00F94ADF" w:rsidRPr="0022094B" w14:paraId="69FD8302" w14:textId="77777777" w:rsidTr="00F94ADF">
        <w:trPr>
          <w:trHeight w:val="310"/>
        </w:trPr>
        <w:tc>
          <w:tcPr>
            <w:tcW w:w="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39C30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B8AFE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01CE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177B4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2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9E730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7227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4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2C73D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240FB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3C48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2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69B92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2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B22E7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1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6E338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79304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FD8B8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9EF19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66D46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ACC14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3F734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F5ADC" w14:textId="77777777" w:rsidR="0022094B" w:rsidRPr="0022094B" w:rsidRDefault="0022094B" w:rsidP="0022094B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</w:tr>
    </w:tbl>
    <w:p w14:paraId="74B30B58" w14:textId="22B5D6D5" w:rsidR="00081259" w:rsidRDefault="00F94ADF" w:rsidP="00081259">
      <w:r>
        <w:t xml:space="preserve">Furthermore, </w:t>
      </w:r>
      <w:r w:rsidR="00B749EC">
        <w:t>for clarity</w:t>
      </w:r>
      <w:bookmarkStart w:id="2" w:name="_Ref207201577"/>
      <w:r w:rsidR="00B44AD5">
        <w:t xml:space="preserve"> a summary </w:t>
      </w:r>
      <w:r w:rsidR="00081259">
        <w:t xml:space="preserve">table was provided that captures the high level ACIR values, a sum, see following </w:t>
      </w:r>
      <w:r w:rsidR="00081259">
        <w:fldChar w:fldCharType="begin"/>
      </w:r>
      <w:r w:rsidR="00081259">
        <w:instrText xml:space="preserve"> REF _Ref207201577 \h </w:instrText>
      </w:r>
      <w:r w:rsidR="00081259">
        <w:fldChar w:fldCharType="separate"/>
      </w:r>
      <w:r w:rsidR="00081259">
        <w:t xml:space="preserve">Table </w:t>
      </w:r>
      <w:r w:rsidR="00081259">
        <w:rPr>
          <w:noProof/>
        </w:rPr>
        <w:t>2</w:t>
      </w:r>
      <w:r w:rsidR="00081259">
        <w:fldChar w:fldCharType="end"/>
      </w:r>
      <w:r w:rsidR="00B44AD5">
        <w:t>:</w:t>
      </w:r>
    </w:p>
    <w:p w14:paraId="45631AAB" w14:textId="77777777" w:rsidR="00B44AD5" w:rsidRPr="00F107CC" w:rsidRDefault="00B44AD5" w:rsidP="00081259"/>
    <w:p w14:paraId="01C8A295" w14:textId="442E0351" w:rsidR="00B32C79" w:rsidRDefault="00B32C79" w:rsidP="00B32C79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 xml:space="preserve"> Summary of the ACIR averaged values for various scenarios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85"/>
        <w:gridCol w:w="2008"/>
        <w:gridCol w:w="1231"/>
        <w:gridCol w:w="2088"/>
        <w:gridCol w:w="3308"/>
        <w:gridCol w:w="3317"/>
        <w:gridCol w:w="946"/>
      </w:tblGrid>
      <w:tr w:rsidR="00B32C79" w:rsidRPr="00B32C79" w14:paraId="74E725D1" w14:textId="77777777" w:rsidTr="00B32C79">
        <w:trPr>
          <w:trHeight w:val="370"/>
        </w:trPr>
        <w:tc>
          <w:tcPr>
            <w:tcW w:w="4669" w:type="pct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B4C6E7"/>
            <w:noWrap/>
            <w:vAlign w:val="bottom"/>
            <w:hideMark/>
          </w:tcPr>
          <w:p w14:paraId="4C381E14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Co-existence results suggested ACIR values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6D0DB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</w:p>
        </w:tc>
      </w:tr>
      <w:tr w:rsidR="00B32C79" w:rsidRPr="00B32C79" w14:paraId="315C607C" w14:textId="77777777" w:rsidTr="00B32C79">
        <w:trPr>
          <w:trHeight w:val="370"/>
        </w:trPr>
        <w:tc>
          <w:tcPr>
            <w:tcW w:w="16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2A2AEF8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30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C6E0B4"/>
            <w:noWrap/>
            <w:vAlign w:val="bottom"/>
            <w:hideMark/>
          </w:tcPr>
          <w:p w14:paraId="161F5D9A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ACIR values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699F0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</w:p>
        </w:tc>
      </w:tr>
      <w:tr w:rsidR="00B32C79" w:rsidRPr="00B32C79" w14:paraId="391DB9FE" w14:textId="77777777" w:rsidTr="00B32C79">
        <w:trPr>
          <w:trHeight w:val="370"/>
        </w:trPr>
        <w:tc>
          <w:tcPr>
            <w:tcW w:w="4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FEE35C9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Scenario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0923776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Contributing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46682BB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NTN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noWrap/>
            <w:vAlign w:val="bottom"/>
            <w:hideMark/>
          </w:tcPr>
          <w:p w14:paraId="1BB22A1C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FFFF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FFFFFF"/>
                <w:sz w:val="28"/>
                <w:szCs w:val="28"/>
                <w:lang w:eastAsia="en-GB"/>
              </w:rPr>
              <w:t>Parabolic</w:t>
            </w:r>
          </w:p>
        </w:tc>
        <w:tc>
          <w:tcPr>
            <w:tcW w:w="11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0000"/>
            <w:noWrap/>
            <w:vAlign w:val="bottom"/>
            <w:hideMark/>
          </w:tcPr>
          <w:p w14:paraId="1D06367C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FFFF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FFFFFF"/>
                <w:sz w:val="28"/>
                <w:szCs w:val="28"/>
                <w:lang w:eastAsia="en-GB"/>
              </w:rPr>
              <w:t>Phased array - 45x45</w:t>
            </w:r>
          </w:p>
        </w:tc>
        <w:tc>
          <w:tcPr>
            <w:tcW w:w="11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00000"/>
            <w:noWrap/>
            <w:vAlign w:val="bottom"/>
            <w:hideMark/>
          </w:tcPr>
          <w:p w14:paraId="12650360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FFFF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FFFFFF"/>
                <w:sz w:val="28"/>
                <w:szCs w:val="28"/>
                <w:lang w:eastAsia="en-GB"/>
              </w:rPr>
              <w:t xml:space="preserve">Phased Array 78 x 78 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F2290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FFFFFF"/>
                <w:sz w:val="28"/>
                <w:szCs w:val="28"/>
                <w:lang w:eastAsia="en-GB"/>
              </w:rPr>
            </w:pPr>
          </w:p>
        </w:tc>
      </w:tr>
      <w:tr w:rsidR="00B32C79" w:rsidRPr="00B32C79" w14:paraId="4C9FE529" w14:textId="77777777" w:rsidTr="00B32C79">
        <w:trPr>
          <w:trHeight w:val="370"/>
        </w:trPr>
        <w:tc>
          <w:tcPr>
            <w:tcW w:w="4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50A48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1</w:t>
            </w:r>
          </w:p>
        </w:tc>
        <w:tc>
          <w:tcPr>
            <w:tcW w:w="7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85129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VSAT ACLR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E660B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 xml:space="preserve">GEO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D66CD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20.06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D7FCC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23.25</w:t>
            </w:r>
          </w:p>
        </w:tc>
        <w:tc>
          <w:tcPr>
            <w:tcW w:w="11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4C66DD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24.05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2F724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</w:p>
        </w:tc>
      </w:tr>
      <w:tr w:rsidR="00B32C79" w:rsidRPr="00B32C79" w14:paraId="14B39339" w14:textId="77777777" w:rsidTr="00B32C79">
        <w:trPr>
          <w:trHeight w:val="370"/>
        </w:trPr>
        <w:tc>
          <w:tcPr>
            <w:tcW w:w="4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2741DE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16B1AC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AED06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LEO600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3DB58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6.9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827A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12.94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4756A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916FB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</w:p>
        </w:tc>
      </w:tr>
      <w:tr w:rsidR="00B32C79" w:rsidRPr="00B32C79" w14:paraId="20F82DBA" w14:textId="77777777" w:rsidTr="00B32C79">
        <w:trPr>
          <w:trHeight w:val="370"/>
        </w:trPr>
        <w:tc>
          <w:tcPr>
            <w:tcW w:w="4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3A4BC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4</w:t>
            </w:r>
          </w:p>
        </w:tc>
        <w:tc>
          <w:tcPr>
            <w:tcW w:w="7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38E86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SAN ACS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F766E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 xml:space="preserve">GEO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F4C4D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15.84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F06DB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16.76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6D414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15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2D8E9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</w:p>
        </w:tc>
      </w:tr>
      <w:tr w:rsidR="00B32C79" w:rsidRPr="00B32C79" w14:paraId="68D0983C" w14:textId="77777777" w:rsidTr="00B32C79">
        <w:trPr>
          <w:trHeight w:val="370"/>
        </w:trPr>
        <w:tc>
          <w:tcPr>
            <w:tcW w:w="4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FEEC32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B819C6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9215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LEO600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DD83E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21.87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D873C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19.37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9D1EE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755B9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</w:p>
        </w:tc>
      </w:tr>
      <w:tr w:rsidR="00B32C79" w:rsidRPr="00B32C79" w14:paraId="149ECA2C" w14:textId="77777777" w:rsidTr="00B32C79">
        <w:trPr>
          <w:trHeight w:val="370"/>
        </w:trPr>
        <w:tc>
          <w:tcPr>
            <w:tcW w:w="4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D23B8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5</w:t>
            </w:r>
          </w:p>
        </w:tc>
        <w:tc>
          <w:tcPr>
            <w:tcW w:w="7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00F3A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VSAT ACS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5058E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 xml:space="preserve">GEO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2D820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36.39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A1EAB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38.84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72DD5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37.08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6288F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</w:p>
        </w:tc>
      </w:tr>
      <w:tr w:rsidR="00B32C79" w:rsidRPr="00B32C79" w14:paraId="7BE166FF" w14:textId="77777777" w:rsidTr="00B32C79">
        <w:trPr>
          <w:trHeight w:val="370"/>
        </w:trPr>
        <w:tc>
          <w:tcPr>
            <w:tcW w:w="4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BEB3C1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02CEAC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F9B57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LEO600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72003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16.41666667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3F0E6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39.92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D9148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B35F2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</w:p>
        </w:tc>
      </w:tr>
      <w:tr w:rsidR="00B32C79" w:rsidRPr="00B32C79" w14:paraId="459F111D" w14:textId="77777777" w:rsidTr="00B32C79">
        <w:trPr>
          <w:trHeight w:val="370"/>
        </w:trPr>
        <w:tc>
          <w:tcPr>
            <w:tcW w:w="4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92C91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6</w:t>
            </w:r>
          </w:p>
        </w:tc>
        <w:tc>
          <w:tcPr>
            <w:tcW w:w="70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F67C1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SAN ACLR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C2FFB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 xml:space="preserve">GEO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973FE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0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3BFE1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0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4BDBB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F821A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</w:p>
        </w:tc>
      </w:tr>
      <w:tr w:rsidR="00B32C79" w:rsidRPr="00B32C79" w14:paraId="5C13A140" w14:textId="77777777" w:rsidTr="00B32C79">
        <w:trPr>
          <w:trHeight w:val="370"/>
        </w:trPr>
        <w:tc>
          <w:tcPr>
            <w:tcW w:w="4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604E25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70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A2954B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62C66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LEO600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220D7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0</w:t>
            </w:r>
          </w:p>
        </w:tc>
        <w:tc>
          <w:tcPr>
            <w:tcW w:w="11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2C581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0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FA0D5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  <w:r w:rsidRPr="00B32C79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9E359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en-GB"/>
              </w:rPr>
            </w:pPr>
          </w:p>
        </w:tc>
      </w:tr>
      <w:tr w:rsidR="00B32C79" w:rsidRPr="00B32C79" w14:paraId="69E1A2E1" w14:textId="77777777" w:rsidTr="00B32C79">
        <w:trPr>
          <w:trHeight w:val="290"/>
        </w:trPr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DFEDF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79D0F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11F97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7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5C736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11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836E9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1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F6FC0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EC9D3" w14:textId="77777777" w:rsidR="00B32C79" w:rsidRPr="00B32C79" w:rsidRDefault="00B32C79" w:rsidP="00B32C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</w:tr>
    </w:tbl>
    <w:p w14:paraId="72ED0099" w14:textId="666CA183" w:rsidR="00B03B5A" w:rsidRDefault="00B03B5A" w:rsidP="00081259"/>
    <w:p w14:paraId="0DD0A0BD" w14:textId="21810942" w:rsidR="00D2581D" w:rsidRDefault="00A81BA2" w:rsidP="00081259">
      <w:r>
        <w:t xml:space="preserve">The </w:t>
      </w:r>
      <w:r w:rsidR="00926732">
        <w:t>theoretical</w:t>
      </w:r>
      <w:r>
        <w:t xml:space="preserve"> </w:t>
      </w:r>
      <w:r w:rsidR="00926732">
        <w:t>calculated</w:t>
      </w:r>
      <w:r>
        <w:t xml:space="preserve"> values were </w:t>
      </w:r>
      <w:r w:rsidR="00926732">
        <w:t xml:space="preserve">discussed from a practical angle, implementation </w:t>
      </w:r>
      <w:r w:rsidR="00C831DC">
        <w:t xml:space="preserve">complexity </w:t>
      </w:r>
      <w:r w:rsidR="00926732">
        <w:t xml:space="preserve">and </w:t>
      </w:r>
      <w:r w:rsidR="00304AF4">
        <w:t>end implementation costs</w:t>
      </w:r>
      <w:r w:rsidR="000E4620">
        <w:t>.</w:t>
      </w:r>
    </w:p>
    <w:p w14:paraId="4933A1BD" w14:textId="74CC5711" w:rsidR="000E4620" w:rsidRDefault="000E4620" w:rsidP="00081259">
      <w:r>
        <w:t xml:space="preserve">For </w:t>
      </w:r>
      <w:r w:rsidR="004A792D">
        <w:t>instance,</w:t>
      </w:r>
      <w:r>
        <w:t xml:space="preserve"> the calculated ACIR values of VSATs (45x45 and 78x78) for Scenario 5, for a commodity user </w:t>
      </w:r>
      <w:r w:rsidR="005E2E26">
        <w:t xml:space="preserve">equipment, may be too tight to implement using modular </w:t>
      </w:r>
      <w:r w:rsidR="00531896">
        <w:t>components.</w:t>
      </w:r>
    </w:p>
    <w:p w14:paraId="110E66E5" w14:textId="77777777" w:rsidR="0056199C" w:rsidRDefault="004A792D" w:rsidP="0056199C">
      <w:r>
        <w:t xml:space="preserve">For discussion purposes </w:t>
      </w:r>
      <w:r w:rsidR="00D45379">
        <w:t xml:space="preserve">a few preliminary practical values were proposed that potentially could be practical to implement </w:t>
      </w:r>
      <w:r w:rsidR="0056199C">
        <w:t xml:space="preserve">and could provide acceptable performance. Please see </w:t>
      </w:r>
      <w:r w:rsidR="0056199C">
        <w:fldChar w:fldCharType="begin"/>
      </w:r>
      <w:r w:rsidR="0056199C">
        <w:instrText xml:space="preserve"> REF _Ref207201392 \h </w:instrText>
      </w:r>
      <w:r w:rsidR="0056199C">
        <w:fldChar w:fldCharType="separate"/>
      </w:r>
      <w:r w:rsidR="0056199C">
        <w:t xml:space="preserve">Table </w:t>
      </w:r>
      <w:r w:rsidR="0056199C">
        <w:rPr>
          <w:noProof/>
        </w:rPr>
        <w:t>1</w:t>
      </w:r>
      <w:r w:rsidR="0056199C">
        <w:fldChar w:fldCharType="end"/>
      </w:r>
      <w:r w:rsidR="0056199C">
        <w:t>.</w:t>
      </w:r>
    </w:p>
    <w:p w14:paraId="55EE342B" w14:textId="77777777" w:rsidR="001C0968" w:rsidRDefault="001C0968" w:rsidP="0056199C"/>
    <w:p w14:paraId="6D4C0372" w14:textId="6BF56C22" w:rsidR="001C0968" w:rsidRPr="00F107CC" w:rsidRDefault="001C0968" w:rsidP="0056199C">
      <w:r>
        <w:lastRenderedPageBreak/>
        <w:t xml:space="preserve">However, these practical values would require discussions amongst a </w:t>
      </w:r>
      <w:r w:rsidR="00A02B39">
        <w:t xml:space="preserve">wider </w:t>
      </w:r>
      <w:r>
        <w:t xml:space="preserve">audience before </w:t>
      </w:r>
      <w:r w:rsidR="008F06E3">
        <w:t xml:space="preserve">it can be agreed as final ACIR values. </w:t>
      </w:r>
    </w:p>
    <w:p w14:paraId="237F56B9" w14:textId="708E2BD7" w:rsidR="00531896" w:rsidRDefault="00531896" w:rsidP="00081259"/>
    <w:p w14:paraId="367EA549" w14:textId="77777777" w:rsidR="00564BFE" w:rsidRDefault="00564BFE" w:rsidP="00081259"/>
    <w:sectPr w:rsidR="00564BFE" w:rsidSect="000B335F">
      <w:footerReference w:type="default" r:id="rId11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53BD7" w14:textId="77777777" w:rsidR="00EE7574" w:rsidRDefault="00EE7574">
      <w:pPr>
        <w:spacing w:after="0"/>
      </w:pPr>
      <w:r>
        <w:separator/>
      </w:r>
    </w:p>
  </w:endnote>
  <w:endnote w:type="continuationSeparator" w:id="0">
    <w:p w14:paraId="2BF499BA" w14:textId="77777777" w:rsidR="00EE7574" w:rsidRDefault="00EE75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A0883" w14:textId="77777777" w:rsidR="00F526F4" w:rsidRDefault="00F526F4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  <w:noProof/>
      </w:rPr>
      <w:t>3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  <w:noProof/>
      </w:rPr>
      <w:t>11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F45A7" w14:textId="77777777" w:rsidR="00EE7574" w:rsidRDefault="00EE7574">
      <w:pPr>
        <w:spacing w:after="0"/>
      </w:pPr>
      <w:r>
        <w:separator/>
      </w:r>
    </w:p>
  </w:footnote>
  <w:footnote w:type="continuationSeparator" w:id="0">
    <w:p w14:paraId="26C95E8E" w14:textId="77777777" w:rsidR="00EE7574" w:rsidRDefault="00EE75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57166C"/>
    <w:multiLevelType w:val="multilevel"/>
    <w:tmpl w:val="D64E1BCA"/>
    <w:lvl w:ilvl="0">
      <w:start w:val="1"/>
      <w:numFmt w:val="decimal"/>
      <w:lvlText w:val="%1&gt;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D94725"/>
    <w:multiLevelType w:val="hybridMultilevel"/>
    <w:tmpl w:val="3D3C755E"/>
    <w:lvl w:ilvl="0" w:tplc="2E2A475E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261389"/>
    <w:multiLevelType w:val="hybridMultilevel"/>
    <w:tmpl w:val="635636D8"/>
    <w:lvl w:ilvl="0" w:tplc="4ED80904">
      <w:start w:val="1"/>
      <w:numFmt w:val="decim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A83436"/>
    <w:multiLevelType w:val="hybridMultilevel"/>
    <w:tmpl w:val="5810AF8C"/>
    <w:lvl w:ilvl="0" w:tplc="6AA81E08">
      <w:start w:val="3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9110FF"/>
    <w:multiLevelType w:val="multilevel"/>
    <w:tmpl w:val="82BAB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DE766B"/>
    <w:multiLevelType w:val="hybridMultilevel"/>
    <w:tmpl w:val="EABCDAF6"/>
    <w:lvl w:ilvl="0" w:tplc="B8D68F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3D2E22"/>
    <w:multiLevelType w:val="hybridMultilevel"/>
    <w:tmpl w:val="E876A5FE"/>
    <w:lvl w:ilvl="0" w:tplc="0EA06C8E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multilevel"/>
    <w:tmpl w:val="95CE86E2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2784390"/>
    <w:multiLevelType w:val="multilevel"/>
    <w:tmpl w:val="EE36125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0659AC"/>
    <w:multiLevelType w:val="hybridMultilevel"/>
    <w:tmpl w:val="DB44614E"/>
    <w:lvl w:ilvl="0" w:tplc="DA3CEC6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8E238D"/>
    <w:multiLevelType w:val="hybridMultilevel"/>
    <w:tmpl w:val="05C0DDB4"/>
    <w:lvl w:ilvl="0" w:tplc="59D22B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256764"/>
    <w:multiLevelType w:val="hybridMultilevel"/>
    <w:tmpl w:val="EC8420E0"/>
    <w:lvl w:ilvl="0" w:tplc="D7C655C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4" w15:restartNumberingAfterBreak="0">
    <w:nsid w:val="67A618A0"/>
    <w:multiLevelType w:val="hybridMultilevel"/>
    <w:tmpl w:val="BB0EB496"/>
    <w:lvl w:ilvl="0" w:tplc="65C225EA">
      <w:start w:val="1"/>
      <w:numFmt w:val="decimal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024FC9"/>
    <w:multiLevelType w:val="hybridMultilevel"/>
    <w:tmpl w:val="97809D8C"/>
    <w:lvl w:ilvl="0" w:tplc="82B004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11647B"/>
    <w:multiLevelType w:val="hybridMultilevel"/>
    <w:tmpl w:val="6C28D60E"/>
    <w:lvl w:ilvl="0" w:tplc="CD7C9DD4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68C1987"/>
    <w:multiLevelType w:val="hybridMultilevel"/>
    <w:tmpl w:val="A62A0E14"/>
    <w:lvl w:ilvl="0" w:tplc="604E243E">
      <w:start w:val="1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2A1520"/>
    <w:multiLevelType w:val="hybridMultilevel"/>
    <w:tmpl w:val="680026C2"/>
    <w:lvl w:ilvl="0" w:tplc="2FD8FB2C">
      <w:start w:val="1"/>
      <w:numFmt w:val="decimal"/>
      <w:lvlText w:val="Observation %1"/>
      <w:lvlJc w:val="left"/>
      <w:pPr>
        <w:ind w:left="1701" w:hanging="1701"/>
      </w:pPr>
      <w:rPr>
        <w:rFonts w:hint="default"/>
      </w:rPr>
    </w:lvl>
    <w:lvl w:ilvl="1" w:tplc="527E16DC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 w:tplc="6C7E9DB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 w:tplc="450C5A64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 w:tplc="41D88D9E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 w:tplc="8B0E2A2C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 w:tplc="2B9EB26A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 w:tplc="22B249F6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 w:tplc="F2926AFE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31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419524415">
    <w:abstractNumId w:val="1"/>
  </w:num>
  <w:num w:numId="2" w16cid:durableId="1669401916">
    <w:abstractNumId w:val="22"/>
  </w:num>
  <w:num w:numId="3" w16cid:durableId="1063329923">
    <w:abstractNumId w:val="7"/>
  </w:num>
  <w:num w:numId="4" w16cid:durableId="531575562">
    <w:abstractNumId w:val="14"/>
  </w:num>
  <w:num w:numId="5" w16cid:durableId="463083260">
    <w:abstractNumId w:val="6"/>
  </w:num>
  <w:num w:numId="6" w16cid:durableId="1421214507">
    <w:abstractNumId w:val="12"/>
  </w:num>
  <w:num w:numId="7" w16cid:durableId="1488395239">
    <w:abstractNumId w:val="11"/>
  </w:num>
  <w:num w:numId="8" w16cid:durableId="575163152">
    <w:abstractNumId w:val="19"/>
  </w:num>
  <w:num w:numId="9" w16cid:durableId="850147378">
    <w:abstractNumId w:val="31"/>
  </w:num>
  <w:num w:numId="10" w16cid:durableId="2068336034">
    <w:abstractNumId w:val="20"/>
  </w:num>
  <w:num w:numId="11" w16cid:durableId="657537951">
    <w:abstractNumId w:val="29"/>
  </w:num>
  <w:num w:numId="12" w16cid:durableId="390469372">
    <w:abstractNumId w:val="17"/>
  </w:num>
  <w:num w:numId="13" w16cid:durableId="479346819">
    <w:abstractNumId w:val="23"/>
  </w:num>
  <w:num w:numId="14" w16cid:durableId="1438914644">
    <w:abstractNumId w:val="26"/>
  </w:num>
  <w:num w:numId="15" w16cid:durableId="1229193231">
    <w:abstractNumId w:val="5"/>
  </w:num>
  <w:num w:numId="16" w16cid:durableId="2055343663">
    <w:abstractNumId w:val="21"/>
  </w:num>
  <w:num w:numId="17" w16cid:durableId="393092901">
    <w:abstractNumId w:val="1"/>
  </w:num>
  <w:num w:numId="18" w16cid:durableId="812257408">
    <w:abstractNumId w:val="1"/>
  </w:num>
  <w:num w:numId="19" w16cid:durableId="2134320550">
    <w:abstractNumId w:val="28"/>
  </w:num>
  <w:num w:numId="20" w16cid:durableId="2043820650">
    <w:abstractNumId w:val="15"/>
  </w:num>
  <w:num w:numId="21" w16cid:durableId="256066113">
    <w:abstractNumId w:val="1"/>
  </w:num>
  <w:num w:numId="22" w16cid:durableId="1815565155">
    <w:abstractNumId w:val="1"/>
  </w:num>
  <w:num w:numId="23" w16cid:durableId="900871553">
    <w:abstractNumId w:val="1"/>
  </w:num>
  <w:num w:numId="24" w16cid:durableId="2083066619">
    <w:abstractNumId w:val="3"/>
  </w:num>
  <w:num w:numId="25" w16cid:durableId="102774546">
    <w:abstractNumId w:val="16"/>
  </w:num>
  <w:num w:numId="26" w16cid:durableId="1195772214">
    <w:abstractNumId w:val="1"/>
  </w:num>
  <w:num w:numId="27" w16cid:durableId="111632001">
    <w:abstractNumId w:val="1"/>
  </w:num>
  <w:num w:numId="28" w16cid:durableId="873538251">
    <w:abstractNumId w:val="1"/>
  </w:num>
  <w:num w:numId="29" w16cid:durableId="379747461">
    <w:abstractNumId w:val="10"/>
  </w:num>
  <w:num w:numId="30" w16cid:durableId="36316719">
    <w:abstractNumId w:val="1"/>
  </w:num>
  <w:num w:numId="31" w16cid:durableId="435948098">
    <w:abstractNumId w:val="27"/>
  </w:num>
  <w:num w:numId="32" w16cid:durableId="1495536470">
    <w:abstractNumId w:val="9"/>
  </w:num>
  <w:num w:numId="33" w16cid:durableId="1691447787">
    <w:abstractNumId w:val="0"/>
  </w:num>
  <w:num w:numId="34" w16cid:durableId="18282848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194970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63274232">
    <w:abstractNumId w:val="30"/>
  </w:num>
  <w:num w:numId="37" w16cid:durableId="1205216864">
    <w:abstractNumId w:val="19"/>
  </w:num>
  <w:num w:numId="38" w16cid:durableId="1133327220">
    <w:abstractNumId w:val="19"/>
  </w:num>
  <w:num w:numId="39" w16cid:durableId="1338844944">
    <w:abstractNumId w:val="1"/>
  </w:num>
  <w:num w:numId="40" w16cid:durableId="227376316">
    <w:abstractNumId w:val="13"/>
  </w:num>
  <w:num w:numId="41" w16cid:durableId="302933270">
    <w:abstractNumId w:val="4"/>
  </w:num>
  <w:num w:numId="42" w16cid:durableId="1341615241">
    <w:abstractNumId w:val="24"/>
  </w:num>
  <w:num w:numId="43" w16cid:durableId="206066546">
    <w:abstractNumId w:val="25"/>
  </w:num>
  <w:num w:numId="44" w16cid:durableId="883323106">
    <w:abstractNumId w:val="1"/>
  </w:num>
  <w:num w:numId="45" w16cid:durableId="1294558210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MaoFAKigvR4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6E3"/>
    <w:rsid w:val="00004B2A"/>
    <w:rsid w:val="00006446"/>
    <w:rsid w:val="00006896"/>
    <w:rsid w:val="00006B50"/>
    <w:rsid w:val="00007098"/>
    <w:rsid w:val="000070C5"/>
    <w:rsid w:val="0000774E"/>
    <w:rsid w:val="00007780"/>
    <w:rsid w:val="000078C0"/>
    <w:rsid w:val="00007C6C"/>
    <w:rsid w:val="00007CDC"/>
    <w:rsid w:val="000109FA"/>
    <w:rsid w:val="00011B28"/>
    <w:rsid w:val="00012CD6"/>
    <w:rsid w:val="000149CA"/>
    <w:rsid w:val="00014D3C"/>
    <w:rsid w:val="0001576E"/>
    <w:rsid w:val="00015B7B"/>
    <w:rsid w:val="00015D15"/>
    <w:rsid w:val="00015E77"/>
    <w:rsid w:val="000203DC"/>
    <w:rsid w:val="0002068F"/>
    <w:rsid w:val="000209C0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4AF"/>
    <w:rsid w:val="00034C15"/>
    <w:rsid w:val="000363CA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6E7"/>
    <w:rsid w:val="000627FF"/>
    <w:rsid w:val="00062B6B"/>
    <w:rsid w:val="00062FFB"/>
    <w:rsid w:val="000632A0"/>
    <w:rsid w:val="00063B59"/>
    <w:rsid w:val="0006402A"/>
    <w:rsid w:val="0006487E"/>
    <w:rsid w:val="00065422"/>
    <w:rsid w:val="00065E1A"/>
    <w:rsid w:val="000713F8"/>
    <w:rsid w:val="00071811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259"/>
    <w:rsid w:val="00081AE6"/>
    <w:rsid w:val="000839F7"/>
    <w:rsid w:val="00084C63"/>
    <w:rsid w:val="00084E64"/>
    <w:rsid w:val="00085175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3F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35F"/>
    <w:rsid w:val="000B3A8F"/>
    <w:rsid w:val="000B3B7A"/>
    <w:rsid w:val="000B3D7A"/>
    <w:rsid w:val="000B454B"/>
    <w:rsid w:val="000B4AB9"/>
    <w:rsid w:val="000B4E5C"/>
    <w:rsid w:val="000B4ECB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16B"/>
    <w:rsid w:val="000D3FD1"/>
    <w:rsid w:val="000D4797"/>
    <w:rsid w:val="000D4BD7"/>
    <w:rsid w:val="000D653E"/>
    <w:rsid w:val="000D67B4"/>
    <w:rsid w:val="000E018D"/>
    <w:rsid w:val="000E0527"/>
    <w:rsid w:val="000E1490"/>
    <w:rsid w:val="000E1CC0"/>
    <w:rsid w:val="000E1E92"/>
    <w:rsid w:val="000E2210"/>
    <w:rsid w:val="000E333E"/>
    <w:rsid w:val="000E38A5"/>
    <w:rsid w:val="000E4620"/>
    <w:rsid w:val="000E4DDF"/>
    <w:rsid w:val="000E5D4A"/>
    <w:rsid w:val="000E69F5"/>
    <w:rsid w:val="000E6AED"/>
    <w:rsid w:val="000E711D"/>
    <w:rsid w:val="000F06D6"/>
    <w:rsid w:val="000F09D6"/>
    <w:rsid w:val="000F0B39"/>
    <w:rsid w:val="000F0EB1"/>
    <w:rsid w:val="000F1106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6EF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067A"/>
    <w:rsid w:val="00131A27"/>
    <w:rsid w:val="00132252"/>
    <w:rsid w:val="0013285C"/>
    <w:rsid w:val="00132FD0"/>
    <w:rsid w:val="0013337E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CF8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5CE6"/>
    <w:rsid w:val="00176A65"/>
    <w:rsid w:val="001772CC"/>
    <w:rsid w:val="00177FA2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63C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2DB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968"/>
    <w:rsid w:val="001C0E23"/>
    <w:rsid w:val="001C129A"/>
    <w:rsid w:val="001C1CE5"/>
    <w:rsid w:val="001C2DC5"/>
    <w:rsid w:val="001C3090"/>
    <w:rsid w:val="001C3832"/>
    <w:rsid w:val="001C3D2A"/>
    <w:rsid w:val="001C3F1A"/>
    <w:rsid w:val="001C56D7"/>
    <w:rsid w:val="001C7541"/>
    <w:rsid w:val="001C77B8"/>
    <w:rsid w:val="001D0BDB"/>
    <w:rsid w:val="001D0F79"/>
    <w:rsid w:val="001D179D"/>
    <w:rsid w:val="001D214F"/>
    <w:rsid w:val="001D2810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4AA5"/>
    <w:rsid w:val="001E58E2"/>
    <w:rsid w:val="001E7AED"/>
    <w:rsid w:val="001F0CCF"/>
    <w:rsid w:val="001F0CF7"/>
    <w:rsid w:val="001F2983"/>
    <w:rsid w:val="001F3916"/>
    <w:rsid w:val="001F3DC2"/>
    <w:rsid w:val="001F54C5"/>
    <w:rsid w:val="001F6031"/>
    <w:rsid w:val="001F6452"/>
    <w:rsid w:val="001F6563"/>
    <w:rsid w:val="001F662C"/>
    <w:rsid w:val="001F7074"/>
    <w:rsid w:val="001F780C"/>
    <w:rsid w:val="001F7A7C"/>
    <w:rsid w:val="00200490"/>
    <w:rsid w:val="00200F95"/>
    <w:rsid w:val="00201F3A"/>
    <w:rsid w:val="00202441"/>
    <w:rsid w:val="00202E05"/>
    <w:rsid w:val="00203F96"/>
    <w:rsid w:val="00204165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94B"/>
    <w:rsid w:val="00220F69"/>
    <w:rsid w:val="00220FCC"/>
    <w:rsid w:val="0022144B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7CD"/>
    <w:rsid w:val="002319E4"/>
    <w:rsid w:val="00233154"/>
    <w:rsid w:val="00233D01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469A7"/>
    <w:rsid w:val="00250009"/>
    <w:rsid w:val="002500C8"/>
    <w:rsid w:val="0025316F"/>
    <w:rsid w:val="002532D8"/>
    <w:rsid w:val="0025413D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9AD"/>
    <w:rsid w:val="00266EFA"/>
    <w:rsid w:val="00267C83"/>
    <w:rsid w:val="002700A1"/>
    <w:rsid w:val="002713BC"/>
    <w:rsid w:val="0027144F"/>
    <w:rsid w:val="0027159D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6545"/>
    <w:rsid w:val="00276721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3754"/>
    <w:rsid w:val="00284B82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1DA6"/>
    <w:rsid w:val="00292EB7"/>
    <w:rsid w:val="002932C8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685B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6F91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06B"/>
    <w:rsid w:val="0030256B"/>
    <w:rsid w:val="00302897"/>
    <w:rsid w:val="0030313B"/>
    <w:rsid w:val="003034C3"/>
    <w:rsid w:val="0030389B"/>
    <w:rsid w:val="003048D2"/>
    <w:rsid w:val="00304AF4"/>
    <w:rsid w:val="00304BD0"/>
    <w:rsid w:val="0030501F"/>
    <w:rsid w:val="003066C7"/>
    <w:rsid w:val="00306C1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7DE"/>
    <w:rsid w:val="00315AAF"/>
    <w:rsid w:val="00315C3D"/>
    <w:rsid w:val="003169FE"/>
    <w:rsid w:val="003203E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5F47"/>
    <w:rsid w:val="003264B4"/>
    <w:rsid w:val="00326BBC"/>
    <w:rsid w:val="00327A7D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4D7"/>
    <w:rsid w:val="00342A10"/>
    <w:rsid w:val="00342BD7"/>
    <w:rsid w:val="003458E7"/>
    <w:rsid w:val="00345F20"/>
    <w:rsid w:val="003467BD"/>
    <w:rsid w:val="00346D01"/>
    <w:rsid w:val="00346DB5"/>
    <w:rsid w:val="00346EBF"/>
    <w:rsid w:val="00346F2B"/>
    <w:rsid w:val="003477B1"/>
    <w:rsid w:val="00347DF4"/>
    <w:rsid w:val="00350175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45BF"/>
    <w:rsid w:val="00374C2B"/>
    <w:rsid w:val="003753A4"/>
    <w:rsid w:val="003771EE"/>
    <w:rsid w:val="003773B2"/>
    <w:rsid w:val="00377CE1"/>
    <w:rsid w:val="00377FE3"/>
    <w:rsid w:val="003829C3"/>
    <w:rsid w:val="0038534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054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904"/>
    <w:rsid w:val="003F2CD4"/>
    <w:rsid w:val="003F3631"/>
    <w:rsid w:val="003F3DCC"/>
    <w:rsid w:val="003F435A"/>
    <w:rsid w:val="003F6837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CD3"/>
    <w:rsid w:val="00407EBD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17BC8"/>
    <w:rsid w:val="00420059"/>
    <w:rsid w:val="00420936"/>
    <w:rsid w:val="00421105"/>
    <w:rsid w:val="00421CBB"/>
    <w:rsid w:val="00422B15"/>
    <w:rsid w:val="00422BB6"/>
    <w:rsid w:val="00422D45"/>
    <w:rsid w:val="004242F4"/>
    <w:rsid w:val="00425B88"/>
    <w:rsid w:val="00425ED4"/>
    <w:rsid w:val="00427248"/>
    <w:rsid w:val="00427F3C"/>
    <w:rsid w:val="00430700"/>
    <w:rsid w:val="004316AB"/>
    <w:rsid w:val="00431707"/>
    <w:rsid w:val="00431A2C"/>
    <w:rsid w:val="00431BD2"/>
    <w:rsid w:val="00431BE1"/>
    <w:rsid w:val="0043209E"/>
    <w:rsid w:val="00432756"/>
    <w:rsid w:val="004333BF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20BB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20FA"/>
    <w:rsid w:val="00463505"/>
    <w:rsid w:val="00464A8F"/>
    <w:rsid w:val="004652FD"/>
    <w:rsid w:val="004669E2"/>
    <w:rsid w:val="004707B7"/>
    <w:rsid w:val="00470C31"/>
    <w:rsid w:val="0047204C"/>
    <w:rsid w:val="004734D0"/>
    <w:rsid w:val="00474782"/>
    <w:rsid w:val="00474EFA"/>
    <w:rsid w:val="0047556B"/>
    <w:rsid w:val="004760B7"/>
    <w:rsid w:val="00477304"/>
    <w:rsid w:val="00477768"/>
    <w:rsid w:val="0047780C"/>
    <w:rsid w:val="00477C83"/>
    <w:rsid w:val="004812B7"/>
    <w:rsid w:val="004818A9"/>
    <w:rsid w:val="004827BE"/>
    <w:rsid w:val="00482CDF"/>
    <w:rsid w:val="00483258"/>
    <w:rsid w:val="00483B32"/>
    <w:rsid w:val="00483F9B"/>
    <w:rsid w:val="00484696"/>
    <w:rsid w:val="0048507A"/>
    <w:rsid w:val="004874D0"/>
    <w:rsid w:val="00487DBF"/>
    <w:rsid w:val="00490DE1"/>
    <w:rsid w:val="00490FB0"/>
    <w:rsid w:val="004914F8"/>
    <w:rsid w:val="00491D21"/>
    <w:rsid w:val="00492BC5"/>
    <w:rsid w:val="004964F1"/>
    <w:rsid w:val="0049698D"/>
    <w:rsid w:val="00496ABA"/>
    <w:rsid w:val="0049731C"/>
    <w:rsid w:val="004974CA"/>
    <w:rsid w:val="004A0FE2"/>
    <w:rsid w:val="004A11D7"/>
    <w:rsid w:val="004A16BC"/>
    <w:rsid w:val="004A1BB2"/>
    <w:rsid w:val="004A2B94"/>
    <w:rsid w:val="004A3D72"/>
    <w:rsid w:val="004A4DB9"/>
    <w:rsid w:val="004A64FA"/>
    <w:rsid w:val="004A792D"/>
    <w:rsid w:val="004B09A0"/>
    <w:rsid w:val="004B1FA5"/>
    <w:rsid w:val="004B254E"/>
    <w:rsid w:val="004B2B6D"/>
    <w:rsid w:val="004B32A3"/>
    <w:rsid w:val="004B4ECD"/>
    <w:rsid w:val="004B5C2F"/>
    <w:rsid w:val="004B72FC"/>
    <w:rsid w:val="004B7C0C"/>
    <w:rsid w:val="004C005B"/>
    <w:rsid w:val="004C089A"/>
    <w:rsid w:val="004C3898"/>
    <w:rsid w:val="004C4246"/>
    <w:rsid w:val="004C49D0"/>
    <w:rsid w:val="004C57ED"/>
    <w:rsid w:val="004C6233"/>
    <w:rsid w:val="004C6FB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4F2F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528C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F5B"/>
    <w:rsid w:val="00526A01"/>
    <w:rsid w:val="005270C3"/>
    <w:rsid w:val="005275C0"/>
    <w:rsid w:val="00527819"/>
    <w:rsid w:val="00530643"/>
    <w:rsid w:val="00530B50"/>
    <w:rsid w:val="00531896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1897"/>
    <w:rsid w:val="00542AEF"/>
    <w:rsid w:val="00542BCE"/>
    <w:rsid w:val="005431B2"/>
    <w:rsid w:val="005449F6"/>
    <w:rsid w:val="00546970"/>
    <w:rsid w:val="00546F49"/>
    <w:rsid w:val="00552585"/>
    <w:rsid w:val="0055316E"/>
    <w:rsid w:val="00554E19"/>
    <w:rsid w:val="0055680F"/>
    <w:rsid w:val="005574E6"/>
    <w:rsid w:val="00560F4B"/>
    <w:rsid w:val="0056121F"/>
    <w:rsid w:val="0056176B"/>
    <w:rsid w:val="0056199C"/>
    <w:rsid w:val="00564860"/>
    <w:rsid w:val="00564BFE"/>
    <w:rsid w:val="00564D51"/>
    <w:rsid w:val="005652B0"/>
    <w:rsid w:val="00565CF0"/>
    <w:rsid w:val="005662A3"/>
    <w:rsid w:val="00566D80"/>
    <w:rsid w:val="00567261"/>
    <w:rsid w:val="00567386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13F7"/>
    <w:rsid w:val="00582809"/>
    <w:rsid w:val="00582CB2"/>
    <w:rsid w:val="00584D30"/>
    <w:rsid w:val="00585C92"/>
    <w:rsid w:val="00586D50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036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5149"/>
    <w:rsid w:val="005A6048"/>
    <w:rsid w:val="005A662D"/>
    <w:rsid w:val="005B0395"/>
    <w:rsid w:val="005B0428"/>
    <w:rsid w:val="005B0678"/>
    <w:rsid w:val="005B0ACC"/>
    <w:rsid w:val="005B15B8"/>
    <w:rsid w:val="005B20B5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B73A4"/>
    <w:rsid w:val="005C0030"/>
    <w:rsid w:val="005C0365"/>
    <w:rsid w:val="005C0A0D"/>
    <w:rsid w:val="005C1A97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3941"/>
    <w:rsid w:val="005D4206"/>
    <w:rsid w:val="005D5E76"/>
    <w:rsid w:val="005D7237"/>
    <w:rsid w:val="005D757F"/>
    <w:rsid w:val="005E08E8"/>
    <w:rsid w:val="005E0A25"/>
    <w:rsid w:val="005E0D74"/>
    <w:rsid w:val="005E1C32"/>
    <w:rsid w:val="005E1C66"/>
    <w:rsid w:val="005E245C"/>
    <w:rsid w:val="005E2E26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0C8F"/>
    <w:rsid w:val="0060150A"/>
    <w:rsid w:val="006025F9"/>
    <w:rsid w:val="0060263F"/>
    <w:rsid w:val="0060283C"/>
    <w:rsid w:val="0060334B"/>
    <w:rsid w:val="006039AD"/>
    <w:rsid w:val="00604F14"/>
    <w:rsid w:val="00605419"/>
    <w:rsid w:val="0060667C"/>
    <w:rsid w:val="00606A65"/>
    <w:rsid w:val="00611B83"/>
    <w:rsid w:val="00612A50"/>
    <w:rsid w:val="00613257"/>
    <w:rsid w:val="0061342C"/>
    <w:rsid w:val="0061437E"/>
    <w:rsid w:val="006146CE"/>
    <w:rsid w:val="00615AC2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53C2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71B"/>
    <w:rsid w:val="00634A6D"/>
    <w:rsid w:val="00635037"/>
    <w:rsid w:val="0063608E"/>
    <w:rsid w:val="0063623C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4CDC"/>
    <w:rsid w:val="00645D05"/>
    <w:rsid w:val="0064624E"/>
    <w:rsid w:val="00650811"/>
    <w:rsid w:val="0065097E"/>
    <w:rsid w:val="00650AB9"/>
    <w:rsid w:val="006511BC"/>
    <w:rsid w:val="00651429"/>
    <w:rsid w:val="006521DB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190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3DC"/>
    <w:rsid w:val="00667843"/>
    <w:rsid w:val="00667EE7"/>
    <w:rsid w:val="00670922"/>
    <w:rsid w:val="00670A05"/>
    <w:rsid w:val="00670BE1"/>
    <w:rsid w:val="0067114E"/>
    <w:rsid w:val="00671D18"/>
    <w:rsid w:val="0067218F"/>
    <w:rsid w:val="00672FCF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7953"/>
    <w:rsid w:val="00690824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3FFD"/>
    <w:rsid w:val="006A4584"/>
    <w:rsid w:val="006A46FB"/>
    <w:rsid w:val="006A5E28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6DCD"/>
    <w:rsid w:val="006B7212"/>
    <w:rsid w:val="006B7666"/>
    <w:rsid w:val="006C03B8"/>
    <w:rsid w:val="006C1D7B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DC1"/>
    <w:rsid w:val="006D65C2"/>
    <w:rsid w:val="006D6F08"/>
    <w:rsid w:val="006D77D9"/>
    <w:rsid w:val="006E062C"/>
    <w:rsid w:val="006E0948"/>
    <w:rsid w:val="006E157D"/>
    <w:rsid w:val="006E28B7"/>
    <w:rsid w:val="006E2918"/>
    <w:rsid w:val="006E3310"/>
    <w:rsid w:val="006E34E7"/>
    <w:rsid w:val="006E377F"/>
    <w:rsid w:val="006E3F65"/>
    <w:rsid w:val="006E43EE"/>
    <w:rsid w:val="006E4C3C"/>
    <w:rsid w:val="006E4E39"/>
    <w:rsid w:val="006E565E"/>
    <w:rsid w:val="006E5F94"/>
    <w:rsid w:val="006E673D"/>
    <w:rsid w:val="006E7166"/>
    <w:rsid w:val="006E7233"/>
    <w:rsid w:val="006E7A5B"/>
    <w:rsid w:val="006E7D3B"/>
    <w:rsid w:val="006F10F0"/>
    <w:rsid w:val="006F11FE"/>
    <w:rsid w:val="006F14E6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20A0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852"/>
    <w:rsid w:val="00713AEA"/>
    <w:rsid w:val="00713D85"/>
    <w:rsid w:val="00713DFC"/>
    <w:rsid w:val="007148D3"/>
    <w:rsid w:val="00715B9A"/>
    <w:rsid w:val="007165ED"/>
    <w:rsid w:val="007175D4"/>
    <w:rsid w:val="0072225D"/>
    <w:rsid w:val="007227CC"/>
    <w:rsid w:val="00724516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A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B87"/>
    <w:rsid w:val="00745E03"/>
    <w:rsid w:val="00746365"/>
    <w:rsid w:val="00746D6B"/>
    <w:rsid w:val="007472DF"/>
    <w:rsid w:val="0074743B"/>
    <w:rsid w:val="007474B6"/>
    <w:rsid w:val="00747D8B"/>
    <w:rsid w:val="007503D8"/>
    <w:rsid w:val="007504C4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5299"/>
    <w:rsid w:val="007755F2"/>
    <w:rsid w:val="00776416"/>
    <w:rsid w:val="007764AF"/>
    <w:rsid w:val="007767E2"/>
    <w:rsid w:val="00776971"/>
    <w:rsid w:val="007771D1"/>
    <w:rsid w:val="007775E1"/>
    <w:rsid w:val="00777884"/>
    <w:rsid w:val="00780524"/>
    <w:rsid w:val="0078063E"/>
    <w:rsid w:val="007816A7"/>
    <w:rsid w:val="0078177E"/>
    <w:rsid w:val="00782173"/>
    <w:rsid w:val="007821E0"/>
    <w:rsid w:val="00782367"/>
    <w:rsid w:val="0078304C"/>
    <w:rsid w:val="00783673"/>
    <w:rsid w:val="00784EBA"/>
    <w:rsid w:val="00785490"/>
    <w:rsid w:val="0078591D"/>
    <w:rsid w:val="0078701F"/>
    <w:rsid w:val="007878D1"/>
    <w:rsid w:val="00787C29"/>
    <w:rsid w:val="00790BF7"/>
    <w:rsid w:val="007914F2"/>
    <w:rsid w:val="007916DF"/>
    <w:rsid w:val="00792054"/>
    <w:rsid w:val="007925EA"/>
    <w:rsid w:val="007930E5"/>
    <w:rsid w:val="007937AD"/>
    <w:rsid w:val="00793BEE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6A2"/>
    <w:rsid w:val="007B7EC7"/>
    <w:rsid w:val="007C0389"/>
    <w:rsid w:val="007C05DD"/>
    <w:rsid w:val="007C3AFD"/>
    <w:rsid w:val="007C3D18"/>
    <w:rsid w:val="007C4CA6"/>
    <w:rsid w:val="007C52F9"/>
    <w:rsid w:val="007C60BF"/>
    <w:rsid w:val="007C6A07"/>
    <w:rsid w:val="007C6C4C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2C4B"/>
    <w:rsid w:val="007E4610"/>
    <w:rsid w:val="007E4715"/>
    <w:rsid w:val="007E505B"/>
    <w:rsid w:val="007E5320"/>
    <w:rsid w:val="007E55FE"/>
    <w:rsid w:val="007E5EFF"/>
    <w:rsid w:val="007E7091"/>
    <w:rsid w:val="007E736D"/>
    <w:rsid w:val="007E7F7C"/>
    <w:rsid w:val="007F0999"/>
    <w:rsid w:val="007F22C6"/>
    <w:rsid w:val="007F3D18"/>
    <w:rsid w:val="007F427F"/>
    <w:rsid w:val="007F5BAF"/>
    <w:rsid w:val="007F6931"/>
    <w:rsid w:val="007F7230"/>
    <w:rsid w:val="007F7B25"/>
    <w:rsid w:val="00800956"/>
    <w:rsid w:val="0080294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4AB4"/>
    <w:rsid w:val="00824E87"/>
    <w:rsid w:val="00825284"/>
    <w:rsid w:val="00825B9B"/>
    <w:rsid w:val="00825C42"/>
    <w:rsid w:val="00825D25"/>
    <w:rsid w:val="00826590"/>
    <w:rsid w:val="00827D6F"/>
    <w:rsid w:val="00830DCF"/>
    <w:rsid w:val="008326D2"/>
    <w:rsid w:val="00832EE6"/>
    <w:rsid w:val="00833061"/>
    <w:rsid w:val="0083488B"/>
    <w:rsid w:val="0083529D"/>
    <w:rsid w:val="00835929"/>
    <w:rsid w:val="00835942"/>
    <w:rsid w:val="008362D1"/>
    <w:rsid w:val="008376AC"/>
    <w:rsid w:val="00837FF8"/>
    <w:rsid w:val="00840847"/>
    <w:rsid w:val="008412EA"/>
    <w:rsid w:val="0084391E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0F92"/>
    <w:rsid w:val="008516F5"/>
    <w:rsid w:val="008528D8"/>
    <w:rsid w:val="00853FD9"/>
    <w:rsid w:val="0085566A"/>
    <w:rsid w:val="00855A9E"/>
    <w:rsid w:val="00856911"/>
    <w:rsid w:val="00856F80"/>
    <w:rsid w:val="008571C1"/>
    <w:rsid w:val="00857F50"/>
    <w:rsid w:val="008617AC"/>
    <w:rsid w:val="0086247C"/>
    <w:rsid w:val="0086318D"/>
    <w:rsid w:val="00864DB5"/>
    <w:rsid w:val="00865BAC"/>
    <w:rsid w:val="00865C41"/>
    <w:rsid w:val="008677FD"/>
    <w:rsid w:val="008706D4"/>
    <w:rsid w:val="008707B2"/>
    <w:rsid w:val="00870977"/>
    <w:rsid w:val="00870B11"/>
    <w:rsid w:val="00870F8A"/>
    <w:rsid w:val="00871504"/>
    <w:rsid w:val="008719A4"/>
    <w:rsid w:val="00871D23"/>
    <w:rsid w:val="0087245A"/>
    <w:rsid w:val="00872603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78F"/>
    <w:rsid w:val="00890CA7"/>
    <w:rsid w:val="00891599"/>
    <w:rsid w:val="008928B9"/>
    <w:rsid w:val="00892F30"/>
    <w:rsid w:val="00893048"/>
    <w:rsid w:val="00893F9E"/>
    <w:rsid w:val="00894A88"/>
    <w:rsid w:val="00894FD8"/>
    <w:rsid w:val="00895386"/>
    <w:rsid w:val="00895A6F"/>
    <w:rsid w:val="00895EAC"/>
    <w:rsid w:val="008A0216"/>
    <w:rsid w:val="008A0A92"/>
    <w:rsid w:val="008A0D2B"/>
    <w:rsid w:val="008A0D45"/>
    <w:rsid w:val="008A0E99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5CA1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407"/>
    <w:rsid w:val="008C4958"/>
    <w:rsid w:val="008C4BAA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34F1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2D12"/>
    <w:rsid w:val="008E4D7C"/>
    <w:rsid w:val="008E5B14"/>
    <w:rsid w:val="008E7507"/>
    <w:rsid w:val="008E78FB"/>
    <w:rsid w:val="008E7D2E"/>
    <w:rsid w:val="008F02C2"/>
    <w:rsid w:val="008F02DE"/>
    <w:rsid w:val="008F06E3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DFB"/>
    <w:rsid w:val="0091311E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4943"/>
    <w:rsid w:val="00926732"/>
    <w:rsid w:val="00926DF9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6292"/>
    <w:rsid w:val="009368F3"/>
    <w:rsid w:val="00936D47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B77"/>
    <w:rsid w:val="00953D47"/>
    <w:rsid w:val="00954D11"/>
    <w:rsid w:val="009558DD"/>
    <w:rsid w:val="0095681E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20E8"/>
    <w:rsid w:val="00973E9D"/>
    <w:rsid w:val="0097603D"/>
    <w:rsid w:val="00976949"/>
    <w:rsid w:val="00980477"/>
    <w:rsid w:val="009812FF"/>
    <w:rsid w:val="00981DED"/>
    <w:rsid w:val="00982F05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333"/>
    <w:rsid w:val="00994B72"/>
    <w:rsid w:val="00994DCA"/>
    <w:rsid w:val="009950C0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65C5"/>
    <w:rsid w:val="009B7E87"/>
    <w:rsid w:val="009B7F3D"/>
    <w:rsid w:val="009C27EA"/>
    <w:rsid w:val="009C3625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550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04D"/>
    <w:rsid w:val="009F2BB4"/>
    <w:rsid w:val="009F344F"/>
    <w:rsid w:val="009F4D4A"/>
    <w:rsid w:val="009F581C"/>
    <w:rsid w:val="009F6264"/>
    <w:rsid w:val="009F68A6"/>
    <w:rsid w:val="009F7973"/>
    <w:rsid w:val="009F7CE2"/>
    <w:rsid w:val="00A02B39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471"/>
    <w:rsid w:val="00A1379B"/>
    <w:rsid w:val="00A13E54"/>
    <w:rsid w:val="00A1430F"/>
    <w:rsid w:val="00A14ED1"/>
    <w:rsid w:val="00A152B1"/>
    <w:rsid w:val="00A15403"/>
    <w:rsid w:val="00A15457"/>
    <w:rsid w:val="00A16040"/>
    <w:rsid w:val="00A1607B"/>
    <w:rsid w:val="00A16DF9"/>
    <w:rsid w:val="00A17F63"/>
    <w:rsid w:val="00A206B3"/>
    <w:rsid w:val="00A208A1"/>
    <w:rsid w:val="00A20CDA"/>
    <w:rsid w:val="00A21191"/>
    <w:rsid w:val="00A2193B"/>
    <w:rsid w:val="00A224BE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71E"/>
    <w:rsid w:val="00A42D3B"/>
    <w:rsid w:val="00A43626"/>
    <w:rsid w:val="00A436E2"/>
    <w:rsid w:val="00A43A56"/>
    <w:rsid w:val="00A440D0"/>
    <w:rsid w:val="00A44966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8DF"/>
    <w:rsid w:val="00A56CCB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6DCB"/>
    <w:rsid w:val="00A67664"/>
    <w:rsid w:val="00A67E6C"/>
    <w:rsid w:val="00A71B99"/>
    <w:rsid w:val="00A721B8"/>
    <w:rsid w:val="00A732B1"/>
    <w:rsid w:val="00A738D9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1BA2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6F0A"/>
    <w:rsid w:val="00A97886"/>
    <w:rsid w:val="00A97961"/>
    <w:rsid w:val="00A97C69"/>
    <w:rsid w:val="00A97D79"/>
    <w:rsid w:val="00A97DD5"/>
    <w:rsid w:val="00AA016F"/>
    <w:rsid w:val="00AA0A31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498D"/>
    <w:rsid w:val="00AC49FB"/>
    <w:rsid w:val="00AC4D27"/>
    <w:rsid w:val="00AC5A10"/>
    <w:rsid w:val="00AC6441"/>
    <w:rsid w:val="00AC6FFD"/>
    <w:rsid w:val="00AC72AA"/>
    <w:rsid w:val="00AC7C3C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E7ECF"/>
    <w:rsid w:val="00AF0506"/>
    <w:rsid w:val="00AF0508"/>
    <w:rsid w:val="00AF1C5D"/>
    <w:rsid w:val="00AF221E"/>
    <w:rsid w:val="00AF2B22"/>
    <w:rsid w:val="00AF3C0D"/>
    <w:rsid w:val="00AF3EE4"/>
    <w:rsid w:val="00AF42D7"/>
    <w:rsid w:val="00AF457F"/>
    <w:rsid w:val="00AF5157"/>
    <w:rsid w:val="00AF5281"/>
    <w:rsid w:val="00AF5522"/>
    <w:rsid w:val="00AF6751"/>
    <w:rsid w:val="00AF78ED"/>
    <w:rsid w:val="00AF7B02"/>
    <w:rsid w:val="00B006FE"/>
    <w:rsid w:val="00B00732"/>
    <w:rsid w:val="00B007CB"/>
    <w:rsid w:val="00B00AAB"/>
    <w:rsid w:val="00B02AA9"/>
    <w:rsid w:val="00B02FA3"/>
    <w:rsid w:val="00B02FF3"/>
    <w:rsid w:val="00B03B5A"/>
    <w:rsid w:val="00B03E30"/>
    <w:rsid w:val="00B05084"/>
    <w:rsid w:val="00B05E98"/>
    <w:rsid w:val="00B07DD7"/>
    <w:rsid w:val="00B101E0"/>
    <w:rsid w:val="00B10E4C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1E4F"/>
    <w:rsid w:val="00B2210E"/>
    <w:rsid w:val="00B227E6"/>
    <w:rsid w:val="00B248B0"/>
    <w:rsid w:val="00B26318"/>
    <w:rsid w:val="00B2763F"/>
    <w:rsid w:val="00B27AAC"/>
    <w:rsid w:val="00B27BF7"/>
    <w:rsid w:val="00B30065"/>
    <w:rsid w:val="00B3042E"/>
    <w:rsid w:val="00B30929"/>
    <w:rsid w:val="00B32C79"/>
    <w:rsid w:val="00B33012"/>
    <w:rsid w:val="00B3411D"/>
    <w:rsid w:val="00B342DC"/>
    <w:rsid w:val="00B35212"/>
    <w:rsid w:val="00B35CAF"/>
    <w:rsid w:val="00B35F5E"/>
    <w:rsid w:val="00B36C4B"/>
    <w:rsid w:val="00B372AA"/>
    <w:rsid w:val="00B37BBF"/>
    <w:rsid w:val="00B40445"/>
    <w:rsid w:val="00B41888"/>
    <w:rsid w:val="00B41BC6"/>
    <w:rsid w:val="00B43E66"/>
    <w:rsid w:val="00B445BC"/>
    <w:rsid w:val="00B446EA"/>
    <w:rsid w:val="00B44AD5"/>
    <w:rsid w:val="00B44EA9"/>
    <w:rsid w:val="00B45A52"/>
    <w:rsid w:val="00B46175"/>
    <w:rsid w:val="00B475E2"/>
    <w:rsid w:val="00B515AE"/>
    <w:rsid w:val="00B52E5B"/>
    <w:rsid w:val="00B53152"/>
    <w:rsid w:val="00B5336F"/>
    <w:rsid w:val="00B53618"/>
    <w:rsid w:val="00B536D4"/>
    <w:rsid w:val="00B53A00"/>
    <w:rsid w:val="00B54340"/>
    <w:rsid w:val="00B555C1"/>
    <w:rsid w:val="00B61138"/>
    <w:rsid w:val="00B61834"/>
    <w:rsid w:val="00B61E49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49EC"/>
    <w:rsid w:val="00B77769"/>
    <w:rsid w:val="00B804B0"/>
    <w:rsid w:val="00B81A6C"/>
    <w:rsid w:val="00B82D98"/>
    <w:rsid w:val="00B84CBD"/>
    <w:rsid w:val="00B8566A"/>
    <w:rsid w:val="00B85839"/>
    <w:rsid w:val="00B85DE5"/>
    <w:rsid w:val="00B866AC"/>
    <w:rsid w:val="00B869D5"/>
    <w:rsid w:val="00B86BA3"/>
    <w:rsid w:val="00B86DAE"/>
    <w:rsid w:val="00B878DE"/>
    <w:rsid w:val="00B87918"/>
    <w:rsid w:val="00B90F73"/>
    <w:rsid w:val="00B911D2"/>
    <w:rsid w:val="00B914B1"/>
    <w:rsid w:val="00B9155B"/>
    <w:rsid w:val="00B922E8"/>
    <w:rsid w:val="00B92FD2"/>
    <w:rsid w:val="00B93B59"/>
    <w:rsid w:val="00B9406A"/>
    <w:rsid w:val="00B94C5A"/>
    <w:rsid w:val="00B9578F"/>
    <w:rsid w:val="00B95B8A"/>
    <w:rsid w:val="00B975C7"/>
    <w:rsid w:val="00B97825"/>
    <w:rsid w:val="00B97D24"/>
    <w:rsid w:val="00BA1E4A"/>
    <w:rsid w:val="00BA2280"/>
    <w:rsid w:val="00BA2437"/>
    <w:rsid w:val="00BA2A08"/>
    <w:rsid w:val="00BA2A57"/>
    <w:rsid w:val="00BA371C"/>
    <w:rsid w:val="00BA56D2"/>
    <w:rsid w:val="00BA5A84"/>
    <w:rsid w:val="00BA5B3F"/>
    <w:rsid w:val="00BA633A"/>
    <w:rsid w:val="00BA76E0"/>
    <w:rsid w:val="00BA7F84"/>
    <w:rsid w:val="00BB0DE1"/>
    <w:rsid w:val="00BB2992"/>
    <w:rsid w:val="00BB29F5"/>
    <w:rsid w:val="00BB2A25"/>
    <w:rsid w:val="00BB4398"/>
    <w:rsid w:val="00BB51E9"/>
    <w:rsid w:val="00BB548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396C"/>
    <w:rsid w:val="00BE5468"/>
    <w:rsid w:val="00BE7406"/>
    <w:rsid w:val="00BE7603"/>
    <w:rsid w:val="00BF0B1D"/>
    <w:rsid w:val="00BF12EE"/>
    <w:rsid w:val="00BF1596"/>
    <w:rsid w:val="00BF1626"/>
    <w:rsid w:val="00BF3279"/>
    <w:rsid w:val="00BF3B4D"/>
    <w:rsid w:val="00BF3C7F"/>
    <w:rsid w:val="00BF425E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A0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24E3"/>
    <w:rsid w:val="00C225D7"/>
    <w:rsid w:val="00C22A90"/>
    <w:rsid w:val="00C22B20"/>
    <w:rsid w:val="00C22ED2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719D"/>
    <w:rsid w:val="00C37E54"/>
    <w:rsid w:val="00C40AD2"/>
    <w:rsid w:val="00C40F43"/>
    <w:rsid w:val="00C41779"/>
    <w:rsid w:val="00C431FC"/>
    <w:rsid w:val="00C45066"/>
    <w:rsid w:val="00C464A8"/>
    <w:rsid w:val="00C47623"/>
    <w:rsid w:val="00C4795B"/>
    <w:rsid w:val="00C5115A"/>
    <w:rsid w:val="00C516E0"/>
    <w:rsid w:val="00C53FBF"/>
    <w:rsid w:val="00C54995"/>
    <w:rsid w:val="00C54D41"/>
    <w:rsid w:val="00C554CF"/>
    <w:rsid w:val="00C55D4E"/>
    <w:rsid w:val="00C56BFF"/>
    <w:rsid w:val="00C57E38"/>
    <w:rsid w:val="00C60783"/>
    <w:rsid w:val="00C6098D"/>
    <w:rsid w:val="00C61714"/>
    <w:rsid w:val="00C62E0F"/>
    <w:rsid w:val="00C64672"/>
    <w:rsid w:val="00C65171"/>
    <w:rsid w:val="00C65336"/>
    <w:rsid w:val="00C657A8"/>
    <w:rsid w:val="00C65A02"/>
    <w:rsid w:val="00C6660A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12F2"/>
    <w:rsid w:val="00C7156B"/>
    <w:rsid w:val="00C71715"/>
    <w:rsid w:val="00C721A6"/>
    <w:rsid w:val="00C72735"/>
    <w:rsid w:val="00C72EF4"/>
    <w:rsid w:val="00C734C8"/>
    <w:rsid w:val="00C7406D"/>
    <w:rsid w:val="00C749EF"/>
    <w:rsid w:val="00C74A38"/>
    <w:rsid w:val="00C75D2F"/>
    <w:rsid w:val="00C767BE"/>
    <w:rsid w:val="00C76E3C"/>
    <w:rsid w:val="00C81568"/>
    <w:rsid w:val="00C8174F"/>
    <w:rsid w:val="00C81EAC"/>
    <w:rsid w:val="00C831DC"/>
    <w:rsid w:val="00C8359D"/>
    <w:rsid w:val="00C83DA8"/>
    <w:rsid w:val="00C83F26"/>
    <w:rsid w:val="00C8682D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028"/>
    <w:rsid w:val="00CC111F"/>
    <w:rsid w:val="00CC18A6"/>
    <w:rsid w:val="00CC192B"/>
    <w:rsid w:val="00CC2011"/>
    <w:rsid w:val="00CC21A5"/>
    <w:rsid w:val="00CC3EA0"/>
    <w:rsid w:val="00CC5EE5"/>
    <w:rsid w:val="00CC7B45"/>
    <w:rsid w:val="00CC7F71"/>
    <w:rsid w:val="00CD0A37"/>
    <w:rsid w:val="00CD1188"/>
    <w:rsid w:val="00CD2ED1"/>
    <w:rsid w:val="00CD337B"/>
    <w:rsid w:val="00CD4628"/>
    <w:rsid w:val="00CD67BA"/>
    <w:rsid w:val="00CD6F1E"/>
    <w:rsid w:val="00CD7FE4"/>
    <w:rsid w:val="00CE0424"/>
    <w:rsid w:val="00CE2030"/>
    <w:rsid w:val="00CE2C2F"/>
    <w:rsid w:val="00CE2DE8"/>
    <w:rsid w:val="00CE4AD2"/>
    <w:rsid w:val="00CE4EBA"/>
    <w:rsid w:val="00CE50EE"/>
    <w:rsid w:val="00CE5650"/>
    <w:rsid w:val="00CE6B10"/>
    <w:rsid w:val="00CE7561"/>
    <w:rsid w:val="00CF1354"/>
    <w:rsid w:val="00CF1ABC"/>
    <w:rsid w:val="00CF3B1F"/>
    <w:rsid w:val="00CF3BF6"/>
    <w:rsid w:val="00CF3E4A"/>
    <w:rsid w:val="00CF4C4F"/>
    <w:rsid w:val="00CF58C7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45F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204C"/>
    <w:rsid w:val="00D13135"/>
    <w:rsid w:val="00D13757"/>
    <w:rsid w:val="00D13E4E"/>
    <w:rsid w:val="00D14351"/>
    <w:rsid w:val="00D15919"/>
    <w:rsid w:val="00D15998"/>
    <w:rsid w:val="00D15D7C"/>
    <w:rsid w:val="00D21023"/>
    <w:rsid w:val="00D212AD"/>
    <w:rsid w:val="00D21845"/>
    <w:rsid w:val="00D2232E"/>
    <w:rsid w:val="00D22C68"/>
    <w:rsid w:val="00D233E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581D"/>
    <w:rsid w:val="00D25D1D"/>
    <w:rsid w:val="00D272FE"/>
    <w:rsid w:val="00D27759"/>
    <w:rsid w:val="00D3041F"/>
    <w:rsid w:val="00D309EB"/>
    <w:rsid w:val="00D30F7A"/>
    <w:rsid w:val="00D312DB"/>
    <w:rsid w:val="00D31A61"/>
    <w:rsid w:val="00D31AB5"/>
    <w:rsid w:val="00D3297E"/>
    <w:rsid w:val="00D32D64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37EE2"/>
    <w:rsid w:val="00D40B33"/>
    <w:rsid w:val="00D41490"/>
    <w:rsid w:val="00D41E69"/>
    <w:rsid w:val="00D42942"/>
    <w:rsid w:val="00D4318F"/>
    <w:rsid w:val="00D438BF"/>
    <w:rsid w:val="00D43B5C"/>
    <w:rsid w:val="00D43E89"/>
    <w:rsid w:val="00D440F8"/>
    <w:rsid w:val="00D45379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67097"/>
    <w:rsid w:val="00D67E53"/>
    <w:rsid w:val="00D708B0"/>
    <w:rsid w:val="00D70921"/>
    <w:rsid w:val="00D70D3B"/>
    <w:rsid w:val="00D7189E"/>
    <w:rsid w:val="00D71DF2"/>
    <w:rsid w:val="00D72808"/>
    <w:rsid w:val="00D729A3"/>
    <w:rsid w:val="00D7479E"/>
    <w:rsid w:val="00D758C5"/>
    <w:rsid w:val="00D75B91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C94"/>
    <w:rsid w:val="00D81F41"/>
    <w:rsid w:val="00D821CE"/>
    <w:rsid w:val="00D823C6"/>
    <w:rsid w:val="00D829E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A9F"/>
    <w:rsid w:val="00DB0F06"/>
    <w:rsid w:val="00DB1CCD"/>
    <w:rsid w:val="00DB1F42"/>
    <w:rsid w:val="00DB2E80"/>
    <w:rsid w:val="00DB3185"/>
    <w:rsid w:val="00DB377D"/>
    <w:rsid w:val="00DB3F3F"/>
    <w:rsid w:val="00DB4F87"/>
    <w:rsid w:val="00DB7034"/>
    <w:rsid w:val="00DB74C2"/>
    <w:rsid w:val="00DB7BDB"/>
    <w:rsid w:val="00DC074F"/>
    <w:rsid w:val="00DC088E"/>
    <w:rsid w:val="00DC0F09"/>
    <w:rsid w:val="00DC15B8"/>
    <w:rsid w:val="00DC1750"/>
    <w:rsid w:val="00DC213E"/>
    <w:rsid w:val="00DC2D36"/>
    <w:rsid w:val="00DC4604"/>
    <w:rsid w:val="00DC47CE"/>
    <w:rsid w:val="00DC53EF"/>
    <w:rsid w:val="00DC6627"/>
    <w:rsid w:val="00DC7AAE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68DD"/>
    <w:rsid w:val="00DF6C09"/>
    <w:rsid w:val="00DF6E4E"/>
    <w:rsid w:val="00DF70D1"/>
    <w:rsid w:val="00DF7192"/>
    <w:rsid w:val="00DF7844"/>
    <w:rsid w:val="00DF7983"/>
    <w:rsid w:val="00E02DD1"/>
    <w:rsid w:val="00E0315A"/>
    <w:rsid w:val="00E03780"/>
    <w:rsid w:val="00E0393B"/>
    <w:rsid w:val="00E0440F"/>
    <w:rsid w:val="00E045B2"/>
    <w:rsid w:val="00E04B6A"/>
    <w:rsid w:val="00E05081"/>
    <w:rsid w:val="00E064D3"/>
    <w:rsid w:val="00E06CA4"/>
    <w:rsid w:val="00E077E0"/>
    <w:rsid w:val="00E110E7"/>
    <w:rsid w:val="00E113AA"/>
    <w:rsid w:val="00E11700"/>
    <w:rsid w:val="00E11A31"/>
    <w:rsid w:val="00E11B20"/>
    <w:rsid w:val="00E11CA3"/>
    <w:rsid w:val="00E11DB1"/>
    <w:rsid w:val="00E12431"/>
    <w:rsid w:val="00E12527"/>
    <w:rsid w:val="00E12BFE"/>
    <w:rsid w:val="00E12F84"/>
    <w:rsid w:val="00E13618"/>
    <w:rsid w:val="00E137F8"/>
    <w:rsid w:val="00E13DC5"/>
    <w:rsid w:val="00E13E2D"/>
    <w:rsid w:val="00E13F5C"/>
    <w:rsid w:val="00E14655"/>
    <w:rsid w:val="00E15590"/>
    <w:rsid w:val="00E15715"/>
    <w:rsid w:val="00E16C1B"/>
    <w:rsid w:val="00E17312"/>
    <w:rsid w:val="00E178DD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98B"/>
    <w:rsid w:val="00E25D51"/>
    <w:rsid w:val="00E260C4"/>
    <w:rsid w:val="00E26D75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1982"/>
    <w:rsid w:val="00E421E9"/>
    <w:rsid w:val="00E42DD7"/>
    <w:rsid w:val="00E430B8"/>
    <w:rsid w:val="00E434B5"/>
    <w:rsid w:val="00E440C3"/>
    <w:rsid w:val="00E440E6"/>
    <w:rsid w:val="00E44203"/>
    <w:rsid w:val="00E446F1"/>
    <w:rsid w:val="00E45931"/>
    <w:rsid w:val="00E460CD"/>
    <w:rsid w:val="00E46886"/>
    <w:rsid w:val="00E47AEF"/>
    <w:rsid w:val="00E500D0"/>
    <w:rsid w:val="00E51DEE"/>
    <w:rsid w:val="00E52125"/>
    <w:rsid w:val="00E525F8"/>
    <w:rsid w:val="00E527FA"/>
    <w:rsid w:val="00E53B75"/>
    <w:rsid w:val="00E54E3B"/>
    <w:rsid w:val="00E57532"/>
    <w:rsid w:val="00E57565"/>
    <w:rsid w:val="00E577A3"/>
    <w:rsid w:val="00E57A93"/>
    <w:rsid w:val="00E57BCB"/>
    <w:rsid w:val="00E61D41"/>
    <w:rsid w:val="00E63838"/>
    <w:rsid w:val="00E642D8"/>
    <w:rsid w:val="00E64434"/>
    <w:rsid w:val="00E6645E"/>
    <w:rsid w:val="00E66D9A"/>
    <w:rsid w:val="00E67C51"/>
    <w:rsid w:val="00E702FB"/>
    <w:rsid w:val="00E70446"/>
    <w:rsid w:val="00E70887"/>
    <w:rsid w:val="00E7233A"/>
    <w:rsid w:val="00E72EFC"/>
    <w:rsid w:val="00E72F31"/>
    <w:rsid w:val="00E7418E"/>
    <w:rsid w:val="00E7476F"/>
    <w:rsid w:val="00E74EF5"/>
    <w:rsid w:val="00E758EC"/>
    <w:rsid w:val="00E76517"/>
    <w:rsid w:val="00E768EA"/>
    <w:rsid w:val="00E76AA8"/>
    <w:rsid w:val="00E76B2B"/>
    <w:rsid w:val="00E774DD"/>
    <w:rsid w:val="00E80BFF"/>
    <w:rsid w:val="00E8234C"/>
    <w:rsid w:val="00E83AA9"/>
    <w:rsid w:val="00E83B3C"/>
    <w:rsid w:val="00E83F88"/>
    <w:rsid w:val="00E84A37"/>
    <w:rsid w:val="00E84D1A"/>
    <w:rsid w:val="00E853D0"/>
    <w:rsid w:val="00E85462"/>
    <w:rsid w:val="00E85928"/>
    <w:rsid w:val="00E85DB0"/>
    <w:rsid w:val="00E862F3"/>
    <w:rsid w:val="00E869A1"/>
    <w:rsid w:val="00E87524"/>
    <w:rsid w:val="00E875F8"/>
    <w:rsid w:val="00E87822"/>
    <w:rsid w:val="00E90395"/>
    <w:rsid w:val="00E90E49"/>
    <w:rsid w:val="00E91452"/>
    <w:rsid w:val="00E917F9"/>
    <w:rsid w:val="00E91EF0"/>
    <w:rsid w:val="00E9291C"/>
    <w:rsid w:val="00E93FFE"/>
    <w:rsid w:val="00E94341"/>
    <w:rsid w:val="00E94575"/>
    <w:rsid w:val="00E94F8A"/>
    <w:rsid w:val="00E9512E"/>
    <w:rsid w:val="00E959CF"/>
    <w:rsid w:val="00E95F1C"/>
    <w:rsid w:val="00E96A1C"/>
    <w:rsid w:val="00E96B49"/>
    <w:rsid w:val="00E97612"/>
    <w:rsid w:val="00E97AFB"/>
    <w:rsid w:val="00EA243A"/>
    <w:rsid w:val="00EA2EE5"/>
    <w:rsid w:val="00EA2F5B"/>
    <w:rsid w:val="00EA343C"/>
    <w:rsid w:val="00EA49DF"/>
    <w:rsid w:val="00EA5FF7"/>
    <w:rsid w:val="00EA632D"/>
    <w:rsid w:val="00EA6ED4"/>
    <w:rsid w:val="00EA7A41"/>
    <w:rsid w:val="00EB077B"/>
    <w:rsid w:val="00EB1D21"/>
    <w:rsid w:val="00EB399E"/>
    <w:rsid w:val="00EB4EA2"/>
    <w:rsid w:val="00EB50BE"/>
    <w:rsid w:val="00EB71EA"/>
    <w:rsid w:val="00EB7BFD"/>
    <w:rsid w:val="00EC08EA"/>
    <w:rsid w:val="00EC0A1C"/>
    <w:rsid w:val="00EC13CB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C740B"/>
    <w:rsid w:val="00ED0393"/>
    <w:rsid w:val="00ED0E7A"/>
    <w:rsid w:val="00ED1006"/>
    <w:rsid w:val="00ED1895"/>
    <w:rsid w:val="00ED42B3"/>
    <w:rsid w:val="00ED4D1B"/>
    <w:rsid w:val="00ED5012"/>
    <w:rsid w:val="00ED51BF"/>
    <w:rsid w:val="00ED51DE"/>
    <w:rsid w:val="00ED5A72"/>
    <w:rsid w:val="00ED7454"/>
    <w:rsid w:val="00EE4874"/>
    <w:rsid w:val="00EE6075"/>
    <w:rsid w:val="00EE6434"/>
    <w:rsid w:val="00EE7574"/>
    <w:rsid w:val="00EF0166"/>
    <w:rsid w:val="00EF054D"/>
    <w:rsid w:val="00EF18FE"/>
    <w:rsid w:val="00EF2322"/>
    <w:rsid w:val="00EF240E"/>
    <w:rsid w:val="00EF279B"/>
    <w:rsid w:val="00EF2AF9"/>
    <w:rsid w:val="00EF348C"/>
    <w:rsid w:val="00EF3E57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7CC"/>
    <w:rsid w:val="00F10DBD"/>
    <w:rsid w:val="00F11CFC"/>
    <w:rsid w:val="00F11EFB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45B"/>
    <w:rsid w:val="00F236BD"/>
    <w:rsid w:val="00F2376F"/>
    <w:rsid w:val="00F2388F"/>
    <w:rsid w:val="00F243D8"/>
    <w:rsid w:val="00F25A9C"/>
    <w:rsid w:val="00F25C10"/>
    <w:rsid w:val="00F2794A"/>
    <w:rsid w:val="00F30099"/>
    <w:rsid w:val="00F30450"/>
    <w:rsid w:val="00F30828"/>
    <w:rsid w:val="00F30D69"/>
    <w:rsid w:val="00F313D6"/>
    <w:rsid w:val="00F32D13"/>
    <w:rsid w:val="00F34567"/>
    <w:rsid w:val="00F345DC"/>
    <w:rsid w:val="00F3530A"/>
    <w:rsid w:val="00F37854"/>
    <w:rsid w:val="00F400E4"/>
    <w:rsid w:val="00F40F0C"/>
    <w:rsid w:val="00F42E71"/>
    <w:rsid w:val="00F43835"/>
    <w:rsid w:val="00F43D31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26F4"/>
    <w:rsid w:val="00F536D1"/>
    <w:rsid w:val="00F54231"/>
    <w:rsid w:val="00F54328"/>
    <w:rsid w:val="00F55C81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8CC"/>
    <w:rsid w:val="00F64C2B"/>
    <w:rsid w:val="00F650A5"/>
    <w:rsid w:val="00F651BE"/>
    <w:rsid w:val="00F67EBF"/>
    <w:rsid w:val="00F67F36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7D3"/>
    <w:rsid w:val="00F77ED4"/>
    <w:rsid w:val="00F804BE"/>
    <w:rsid w:val="00F817CE"/>
    <w:rsid w:val="00F81D10"/>
    <w:rsid w:val="00F82414"/>
    <w:rsid w:val="00F82F14"/>
    <w:rsid w:val="00F82FD6"/>
    <w:rsid w:val="00F82FDD"/>
    <w:rsid w:val="00F8456C"/>
    <w:rsid w:val="00F8516E"/>
    <w:rsid w:val="00F859D8"/>
    <w:rsid w:val="00F85F5E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0FFE"/>
    <w:rsid w:val="00F918F7"/>
    <w:rsid w:val="00F925DF"/>
    <w:rsid w:val="00F92782"/>
    <w:rsid w:val="00F93AA9"/>
    <w:rsid w:val="00F94ADF"/>
    <w:rsid w:val="00F95902"/>
    <w:rsid w:val="00F95E69"/>
    <w:rsid w:val="00F96439"/>
    <w:rsid w:val="00F96985"/>
    <w:rsid w:val="00F96BB8"/>
    <w:rsid w:val="00F974A1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68F"/>
    <w:rsid w:val="00FA794B"/>
    <w:rsid w:val="00FB034E"/>
    <w:rsid w:val="00FB0489"/>
    <w:rsid w:val="00FB18CB"/>
    <w:rsid w:val="00FB1DC8"/>
    <w:rsid w:val="00FB2D95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395F"/>
    <w:rsid w:val="00FC43E2"/>
    <w:rsid w:val="00FC5D10"/>
    <w:rsid w:val="00FC6636"/>
    <w:rsid w:val="00FC7429"/>
    <w:rsid w:val="00FC7DAB"/>
    <w:rsid w:val="00FD060E"/>
    <w:rsid w:val="00FD07F6"/>
    <w:rsid w:val="00FD0845"/>
    <w:rsid w:val="00FD1BE3"/>
    <w:rsid w:val="00FD1EC8"/>
    <w:rsid w:val="00FD37F0"/>
    <w:rsid w:val="00FD47ED"/>
    <w:rsid w:val="00FD4C23"/>
    <w:rsid w:val="00FD5AB9"/>
    <w:rsid w:val="00FD723E"/>
    <w:rsid w:val="00FD74DB"/>
    <w:rsid w:val="00FD7660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E3A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94A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2C4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4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  <w:szCs w:val="16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0">
    <w:name w:val="正文文本 字符"/>
    <w:rPr>
      <w:rFonts w:ascii="Arial" w:hAnsi="Arial"/>
      <w:lang w:val="en-GB"/>
    </w:rPr>
  </w:style>
  <w:style w:type="paragraph" w:styleId="BodyText">
    <w:name w:val="Body Text"/>
    <w:basedOn w:val="Normal"/>
    <w:link w:val="BodyTextChar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ListBullet3">
    <w:name w:val="List Bullet 3"/>
    <w:basedOn w:val="ListBullet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styleId="ListBullet4">
    <w:name w:val="List Bullet 4"/>
    <w:basedOn w:val="ListBullet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">
    <w:name w:val="List"/>
    <w:basedOn w:val="Normal"/>
    <w:pPr>
      <w:ind w:left="568" w:hanging="284"/>
    </w:pPr>
  </w:style>
  <w:style w:type="paragraph" w:styleId="ListBullet2">
    <w:name w:val="List Bullet 2"/>
    <w:basedOn w:val="ListBullet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ListBullet">
    <w:name w:val="List Bullet"/>
    <w:basedOn w:val="BodyText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ListBullet5">
    <w:name w:val="List Bullet 5"/>
    <w:basedOn w:val="ListBullet4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Normal"/>
    <w:link w:val="ListParagraphChar"/>
    <w:uiPriority w:val="34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ListNumber">
    <w:name w:val="List Number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Normal"/>
    <w:qFormat/>
    <w:pPr>
      <w:tabs>
        <w:tab w:val="left" w:pos="1701"/>
      </w:tabs>
    </w:pPr>
    <w:rPr>
      <w:b/>
      <w:bCs/>
    </w:rPr>
  </w:style>
  <w:style w:type="paragraph" w:styleId="Index2">
    <w:name w:val="index 2"/>
    <w:basedOn w:val="Index1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Normal"/>
    <w:pPr>
      <w:numPr>
        <w:numId w:val="9"/>
      </w:numPr>
      <w:tabs>
        <w:tab w:val="left" w:pos="1418"/>
      </w:tabs>
    </w:pPr>
    <w:rPr>
      <w:rFonts w:ascii="Times New Roman" w:eastAsia="MS Mincho" w:hAnsi="Times New Roman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TableGrid">
    <w:name w:val="Table Grid"/>
    <w:aliases w:val="TableGrid,SGS Table Basic 1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Normal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Cs w:val="24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EQChar">
    <w:name w:val="EQ Char"/>
    <w:link w:val="EQ"/>
    <w:qFormat/>
    <w:rsid w:val="004B4ECD"/>
    <w:rPr>
      <w:rFonts w:ascii="Arial" w:hAnsi="Arial"/>
      <w:lang w:eastAsia="en-US"/>
    </w:rPr>
  </w:style>
  <w:style w:type="character" w:customStyle="1" w:styleId="apple-style-span">
    <w:name w:val="apple-style-span"/>
    <w:basedOn w:val="DefaultParagraphFont"/>
    <w:rsid w:val="00B30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612be204800e4ec196821675b6cb9f68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584712d33080cb3bc21e4419d4584e4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5C3650-8DE4-4FA7-ADC9-E764C7A0D3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51F4E1-3FE0-44C9-BECA-C908842E6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2040EB-0128-4254-85DF-29B82AD8D7A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89aa4a21-5cc8-47db-9e38-dca5563cba90}" enabled="0" method="" siteId="{89aa4a21-5cc8-47db-9e38-dca5563cba9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6</TotalTime>
  <Pages>5</Pages>
  <Words>571</Words>
  <Characters>3255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3819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Soghomonian, Manook (ITN)</cp:lastModifiedBy>
  <cp:revision>2</cp:revision>
  <cp:lastPrinted>2008-01-31T16:09:00Z</cp:lastPrinted>
  <dcterms:created xsi:type="dcterms:W3CDTF">2025-08-28T04:00:00Z</dcterms:created>
  <dcterms:modified xsi:type="dcterms:W3CDTF">2025-08-28T04:00:00Z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0x010100F2552158F8185D44A8848B98AEA319AF</vt:lpwstr>
  </property>
  <property fmtid="{D5CDD505-2E9C-101B-9397-08002B2CF9AE}" pid="19" name="CTPClassification">
    <vt:lpwstr>CTP_NT</vt:lpwstr>
  </property>
</Properties>
</file>