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94C0E5" w14:textId="3239983C" w:rsidR="00DB6F4D" w:rsidRDefault="00DB6F4D" w:rsidP="00DB6F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116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R4-25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09094</w:t>
      </w:r>
    </w:p>
    <w:p w14:paraId="7BB8CF14" w14:textId="77777777" w:rsidR="00DB6F4D" w:rsidRDefault="00DB6F4D" w:rsidP="00DB6F4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Bengaluru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25th Aug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29th Aug 2025</w:t>
      </w:r>
      <w:r>
        <w:rPr>
          <w:b/>
          <w:noProof/>
          <w:sz w:val="24"/>
        </w:rPr>
        <w:fldChar w:fldCharType="end"/>
      </w:r>
    </w:p>
    <w:p w14:paraId="0860E7E2" w14:textId="77777777" w:rsidR="00F964C4" w:rsidRPr="00A97240" w:rsidRDefault="00F964C4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08AC8CD7" w14:textId="3C2F6AA9" w:rsidR="00F964C4" w:rsidRDefault="00147A17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/>
          <w:b/>
          <w:color w:val="000000"/>
          <w:sz w:val="22"/>
          <w:lang w:val="pt-BR" w:eastAsia="ja-JP"/>
        </w:rPr>
        <w:t>7.</w:t>
      </w:r>
      <w:r w:rsidR="00193F43">
        <w:rPr>
          <w:rFonts w:ascii="Arial" w:eastAsia="MS Mincho" w:hAnsi="Arial" w:cs="Arial"/>
          <w:b/>
          <w:color w:val="000000"/>
          <w:sz w:val="22"/>
          <w:lang w:val="pt-BR" w:eastAsia="ja-JP"/>
        </w:rPr>
        <w:t>4</w:t>
      </w:r>
      <w:r w:rsidR="005119CD">
        <w:rPr>
          <w:rFonts w:ascii="Arial" w:eastAsia="MS Mincho" w:hAnsi="Arial" w:cs="Arial"/>
          <w:b/>
          <w:color w:val="000000"/>
          <w:sz w:val="22"/>
          <w:lang w:val="pt-BR" w:eastAsia="ja-JP"/>
        </w:rPr>
        <w:t>.1</w:t>
      </w:r>
    </w:p>
    <w:p w14:paraId="5EA3CF5F" w14:textId="2766B864" w:rsidR="00F964C4" w:rsidRDefault="00147A17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 w:rsidR="00146770" w:rsidRPr="00D56B81">
        <w:rPr>
          <w:rFonts w:ascii="Arial" w:hAnsi="Arial" w:cs="Arial"/>
          <w:color w:val="000000"/>
          <w:sz w:val="22"/>
          <w:lang w:eastAsia="zh-CN"/>
        </w:rPr>
        <w:t>Moderator</w:t>
      </w:r>
      <w:r w:rsidR="00D56B81">
        <w:rPr>
          <w:rFonts w:ascii="Arial" w:hAnsi="Arial" w:cs="Arial"/>
          <w:color w:val="000000"/>
          <w:sz w:val="22"/>
          <w:lang w:eastAsia="zh-CN"/>
        </w:rPr>
        <w:t xml:space="preserve"> </w:t>
      </w:r>
      <w:r w:rsidR="00146770" w:rsidRPr="00D56B81">
        <w:rPr>
          <w:rFonts w:ascii="Arial" w:hAnsi="Arial" w:cs="Arial"/>
          <w:color w:val="000000"/>
          <w:sz w:val="22"/>
          <w:lang w:eastAsia="zh-CN"/>
        </w:rPr>
        <w:t>(</w:t>
      </w:r>
      <w:r>
        <w:rPr>
          <w:rFonts w:ascii="Arial" w:hAnsi="Arial" w:cs="Arial"/>
          <w:color w:val="000000"/>
          <w:sz w:val="22"/>
          <w:lang w:eastAsia="zh-CN"/>
        </w:rPr>
        <w:t>Ericsson</w:t>
      </w:r>
      <w:r w:rsidR="00146770">
        <w:rPr>
          <w:rFonts w:ascii="Arial" w:hAnsi="Arial" w:cs="Arial"/>
          <w:color w:val="000000"/>
          <w:sz w:val="22"/>
          <w:lang w:eastAsia="zh-CN"/>
        </w:rPr>
        <w:t>)</w:t>
      </w:r>
    </w:p>
    <w:p w14:paraId="4D57635A" w14:textId="781EE4FF" w:rsidR="00F964C4" w:rsidRDefault="00147A17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Topic summary for [11</w:t>
      </w:r>
      <w:r w:rsidR="00193F43">
        <w:rPr>
          <w:rFonts w:ascii="Arial" w:eastAsiaTheme="minorEastAsia" w:hAnsi="Arial" w:cs="Arial"/>
          <w:color w:val="000000"/>
          <w:sz w:val="22"/>
          <w:lang w:eastAsia="zh-CN"/>
        </w:rPr>
        <w:t>6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][</w:t>
      </w:r>
      <w:r w:rsidR="007542BB">
        <w:rPr>
          <w:rFonts w:ascii="Arial" w:eastAsiaTheme="minorEastAsia" w:hAnsi="Arial" w:cs="Arial"/>
          <w:color w:val="000000"/>
          <w:sz w:val="22"/>
          <w:lang w:eastAsia="zh-CN"/>
        </w:rPr>
        <w:t>127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] NR_FR1_7MHz_BW</w:t>
      </w:r>
    </w:p>
    <w:p w14:paraId="2C8B467E" w14:textId="77777777" w:rsidR="00F964C4" w:rsidRDefault="00147A17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Information</w:t>
      </w:r>
    </w:p>
    <w:p w14:paraId="761C1E98" w14:textId="77777777" w:rsidR="00F964C4" w:rsidRDefault="00147A17">
      <w:pPr>
        <w:pStyle w:val="Heading1"/>
        <w:rPr>
          <w:rFonts w:eastAsiaTheme="minorEastAsia"/>
          <w:lang w:eastAsia="zh-CN"/>
        </w:rPr>
      </w:pPr>
      <w:r>
        <w:rPr>
          <w:rFonts w:hint="eastAsia"/>
          <w:lang w:eastAsia="ja-JP"/>
        </w:rPr>
        <w:t>Introduction</w:t>
      </w:r>
    </w:p>
    <w:p w14:paraId="2FCEB0B8" w14:textId="4F7AF8B6" w:rsidR="00F964C4" w:rsidRDefault="00147A17">
      <w:pPr>
        <w:rPr>
          <w:lang w:eastAsia="ja-JP"/>
        </w:rPr>
      </w:pPr>
      <w:r>
        <w:rPr>
          <w:lang w:eastAsia="ja-JP"/>
        </w:rPr>
        <w:t>The scope of this summary is the introduction of 7MHz Channel Bandwidth for n26 and n5 WI, summarizing contributions submitted under AI 7.</w:t>
      </w:r>
      <w:r w:rsidR="00193F43">
        <w:rPr>
          <w:lang w:eastAsia="ja-JP"/>
        </w:rPr>
        <w:t>4</w:t>
      </w:r>
      <w:r>
        <w:rPr>
          <w:lang w:eastAsia="ja-JP"/>
        </w:rPr>
        <w:t>.</w:t>
      </w:r>
      <w:r w:rsidR="00C27058">
        <w:rPr>
          <w:lang w:eastAsia="ja-JP"/>
        </w:rPr>
        <w:t>2-4</w:t>
      </w:r>
    </w:p>
    <w:p w14:paraId="275E544B" w14:textId="4218C436" w:rsidR="00F964C4" w:rsidRDefault="00147A17">
      <w:pPr>
        <w:rPr>
          <w:lang w:eastAsia="ja-JP"/>
        </w:rPr>
      </w:pPr>
      <w:r>
        <w:rPr>
          <w:lang w:eastAsia="ja-JP"/>
        </w:rPr>
        <w:t xml:space="preserve">Based on the agenda, this summary is divided in </w:t>
      </w:r>
      <w:r w:rsidR="00191D33">
        <w:rPr>
          <w:lang w:eastAsia="ja-JP"/>
        </w:rPr>
        <w:t>2</w:t>
      </w:r>
      <w:r>
        <w:rPr>
          <w:lang w:eastAsia="ja-JP"/>
        </w:rPr>
        <w:t xml:space="preserve"> topics: the first one handles </w:t>
      </w:r>
      <w:r w:rsidR="00191D33">
        <w:rPr>
          <w:lang w:eastAsia="ja-JP"/>
        </w:rPr>
        <w:t xml:space="preserve">the remaining UE A-MPR open issues </w:t>
      </w:r>
      <w:r w:rsidR="00771EEF">
        <w:rPr>
          <w:lang w:eastAsia="ja-JP"/>
        </w:rPr>
        <w:t xml:space="preserve">while the </w:t>
      </w:r>
      <w:r w:rsidR="00163B21">
        <w:rPr>
          <w:lang w:eastAsia="ja-JP"/>
        </w:rPr>
        <w:t>second</w:t>
      </w:r>
      <w:r w:rsidR="00771EEF">
        <w:rPr>
          <w:lang w:eastAsia="ja-JP"/>
        </w:rPr>
        <w:t xml:space="preserve"> one is handling CRs</w:t>
      </w:r>
      <w:r>
        <w:rPr>
          <w:lang w:eastAsia="ja-JP"/>
        </w:rPr>
        <w:t>.</w:t>
      </w:r>
    </w:p>
    <w:p w14:paraId="68D485BA" w14:textId="401A9B4C" w:rsidR="00F964C4" w:rsidRDefault="00147A17">
      <w:pPr>
        <w:rPr>
          <w:lang w:eastAsia="ja-JP"/>
        </w:rPr>
      </w:pPr>
      <w:r>
        <w:rPr>
          <w:lang w:eastAsia="ja-JP"/>
        </w:rPr>
        <w:t xml:space="preserve">The proposal for this meeting would be to reach agreement on the </w:t>
      </w:r>
      <w:r w:rsidR="007C6F8D">
        <w:rPr>
          <w:lang w:eastAsia="ja-JP"/>
        </w:rPr>
        <w:t xml:space="preserve">following </w:t>
      </w:r>
      <w:r w:rsidR="00FB7AF2">
        <w:rPr>
          <w:lang w:eastAsia="ja-JP"/>
        </w:rPr>
        <w:t>remaining</w:t>
      </w:r>
      <w:r>
        <w:rPr>
          <w:lang w:eastAsia="ja-JP"/>
        </w:rPr>
        <w:t xml:space="preserve"> issues: </w:t>
      </w:r>
    </w:p>
    <w:p w14:paraId="3C1B3186" w14:textId="271E74B5" w:rsidR="00F964C4" w:rsidRDefault="00147A17">
      <w:pPr>
        <w:pStyle w:val="ListParagraph"/>
        <w:numPr>
          <w:ilvl w:val="0"/>
          <w:numId w:val="2"/>
        </w:numPr>
        <w:ind w:firstLineChars="0"/>
        <w:rPr>
          <w:lang w:eastAsia="ja-JP"/>
        </w:rPr>
      </w:pPr>
      <w:r>
        <w:rPr>
          <w:lang w:eastAsia="ja-JP"/>
        </w:rPr>
        <w:t xml:space="preserve">Issue </w:t>
      </w:r>
      <w:r w:rsidR="00163B21">
        <w:rPr>
          <w:lang w:eastAsia="ja-JP"/>
        </w:rPr>
        <w:t>1</w:t>
      </w:r>
      <w:r>
        <w:rPr>
          <w:lang w:eastAsia="ja-JP"/>
        </w:rPr>
        <w:t>-1</w:t>
      </w:r>
      <w:r w:rsidR="008F2AF5">
        <w:rPr>
          <w:lang w:eastAsia="ja-JP"/>
        </w:rPr>
        <w:t>-1</w:t>
      </w:r>
      <w:r>
        <w:rPr>
          <w:lang w:eastAsia="ja-JP"/>
        </w:rPr>
        <w:t xml:space="preserve"> (</w:t>
      </w:r>
      <w:r w:rsidR="008F2AF5">
        <w:rPr>
          <w:lang w:eastAsia="ja-JP"/>
        </w:rPr>
        <w:t>Release independence</w:t>
      </w:r>
      <w:r>
        <w:rPr>
          <w:lang w:eastAsia="ja-JP"/>
        </w:rPr>
        <w:t>)</w:t>
      </w:r>
    </w:p>
    <w:p w14:paraId="7A47AC4E" w14:textId="04B7323A" w:rsidR="00F964C4" w:rsidRDefault="00410D9F">
      <w:pPr>
        <w:pStyle w:val="ListParagraph"/>
        <w:numPr>
          <w:ilvl w:val="0"/>
          <w:numId w:val="2"/>
        </w:numPr>
        <w:ind w:firstLineChars="0"/>
        <w:rPr>
          <w:lang w:eastAsia="ja-JP"/>
        </w:rPr>
      </w:pPr>
      <w:r>
        <w:rPr>
          <w:lang w:eastAsia="ja-JP"/>
        </w:rPr>
        <w:t>Sub-topics</w:t>
      </w:r>
      <w:r w:rsidR="00147A17">
        <w:rPr>
          <w:lang w:eastAsia="ja-JP"/>
        </w:rPr>
        <w:t xml:space="preserve"> </w:t>
      </w:r>
      <w:r w:rsidR="008F2AF5">
        <w:rPr>
          <w:lang w:eastAsia="ja-JP"/>
        </w:rPr>
        <w:t>1</w:t>
      </w:r>
      <w:r w:rsidR="00147A17">
        <w:rPr>
          <w:lang w:eastAsia="ja-JP"/>
        </w:rPr>
        <w:t>-</w:t>
      </w:r>
      <w:r w:rsidR="00885B28">
        <w:rPr>
          <w:lang w:eastAsia="ja-JP"/>
        </w:rPr>
        <w:t>2</w:t>
      </w:r>
      <w:r w:rsidR="008C61C0">
        <w:rPr>
          <w:lang w:eastAsia="ja-JP"/>
        </w:rPr>
        <w:t xml:space="preserve"> </w:t>
      </w:r>
      <w:r w:rsidR="00F83831">
        <w:rPr>
          <w:lang w:eastAsia="ja-JP"/>
        </w:rPr>
        <w:t xml:space="preserve">and </w:t>
      </w:r>
      <w:r w:rsidR="008F2AF5">
        <w:rPr>
          <w:lang w:eastAsia="ja-JP"/>
        </w:rPr>
        <w:t>1</w:t>
      </w:r>
      <w:r w:rsidR="00F83831">
        <w:rPr>
          <w:lang w:eastAsia="ja-JP"/>
        </w:rPr>
        <w:t>-</w:t>
      </w:r>
      <w:r w:rsidR="00885B28">
        <w:rPr>
          <w:lang w:eastAsia="ja-JP"/>
        </w:rPr>
        <w:t>3</w:t>
      </w:r>
      <w:r w:rsidR="00147A17">
        <w:rPr>
          <w:lang w:eastAsia="ja-JP"/>
        </w:rPr>
        <w:t xml:space="preserve"> (A-MPR</w:t>
      </w:r>
      <w:r w:rsidR="008C61C0">
        <w:rPr>
          <w:lang w:eastAsia="ja-JP"/>
        </w:rPr>
        <w:t xml:space="preserve"> for NS_12, NS_13</w:t>
      </w:r>
      <w:r w:rsidR="008F2AF5">
        <w:rPr>
          <w:lang w:eastAsia="ja-JP"/>
        </w:rPr>
        <w:t xml:space="preserve"> </w:t>
      </w:r>
      <w:r w:rsidR="008C61C0">
        <w:rPr>
          <w:lang w:eastAsia="ja-JP"/>
        </w:rPr>
        <w:t>and NS_15</w:t>
      </w:r>
      <w:r w:rsidR="00147A17">
        <w:rPr>
          <w:lang w:eastAsia="ja-JP"/>
        </w:rPr>
        <w:t>)</w:t>
      </w:r>
      <w:r w:rsidR="00F83831">
        <w:rPr>
          <w:lang w:eastAsia="ja-JP"/>
        </w:rPr>
        <w:t xml:space="preserve">. </w:t>
      </w:r>
    </w:p>
    <w:p w14:paraId="456F27B9" w14:textId="47CF8358" w:rsidR="00F964C4" w:rsidRDefault="001F0ED3">
      <w:pPr>
        <w:pStyle w:val="ListParagraph"/>
        <w:numPr>
          <w:ilvl w:val="0"/>
          <w:numId w:val="2"/>
        </w:numPr>
        <w:ind w:firstLineChars="0"/>
        <w:rPr>
          <w:lang w:eastAsia="ja-JP"/>
        </w:rPr>
      </w:pPr>
      <w:r>
        <w:rPr>
          <w:lang w:eastAsia="ja-JP"/>
        </w:rPr>
        <w:t xml:space="preserve">Sub-topic </w:t>
      </w:r>
      <w:r w:rsidR="008F2AF5">
        <w:rPr>
          <w:lang w:eastAsia="ja-JP"/>
        </w:rPr>
        <w:t>2</w:t>
      </w:r>
      <w:r>
        <w:rPr>
          <w:lang w:eastAsia="ja-JP"/>
        </w:rPr>
        <w:t>-1 (CR</w:t>
      </w:r>
      <w:r w:rsidR="008F2AF5">
        <w:rPr>
          <w:lang w:eastAsia="ja-JP"/>
        </w:rPr>
        <w:t>s approval</w:t>
      </w:r>
      <w:r>
        <w:rPr>
          <w:lang w:eastAsia="ja-JP"/>
        </w:rPr>
        <w:t>)</w:t>
      </w:r>
    </w:p>
    <w:p w14:paraId="2D73CE45" w14:textId="677590C2" w:rsidR="006E5B17" w:rsidRDefault="006E5B17">
      <w:pPr>
        <w:spacing w:after="0"/>
        <w:rPr>
          <w:lang w:eastAsia="ja-JP"/>
        </w:rPr>
      </w:pPr>
      <w:r>
        <w:rPr>
          <w:lang w:eastAsia="ja-JP"/>
        </w:rPr>
        <w:br w:type="page"/>
      </w:r>
    </w:p>
    <w:p w14:paraId="0C018D9C" w14:textId="01D51BAC" w:rsidR="00BE626D" w:rsidRDefault="00BE626D">
      <w:pPr>
        <w:spacing w:after="0"/>
        <w:rPr>
          <w:rFonts w:eastAsia="MS Mincho"/>
          <w:color w:val="0070C0"/>
          <w:lang w:val="en-US" w:eastAsia="zh-CN"/>
        </w:rPr>
      </w:pPr>
    </w:p>
    <w:p w14:paraId="73561B08" w14:textId="77777777" w:rsidR="00F964C4" w:rsidRDefault="00F964C4">
      <w:pPr>
        <w:pStyle w:val="ListParagraph"/>
        <w:overflowPunct/>
        <w:autoSpaceDE/>
        <w:autoSpaceDN/>
        <w:adjustRightInd/>
        <w:spacing w:after="120"/>
        <w:ind w:left="1440" w:firstLineChars="0" w:firstLine="0"/>
        <w:textAlignment w:val="auto"/>
        <w:rPr>
          <w:color w:val="0070C0"/>
          <w:lang w:val="en-US" w:eastAsia="zh-CN"/>
        </w:rPr>
      </w:pPr>
    </w:p>
    <w:p w14:paraId="32A23FBD" w14:textId="06C87102" w:rsidR="00F964C4" w:rsidRDefault="00147A17">
      <w:pPr>
        <w:pStyle w:val="Heading1"/>
        <w:rPr>
          <w:lang w:val="en-US" w:eastAsia="ja-JP"/>
        </w:rPr>
      </w:pPr>
      <w:r>
        <w:rPr>
          <w:lang w:val="en-US" w:eastAsia="ja-JP"/>
        </w:rPr>
        <w:t>Topic #</w:t>
      </w:r>
      <w:r w:rsidR="00EE2777">
        <w:rPr>
          <w:lang w:val="en-US" w:eastAsia="ja-JP"/>
        </w:rPr>
        <w:t>1</w:t>
      </w:r>
      <w:r>
        <w:rPr>
          <w:lang w:val="en-US" w:eastAsia="ja-JP"/>
        </w:rPr>
        <w:t>: System parameters and UE RF</w:t>
      </w:r>
    </w:p>
    <w:p w14:paraId="1573F3A1" w14:textId="77777777" w:rsidR="00F964C4" w:rsidRDefault="00147A17"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 xml:space="preserve">Main technical topic overview. The structure can be done based on sub-agenda basis. </w:t>
      </w:r>
    </w:p>
    <w:p w14:paraId="1C562349" w14:textId="77777777" w:rsidR="00F964C4" w:rsidRDefault="00147A17">
      <w:pPr>
        <w:pStyle w:val="Heading2"/>
      </w:pPr>
      <w:r>
        <w:rPr>
          <w:rFonts w:hint="eastAsia"/>
        </w:rPr>
        <w:t>Companies</w:t>
      </w:r>
      <w:r>
        <w:t>’ contributions summary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22"/>
        <w:gridCol w:w="1424"/>
        <w:gridCol w:w="6585"/>
      </w:tblGrid>
      <w:tr w:rsidR="00F964C4" w14:paraId="4997154F" w14:textId="77777777">
        <w:trPr>
          <w:trHeight w:val="468"/>
        </w:trPr>
        <w:tc>
          <w:tcPr>
            <w:tcW w:w="1622" w:type="dxa"/>
            <w:vAlign w:val="center"/>
          </w:tcPr>
          <w:p w14:paraId="2F94590C" w14:textId="77777777" w:rsidR="00F964C4" w:rsidRDefault="00147A17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T-doc number</w:t>
            </w:r>
          </w:p>
        </w:tc>
        <w:tc>
          <w:tcPr>
            <w:tcW w:w="1424" w:type="dxa"/>
            <w:vAlign w:val="center"/>
          </w:tcPr>
          <w:p w14:paraId="6928FDAB" w14:textId="77777777" w:rsidR="00F964C4" w:rsidRDefault="00147A17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</w:p>
        </w:tc>
        <w:tc>
          <w:tcPr>
            <w:tcW w:w="6585" w:type="dxa"/>
            <w:vAlign w:val="center"/>
          </w:tcPr>
          <w:p w14:paraId="649880EE" w14:textId="77777777" w:rsidR="00F964C4" w:rsidRDefault="00147A17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Proposals / Observations</w:t>
            </w:r>
          </w:p>
        </w:tc>
      </w:tr>
      <w:tr w:rsidR="00681268" w14:paraId="1156D00E" w14:textId="77777777">
        <w:trPr>
          <w:trHeight w:val="468"/>
        </w:trPr>
        <w:tc>
          <w:tcPr>
            <w:tcW w:w="1622" w:type="dxa"/>
          </w:tcPr>
          <w:p w14:paraId="4419524A" w14:textId="0A09F54E" w:rsidR="00681268" w:rsidRPr="007E3E3A" w:rsidRDefault="007E3E3A" w:rsidP="007E3E3A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en-SE"/>
              </w:rPr>
            </w:pPr>
            <w:hyperlink r:id="rId13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R4-2509544</w:t>
              </w:r>
            </w:hyperlink>
          </w:p>
        </w:tc>
        <w:tc>
          <w:tcPr>
            <w:tcW w:w="1424" w:type="dxa"/>
          </w:tcPr>
          <w:p w14:paraId="1A76AB84" w14:textId="23E07421" w:rsidR="00681268" w:rsidRPr="00E33C96" w:rsidRDefault="00E33C96" w:rsidP="00E33C96">
            <w:pPr>
              <w:spacing w:after="0"/>
              <w:rPr>
                <w:rFonts w:ascii="Arial" w:hAnsi="Arial" w:cs="Arial"/>
                <w:sz w:val="16"/>
                <w:szCs w:val="16"/>
                <w:lang w:val="en-SE"/>
              </w:rPr>
            </w:pPr>
            <w:r>
              <w:rPr>
                <w:rFonts w:ascii="Arial" w:hAnsi="Arial" w:cs="Arial"/>
                <w:sz w:val="16"/>
                <w:szCs w:val="16"/>
              </w:rPr>
              <w:t>Apple</w:t>
            </w:r>
          </w:p>
        </w:tc>
        <w:tc>
          <w:tcPr>
            <w:tcW w:w="6585" w:type="dxa"/>
          </w:tcPr>
          <w:p w14:paraId="4018C553" w14:textId="2061007E" w:rsidR="00681268" w:rsidRDefault="00813D41" w:rsidP="00681268">
            <w:pPr>
              <w:rPr>
                <w:lang w:eastAsia="ja-JP"/>
              </w:rPr>
            </w:pPr>
            <w:r>
              <w:rPr>
                <w:lang w:eastAsia="ja-JP"/>
              </w:rPr>
              <w:t>A-MPR proposals</w:t>
            </w:r>
          </w:p>
        </w:tc>
      </w:tr>
      <w:tr w:rsidR="00E62B99" w14:paraId="215E7632" w14:textId="77777777">
        <w:trPr>
          <w:trHeight w:val="468"/>
        </w:trPr>
        <w:tc>
          <w:tcPr>
            <w:tcW w:w="1622" w:type="dxa"/>
          </w:tcPr>
          <w:p w14:paraId="4A7866D4" w14:textId="5343AD85" w:rsidR="00E62B99" w:rsidRDefault="00E62B99" w:rsidP="00E62B99">
            <w:pPr>
              <w:spacing w:before="120" w:after="120"/>
              <w:rPr>
                <w:rFonts w:asciiTheme="minorHAnsi" w:hAnsiTheme="minorHAnsi" w:cstheme="minorHAnsi"/>
              </w:rPr>
            </w:pPr>
            <w:hyperlink r:id="rId14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R4-2509579</w:t>
              </w:r>
            </w:hyperlink>
          </w:p>
        </w:tc>
        <w:tc>
          <w:tcPr>
            <w:tcW w:w="1424" w:type="dxa"/>
          </w:tcPr>
          <w:p w14:paraId="080DA045" w14:textId="4038E917" w:rsidR="00E62B99" w:rsidRDefault="00E62B99" w:rsidP="00E62B99">
            <w:pPr>
              <w:spacing w:before="120" w:after="120"/>
              <w:rPr>
                <w:rFonts w:asciiTheme="minorHAnsi" w:hAnsiTheme="minorHAnsi" w:cstheme="minorHAnsi"/>
              </w:rPr>
            </w:pPr>
            <w:r>
              <w:rPr>
                <w:rFonts w:ascii="Arial" w:hAnsi="Arial" w:cs="Arial"/>
                <w:sz w:val="16"/>
                <w:szCs w:val="16"/>
              </w:rPr>
              <w:t>Qualcomm Incorporated</w:t>
            </w:r>
          </w:p>
        </w:tc>
        <w:tc>
          <w:tcPr>
            <w:tcW w:w="6585" w:type="dxa"/>
          </w:tcPr>
          <w:p w14:paraId="0DCA34F6" w14:textId="55FEF4DA" w:rsidR="00E62B99" w:rsidRDefault="00840EA2" w:rsidP="00E62B99">
            <w:pPr>
              <w:spacing w:line="257" w:lineRule="auto"/>
              <w:rPr>
                <w:lang w:eastAsia="ja-JP"/>
              </w:rPr>
            </w:pPr>
            <w:r>
              <w:rPr>
                <w:lang w:eastAsia="ja-JP"/>
              </w:rPr>
              <w:t>A-MPR proposals</w:t>
            </w:r>
          </w:p>
        </w:tc>
      </w:tr>
      <w:tr w:rsidR="00E62B99" w14:paraId="7CB79E2F" w14:textId="77777777">
        <w:trPr>
          <w:trHeight w:val="468"/>
        </w:trPr>
        <w:tc>
          <w:tcPr>
            <w:tcW w:w="1622" w:type="dxa"/>
          </w:tcPr>
          <w:p w14:paraId="3FE911D0" w14:textId="6664976A" w:rsidR="00E62B99" w:rsidRDefault="00E62B99" w:rsidP="00E62B99">
            <w:pPr>
              <w:spacing w:before="120" w:after="120"/>
              <w:rPr>
                <w:rFonts w:asciiTheme="minorHAnsi" w:hAnsiTheme="minorHAnsi" w:cstheme="minorHAnsi"/>
              </w:rPr>
            </w:pPr>
            <w:hyperlink r:id="rId15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R4-2509942</w:t>
              </w:r>
            </w:hyperlink>
          </w:p>
        </w:tc>
        <w:tc>
          <w:tcPr>
            <w:tcW w:w="1424" w:type="dxa"/>
          </w:tcPr>
          <w:p w14:paraId="6B5D347F" w14:textId="6252EA13" w:rsidR="00E62B99" w:rsidRDefault="00E62B99" w:rsidP="00E62B99">
            <w:pPr>
              <w:spacing w:before="120" w:after="120"/>
              <w:rPr>
                <w:rFonts w:asciiTheme="minorHAnsi" w:hAnsiTheme="minorHAnsi" w:cstheme="minorHAnsi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6585" w:type="dxa"/>
          </w:tcPr>
          <w:p w14:paraId="053927C7" w14:textId="7BA4EA5F" w:rsidR="00E62B99" w:rsidRDefault="00840EA2" w:rsidP="00E62B99">
            <w:pPr>
              <w:pStyle w:val="B1"/>
              <w:spacing w:after="0"/>
              <w:ind w:left="0" w:firstLine="0"/>
              <w:rPr>
                <w:lang w:eastAsia="ja-JP"/>
              </w:rPr>
            </w:pPr>
            <w:r>
              <w:rPr>
                <w:lang w:eastAsia="ja-JP"/>
              </w:rPr>
              <w:t>A-MPR proposals</w:t>
            </w:r>
          </w:p>
        </w:tc>
      </w:tr>
      <w:tr w:rsidR="00E62B99" w14:paraId="0DAB7974" w14:textId="77777777">
        <w:trPr>
          <w:trHeight w:val="468"/>
        </w:trPr>
        <w:tc>
          <w:tcPr>
            <w:tcW w:w="1622" w:type="dxa"/>
          </w:tcPr>
          <w:p w14:paraId="2B3C6750" w14:textId="3C119E04" w:rsidR="00E62B99" w:rsidRDefault="00E62B99" w:rsidP="00E62B99">
            <w:pPr>
              <w:spacing w:before="120" w:after="120"/>
              <w:rPr>
                <w:rFonts w:asciiTheme="minorHAnsi" w:hAnsiTheme="minorHAnsi" w:cstheme="minorHAnsi"/>
              </w:rPr>
            </w:pPr>
            <w:hyperlink r:id="rId16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R4-2510464</w:t>
              </w:r>
            </w:hyperlink>
          </w:p>
        </w:tc>
        <w:tc>
          <w:tcPr>
            <w:tcW w:w="1424" w:type="dxa"/>
          </w:tcPr>
          <w:p w14:paraId="475433D1" w14:textId="21EAC920" w:rsidR="00E62B99" w:rsidRDefault="00E62B99" w:rsidP="00E62B99">
            <w:pPr>
              <w:spacing w:before="120" w:after="120"/>
              <w:rPr>
                <w:rFonts w:asciiTheme="minorHAnsi" w:hAnsiTheme="minorHAnsi" w:cstheme="minorHAnsi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6585" w:type="dxa"/>
          </w:tcPr>
          <w:p w14:paraId="3CE3E3EB" w14:textId="78D7EE27" w:rsidR="00E62B99" w:rsidRPr="00B24EAA" w:rsidRDefault="00D903CA" w:rsidP="00E62B9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lang w:eastAsia="ja-JP"/>
              </w:rPr>
              <w:t>A-MPR proposals</w:t>
            </w:r>
          </w:p>
        </w:tc>
      </w:tr>
      <w:tr w:rsidR="00E62B99" w14:paraId="081C56AB" w14:textId="77777777">
        <w:trPr>
          <w:trHeight w:val="468"/>
        </w:trPr>
        <w:tc>
          <w:tcPr>
            <w:tcW w:w="1622" w:type="dxa"/>
          </w:tcPr>
          <w:p w14:paraId="75555717" w14:textId="0AE7D77F" w:rsidR="00E62B99" w:rsidRDefault="00E62B99" w:rsidP="00E62B99">
            <w:pPr>
              <w:spacing w:before="120" w:after="12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R4-2510510</w:t>
              </w:r>
            </w:hyperlink>
          </w:p>
        </w:tc>
        <w:tc>
          <w:tcPr>
            <w:tcW w:w="1424" w:type="dxa"/>
          </w:tcPr>
          <w:p w14:paraId="65FAF1FB" w14:textId="47328B85" w:rsidR="00E62B99" w:rsidRDefault="00E62B99" w:rsidP="00E62B99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6585" w:type="dxa"/>
          </w:tcPr>
          <w:p w14:paraId="24706D43" w14:textId="177575BB" w:rsidR="00E62B99" w:rsidRDefault="00840EA2" w:rsidP="00E62B99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A-MPR proposals</w:t>
            </w:r>
          </w:p>
        </w:tc>
      </w:tr>
      <w:tr w:rsidR="00E62B99" w14:paraId="6C723A69" w14:textId="77777777">
        <w:trPr>
          <w:trHeight w:val="468"/>
        </w:trPr>
        <w:tc>
          <w:tcPr>
            <w:tcW w:w="1622" w:type="dxa"/>
          </w:tcPr>
          <w:p w14:paraId="1079E7D1" w14:textId="04EF4AEA" w:rsidR="00E62B99" w:rsidRPr="00E62B99" w:rsidRDefault="00E62B99" w:rsidP="00E62B99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en-SE"/>
              </w:rPr>
            </w:pPr>
            <w:hyperlink r:id="rId18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R4-2511315</w:t>
              </w:r>
            </w:hyperlink>
          </w:p>
        </w:tc>
        <w:tc>
          <w:tcPr>
            <w:tcW w:w="1424" w:type="dxa"/>
          </w:tcPr>
          <w:p w14:paraId="2FBF07EE" w14:textId="7D869FDD" w:rsidR="00E62B99" w:rsidRDefault="00E62B99" w:rsidP="00E62B99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6585" w:type="dxa"/>
          </w:tcPr>
          <w:p w14:paraId="4EA0087B" w14:textId="31B4F990" w:rsidR="00E62B99" w:rsidRDefault="008212BA" w:rsidP="00E62B99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 xml:space="preserve">Draft CR to </w:t>
            </w:r>
            <w:r w:rsidR="0056267F">
              <w:rPr>
                <w:lang w:eastAsia="ja-JP"/>
              </w:rPr>
              <w:t xml:space="preserve">38.307 - </w:t>
            </w:r>
            <w:r w:rsidR="0056267F" w:rsidRPr="0056267F">
              <w:rPr>
                <w:lang w:eastAsia="ja-JP"/>
              </w:rPr>
              <w:t>Release independence of 7 MHz channel bandwidth</w:t>
            </w:r>
          </w:p>
        </w:tc>
      </w:tr>
    </w:tbl>
    <w:p w14:paraId="6015C582" w14:textId="77777777" w:rsidR="000D3AEB" w:rsidRDefault="000D3AEB">
      <w:pPr>
        <w:spacing w:after="0"/>
      </w:pPr>
    </w:p>
    <w:p w14:paraId="4F39E9B0" w14:textId="77777777" w:rsidR="000D3AEB" w:rsidRDefault="000D3AEB">
      <w:pPr>
        <w:spacing w:after="0"/>
      </w:pPr>
    </w:p>
    <w:p w14:paraId="3E46E312" w14:textId="77777777" w:rsidR="000D3AEB" w:rsidRDefault="000D3AEB" w:rsidP="000D3AEB">
      <w:pPr>
        <w:pStyle w:val="Heading2"/>
      </w:pPr>
      <w:r>
        <w:rPr>
          <w:rFonts w:hint="eastAsia"/>
        </w:rPr>
        <w:t>Open issues</w:t>
      </w:r>
      <w:r>
        <w:t xml:space="preserve"> summary</w:t>
      </w:r>
    </w:p>
    <w:p w14:paraId="4081F105" w14:textId="77777777" w:rsidR="000D3AEB" w:rsidRPr="00C23FF9" w:rsidRDefault="000D3AEB" w:rsidP="000D3AEB">
      <w:pPr>
        <w:pStyle w:val="Heading3"/>
        <w:rPr>
          <w:sz w:val="24"/>
          <w:szCs w:val="16"/>
        </w:rPr>
      </w:pPr>
      <w:r w:rsidRPr="00C23FF9">
        <w:rPr>
          <w:sz w:val="24"/>
          <w:szCs w:val="16"/>
        </w:rPr>
        <w:t xml:space="preserve">Sub-topic </w:t>
      </w:r>
      <w:r>
        <w:rPr>
          <w:sz w:val="24"/>
          <w:szCs w:val="16"/>
        </w:rPr>
        <w:t>1</w:t>
      </w:r>
      <w:r w:rsidRPr="00C23FF9">
        <w:rPr>
          <w:sz w:val="24"/>
          <w:szCs w:val="16"/>
        </w:rPr>
        <w:t>-1</w:t>
      </w:r>
    </w:p>
    <w:p w14:paraId="54083198" w14:textId="55690A87" w:rsidR="000D3AEB" w:rsidRDefault="000D3AEB" w:rsidP="000D3AEB">
      <w:pPr>
        <w:rPr>
          <w:i/>
          <w:color w:val="0070C0"/>
          <w:lang w:val="en-US" w:eastAsia="zh-CN"/>
        </w:rPr>
      </w:pPr>
      <w:r>
        <w:rPr>
          <w:rFonts w:hint="eastAsia"/>
          <w:i/>
          <w:color w:val="0070C0"/>
          <w:lang w:val="en-US" w:eastAsia="zh-CN"/>
        </w:rPr>
        <w:t xml:space="preserve">Sub-topic </w:t>
      </w:r>
      <w:r>
        <w:rPr>
          <w:i/>
          <w:color w:val="0070C0"/>
          <w:lang w:val="en-US" w:eastAsia="zh-CN"/>
        </w:rPr>
        <w:t>description: Release independence</w:t>
      </w:r>
      <w:r w:rsidR="006542B2">
        <w:rPr>
          <w:i/>
          <w:color w:val="0070C0"/>
          <w:lang w:val="en-US" w:eastAsia="zh-CN"/>
        </w:rPr>
        <w:t xml:space="preserve"> and general </w:t>
      </w:r>
      <w:r w:rsidR="00DC43CE">
        <w:rPr>
          <w:i/>
          <w:color w:val="0070C0"/>
          <w:lang w:val="en-US" w:eastAsia="zh-CN"/>
        </w:rPr>
        <w:t xml:space="preserve">aspect related to </w:t>
      </w:r>
      <w:r w:rsidR="006542B2">
        <w:rPr>
          <w:i/>
          <w:color w:val="0070C0"/>
          <w:lang w:val="en-US" w:eastAsia="zh-CN"/>
        </w:rPr>
        <w:t xml:space="preserve">A-MPR </w:t>
      </w:r>
      <w:r w:rsidR="00CC017A">
        <w:rPr>
          <w:i/>
          <w:color w:val="0070C0"/>
          <w:lang w:val="en-US" w:eastAsia="zh-CN"/>
        </w:rPr>
        <w:t>regions definition</w:t>
      </w:r>
      <w:r>
        <w:rPr>
          <w:i/>
          <w:color w:val="0070C0"/>
          <w:lang w:val="en-US" w:eastAsia="zh-CN"/>
        </w:rPr>
        <w:t xml:space="preserve">. </w:t>
      </w:r>
    </w:p>
    <w:p w14:paraId="596379D2" w14:textId="77777777" w:rsidR="000D3AEB" w:rsidRDefault="000D3AEB" w:rsidP="000D3AEB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1-1-1: Release independence</w:t>
      </w:r>
    </w:p>
    <w:p w14:paraId="584552D1" w14:textId="5E9B8AA3" w:rsidR="000D3AEB" w:rsidRPr="00B82A13" w:rsidRDefault="000D3AEB" w:rsidP="000D3AEB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 xml:space="preserve">Proposals: </w:t>
      </w:r>
      <w:r>
        <w:rPr>
          <w:lang w:val="en-US" w:eastAsia="ja-JP"/>
        </w:rPr>
        <w:t xml:space="preserve">TS 38.307 shall clarify that the max/min bandwidth </w:t>
      </w:r>
      <w:r w:rsidR="007112E7">
        <w:rPr>
          <w:lang w:val="en-US" w:eastAsia="ja-JP"/>
        </w:rPr>
        <w:t>signaling</w:t>
      </w:r>
      <w:r>
        <w:rPr>
          <w:lang w:val="en-US" w:eastAsia="ja-JP"/>
        </w:rPr>
        <w:t xml:space="preserve"> with 7 MHz is only available from Rel-18 but is early implementable from Rel-15</w:t>
      </w:r>
    </w:p>
    <w:p w14:paraId="7686FA7B" w14:textId="77777777" w:rsidR="000D3AEB" w:rsidRPr="00B82A13" w:rsidRDefault="000D3AEB" w:rsidP="000D3AEB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lang w:val="en-US" w:eastAsia="ja-JP"/>
        </w:rPr>
        <w:t>Agree (Nokia)</w:t>
      </w:r>
    </w:p>
    <w:p w14:paraId="334449BB" w14:textId="77777777" w:rsidR="000D3AEB" w:rsidRPr="00B82A13" w:rsidRDefault="000D3AEB" w:rsidP="000D3AEB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lang w:val="en-US" w:eastAsia="ja-JP"/>
        </w:rPr>
        <w:t>Disagree</w:t>
      </w:r>
    </w:p>
    <w:p w14:paraId="5DCD46F3" w14:textId="77777777" w:rsidR="000D3AEB" w:rsidRDefault="000D3AEB" w:rsidP="000D3AEB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Recommended WF</w:t>
      </w:r>
    </w:p>
    <w:p w14:paraId="2727C513" w14:textId="77777777" w:rsidR="000D3AEB" w:rsidRPr="00BB7815" w:rsidRDefault="000D3AEB" w:rsidP="000D3AEB">
      <w:pPr>
        <w:pStyle w:val="ListParagraph"/>
        <w:numPr>
          <w:ilvl w:val="0"/>
          <w:numId w:val="3"/>
        </w:numPr>
        <w:ind w:firstLineChars="0"/>
        <w:rPr>
          <w:bCs/>
          <w:color w:val="0070C0"/>
          <w:lang w:eastAsia="ko-KR"/>
        </w:rPr>
      </w:pPr>
      <w:r w:rsidRPr="00BB7815">
        <w:rPr>
          <w:bCs/>
          <w:color w:val="0070C0"/>
          <w:lang w:eastAsia="ko-KR"/>
        </w:rPr>
        <w:t xml:space="preserve">Note that it was already confirmed that 7 MHz can’t be a minimum channel BW in a band, </w:t>
      </w:r>
      <w:r>
        <w:rPr>
          <w:bCs/>
          <w:color w:val="0070C0"/>
          <w:lang w:eastAsia="ko-KR"/>
        </w:rPr>
        <w:t>it</w:t>
      </w:r>
      <w:r w:rsidRPr="00BB7815">
        <w:rPr>
          <w:bCs/>
          <w:color w:val="0070C0"/>
          <w:lang w:eastAsia="ko-KR"/>
        </w:rPr>
        <w:t xml:space="preserve"> would have RAN1 impacts. </w:t>
      </w:r>
    </w:p>
    <w:p w14:paraId="056C9FC4" w14:textId="77777777" w:rsidR="000D3AEB" w:rsidRDefault="000D3AEB" w:rsidP="000D3AEB">
      <w:pPr>
        <w:rPr>
          <w:b/>
          <w:color w:val="0070C0"/>
          <w:u w:val="single"/>
          <w:lang w:eastAsia="ko-KR"/>
        </w:rPr>
      </w:pPr>
    </w:p>
    <w:p w14:paraId="082E9285" w14:textId="0CB7148A" w:rsidR="00DC43CE" w:rsidRDefault="00DC43CE" w:rsidP="00DC43CE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 xml:space="preserve">Issue 1-1-2: </w:t>
      </w:r>
      <w:r w:rsidR="00CC017A" w:rsidRPr="00CC017A">
        <w:rPr>
          <w:b/>
          <w:color w:val="0070C0"/>
          <w:u w:val="single"/>
          <w:lang w:val="en-US" w:eastAsia="ko-KR"/>
        </w:rPr>
        <w:t>MPR regions mentioned in A-MPR tables</w:t>
      </w:r>
    </w:p>
    <w:p w14:paraId="7DB7B082" w14:textId="435C68D0" w:rsidR="00DC43CE" w:rsidRPr="00B82A13" w:rsidRDefault="00DC43CE" w:rsidP="00DC43CE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 xml:space="preserve">Proposals: </w:t>
      </w:r>
      <w:r w:rsidR="00E65102" w:rsidRPr="00E65102">
        <w:rPr>
          <w:rFonts w:eastAsia="SimSun"/>
          <w:color w:val="0070C0"/>
          <w:szCs w:val="24"/>
          <w:lang w:eastAsia="zh-CN"/>
        </w:rPr>
        <w:t>Remove the texts “Outer/Inner”, “Outer” and “Edge/Inner” from the NS_12, NS_13, NS_14 and NS_15 A-MPR tables</w:t>
      </w:r>
      <w:r w:rsidR="00E65102">
        <w:rPr>
          <w:rFonts w:eastAsia="SimSun"/>
          <w:color w:val="0070C0"/>
          <w:szCs w:val="24"/>
          <w:lang w:eastAsia="zh-CN"/>
        </w:rPr>
        <w:t>:</w:t>
      </w:r>
    </w:p>
    <w:p w14:paraId="0AFB7446" w14:textId="77777777" w:rsidR="00DC43CE" w:rsidRPr="00B82A13" w:rsidRDefault="00DC43CE" w:rsidP="00DC43CE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lang w:val="en-US" w:eastAsia="ja-JP"/>
        </w:rPr>
        <w:t>Agree (Nokia)</w:t>
      </w:r>
    </w:p>
    <w:p w14:paraId="6BA85D72" w14:textId="77777777" w:rsidR="00DC43CE" w:rsidRPr="00B82A13" w:rsidRDefault="00DC43CE" w:rsidP="00DC43CE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lang w:val="en-US" w:eastAsia="ja-JP"/>
        </w:rPr>
        <w:t>Disagree</w:t>
      </w:r>
    </w:p>
    <w:p w14:paraId="3515CB36" w14:textId="77777777" w:rsidR="00DC43CE" w:rsidRDefault="00DC43CE" w:rsidP="00DC43CE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Recommended WF</w:t>
      </w:r>
    </w:p>
    <w:p w14:paraId="2021A691" w14:textId="2072B10E" w:rsidR="00DC43CE" w:rsidRPr="00BB7815" w:rsidRDefault="00E65102" w:rsidP="00DC43CE">
      <w:pPr>
        <w:pStyle w:val="ListParagraph"/>
        <w:numPr>
          <w:ilvl w:val="0"/>
          <w:numId w:val="3"/>
        </w:numPr>
        <w:ind w:firstLineChars="0"/>
        <w:rPr>
          <w:bCs/>
          <w:color w:val="0070C0"/>
          <w:lang w:eastAsia="ko-KR"/>
        </w:rPr>
      </w:pPr>
      <w:r>
        <w:rPr>
          <w:bCs/>
          <w:color w:val="0070C0"/>
          <w:lang w:eastAsia="ko-KR"/>
        </w:rPr>
        <w:t>This should be agreeable</w:t>
      </w:r>
      <w:r w:rsidR="005751C4">
        <w:rPr>
          <w:bCs/>
          <w:color w:val="0070C0"/>
          <w:lang w:eastAsia="ko-KR"/>
        </w:rPr>
        <w:t xml:space="preserve"> and would avoid any confusion</w:t>
      </w:r>
      <w:r w:rsidR="00DC43CE" w:rsidRPr="00BB7815">
        <w:rPr>
          <w:bCs/>
          <w:color w:val="0070C0"/>
          <w:lang w:eastAsia="ko-KR"/>
        </w:rPr>
        <w:t xml:space="preserve">. </w:t>
      </w:r>
    </w:p>
    <w:p w14:paraId="6A749636" w14:textId="3B314322" w:rsidR="000D3AEB" w:rsidRDefault="000D3AEB">
      <w:pPr>
        <w:spacing w:after="0"/>
        <w:rPr>
          <w:b/>
          <w:color w:val="0070C0"/>
          <w:u w:val="single"/>
          <w:lang w:eastAsia="ko-KR"/>
        </w:rPr>
      </w:pPr>
    </w:p>
    <w:p w14:paraId="6491D4F1" w14:textId="77777777" w:rsidR="00B82A13" w:rsidRDefault="00B82A13" w:rsidP="00DB16C2">
      <w:pPr>
        <w:rPr>
          <w:b/>
          <w:color w:val="0070C0"/>
          <w:u w:val="single"/>
          <w:lang w:eastAsia="ko-KR"/>
        </w:rPr>
      </w:pPr>
    </w:p>
    <w:p w14:paraId="0B0930BB" w14:textId="25F66436" w:rsidR="00F964C4" w:rsidRPr="00C23FF9" w:rsidRDefault="00147A17">
      <w:pPr>
        <w:pStyle w:val="Heading3"/>
        <w:rPr>
          <w:sz w:val="24"/>
          <w:szCs w:val="16"/>
        </w:rPr>
      </w:pPr>
      <w:r w:rsidRPr="00C23FF9">
        <w:rPr>
          <w:sz w:val="24"/>
          <w:szCs w:val="16"/>
        </w:rPr>
        <w:t xml:space="preserve">Sub-topic </w:t>
      </w:r>
      <w:r w:rsidR="00EE2777">
        <w:rPr>
          <w:sz w:val="24"/>
          <w:szCs w:val="16"/>
        </w:rPr>
        <w:t>1</w:t>
      </w:r>
      <w:r w:rsidRPr="00C23FF9">
        <w:rPr>
          <w:sz w:val="24"/>
          <w:szCs w:val="16"/>
        </w:rPr>
        <w:t>-</w:t>
      </w:r>
      <w:r w:rsidR="00DB16C2">
        <w:rPr>
          <w:sz w:val="24"/>
          <w:szCs w:val="16"/>
        </w:rPr>
        <w:t>2</w:t>
      </w:r>
    </w:p>
    <w:p w14:paraId="794EB0D2" w14:textId="77777777" w:rsidR="0076744E" w:rsidRDefault="00147A17">
      <w:pPr>
        <w:rPr>
          <w:i/>
          <w:color w:val="0070C0"/>
          <w:lang w:val="en-US" w:eastAsia="zh-CN"/>
        </w:rPr>
      </w:pPr>
      <w:r>
        <w:rPr>
          <w:rFonts w:hint="eastAsia"/>
          <w:i/>
          <w:color w:val="0070C0"/>
          <w:lang w:val="en-US" w:eastAsia="zh-CN"/>
        </w:rPr>
        <w:t xml:space="preserve">Sub-topic </w:t>
      </w:r>
      <w:r>
        <w:rPr>
          <w:i/>
          <w:color w:val="0070C0"/>
          <w:lang w:val="en-US" w:eastAsia="zh-CN"/>
        </w:rPr>
        <w:t xml:space="preserve">description: </w:t>
      </w:r>
      <w:r w:rsidR="0076744E">
        <w:rPr>
          <w:i/>
          <w:color w:val="0070C0"/>
          <w:lang w:val="en-US" w:eastAsia="zh-CN"/>
        </w:rPr>
        <w:t xml:space="preserve">PC3 A-MPR. </w:t>
      </w:r>
    </w:p>
    <w:p w14:paraId="7A9F316C" w14:textId="07E1774B" w:rsidR="00F964C4" w:rsidRPr="003248E3" w:rsidRDefault="00AC569E">
      <w:pPr>
        <w:rPr>
          <w:iCs/>
          <w:color w:val="0070C0"/>
          <w:lang w:val="en-US" w:eastAsia="zh-CN"/>
        </w:rPr>
      </w:pPr>
      <w:r w:rsidRPr="003248E3">
        <w:rPr>
          <w:iCs/>
          <w:color w:val="0070C0"/>
          <w:lang w:val="en-US" w:eastAsia="zh-CN"/>
        </w:rPr>
        <w:t>T</w:t>
      </w:r>
      <w:r w:rsidR="00394720" w:rsidRPr="003248E3">
        <w:rPr>
          <w:iCs/>
          <w:color w:val="0070C0"/>
          <w:lang w:val="en-US" w:eastAsia="zh-CN"/>
        </w:rPr>
        <w:t xml:space="preserve">he regions for all NSs and </w:t>
      </w:r>
      <w:r w:rsidR="00F65B6C" w:rsidRPr="003248E3">
        <w:rPr>
          <w:iCs/>
          <w:color w:val="0070C0"/>
          <w:lang w:val="en-US" w:eastAsia="zh-CN"/>
        </w:rPr>
        <w:t xml:space="preserve">for </w:t>
      </w:r>
      <w:r w:rsidR="00394720" w:rsidRPr="003248E3">
        <w:rPr>
          <w:iCs/>
          <w:color w:val="0070C0"/>
          <w:lang w:val="en-US" w:eastAsia="zh-CN"/>
        </w:rPr>
        <w:t xml:space="preserve">PC3 were agreed in </w:t>
      </w:r>
      <w:r w:rsidR="007112E7" w:rsidRPr="003248E3">
        <w:rPr>
          <w:iCs/>
          <w:color w:val="0070C0"/>
          <w:lang w:val="en-US" w:eastAsia="zh-CN"/>
        </w:rPr>
        <w:t>the last</w:t>
      </w:r>
      <w:r w:rsidR="00394720" w:rsidRPr="003248E3">
        <w:rPr>
          <w:iCs/>
          <w:color w:val="0070C0"/>
          <w:lang w:val="en-US" w:eastAsia="zh-CN"/>
        </w:rPr>
        <w:t xml:space="preserve"> meeting, only the A-MPR values should be discussed. </w:t>
      </w:r>
    </w:p>
    <w:p w14:paraId="6B7C3A7B" w14:textId="0E953F02" w:rsidR="00AC569E" w:rsidRPr="003248E3" w:rsidRDefault="00AC569E">
      <w:pPr>
        <w:rPr>
          <w:iCs/>
          <w:color w:val="0070C0"/>
          <w:lang w:val="en-US" w:eastAsia="zh-CN"/>
        </w:rPr>
      </w:pPr>
      <w:r w:rsidRPr="003248E3">
        <w:rPr>
          <w:iCs/>
          <w:color w:val="0070C0"/>
          <w:lang w:val="en-US" w:eastAsia="zh-CN"/>
        </w:rPr>
        <w:t>It was also agreed that there is no need for A-MPR for NS_14</w:t>
      </w:r>
      <w:r w:rsidR="00DB16C2">
        <w:rPr>
          <w:iCs/>
          <w:color w:val="0070C0"/>
          <w:lang w:val="en-US" w:eastAsia="zh-CN"/>
        </w:rPr>
        <w:t xml:space="preserve"> and for PC3</w:t>
      </w:r>
      <w:r w:rsidR="003248E3" w:rsidRPr="003248E3">
        <w:rPr>
          <w:iCs/>
          <w:color w:val="0070C0"/>
          <w:lang w:val="en-US" w:eastAsia="zh-CN"/>
        </w:rPr>
        <w:t>.</w:t>
      </w:r>
    </w:p>
    <w:p w14:paraId="574E586B" w14:textId="5B2260B7" w:rsidR="00F964C4" w:rsidRDefault="00147A17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 xml:space="preserve">Issue </w:t>
      </w:r>
      <w:r w:rsidR="00EE2777">
        <w:rPr>
          <w:b/>
          <w:color w:val="0070C0"/>
          <w:u w:val="single"/>
          <w:lang w:eastAsia="ko-KR"/>
        </w:rPr>
        <w:t>1</w:t>
      </w:r>
      <w:r>
        <w:rPr>
          <w:b/>
          <w:color w:val="0070C0"/>
          <w:u w:val="single"/>
          <w:lang w:eastAsia="ko-KR"/>
        </w:rPr>
        <w:t>-</w:t>
      </w:r>
      <w:r w:rsidR="00DB16C2">
        <w:rPr>
          <w:b/>
          <w:color w:val="0070C0"/>
          <w:u w:val="single"/>
          <w:lang w:eastAsia="ko-KR"/>
        </w:rPr>
        <w:t>2</w:t>
      </w:r>
      <w:r>
        <w:rPr>
          <w:b/>
          <w:color w:val="0070C0"/>
          <w:u w:val="single"/>
          <w:lang w:eastAsia="ko-KR"/>
        </w:rPr>
        <w:t>-</w:t>
      </w:r>
      <w:r w:rsidR="00C11871">
        <w:rPr>
          <w:b/>
          <w:color w:val="0070C0"/>
          <w:u w:val="single"/>
          <w:lang w:eastAsia="ko-KR"/>
        </w:rPr>
        <w:t>1</w:t>
      </w:r>
      <w:r>
        <w:rPr>
          <w:b/>
          <w:color w:val="0070C0"/>
          <w:u w:val="single"/>
          <w:lang w:eastAsia="ko-KR"/>
        </w:rPr>
        <w:t>: NS_12 A-MPR</w:t>
      </w:r>
    </w:p>
    <w:p w14:paraId="73A2DB02" w14:textId="1812C39A" w:rsidR="00F964C4" w:rsidRDefault="00147A17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 xml:space="preserve">Proposals: NS_12 A-MPR </w:t>
      </w:r>
      <w:r w:rsidR="00027A00">
        <w:rPr>
          <w:rFonts w:eastAsia="SimSun"/>
          <w:color w:val="0070C0"/>
          <w:szCs w:val="24"/>
          <w:lang w:eastAsia="zh-CN"/>
        </w:rPr>
        <w:t xml:space="preserve">definition </w:t>
      </w:r>
      <w:r>
        <w:rPr>
          <w:rFonts w:eastAsia="SimSun"/>
          <w:color w:val="0070C0"/>
          <w:szCs w:val="24"/>
          <w:lang w:eastAsia="zh-CN"/>
        </w:rPr>
        <w:t>for 7 MHz channel BW:</w:t>
      </w:r>
    </w:p>
    <w:p w14:paraId="49B8C945" w14:textId="44CB2266" w:rsidR="00F964C4" w:rsidRDefault="00147A17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70C0"/>
          <w:szCs w:val="24"/>
          <w:lang w:val="fr-FR" w:eastAsia="zh-CN"/>
        </w:rPr>
      </w:pPr>
      <w:r>
        <w:rPr>
          <w:rFonts w:eastAsia="SimSun"/>
          <w:color w:val="0070C0"/>
          <w:szCs w:val="24"/>
          <w:lang w:val="fr-FR" w:eastAsia="zh-CN"/>
        </w:rPr>
        <w:t>Option 1 (Apple</w:t>
      </w:r>
      <w:r w:rsidR="00523CA4">
        <w:rPr>
          <w:rFonts w:eastAsia="SimSun"/>
          <w:color w:val="0070C0"/>
          <w:szCs w:val="24"/>
          <w:lang w:val="fr-FR" w:eastAsia="zh-CN"/>
        </w:rPr>
        <w:t>, Ericsson</w:t>
      </w:r>
      <w:r>
        <w:rPr>
          <w:rFonts w:eastAsia="SimSun"/>
          <w:color w:val="0070C0"/>
          <w:szCs w:val="24"/>
          <w:lang w:val="fr-FR" w:eastAsia="zh-CN"/>
        </w:rPr>
        <w:t>)</w:t>
      </w:r>
    </w:p>
    <w:p w14:paraId="2C6CFCA7" w14:textId="08E4DC05" w:rsidR="00E52C62" w:rsidRDefault="00F119FE" w:rsidP="00D873BE">
      <w:pPr>
        <w:pStyle w:val="ListParagraph"/>
        <w:numPr>
          <w:ilvl w:val="2"/>
          <w:numId w:val="2"/>
        </w:numPr>
        <w:spacing w:after="120"/>
        <w:ind w:firstLineChars="0"/>
        <w:rPr>
          <w:color w:val="0070C0"/>
          <w:szCs w:val="24"/>
          <w:lang w:val="fr-FR" w:eastAsia="zh-CN"/>
        </w:rPr>
      </w:pPr>
      <w:r w:rsidRPr="00D873BE">
        <w:rPr>
          <w:color w:val="0070C0"/>
          <w:szCs w:val="24"/>
          <w:lang w:val="fr-FR" w:eastAsia="zh-CN"/>
        </w:rPr>
        <w:t>Confirm Regions A1 and A2 :</w:t>
      </w:r>
    </w:p>
    <w:tbl>
      <w:tblPr>
        <w:tblW w:w="111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69"/>
        <w:gridCol w:w="1887"/>
        <w:gridCol w:w="1559"/>
        <w:gridCol w:w="1559"/>
        <w:gridCol w:w="992"/>
        <w:gridCol w:w="993"/>
        <w:gridCol w:w="1417"/>
        <w:gridCol w:w="1418"/>
      </w:tblGrid>
      <w:tr w:rsidR="00991C22" w:rsidRPr="00D37D91" w14:paraId="615DE319" w14:textId="09242B4C" w:rsidTr="00991C22">
        <w:trPr>
          <w:jc w:val="center"/>
        </w:trPr>
        <w:tc>
          <w:tcPr>
            <w:tcW w:w="13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4C5274" w14:textId="77777777" w:rsidR="00991C22" w:rsidRPr="00D37D91" w:rsidRDefault="00991C22" w:rsidP="00F42AB8">
            <w:pPr>
              <w:pStyle w:val="TAH"/>
              <w:rPr>
                <w:lang w:eastAsia="zh-CN"/>
              </w:rPr>
            </w:pPr>
            <w:r w:rsidRPr="00D37D91">
              <w:t>Channel BW</w:t>
            </w:r>
          </w:p>
        </w:tc>
        <w:tc>
          <w:tcPr>
            <w:tcW w:w="1887" w:type="dxa"/>
          </w:tcPr>
          <w:p w14:paraId="2103EBAF" w14:textId="77777777" w:rsidR="00991C22" w:rsidRPr="00D37D91" w:rsidRDefault="00991C22" w:rsidP="00F42AB8">
            <w:pPr>
              <w:pStyle w:val="TAH"/>
            </w:pPr>
            <w:r w:rsidRPr="00D37D91">
              <w:t>Carrier Frequency, Fc, MHz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754D40" w14:textId="77777777" w:rsidR="00991C22" w:rsidRPr="00D37D91" w:rsidRDefault="00991C22" w:rsidP="00F42AB8">
            <w:pPr>
              <w:pStyle w:val="TAH"/>
              <w:rPr>
                <w:lang w:eastAsia="zh-CN"/>
              </w:rPr>
            </w:pPr>
            <w:r w:rsidRPr="00D37D91">
              <w:t>RB</w:t>
            </w:r>
            <w:r w:rsidRPr="00D37D91">
              <w:rPr>
                <w:vertAlign w:val="subscript"/>
              </w:rPr>
              <w:t>Start</w:t>
            </w:r>
            <w:r w:rsidRPr="00D37D91">
              <w:t>*12*SCS (MHz)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215E53" w14:textId="77777777" w:rsidR="00991C22" w:rsidRPr="00D37D91" w:rsidRDefault="00991C22" w:rsidP="00F42AB8">
            <w:pPr>
              <w:pStyle w:val="TAH"/>
              <w:rPr>
                <w:lang w:eastAsia="zh-CN"/>
              </w:rPr>
            </w:pPr>
            <w:r w:rsidRPr="00D37D91">
              <w:t>L</w:t>
            </w:r>
            <w:r w:rsidRPr="00D37D91">
              <w:rPr>
                <w:vertAlign w:val="subscript"/>
              </w:rPr>
              <w:t>CRB</w:t>
            </w:r>
            <w:r w:rsidRPr="00D37D91">
              <w:t>*12*SCS (MHz)</w:t>
            </w:r>
          </w:p>
        </w:tc>
        <w:tc>
          <w:tcPr>
            <w:tcW w:w="482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9DBCAE" w14:textId="7B1663A3" w:rsidR="00991C22" w:rsidRPr="00D37D91" w:rsidRDefault="00991C22" w:rsidP="00F42AB8">
            <w:pPr>
              <w:pStyle w:val="TAH"/>
            </w:pPr>
            <w:r w:rsidRPr="00D37D91">
              <w:t xml:space="preserve">A-MPR </w:t>
            </w:r>
          </w:p>
        </w:tc>
      </w:tr>
      <w:tr w:rsidR="00991C22" w:rsidRPr="00D37D91" w14:paraId="535AB36C" w14:textId="44E08BF3" w:rsidTr="00991C22">
        <w:trPr>
          <w:jc w:val="center"/>
        </w:trPr>
        <w:tc>
          <w:tcPr>
            <w:tcW w:w="13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3BE404" w14:textId="77777777" w:rsidR="00991C22" w:rsidRPr="00D37D91" w:rsidRDefault="00991C22" w:rsidP="00F42AB8">
            <w:pPr>
              <w:pStyle w:val="TAH"/>
            </w:pPr>
          </w:p>
        </w:tc>
        <w:tc>
          <w:tcPr>
            <w:tcW w:w="1887" w:type="dxa"/>
          </w:tcPr>
          <w:p w14:paraId="57A73C6D" w14:textId="77777777" w:rsidR="00991C22" w:rsidRPr="00D37D91" w:rsidRDefault="00991C22" w:rsidP="00F42AB8">
            <w:pPr>
              <w:pStyle w:val="TAH"/>
            </w:pP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C60CAC" w14:textId="77777777" w:rsidR="00991C22" w:rsidRPr="00D37D91" w:rsidRDefault="00991C22" w:rsidP="00F42AB8">
            <w:pPr>
              <w:pStyle w:val="TAH"/>
            </w:pP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E0EB9D" w14:textId="77777777" w:rsidR="00991C22" w:rsidRPr="00D37D91" w:rsidRDefault="00991C22" w:rsidP="00F42AB8">
            <w:pPr>
              <w:pStyle w:val="TAH"/>
            </w:pP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E4230C" w14:textId="77777777" w:rsidR="00991C22" w:rsidRDefault="00991C22" w:rsidP="00F42AB8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Apple</w:t>
            </w:r>
          </w:p>
          <w:p w14:paraId="24BBCAAA" w14:textId="52A42B83" w:rsidR="00991C22" w:rsidRPr="0008757A" w:rsidRDefault="00991C22" w:rsidP="00F42AB8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Ericsson</w:t>
            </w:r>
          </w:p>
        </w:tc>
        <w:tc>
          <w:tcPr>
            <w:tcW w:w="993" w:type="dxa"/>
          </w:tcPr>
          <w:p w14:paraId="1E1EFDE6" w14:textId="6E89AB94" w:rsidR="00991C22" w:rsidRPr="0008757A" w:rsidRDefault="00991C22" w:rsidP="00F42AB8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Nokia</w:t>
            </w:r>
          </w:p>
        </w:tc>
        <w:tc>
          <w:tcPr>
            <w:tcW w:w="1417" w:type="dxa"/>
          </w:tcPr>
          <w:p w14:paraId="046E9BCA" w14:textId="2E643C42" w:rsidR="00991C22" w:rsidRPr="0008757A" w:rsidRDefault="00991C22" w:rsidP="00F42AB8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Qualcomm</w:t>
            </w:r>
          </w:p>
        </w:tc>
        <w:tc>
          <w:tcPr>
            <w:tcW w:w="1418" w:type="dxa"/>
          </w:tcPr>
          <w:p w14:paraId="7565B900" w14:textId="02D2D6BB" w:rsidR="00991C22" w:rsidRDefault="00991C22" w:rsidP="00F42AB8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Huawei</w:t>
            </w:r>
          </w:p>
        </w:tc>
      </w:tr>
      <w:tr w:rsidR="002D0CF4" w:rsidRPr="00D37D91" w14:paraId="7397F6A1" w14:textId="1E180FB0" w:rsidTr="00991C22">
        <w:trPr>
          <w:jc w:val="center"/>
        </w:trPr>
        <w:tc>
          <w:tcPr>
            <w:tcW w:w="1369" w:type="dxa"/>
            <w:tcBorders>
              <w:bottom w:val="nil"/>
            </w:tcBorders>
          </w:tcPr>
          <w:p w14:paraId="69DE1636" w14:textId="77777777" w:rsidR="002D0CF4" w:rsidRPr="00D37D91" w:rsidRDefault="002D0CF4" w:rsidP="002D0CF4">
            <w:pPr>
              <w:pStyle w:val="TAC"/>
              <w:rPr>
                <w:color w:val="000000" w:themeColor="text1"/>
              </w:rPr>
            </w:pPr>
            <w:r w:rsidRPr="00D37D91">
              <w:rPr>
                <w:color w:val="000000" w:themeColor="text1"/>
              </w:rPr>
              <w:t>7MHz</w:t>
            </w:r>
          </w:p>
        </w:tc>
        <w:tc>
          <w:tcPr>
            <w:tcW w:w="1887" w:type="dxa"/>
            <w:tcBorders>
              <w:bottom w:val="nil"/>
            </w:tcBorders>
          </w:tcPr>
          <w:p w14:paraId="0807178C" w14:textId="77777777" w:rsidR="002D0CF4" w:rsidRPr="00D37D91" w:rsidRDefault="002D0CF4" w:rsidP="002D0CF4">
            <w:pPr>
              <w:pStyle w:val="TAC"/>
              <w:rPr>
                <w:color w:val="000000" w:themeColor="text1"/>
              </w:rPr>
            </w:pPr>
            <w:r w:rsidRPr="00D37D91">
              <w:rPr>
                <w:color w:val="000000" w:themeColor="text1"/>
              </w:rPr>
              <w:t>817.5 ≤ Fc ≤ 820.5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1F07FD" w14:textId="77777777" w:rsidR="002D0CF4" w:rsidRPr="00D37D91" w:rsidRDefault="002D0CF4" w:rsidP="002D0CF4">
            <w:pPr>
              <w:pStyle w:val="TAC"/>
              <w:rPr>
                <w:color w:val="000000" w:themeColor="text1"/>
              </w:rPr>
            </w:pPr>
            <w:r w:rsidRPr="00D37D91">
              <w:rPr>
                <w:color w:val="000000" w:themeColor="text1"/>
              </w:rPr>
              <w:t>≤1.8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823C3E" w14:textId="77777777" w:rsidR="002D0CF4" w:rsidRPr="00D37D91" w:rsidRDefault="002D0CF4" w:rsidP="002D0CF4">
            <w:pPr>
              <w:pStyle w:val="TAC"/>
              <w:rPr>
                <w:rFonts w:cs="Arial"/>
                <w:color w:val="000000" w:themeColor="text1"/>
              </w:rPr>
            </w:pPr>
            <w:r w:rsidRPr="00D37D91">
              <w:rPr>
                <w:color w:val="000000" w:themeColor="text1"/>
              </w:rPr>
              <w:t>≤0.72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4DED5E" w14:textId="56013625" w:rsidR="002D0CF4" w:rsidRPr="00D37D91" w:rsidRDefault="002D0CF4" w:rsidP="002D0CF4">
            <w:pPr>
              <w:pStyle w:val="TAC"/>
              <w:rPr>
                <w:color w:val="000000" w:themeColor="text1"/>
                <w:lang w:val="en-US"/>
              </w:rPr>
            </w:pPr>
            <w:r w:rsidRPr="00D37D91">
              <w:rPr>
                <w:color w:val="000000" w:themeColor="text1"/>
              </w:rPr>
              <w:t>A</w:t>
            </w:r>
            <w:r w:rsidRPr="00D37D91">
              <w:rPr>
                <w:color w:val="000000" w:themeColor="text1"/>
                <w:lang w:val="en-US"/>
              </w:rPr>
              <w:t>2</w:t>
            </w:r>
          </w:p>
        </w:tc>
        <w:tc>
          <w:tcPr>
            <w:tcW w:w="993" w:type="dxa"/>
          </w:tcPr>
          <w:p w14:paraId="33B67E94" w14:textId="385C741A" w:rsidR="002D0CF4" w:rsidRPr="00C87E8B" w:rsidRDefault="002D0CF4" w:rsidP="002D0CF4">
            <w:pPr>
              <w:pStyle w:val="TAC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A3_Nokia</w:t>
            </w:r>
          </w:p>
        </w:tc>
        <w:tc>
          <w:tcPr>
            <w:tcW w:w="1417" w:type="dxa"/>
          </w:tcPr>
          <w:p w14:paraId="2B69CF1A" w14:textId="3CE05EAA" w:rsidR="002D0CF4" w:rsidRPr="00B32AFD" w:rsidRDefault="002D0CF4" w:rsidP="002D0CF4">
            <w:pPr>
              <w:pStyle w:val="TAC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A2</w:t>
            </w:r>
          </w:p>
        </w:tc>
        <w:tc>
          <w:tcPr>
            <w:tcW w:w="1418" w:type="dxa"/>
          </w:tcPr>
          <w:p w14:paraId="1C1E8345" w14:textId="4CB5C950" w:rsidR="002D0CF4" w:rsidRDefault="002D0CF4" w:rsidP="002D0CF4">
            <w:pPr>
              <w:pStyle w:val="TAC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A2_H</w:t>
            </w:r>
          </w:p>
        </w:tc>
      </w:tr>
      <w:tr w:rsidR="002D0CF4" w:rsidRPr="00D37D91" w14:paraId="00324A5B" w14:textId="72A18327" w:rsidTr="00991C22">
        <w:trPr>
          <w:jc w:val="center"/>
        </w:trPr>
        <w:tc>
          <w:tcPr>
            <w:tcW w:w="1369" w:type="dxa"/>
            <w:tcBorders>
              <w:top w:val="nil"/>
              <w:bottom w:val="nil"/>
            </w:tcBorders>
          </w:tcPr>
          <w:p w14:paraId="27DD6345" w14:textId="77777777" w:rsidR="002D0CF4" w:rsidRPr="00D37D91" w:rsidRDefault="002D0CF4" w:rsidP="002D0CF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1887" w:type="dxa"/>
            <w:tcBorders>
              <w:top w:val="nil"/>
              <w:bottom w:val="nil"/>
            </w:tcBorders>
          </w:tcPr>
          <w:p w14:paraId="73360D61" w14:textId="77777777" w:rsidR="002D0CF4" w:rsidRPr="00D37D91" w:rsidRDefault="002D0CF4" w:rsidP="002D0CF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C2EBB" w14:textId="77777777" w:rsidR="002D0CF4" w:rsidRPr="00D37D91" w:rsidRDefault="002D0CF4" w:rsidP="002D0CF4">
            <w:pPr>
              <w:pStyle w:val="TAC"/>
              <w:rPr>
                <w:color w:val="000000" w:themeColor="text1"/>
              </w:rPr>
            </w:pPr>
            <w:r w:rsidRPr="00D37D91">
              <w:rPr>
                <w:color w:val="000000" w:themeColor="text1"/>
              </w:rPr>
              <w:t>≤1.8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89BCBD" w14:textId="77777777" w:rsidR="002D0CF4" w:rsidRPr="00D37D91" w:rsidRDefault="002D0CF4" w:rsidP="002D0CF4">
            <w:pPr>
              <w:pStyle w:val="TAC"/>
              <w:rPr>
                <w:color w:val="000000" w:themeColor="text1"/>
              </w:rPr>
            </w:pPr>
            <w:r w:rsidRPr="00D37D91">
              <w:rPr>
                <w:color w:val="000000" w:themeColor="text1"/>
              </w:rPr>
              <w:t>&gt;0.72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A5B6E" w14:textId="18D59D53" w:rsidR="002D0CF4" w:rsidRPr="00D37D91" w:rsidRDefault="002D0CF4" w:rsidP="002D0CF4">
            <w:pPr>
              <w:pStyle w:val="TAC"/>
              <w:rPr>
                <w:color w:val="000000" w:themeColor="text1"/>
                <w:lang w:val="en-US"/>
              </w:rPr>
            </w:pPr>
            <w:r w:rsidRPr="00D37D91">
              <w:rPr>
                <w:color w:val="000000" w:themeColor="text1"/>
              </w:rPr>
              <w:t>A1</w:t>
            </w:r>
          </w:p>
        </w:tc>
        <w:tc>
          <w:tcPr>
            <w:tcW w:w="993" w:type="dxa"/>
          </w:tcPr>
          <w:p w14:paraId="0C5FB632" w14:textId="08E32E55" w:rsidR="002D0CF4" w:rsidRPr="00D37D91" w:rsidRDefault="002D0CF4" w:rsidP="002D0CF4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A4_Nokia</w:t>
            </w:r>
          </w:p>
        </w:tc>
        <w:tc>
          <w:tcPr>
            <w:tcW w:w="1417" w:type="dxa"/>
          </w:tcPr>
          <w:p w14:paraId="6BF337B0" w14:textId="57279B47" w:rsidR="002D0CF4" w:rsidRPr="00B32AFD" w:rsidRDefault="002D0CF4" w:rsidP="002D0CF4">
            <w:pPr>
              <w:pStyle w:val="TAC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A3_Qualcomm</w:t>
            </w:r>
          </w:p>
        </w:tc>
        <w:tc>
          <w:tcPr>
            <w:tcW w:w="1418" w:type="dxa"/>
          </w:tcPr>
          <w:p w14:paraId="39315BBD" w14:textId="74F8CF63" w:rsidR="002D0CF4" w:rsidRDefault="002D0CF4" w:rsidP="002D0CF4">
            <w:pPr>
              <w:pStyle w:val="TAC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A1_H</w:t>
            </w:r>
          </w:p>
        </w:tc>
      </w:tr>
      <w:tr w:rsidR="002D0CF4" w:rsidRPr="00556F36" w14:paraId="1EC5A0AD" w14:textId="609FF538" w:rsidTr="00991C22">
        <w:trPr>
          <w:jc w:val="center"/>
        </w:trPr>
        <w:tc>
          <w:tcPr>
            <w:tcW w:w="1369" w:type="dxa"/>
            <w:tcBorders>
              <w:top w:val="nil"/>
              <w:bottom w:val="single" w:sz="4" w:space="0" w:color="auto"/>
            </w:tcBorders>
          </w:tcPr>
          <w:p w14:paraId="245B2BCC" w14:textId="77777777" w:rsidR="002D0CF4" w:rsidRPr="00D37D91" w:rsidRDefault="002D0CF4" w:rsidP="002D0CF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1887" w:type="dxa"/>
            <w:tcBorders>
              <w:top w:val="nil"/>
              <w:bottom w:val="single" w:sz="4" w:space="0" w:color="auto"/>
            </w:tcBorders>
          </w:tcPr>
          <w:p w14:paraId="58AC076D" w14:textId="77777777" w:rsidR="002D0CF4" w:rsidRPr="00D37D91" w:rsidRDefault="002D0CF4" w:rsidP="002D0CF4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A5D26A" w14:textId="77777777" w:rsidR="002D0CF4" w:rsidRPr="00D37D91" w:rsidRDefault="002D0CF4" w:rsidP="002D0CF4">
            <w:pPr>
              <w:pStyle w:val="TAC"/>
              <w:rPr>
                <w:color w:val="000000" w:themeColor="text1"/>
              </w:rPr>
            </w:pPr>
            <w:r w:rsidRPr="00D37D91">
              <w:rPr>
                <w:color w:val="000000" w:themeColor="text1"/>
              </w:rPr>
              <w:t>&gt;1.8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8602FA" w14:textId="77777777" w:rsidR="002D0CF4" w:rsidRPr="00D37D91" w:rsidRDefault="002D0CF4" w:rsidP="002D0CF4">
            <w:pPr>
              <w:pStyle w:val="TAC"/>
              <w:rPr>
                <w:color w:val="000000" w:themeColor="text1"/>
              </w:rPr>
            </w:pPr>
            <w:r w:rsidRPr="00D37D91">
              <w:rPr>
                <w:color w:val="000000" w:themeColor="text1"/>
              </w:rPr>
              <w:t>&gt;1.44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2CFBD2" w14:textId="780709E8" w:rsidR="002D0CF4" w:rsidRPr="00AB093E" w:rsidRDefault="002D0CF4" w:rsidP="002D0CF4">
            <w:pPr>
              <w:pStyle w:val="TAC"/>
              <w:rPr>
                <w:color w:val="000000" w:themeColor="text1"/>
                <w:lang w:val="en-US"/>
              </w:rPr>
            </w:pPr>
            <w:r w:rsidRPr="00D37D91">
              <w:rPr>
                <w:color w:val="000000" w:themeColor="text1"/>
              </w:rPr>
              <w:t>A1</w:t>
            </w:r>
          </w:p>
        </w:tc>
        <w:tc>
          <w:tcPr>
            <w:tcW w:w="993" w:type="dxa"/>
          </w:tcPr>
          <w:p w14:paraId="566CC61E" w14:textId="30096FBB" w:rsidR="002D0CF4" w:rsidRPr="00D37D91" w:rsidRDefault="002D0CF4" w:rsidP="002D0CF4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A5_Nokia</w:t>
            </w:r>
          </w:p>
        </w:tc>
        <w:tc>
          <w:tcPr>
            <w:tcW w:w="1417" w:type="dxa"/>
          </w:tcPr>
          <w:p w14:paraId="2A72D313" w14:textId="413BC395" w:rsidR="002D0CF4" w:rsidRPr="00B32AFD" w:rsidRDefault="002D0CF4" w:rsidP="002D0CF4">
            <w:pPr>
              <w:pStyle w:val="TAC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A2</w:t>
            </w:r>
          </w:p>
        </w:tc>
        <w:tc>
          <w:tcPr>
            <w:tcW w:w="1418" w:type="dxa"/>
          </w:tcPr>
          <w:p w14:paraId="738F59C8" w14:textId="0838F431" w:rsidR="002D0CF4" w:rsidRDefault="002D0CF4" w:rsidP="002D0CF4">
            <w:pPr>
              <w:pStyle w:val="TAC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A1_H</w:t>
            </w:r>
          </w:p>
        </w:tc>
      </w:tr>
    </w:tbl>
    <w:p w14:paraId="42353558" w14:textId="77777777" w:rsidR="00E44E76" w:rsidRPr="00E44E76" w:rsidRDefault="00E44E76" w:rsidP="00E44E76">
      <w:pPr>
        <w:spacing w:after="120"/>
        <w:rPr>
          <w:color w:val="0070C0"/>
          <w:szCs w:val="24"/>
          <w:lang w:val="fr-FR" w:eastAsia="zh-CN"/>
        </w:rPr>
      </w:pPr>
    </w:p>
    <w:p w14:paraId="2BEF7663" w14:textId="77777777" w:rsidR="002656EF" w:rsidRPr="001D0283" w:rsidRDefault="002656EF" w:rsidP="002656EF">
      <w:pPr>
        <w:pStyle w:val="TH"/>
      </w:pPr>
      <w:r w:rsidRPr="001D0283">
        <w:t xml:space="preserve">Table </w:t>
      </w:r>
      <w:r>
        <w:t>2</w:t>
      </w:r>
      <w:r w:rsidRPr="001D0283">
        <w:t>: A-MPR for NS_12</w:t>
      </w:r>
      <w:r>
        <w:t xml:space="preserve"> (PC3)</w:t>
      </w:r>
    </w:p>
    <w:tbl>
      <w:tblPr>
        <w:tblW w:w="11619" w:type="dxa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200"/>
        <w:gridCol w:w="1259"/>
        <w:gridCol w:w="1214"/>
        <w:gridCol w:w="992"/>
        <w:gridCol w:w="1134"/>
        <w:gridCol w:w="1134"/>
        <w:gridCol w:w="1560"/>
        <w:gridCol w:w="1134"/>
        <w:gridCol w:w="992"/>
      </w:tblGrid>
      <w:tr w:rsidR="002D0CF4" w:rsidRPr="001D0283" w14:paraId="0916EA11" w14:textId="2867561A" w:rsidTr="002423DC">
        <w:trPr>
          <w:jc w:val="center"/>
        </w:trPr>
        <w:tc>
          <w:tcPr>
            <w:tcW w:w="2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D73BB" w14:textId="77777777" w:rsidR="002D0CF4" w:rsidRPr="001D0283" w:rsidRDefault="002D0CF4" w:rsidP="002D0CF4">
            <w:pPr>
              <w:pStyle w:val="TAH"/>
            </w:pPr>
            <w:r w:rsidRPr="001D0283">
              <w:t>Modulation/Waveform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F6D9683" w14:textId="77777777" w:rsidR="002D0CF4" w:rsidRPr="001D0283" w:rsidRDefault="002D0CF4" w:rsidP="002D0CF4">
            <w:pPr>
              <w:pStyle w:val="TAH"/>
            </w:pPr>
            <w:r w:rsidRPr="001D0283">
              <w:t>A1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A3407AB" w14:textId="77777777" w:rsidR="002D0CF4" w:rsidRPr="001D0283" w:rsidRDefault="002D0CF4" w:rsidP="002D0CF4">
            <w:pPr>
              <w:pStyle w:val="TAH"/>
            </w:pPr>
            <w:r w:rsidRPr="001D0283">
              <w:t>A2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EA91E31" w14:textId="7345F901" w:rsidR="002D0CF4" w:rsidRDefault="002D0CF4" w:rsidP="002D0CF4">
            <w:pPr>
              <w:pStyle w:val="TAH"/>
              <w:rPr>
                <w:rFonts w:cs="Arial"/>
                <w:color w:val="000000" w:themeColor="text1"/>
                <w:kern w:val="24"/>
                <w:szCs w:val="18"/>
                <w:lang w:val="en-US" w:eastAsia="zh-CN"/>
              </w:rPr>
            </w:pPr>
            <w:r>
              <w:rPr>
                <w:color w:val="000000" w:themeColor="text1"/>
                <w:lang w:val="en-US"/>
              </w:rPr>
              <w:t>A3_Nokia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A47B0D1" w14:textId="223392F8" w:rsidR="002D0CF4" w:rsidRDefault="002D0CF4" w:rsidP="002D0CF4">
            <w:pPr>
              <w:pStyle w:val="TAH"/>
              <w:rPr>
                <w:rFonts w:cs="Arial"/>
                <w:color w:val="000000" w:themeColor="text1"/>
                <w:kern w:val="24"/>
                <w:szCs w:val="18"/>
                <w:lang w:val="en-US" w:eastAsia="zh-CN"/>
              </w:rPr>
            </w:pPr>
            <w:r>
              <w:rPr>
                <w:color w:val="000000" w:themeColor="text1"/>
                <w:lang w:val="en-US"/>
              </w:rPr>
              <w:t>A4_Nokia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5A16C3C" w14:textId="66CD4B45" w:rsidR="002D0CF4" w:rsidRDefault="002D0CF4" w:rsidP="002D0CF4">
            <w:pPr>
              <w:pStyle w:val="TAH"/>
              <w:rPr>
                <w:rFonts w:cs="Arial"/>
                <w:color w:val="000000" w:themeColor="text1"/>
                <w:kern w:val="24"/>
                <w:szCs w:val="18"/>
                <w:lang w:val="en-US" w:eastAsia="zh-CN"/>
              </w:rPr>
            </w:pPr>
            <w:r>
              <w:rPr>
                <w:color w:val="000000" w:themeColor="text1"/>
                <w:lang w:val="en-US"/>
              </w:rPr>
              <w:t>A5_Nokia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86A8707" w14:textId="5A628E16" w:rsidR="002D0CF4" w:rsidRPr="00B32AFD" w:rsidRDefault="002D0CF4" w:rsidP="002D0CF4">
            <w:pPr>
              <w:pStyle w:val="TAH"/>
              <w:rPr>
                <w:lang w:val="en-US"/>
              </w:rPr>
            </w:pPr>
            <w:r w:rsidRPr="0000267A">
              <w:rPr>
                <w:rFonts w:cs="Arial"/>
                <w:color w:val="000000" w:themeColor="text1"/>
                <w:kern w:val="24"/>
                <w:szCs w:val="18"/>
                <w:lang w:eastAsia="zh-CN"/>
              </w:rPr>
              <w:t>A3</w:t>
            </w:r>
            <w:r>
              <w:rPr>
                <w:rFonts w:cs="Arial"/>
                <w:color w:val="000000" w:themeColor="text1"/>
                <w:kern w:val="24"/>
                <w:szCs w:val="18"/>
                <w:lang w:val="en-US" w:eastAsia="zh-CN"/>
              </w:rPr>
              <w:t>_ Qualcomm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311B7C4" w14:textId="47A49A9D" w:rsidR="002D0CF4" w:rsidRPr="00991C22" w:rsidRDefault="002D0CF4" w:rsidP="002D0CF4">
            <w:pPr>
              <w:pStyle w:val="TAH"/>
              <w:rPr>
                <w:rFonts w:cs="Arial"/>
                <w:color w:val="000000" w:themeColor="text1"/>
                <w:kern w:val="24"/>
                <w:szCs w:val="18"/>
                <w:lang w:val="en-US" w:eastAsia="zh-CN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  <w:lang w:val="en-US" w:eastAsia="zh-CN"/>
              </w:rPr>
              <w:t>A1_H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F5EF425" w14:textId="10CC53A0" w:rsidR="002D0CF4" w:rsidRPr="00991C22" w:rsidRDefault="002D0CF4" w:rsidP="002D0CF4">
            <w:pPr>
              <w:pStyle w:val="TAH"/>
              <w:rPr>
                <w:rFonts w:cs="Arial"/>
                <w:color w:val="000000" w:themeColor="text1"/>
                <w:kern w:val="24"/>
                <w:szCs w:val="18"/>
                <w:lang w:val="en-US" w:eastAsia="zh-CN"/>
              </w:rPr>
            </w:pPr>
            <w:r>
              <w:rPr>
                <w:rFonts w:cs="Arial"/>
                <w:color w:val="000000" w:themeColor="text1"/>
                <w:kern w:val="24"/>
                <w:szCs w:val="18"/>
                <w:lang w:val="en-US" w:eastAsia="zh-CN"/>
              </w:rPr>
              <w:t>A2_H</w:t>
            </w:r>
          </w:p>
        </w:tc>
      </w:tr>
      <w:tr w:rsidR="002D0CF4" w:rsidRPr="001D0283" w14:paraId="2D505011" w14:textId="45B5FD4A" w:rsidTr="002423DC">
        <w:trPr>
          <w:jc w:val="center"/>
        </w:trPr>
        <w:tc>
          <w:tcPr>
            <w:tcW w:w="2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E3177" w14:textId="77777777" w:rsidR="002D0CF4" w:rsidRPr="001D0283" w:rsidRDefault="002D0CF4" w:rsidP="002D0CF4">
            <w:pPr>
              <w:pStyle w:val="TAH"/>
              <w:rPr>
                <w:lang w:eastAsia="ko-KR"/>
              </w:rPr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45C9146" w14:textId="77777777" w:rsidR="002D0CF4" w:rsidRPr="001D0283" w:rsidRDefault="002D0CF4" w:rsidP="002D0CF4">
            <w:pPr>
              <w:pStyle w:val="TAH"/>
            </w:pPr>
            <w:r w:rsidRPr="001D0283">
              <w:t>Outer/Inner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E3E0B9C" w14:textId="77777777" w:rsidR="002D0CF4" w:rsidRPr="001D0283" w:rsidRDefault="002D0CF4" w:rsidP="002D0CF4">
            <w:pPr>
              <w:pStyle w:val="TAH"/>
            </w:pPr>
            <w:r w:rsidRPr="001D0283">
              <w:t>Outer/Inner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E13BB06" w14:textId="77777777" w:rsidR="002D0CF4" w:rsidRPr="0000267A" w:rsidRDefault="002D0CF4" w:rsidP="002D0CF4">
            <w:pPr>
              <w:pStyle w:val="TAH"/>
              <w:rPr>
                <w:rFonts w:cs="Arial"/>
                <w:color w:val="000000" w:themeColor="text1"/>
                <w:kern w:val="24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184B0F0" w14:textId="23B62770" w:rsidR="002D0CF4" w:rsidRPr="0000267A" w:rsidRDefault="002D0CF4" w:rsidP="002D0CF4">
            <w:pPr>
              <w:pStyle w:val="TAH"/>
              <w:rPr>
                <w:rFonts w:cs="Arial"/>
                <w:color w:val="000000" w:themeColor="text1"/>
                <w:kern w:val="24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5572CDD" w14:textId="4ECD355B" w:rsidR="002D0CF4" w:rsidRPr="0000267A" w:rsidRDefault="002D0CF4" w:rsidP="002D0CF4">
            <w:pPr>
              <w:pStyle w:val="TAH"/>
              <w:rPr>
                <w:rFonts w:cs="Arial"/>
                <w:color w:val="000000" w:themeColor="text1"/>
                <w:kern w:val="24"/>
                <w:szCs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956688F" w14:textId="154D6638" w:rsidR="002D0CF4" w:rsidRPr="001D0283" w:rsidRDefault="002D0CF4" w:rsidP="002D0CF4">
            <w:pPr>
              <w:pStyle w:val="TAH"/>
            </w:pPr>
            <w:r w:rsidRPr="0000267A">
              <w:rPr>
                <w:rFonts w:cs="Arial"/>
                <w:color w:val="000000" w:themeColor="text1"/>
                <w:kern w:val="24"/>
                <w:szCs w:val="18"/>
                <w:lang w:eastAsia="zh-CN"/>
              </w:rPr>
              <w:t>Outer/Inner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E4BF014" w14:textId="77777777" w:rsidR="002D0CF4" w:rsidRPr="0000267A" w:rsidRDefault="002D0CF4" w:rsidP="002D0CF4">
            <w:pPr>
              <w:pStyle w:val="TAH"/>
              <w:rPr>
                <w:rFonts w:cs="Arial"/>
                <w:color w:val="000000" w:themeColor="text1"/>
                <w:kern w:val="24"/>
                <w:szCs w:val="18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1C2D36D" w14:textId="29B4F5F1" w:rsidR="002D0CF4" w:rsidRPr="0000267A" w:rsidRDefault="002D0CF4" w:rsidP="002D0CF4">
            <w:pPr>
              <w:pStyle w:val="TAH"/>
              <w:rPr>
                <w:rFonts w:cs="Arial"/>
                <w:color w:val="000000" w:themeColor="text1"/>
                <w:kern w:val="24"/>
                <w:szCs w:val="18"/>
                <w:lang w:eastAsia="zh-CN"/>
              </w:rPr>
            </w:pPr>
          </w:p>
        </w:tc>
      </w:tr>
      <w:tr w:rsidR="002D0CF4" w:rsidRPr="001D0283" w14:paraId="6AF9F174" w14:textId="538A72EC" w:rsidTr="002423DC">
        <w:trPr>
          <w:jc w:val="center"/>
        </w:trPr>
        <w:tc>
          <w:tcPr>
            <w:tcW w:w="22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1C6155" w14:textId="77777777" w:rsidR="002D0CF4" w:rsidRPr="001D0283" w:rsidRDefault="002D0CF4" w:rsidP="002D0CF4">
            <w:pPr>
              <w:pStyle w:val="TAC"/>
            </w:pPr>
            <w:r w:rsidRPr="001D0283">
              <w:t>DFT-s-OFDM</w:t>
            </w:r>
            <w:r>
              <w:t xml:space="preserve"> </w:t>
            </w:r>
            <w:r w:rsidRPr="001D0283">
              <w:t>PI/2</w:t>
            </w:r>
            <w:r>
              <w:t xml:space="preserve"> </w:t>
            </w:r>
            <w:r w:rsidRPr="001D0283">
              <w:t>BPSK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CEECD2" w14:textId="77777777" w:rsidR="002D0CF4" w:rsidRPr="001D0283" w:rsidRDefault="002D0CF4" w:rsidP="002D0CF4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5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600057" w14:textId="77777777" w:rsidR="002D0CF4" w:rsidRPr="001D0283" w:rsidRDefault="002D0CF4" w:rsidP="002D0CF4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65E83" w14:textId="3D159F80" w:rsidR="002D0CF4" w:rsidRDefault="002D0CF4" w:rsidP="002D0CF4">
            <w:pPr>
              <w:pStyle w:val="TAC"/>
              <w:rPr>
                <w:rFonts w:cs="Arial"/>
                <w:color w:val="000000" w:themeColor="text1"/>
                <w:kern w:val="24"/>
                <w:szCs w:val="18"/>
                <w:lang w:eastAsia="zh-CN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956A3" w14:textId="0194D8FB" w:rsidR="002D0CF4" w:rsidRDefault="002D0CF4" w:rsidP="002D0CF4">
            <w:pPr>
              <w:pStyle w:val="TAC"/>
              <w:rPr>
                <w:rFonts w:cs="Arial"/>
                <w:color w:val="000000" w:themeColor="text1"/>
                <w:kern w:val="24"/>
                <w:szCs w:val="18"/>
                <w:lang w:eastAsia="zh-CN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0C1FB" w14:textId="4654C2BD" w:rsidR="002D0CF4" w:rsidRDefault="002D0CF4" w:rsidP="002D0CF4">
            <w:pPr>
              <w:pStyle w:val="TAC"/>
              <w:rPr>
                <w:rFonts w:cs="Arial"/>
                <w:color w:val="000000" w:themeColor="text1"/>
                <w:kern w:val="24"/>
                <w:szCs w:val="18"/>
                <w:lang w:eastAsia="zh-CN"/>
              </w:rPr>
            </w:pPr>
            <w:r>
              <w:rPr>
                <w:rFonts w:cs="Arial"/>
              </w:rPr>
              <w:t>1.5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CC249" w14:textId="50887BC3" w:rsidR="002D0CF4" w:rsidRPr="001D0283" w:rsidRDefault="002D0CF4" w:rsidP="002D0CF4">
            <w:pPr>
              <w:pStyle w:val="TAC"/>
            </w:pPr>
            <w:r>
              <w:rPr>
                <w:rFonts w:cs="Arial"/>
                <w:color w:val="000000" w:themeColor="text1"/>
                <w:kern w:val="24"/>
                <w:szCs w:val="18"/>
                <w:lang w:eastAsia="zh-CN"/>
              </w:rPr>
              <w:t>≤ 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120A2" w14:textId="09B0EBC2" w:rsidR="002D0CF4" w:rsidRPr="002D0CF4" w:rsidRDefault="002D0CF4" w:rsidP="002D0CF4">
            <w:pPr>
              <w:pStyle w:val="TAC"/>
              <w:rPr>
                <w:rFonts w:cs="Arial"/>
                <w:color w:val="000000" w:themeColor="text1"/>
                <w:kern w:val="24"/>
                <w:szCs w:val="18"/>
                <w:lang w:eastAsia="zh-CN"/>
              </w:rPr>
            </w:pPr>
            <w:r w:rsidRPr="002D0CF4">
              <w:rPr>
                <w:color w:val="000000" w:themeColor="text1"/>
              </w:rPr>
              <w:t>≤ 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7A686" w14:textId="635121A7" w:rsidR="002D0CF4" w:rsidRPr="002D0CF4" w:rsidRDefault="002D0CF4" w:rsidP="002D0CF4">
            <w:pPr>
              <w:pStyle w:val="TAC"/>
              <w:rPr>
                <w:rFonts w:cs="Arial"/>
                <w:color w:val="000000" w:themeColor="text1"/>
                <w:kern w:val="24"/>
                <w:szCs w:val="18"/>
                <w:lang w:eastAsia="zh-CN"/>
              </w:rPr>
            </w:pPr>
            <w:r w:rsidRPr="002D0CF4">
              <w:rPr>
                <w:color w:val="000000" w:themeColor="text1"/>
              </w:rPr>
              <w:t>≤ 4</w:t>
            </w:r>
          </w:p>
        </w:tc>
      </w:tr>
      <w:tr w:rsidR="002D0CF4" w:rsidRPr="001D0283" w14:paraId="1DDD98AA" w14:textId="3D43F45A" w:rsidTr="002423DC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B0E5E8" w14:textId="77777777" w:rsidR="002D0CF4" w:rsidRPr="001D0283" w:rsidRDefault="002D0CF4" w:rsidP="002D0CF4">
            <w:pPr>
              <w:pStyle w:val="TAC"/>
            </w:pPr>
            <w:r w:rsidRPr="001D0283">
              <w:t>DFT-s-OFDM</w:t>
            </w:r>
            <w:r>
              <w:t xml:space="preserve"> </w:t>
            </w:r>
            <w:r w:rsidRPr="001D0283">
              <w:t>QPSK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70A503" w14:textId="77777777" w:rsidR="002D0CF4" w:rsidRPr="001D0283" w:rsidRDefault="002D0CF4" w:rsidP="002D0CF4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5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77329D" w14:textId="77777777" w:rsidR="002D0CF4" w:rsidRPr="001D0283" w:rsidRDefault="002D0CF4" w:rsidP="002D0CF4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4.5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B5C7B" w14:textId="3CBFB749" w:rsidR="002D0CF4" w:rsidRDefault="002D0CF4" w:rsidP="002D0CF4">
            <w:pPr>
              <w:pStyle w:val="TAC"/>
              <w:rPr>
                <w:rFonts w:cs="Arial"/>
                <w:color w:val="000000" w:themeColor="text1"/>
                <w:kern w:val="24"/>
                <w:szCs w:val="18"/>
                <w:lang w:eastAsia="zh-CN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EF70C" w14:textId="21E73CAB" w:rsidR="002D0CF4" w:rsidRDefault="002D0CF4" w:rsidP="002D0CF4">
            <w:pPr>
              <w:pStyle w:val="TAC"/>
              <w:rPr>
                <w:rFonts w:cs="Arial"/>
                <w:color w:val="000000" w:themeColor="text1"/>
                <w:kern w:val="24"/>
                <w:szCs w:val="18"/>
                <w:lang w:eastAsia="zh-CN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5AD1A" w14:textId="3F0F3B19" w:rsidR="002D0CF4" w:rsidRDefault="002D0CF4" w:rsidP="002D0CF4">
            <w:pPr>
              <w:pStyle w:val="TAC"/>
              <w:rPr>
                <w:rFonts w:cs="Arial"/>
                <w:color w:val="000000" w:themeColor="text1"/>
                <w:kern w:val="24"/>
                <w:szCs w:val="18"/>
                <w:lang w:eastAsia="zh-CN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87DAA" w14:textId="601C34E2" w:rsidR="002D0CF4" w:rsidRPr="001D0283" w:rsidRDefault="002D0CF4" w:rsidP="002D0CF4">
            <w:pPr>
              <w:pStyle w:val="TAC"/>
            </w:pPr>
            <w:r>
              <w:rPr>
                <w:rFonts w:cs="Arial"/>
                <w:color w:val="000000" w:themeColor="text1"/>
                <w:kern w:val="24"/>
                <w:szCs w:val="18"/>
                <w:lang w:eastAsia="zh-CN"/>
              </w:rPr>
              <w:t>≤ 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201395" w14:textId="3A84FC01" w:rsidR="002D0CF4" w:rsidRPr="002D0CF4" w:rsidRDefault="002D0CF4" w:rsidP="002D0CF4">
            <w:pPr>
              <w:pStyle w:val="TAC"/>
              <w:rPr>
                <w:rFonts w:cs="Arial"/>
                <w:color w:val="000000" w:themeColor="text1"/>
                <w:kern w:val="24"/>
                <w:szCs w:val="18"/>
                <w:lang w:eastAsia="zh-CN"/>
              </w:rPr>
            </w:pPr>
            <w:r w:rsidRPr="002D0CF4">
              <w:rPr>
                <w:color w:val="000000" w:themeColor="text1"/>
              </w:rPr>
              <w:t xml:space="preserve">≤ </w:t>
            </w:r>
            <w:r w:rsidRPr="002D0CF4">
              <w:rPr>
                <w:color w:val="000000" w:themeColor="text1"/>
                <w:lang w:val="fr-FR"/>
              </w:rPr>
              <w:t>3.5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02083E" w14:textId="1AC48144" w:rsidR="002D0CF4" w:rsidRPr="002D0CF4" w:rsidRDefault="002D0CF4" w:rsidP="002D0CF4">
            <w:pPr>
              <w:pStyle w:val="TAC"/>
              <w:rPr>
                <w:rFonts w:cs="Arial"/>
                <w:color w:val="000000" w:themeColor="text1"/>
                <w:kern w:val="24"/>
                <w:szCs w:val="18"/>
                <w:lang w:eastAsia="zh-CN"/>
              </w:rPr>
            </w:pPr>
            <w:r w:rsidRPr="002D0CF4">
              <w:rPr>
                <w:color w:val="000000" w:themeColor="text1"/>
              </w:rPr>
              <w:t xml:space="preserve">≤ </w:t>
            </w:r>
            <w:r w:rsidRPr="002D0CF4">
              <w:rPr>
                <w:color w:val="000000" w:themeColor="text1"/>
                <w:lang w:val="fr-FR"/>
              </w:rPr>
              <w:t>3.5</w:t>
            </w:r>
          </w:p>
        </w:tc>
      </w:tr>
      <w:tr w:rsidR="002D0CF4" w:rsidRPr="001D0283" w14:paraId="34AD9B78" w14:textId="676D5D40" w:rsidTr="002423DC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366D40" w14:textId="77777777" w:rsidR="002D0CF4" w:rsidRPr="001D0283" w:rsidRDefault="002D0CF4" w:rsidP="002D0CF4">
            <w:pPr>
              <w:pStyle w:val="TAC"/>
            </w:pPr>
            <w:r w:rsidRPr="001D0283">
              <w:t>DFT-s-OFDM</w:t>
            </w:r>
            <w:r>
              <w:t xml:space="preserve"> </w:t>
            </w:r>
            <w:r w:rsidRPr="001D0283">
              <w:t>16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A12A2" w14:textId="77777777" w:rsidR="002D0CF4" w:rsidRPr="001D0283" w:rsidRDefault="002D0CF4" w:rsidP="002D0CF4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5.5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799748" w14:textId="77777777" w:rsidR="002D0CF4" w:rsidRPr="001D0283" w:rsidRDefault="002D0CF4" w:rsidP="002D0CF4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4.5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933A1" w14:textId="465AF2CB" w:rsidR="002D0CF4" w:rsidRDefault="002D0CF4" w:rsidP="002D0CF4">
            <w:pPr>
              <w:pStyle w:val="TAC"/>
              <w:rPr>
                <w:rFonts w:cs="Arial"/>
                <w:color w:val="000000" w:themeColor="text1"/>
                <w:kern w:val="24"/>
                <w:szCs w:val="18"/>
                <w:lang w:eastAsia="zh-CN"/>
              </w:rPr>
            </w:pPr>
            <w:r>
              <w:rPr>
                <w:rFonts w:cs="Arial"/>
              </w:rPr>
              <w:t>2.5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3CB3C" w14:textId="2A211EE1" w:rsidR="002D0CF4" w:rsidRDefault="002D0CF4" w:rsidP="002D0CF4">
            <w:pPr>
              <w:pStyle w:val="TAC"/>
              <w:rPr>
                <w:rFonts w:cs="Arial"/>
                <w:color w:val="000000" w:themeColor="text1"/>
                <w:kern w:val="24"/>
                <w:szCs w:val="18"/>
                <w:lang w:eastAsia="zh-CN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74875" w14:textId="53AA5C01" w:rsidR="002D0CF4" w:rsidRDefault="002D0CF4" w:rsidP="002D0CF4">
            <w:pPr>
              <w:pStyle w:val="TAC"/>
              <w:rPr>
                <w:rFonts w:cs="Arial"/>
                <w:color w:val="000000" w:themeColor="text1"/>
                <w:kern w:val="24"/>
                <w:szCs w:val="18"/>
                <w:lang w:eastAsia="zh-CN"/>
              </w:rPr>
            </w:pPr>
            <w:r>
              <w:rPr>
                <w:rFonts w:cs="Arial"/>
              </w:rPr>
              <w:t>2.5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328AE" w14:textId="08A44DBF" w:rsidR="002D0CF4" w:rsidRPr="001D0283" w:rsidRDefault="002D0CF4" w:rsidP="002D0CF4">
            <w:pPr>
              <w:pStyle w:val="TAC"/>
            </w:pPr>
            <w:r>
              <w:rPr>
                <w:rFonts w:cs="Arial"/>
                <w:color w:val="000000" w:themeColor="text1"/>
                <w:kern w:val="24"/>
                <w:szCs w:val="18"/>
                <w:lang w:eastAsia="zh-CN"/>
              </w:rPr>
              <w:t>≤ 5.5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C389B8" w14:textId="7F9FCB71" w:rsidR="002D0CF4" w:rsidRPr="002D0CF4" w:rsidRDefault="002D0CF4" w:rsidP="002D0CF4">
            <w:pPr>
              <w:pStyle w:val="TAC"/>
              <w:rPr>
                <w:rFonts w:cs="Arial"/>
                <w:color w:val="000000" w:themeColor="text1"/>
                <w:kern w:val="24"/>
                <w:szCs w:val="18"/>
                <w:lang w:eastAsia="zh-CN"/>
              </w:rPr>
            </w:pPr>
            <w:r w:rsidRPr="002D0CF4">
              <w:rPr>
                <w:color w:val="000000" w:themeColor="text1"/>
              </w:rPr>
              <w:t xml:space="preserve">≤ </w:t>
            </w:r>
            <w:r w:rsidRPr="002D0CF4">
              <w:rPr>
                <w:color w:val="000000" w:themeColor="text1"/>
                <w:lang w:val="fr-FR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F55F6" w14:textId="304CA1AB" w:rsidR="002D0CF4" w:rsidRPr="002D0CF4" w:rsidRDefault="002D0CF4" w:rsidP="002D0CF4">
            <w:pPr>
              <w:pStyle w:val="TAC"/>
              <w:rPr>
                <w:rFonts w:cs="Arial"/>
                <w:color w:val="000000" w:themeColor="text1"/>
                <w:kern w:val="24"/>
                <w:szCs w:val="18"/>
                <w:lang w:eastAsia="zh-CN"/>
              </w:rPr>
            </w:pPr>
            <w:r w:rsidRPr="002D0CF4">
              <w:rPr>
                <w:color w:val="000000" w:themeColor="text1"/>
              </w:rPr>
              <w:t xml:space="preserve">≤ </w:t>
            </w:r>
            <w:r w:rsidRPr="002D0CF4">
              <w:rPr>
                <w:color w:val="000000" w:themeColor="text1"/>
                <w:lang w:val="fr-FR"/>
              </w:rPr>
              <w:t>3.5</w:t>
            </w:r>
          </w:p>
        </w:tc>
      </w:tr>
      <w:tr w:rsidR="002D0CF4" w:rsidRPr="001D0283" w14:paraId="0E315D1B" w14:textId="0B84E17B" w:rsidTr="002423DC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321D2B" w14:textId="77777777" w:rsidR="002D0CF4" w:rsidRPr="001D0283" w:rsidRDefault="002D0CF4" w:rsidP="002D0CF4">
            <w:pPr>
              <w:pStyle w:val="TAC"/>
            </w:pPr>
            <w:r w:rsidRPr="001D0283">
              <w:t>DFT-s-OFDM</w:t>
            </w:r>
            <w:r>
              <w:t xml:space="preserve"> </w:t>
            </w:r>
            <w:r w:rsidRPr="001D0283">
              <w:t>64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5B48B" w14:textId="77777777" w:rsidR="002D0CF4" w:rsidRPr="001D0283" w:rsidRDefault="002D0CF4" w:rsidP="002D0CF4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5.5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BFBA2" w14:textId="77777777" w:rsidR="002D0CF4" w:rsidRPr="001D0283" w:rsidRDefault="002D0CF4" w:rsidP="002D0CF4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671A2" w14:textId="77777777" w:rsidR="002D0CF4" w:rsidRDefault="002D0CF4" w:rsidP="002D0CF4">
            <w:pPr>
              <w:pStyle w:val="TAC"/>
              <w:rPr>
                <w:rFonts w:cs="Arial"/>
                <w:color w:val="000000" w:themeColor="text1"/>
                <w:kern w:val="24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058E1" w14:textId="49986A07" w:rsidR="002D0CF4" w:rsidRDefault="002D0CF4" w:rsidP="002D0CF4">
            <w:pPr>
              <w:pStyle w:val="TAC"/>
              <w:rPr>
                <w:rFonts w:cs="Arial"/>
                <w:color w:val="000000" w:themeColor="text1"/>
                <w:kern w:val="24"/>
                <w:szCs w:val="18"/>
                <w:lang w:eastAsia="zh-CN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8E1D6" w14:textId="7A2CC14B" w:rsidR="002D0CF4" w:rsidRDefault="002D0CF4" w:rsidP="002D0CF4">
            <w:pPr>
              <w:pStyle w:val="TAC"/>
              <w:rPr>
                <w:rFonts w:cs="Arial"/>
                <w:color w:val="000000" w:themeColor="text1"/>
                <w:kern w:val="24"/>
                <w:szCs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72916" w14:textId="41ED1DB1" w:rsidR="002D0CF4" w:rsidRPr="001D0283" w:rsidRDefault="002D0CF4" w:rsidP="002D0CF4">
            <w:pPr>
              <w:pStyle w:val="TAC"/>
            </w:pPr>
            <w:r>
              <w:rPr>
                <w:rFonts w:cs="Arial"/>
                <w:color w:val="000000" w:themeColor="text1"/>
                <w:kern w:val="24"/>
                <w:szCs w:val="18"/>
                <w:lang w:eastAsia="zh-CN"/>
              </w:rPr>
              <w:t>≤ 5.5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CDFDBF" w14:textId="06E2DB17" w:rsidR="002D0CF4" w:rsidRPr="002D0CF4" w:rsidRDefault="002D0CF4" w:rsidP="002D0CF4">
            <w:pPr>
              <w:pStyle w:val="TAC"/>
              <w:rPr>
                <w:rFonts w:cs="Arial"/>
                <w:color w:val="000000" w:themeColor="text1"/>
                <w:kern w:val="24"/>
                <w:szCs w:val="18"/>
                <w:lang w:eastAsia="zh-CN"/>
              </w:rPr>
            </w:pPr>
            <w:r w:rsidRPr="002D0CF4">
              <w:rPr>
                <w:color w:val="000000" w:themeColor="text1"/>
              </w:rPr>
              <w:t xml:space="preserve">≤ </w:t>
            </w:r>
            <w:r w:rsidRPr="002D0CF4">
              <w:rPr>
                <w:color w:val="000000" w:themeColor="text1"/>
                <w:lang w:val="fr-FR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CAF1BF" w14:textId="47FBBD26" w:rsidR="002D0CF4" w:rsidRPr="002D0CF4" w:rsidRDefault="002D0CF4" w:rsidP="002D0CF4">
            <w:pPr>
              <w:pStyle w:val="TAC"/>
              <w:rPr>
                <w:rFonts w:cs="Arial"/>
                <w:color w:val="000000" w:themeColor="text1"/>
                <w:kern w:val="24"/>
                <w:szCs w:val="18"/>
                <w:lang w:eastAsia="zh-CN"/>
              </w:rPr>
            </w:pPr>
            <w:r w:rsidRPr="002D0CF4">
              <w:rPr>
                <w:color w:val="000000" w:themeColor="text1"/>
              </w:rPr>
              <w:t xml:space="preserve">≤ </w:t>
            </w:r>
            <w:r w:rsidRPr="002D0CF4">
              <w:rPr>
                <w:color w:val="000000" w:themeColor="text1"/>
                <w:lang w:val="fr-FR"/>
              </w:rPr>
              <w:t>3.5</w:t>
            </w:r>
          </w:p>
        </w:tc>
      </w:tr>
      <w:tr w:rsidR="002D0CF4" w:rsidRPr="001D0283" w14:paraId="1D55CCA9" w14:textId="743451AF" w:rsidTr="002423DC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CD93FA" w14:textId="77777777" w:rsidR="002D0CF4" w:rsidRPr="001D0283" w:rsidRDefault="002D0CF4" w:rsidP="002D0CF4">
            <w:pPr>
              <w:pStyle w:val="TAC"/>
            </w:pPr>
            <w:r w:rsidRPr="001D0283">
              <w:t>DFT-s-OFDM</w:t>
            </w:r>
            <w:r>
              <w:t xml:space="preserve"> </w:t>
            </w:r>
            <w:r w:rsidRPr="001D0283">
              <w:t>256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B29604" w14:textId="77777777" w:rsidR="002D0CF4" w:rsidRPr="001D0283" w:rsidRDefault="002D0CF4" w:rsidP="002D0CF4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rPr>
                <w:rFonts w:eastAsia="Yu Mincho"/>
              </w:rPr>
              <w:t>9.5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31FA22" w14:textId="77777777" w:rsidR="002D0CF4" w:rsidRPr="001D0283" w:rsidRDefault="002D0CF4" w:rsidP="002D0CF4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6FECF" w14:textId="77777777" w:rsidR="002D0CF4" w:rsidRPr="00DC2055" w:rsidRDefault="002D0CF4" w:rsidP="002D0CF4">
            <w:pPr>
              <w:pStyle w:val="TAC"/>
              <w:rPr>
                <w:rFonts w:cs="Arial"/>
                <w:color w:val="000000" w:themeColor="text1"/>
                <w:kern w:val="24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9783E" w14:textId="6DCE12E0" w:rsidR="002D0CF4" w:rsidRPr="00DC2055" w:rsidRDefault="002D0CF4" w:rsidP="002D0CF4">
            <w:pPr>
              <w:pStyle w:val="TAC"/>
              <w:rPr>
                <w:rFonts w:cs="Arial"/>
                <w:color w:val="000000" w:themeColor="text1"/>
                <w:kern w:val="24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FF283" w14:textId="4EEC175F" w:rsidR="002D0CF4" w:rsidRPr="00DC2055" w:rsidRDefault="002D0CF4" w:rsidP="002D0CF4">
            <w:pPr>
              <w:pStyle w:val="TAC"/>
              <w:rPr>
                <w:rFonts w:cs="Arial"/>
                <w:color w:val="000000" w:themeColor="text1"/>
                <w:kern w:val="24"/>
                <w:szCs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E6B9B" w14:textId="2F462897" w:rsidR="002D0CF4" w:rsidRPr="001D0283" w:rsidRDefault="002D0CF4" w:rsidP="002D0CF4">
            <w:pPr>
              <w:pStyle w:val="TAC"/>
            </w:pPr>
            <w:r w:rsidRPr="00DC2055">
              <w:rPr>
                <w:rFonts w:cs="Arial"/>
                <w:color w:val="000000" w:themeColor="text1"/>
                <w:kern w:val="24"/>
                <w:szCs w:val="18"/>
                <w:lang w:eastAsia="zh-CN"/>
              </w:rPr>
              <w:t>≤ 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7FEF56" w14:textId="74BFF40B" w:rsidR="002D0CF4" w:rsidRPr="002D0CF4" w:rsidRDefault="002D0CF4" w:rsidP="002D0CF4">
            <w:pPr>
              <w:pStyle w:val="TAC"/>
              <w:rPr>
                <w:rFonts w:cs="Arial"/>
                <w:color w:val="000000" w:themeColor="text1"/>
                <w:kern w:val="24"/>
                <w:szCs w:val="18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2EA1AF" w14:textId="48390453" w:rsidR="002D0CF4" w:rsidRPr="002D0CF4" w:rsidRDefault="002D0CF4" w:rsidP="002D0CF4">
            <w:pPr>
              <w:pStyle w:val="TAC"/>
              <w:rPr>
                <w:rFonts w:cs="Arial"/>
                <w:color w:val="000000" w:themeColor="text1"/>
                <w:kern w:val="24"/>
                <w:szCs w:val="18"/>
                <w:lang w:eastAsia="zh-CN"/>
              </w:rPr>
            </w:pPr>
          </w:p>
        </w:tc>
      </w:tr>
      <w:tr w:rsidR="002D0CF4" w:rsidRPr="001D0283" w14:paraId="38EE0224" w14:textId="0F681198" w:rsidTr="002423DC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92EDB" w14:textId="77777777" w:rsidR="002D0CF4" w:rsidRPr="001D0283" w:rsidRDefault="002D0CF4" w:rsidP="002D0CF4">
            <w:pPr>
              <w:pStyle w:val="TAC"/>
            </w:pPr>
            <w:r w:rsidRPr="001D0283">
              <w:t>CP-OFDM</w:t>
            </w:r>
            <w:r>
              <w:t xml:space="preserve"> </w:t>
            </w:r>
            <w:r w:rsidRPr="001D0283">
              <w:t>QPSK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A781FE" w14:textId="77777777" w:rsidR="002D0CF4" w:rsidRPr="001D0283" w:rsidRDefault="002D0CF4" w:rsidP="002D0CF4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7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32BF9E" w14:textId="77777777" w:rsidR="002D0CF4" w:rsidRPr="001D0283" w:rsidRDefault="002D0CF4" w:rsidP="002D0CF4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3A109" w14:textId="77287C4F" w:rsidR="002D0CF4" w:rsidRDefault="002D0CF4" w:rsidP="002D0CF4">
            <w:pPr>
              <w:pStyle w:val="TAC"/>
              <w:rPr>
                <w:rFonts w:cs="Arial"/>
                <w:color w:val="000000" w:themeColor="text1"/>
                <w:kern w:val="24"/>
                <w:szCs w:val="18"/>
                <w:lang w:eastAsia="zh-CN"/>
              </w:rPr>
            </w:pPr>
            <w:r>
              <w:rPr>
                <w:rFonts w:cs="Arial"/>
              </w:rPr>
              <w:t>3.5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27520" w14:textId="6735E6DF" w:rsidR="002D0CF4" w:rsidRDefault="002D0CF4" w:rsidP="002D0CF4">
            <w:pPr>
              <w:pStyle w:val="TAC"/>
              <w:rPr>
                <w:rFonts w:cs="Arial"/>
                <w:color w:val="000000" w:themeColor="text1"/>
                <w:kern w:val="24"/>
                <w:szCs w:val="18"/>
                <w:lang w:eastAsia="zh-CN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94830" w14:textId="26C59504" w:rsidR="002D0CF4" w:rsidRDefault="002D0CF4" w:rsidP="002D0CF4">
            <w:pPr>
              <w:pStyle w:val="TAC"/>
              <w:rPr>
                <w:rFonts w:cs="Arial"/>
                <w:color w:val="000000" w:themeColor="text1"/>
                <w:kern w:val="24"/>
                <w:szCs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C3D1D" w14:textId="186AAD5B" w:rsidR="002D0CF4" w:rsidRPr="001D0283" w:rsidRDefault="002D0CF4" w:rsidP="002D0CF4">
            <w:pPr>
              <w:pStyle w:val="TAC"/>
            </w:pPr>
            <w:r>
              <w:rPr>
                <w:rFonts w:cs="Arial"/>
                <w:color w:val="000000" w:themeColor="text1"/>
                <w:kern w:val="24"/>
                <w:szCs w:val="18"/>
                <w:lang w:eastAsia="zh-CN"/>
              </w:rPr>
              <w:t>≤ 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B8AEC4" w14:textId="1F9432B3" w:rsidR="002D0CF4" w:rsidRPr="002D0CF4" w:rsidRDefault="002D0CF4" w:rsidP="002D0CF4">
            <w:pPr>
              <w:pStyle w:val="TAC"/>
              <w:rPr>
                <w:rFonts w:cs="Arial"/>
                <w:color w:val="000000" w:themeColor="text1"/>
                <w:kern w:val="24"/>
                <w:szCs w:val="18"/>
                <w:lang w:eastAsia="zh-CN"/>
              </w:rPr>
            </w:pPr>
            <w:r w:rsidRPr="002D0CF4">
              <w:rPr>
                <w:color w:val="000000" w:themeColor="text1"/>
              </w:rPr>
              <w:t xml:space="preserve">≤ </w:t>
            </w:r>
            <w:r w:rsidRPr="002D0CF4">
              <w:rPr>
                <w:color w:val="000000" w:themeColor="text1"/>
                <w:lang w:val="fr-FR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77A347" w14:textId="1369B2FB" w:rsidR="002D0CF4" w:rsidRPr="002D0CF4" w:rsidRDefault="002D0CF4" w:rsidP="002D0CF4">
            <w:pPr>
              <w:pStyle w:val="TAC"/>
              <w:rPr>
                <w:rFonts w:cs="Arial"/>
                <w:color w:val="000000" w:themeColor="text1"/>
                <w:kern w:val="24"/>
                <w:szCs w:val="18"/>
                <w:lang w:eastAsia="zh-CN"/>
              </w:rPr>
            </w:pPr>
            <w:r w:rsidRPr="002D0CF4">
              <w:rPr>
                <w:color w:val="000000" w:themeColor="text1"/>
              </w:rPr>
              <w:t xml:space="preserve">≤ </w:t>
            </w:r>
            <w:r w:rsidRPr="002D0CF4">
              <w:rPr>
                <w:color w:val="000000" w:themeColor="text1"/>
                <w:lang w:val="fr-FR"/>
              </w:rPr>
              <w:t>5</w:t>
            </w:r>
          </w:p>
        </w:tc>
      </w:tr>
      <w:tr w:rsidR="002D0CF4" w:rsidRPr="001D0283" w14:paraId="345B7436" w14:textId="5EA6161D" w:rsidTr="002423DC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D4EE94" w14:textId="77777777" w:rsidR="002D0CF4" w:rsidRPr="001D0283" w:rsidRDefault="002D0CF4" w:rsidP="002D0CF4">
            <w:pPr>
              <w:pStyle w:val="TAC"/>
            </w:pPr>
            <w:r w:rsidRPr="001D0283">
              <w:t>CP-OFDM</w:t>
            </w:r>
            <w:r>
              <w:t xml:space="preserve"> </w:t>
            </w:r>
            <w:r w:rsidRPr="001D0283">
              <w:t>16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D172E5" w14:textId="77777777" w:rsidR="002D0CF4" w:rsidRPr="001D0283" w:rsidRDefault="002D0CF4" w:rsidP="002D0CF4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7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316779" w14:textId="77777777" w:rsidR="002D0CF4" w:rsidRPr="001D0283" w:rsidRDefault="002D0CF4" w:rsidP="002D0CF4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2F722" w14:textId="19E6E2BD" w:rsidR="002D0CF4" w:rsidRDefault="002D0CF4" w:rsidP="002D0CF4">
            <w:pPr>
              <w:pStyle w:val="TAC"/>
              <w:rPr>
                <w:rFonts w:cs="Arial"/>
                <w:color w:val="000000" w:themeColor="text1"/>
                <w:kern w:val="24"/>
                <w:szCs w:val="18"/>
                <w:lang w:eastAsia="zh-CN"/>
              </w:rPr>
            </w:pPr>
            <w:r>
              <w:rPr>
                <w:rFonts w:cs="Arial"/>
              </w:rPr>
              <w:t>3.5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B936D" w14:textId="49952B73" w:rsidR="002D0CF4" w:rsidRDefault="002D0CF4" w:rsidP="002D0CF4">
            <w:pPr>
              <w:pStyle w:val="TAC"/>
              <w:rPr>
                <w:rFonts w:cs="Arial"/>
                <w:color w:val="000000" w:themeColor="text1"/>
                <w:kern w:val="24"/>
                <w:szCs w:val="18"/>
                <w:lang w:eastAsia="zh-CN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D3332" w14:textId="549364B7" w:rsidR="002D0CF4" w:rsidRDefault="002D0CF4" w:rsidP="002D0CF4">
            <w:pPr>
              <w:pStyle w:val="TAC"/>
              <w:rPr>
                <w:rFonts w:cs="Arial"/>
                <w:color w:val="000000" w:themeColor="text1"/>
                <w:kern w:val="24"/>
                <w:szCs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0D70F" w14:textId="266D406C" w:rsidR="002D0CF4" w:rsidRPr="001D0283" w:rsidRDefault="002D0CF4" w:rsidP="002D0CF4">
            <w:pPr>
              <w:pStyle w:val="TAC"/>
            </w:pPr>
            <w:r>
              <w:rPr>
                <w:rFonts w:cs="Arial"/>
                <w:color w:val="000000" w:themeColor="text1"/>
                <w:kern w:val="24"/>
                <w:szCs w:val="18"/>
                <w:lang w:eastAsia="zh-CN"/>
              </w:rPr>
              <w:t>≤ 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E56B62" w14:textId="5903F244" w:rsidR="002D0CF4" w:rsidRPr="002D0CF4" w:rsidRDefault="002D0CF4" w:rsidP="002D0CF4">
            <w:pPr>
              <w:pStyle w:val="TAC"/>
              <w:rPr>
                <w:rFonts w:cs="Arial"/>
                <w:color w:val="000000" w:themeColor="text1"/>
                <w:kern w:val="24"/>
                <w:szCs w:val="18"/>
                <w:lang w:eastAsia="zh-CN"/>
              </w:rPr>
            </w:pPr>
            <w:r w:rsidRPr="002D0CF4">
              <w:rPr>
                <w:color w:val="000000" w:themeColor="text1"/>
              </w:rPr>
              <w:t xml:space="preserve">≤ </w:t>
            </w:r>
            <w:r w:rsidRPr="002D0CF4">
              <w:rPr>
                <w:color w:val="000000" w:themeColor="text1"/>
                <w:lang w:val="fr-FR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AB3240" w14:textId="0772058E" w:rsidR="002D0CF4" w:rsidRPr="002D0CF4" w:rsidRDefault="002D0CF4" w:rsidP="002D0CF4">
            <w:pPr>
              <w:pStyle w:val="TAC"/>
              <w:rPr>
                <w:rFonts w:cs="Arial"/>
                <w:color w:val="000000" w:themeColor="text1"/>
                <w:kern w:val="24"/>
                <w:szCs w:val="18"/>
                <w:lang w:eastAsia="zh-CN"/>
              </w:rPr>
            </w:pPr>
            <w:r w:rsidRPr="002D0CF4">
              <w:rPr>
                <w:color w:val="000000" w:themeColor="text1"/>
              </w:rPr>
              <w:t xml:space="preserve">≤ </w:t>
            </w:r>
            <w:r w:rsidRPr="002D0CF4">
              <w:rPr>
                <w:color w:val="000000" w:themeColor="text1"/>
                <w:lang w:val="fr-FR"/>
              </w:rPr>
              <w:t>5</w:t>
            </w:r>
          </w:p>
        </w:tc>
      </w:tr>
      <w:tr w:rsidR="002D0CF4" w:rsidRPr="001D0283" w14:paraId="2745E64C" w14:textId="7CE4028A" w:rsidTr="002423DC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85FAA2" w14:textId="77777777" w:rsidR="002D0CF4" w:rsidRPr="001D0283" w:rsidRDefault="002D0CF4" w:rsidP="002D0CF4">
            <w:pPr>
              <w:pStyle w:val="TAC"/>
            </w:pPr>
            <w:r w:rsidRPr="001D0283">
              <w:t>CP-OFDM</w:t>
            </w:r>
            <w:r>
              <w:t xml:space="preserve"> </w:t>
            </w:r>
            <w:r w:rsidRPr="001D0283">
              <w:t>64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ECE97A" w14:textId="77777777" w:rsidR="002D0CF4" w:rsidRPr="001D0283" w:rsidRDefault="002D0CF4" w:rsidP="002D0CF4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7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C5B1E1" w14:textId="77777777" w:rsidR="002D0CF4" w:rsidRPr="001D0283" w:rsidRDefault="002D0CF4" w:rsidP="002D0CF4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2DB12" w14:textId="77777777" w:rsidR="002D0CF4" w:rsidRDefault="002D0CF4" w:rsidP="002D0CF4">
            <w:pPr>
              <w:pStyle w:val="TAC"/>
              <w:rPr>
                <w:rFonts w:cs="Arial"/>
                <w:color w:val="000000" w:themeColor="text1"/>
                <w:kern w:val="24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6E3B2" w14:textId="7AB0BCDB" w:rsidR="002D0CF4" w:rsidRDefault="002D0CF4" w:rsidP="002D0CF4">
            <w:pPr>
              <w:pStyle w:val="TAC"/>
              <w:rPr>
                <w:rFonts w:cs="Arial"/>
                <w:color w:val="000000" w:themeColor="text1"/>
                <w:kern w:val="24"/>
                <w:szCs w:val="18"/>
                <w:lang w:eastAsia="zh-CN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DF477" w14:textId="4CA07C8C" w:rsidR="002D0CF4" w:rsidRDefault="002D0CF4" w:rsidP="002D0CF4">
            <w:pPr>
              <w:pStyle w:val="TAC"/>
              <w:rPr>
                <w:rFonts w:cs="Arial"/>
                <w:color w:val="000000" w:themeColor="text1"/>
                <w:kern w:val="24"/>
                <w:szCs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7FD81" w14:textId="7C6405C3" w:rsidR="002D0CF4" w:rsidRPr="001D0283" w:rsidRDefault="002D0CF4" w:rsidP="002D0CF4">
            <w:pPr>
              <w:pStyle w:val="TAC"/>
            </w:pPr>
            <w:r>
              <w:rPr>
                <w:rFonts w:cs="Arial"/>
                <w:color w:val="000000" w:themeColor="text1"/>
                <w:kern w:val="24"/>
                <w:szCs w:val="18"/>
                <w:lang w:eastAsia="zh-CN"/>
              </w:rPr>
              <w:t>≤ 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88F96E" w14:textId="3C4BCCD0" w:rsidR="002D0CF4" w:rsidRPr="002D0CF4" w:rsidRDefault="002D0CF4" w:rsidP="002D0CF4">
            <w:pPr>
              <w:pStyle w:val="TAC"/>
              <w:rPr>
                <w:rFonts w:cs="Arial"/>
                <w:color w:val="000000" w:themeColor="text1"/>
                <w:kern w:val="24"/>
                <w:szCs w:val="18"/>
                <w:lang w:eastAsia="zh-CN"/>
              </w:rPr>
            </w:pPr>
            <w:r w:rsidRPr="002D0CF4">
              <w:rPr>
                <w:color w:val="000000" w:themeColor="text1"/>
              </w:rPr>
              <w:t xml:space="preserve">≤ </w:t>
            </w:r>
            <w:r w:rsidRPr="002D0CF4">
              <w:rPr>
                <w:rFonts w:hint="eastAsia"/>
                <w:color w:val="000000" w:themeColor="text1"/>
                <w:lang w:eastAsia="zh-CN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2754C" w14:textId="42FD1231" w:rsidR="002D0CF4" w:rsidRPr="002D0CF4" w:rsidRDefault="002D0CF4" w:rsidP="002D0CF4">
            <w:pPr>
              <w:pStyle w:val="TAC"/>
              <w:rPr>
                <w:rFonts w:cs="Arial"/>
                <w:color w:val="000000" w:themeColor="text1"/>
                <w:kern w:val="24"/>
                <w:szCs w:val="18"/>
                <w:lang w:eastAsia="zh-CN"/>
              </w:rPr>
            </w:pPr>
            <w:r w:rsidRPr="002D0CF4">
              <w:rPr>
                <w:color w:val="000000" w:themeColor="text1"/>
              </w:rPr>
              <w:t xml:space="preserve">≤ </w:t>
            </w:r>
            <w:r w:rsidRPr="002D0CF4">
              <w:rPr>
                <w:color w:val="000000" w:themeColor="text1"/>
                <w:lang w:val="fr-FR"/>
              </w:rPr>
              <w:t>5</w:t>
            </w:r>
          </w:p>
        </w:tc>
      </w:tr>
      <w:tr w:rsidR="002D0CF4" w:rsidRPr="001D0283" w14:paraId="74233888" w14:textId="1470A85D" w:rsidTr="002423DC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0B81E" w14:textId="77777777" w:rsidR="002D0CF4" w:rsidRPr="001D0283" w:rsidRDefault="002D0CF4" w:rsidP="002D0CF4">
            <w:pPr>
              <w:pStyle w:val="TAC"/>
            </w:pPr>
            <w:r w:rsidRPr="001D0283">
              <w:t>CP-OFDM</w:t>
            </w:r>
            <w:r>
              <w:t xml:space="preserve"> </w:t>
            </w:r>
            <w:r w:rsidRPr="001D0283">
              <w:t>256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42DD1" w14:textId="77777777" w:rsidR="002D0CF4" w:rsidRPr="001D0283" w:rsidRDefault="002D0CF4" w:rsidP="002D0CF4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rPr>
                <w:rFonts w:eastAsia="Yu Mincho"/>
              </w:rPr>
              <w:t>9.5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1E7960" w14:textId="77777777" w:rsidR="002D0CF4" w:rsidRPr="001D0283" w:rsidRDefault="002D0CF4" w:rsidP="002D0CF4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F7833" w14:textId="77777777" w:rsidR="002D0CF4" w:rsidRPr="00DC2055" w:rsidRDefault="002D0CF4" w:rsidP="002D0CF4">
            <w:pPr>
              <w:pStyle w:val="TAC"/>
              <w:rPr>
                <w:rFonts w:cs="Arial"/>
                <w:color w:val="000000" w:themeColor="text1"/>
                <w:kern w:val="24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B6C98" w14:textId="31669E9B" w:rsidR="002D0CF4" w:rsidRPr="00DC2055" w:rsidRDefault="002D0CF4" w:rsidP="002D0CF4">
            <w:pPr>
              <w:pStyle w:val="TAC"/>
              <w:rPr>
                <w:rFonts w:cs="Arial"/>
                <w:color w:val="000000" w:themeColor="text1"/>
                <w:kern w:val="24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4B45B" w14:textId="2460FF35" w:rsidR="002D0CF4" w:rsidRPr="00DC2055" w:rsidRDefault="002D0CF4" w:rsidP="002D0CF4">
            <w:pPr>
              <w:pStyle w:val="TAC"/>
              <w:rPr>
                <w:rFonts w:cs="Arial"/>
                <w:color w:val="000000" w:themeColor="text1"/>
                <w:kern w:val="24"/>
                <w:szCs w:val="18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0013B" w14:textId="06B93576" w:rsidR="002D0CF4" w:rsidRPr="001D0283" w:rsidRDefault="002D0CF4" w:rsidP="002D0CF4">
            <w:pPr>
              <w:pStyle w:val="TAC"/>
            </w:pPr>
            <w:r w:rsidRPr="00DC2055">
              <w:rPr>
                <w:rFonts w:cs="Arial"/>
                <w:color w:val="000000" w:themeColor="text1"/>
                <w:kern w:val="24"/>
                <w:szCs w:val="18"/>
                <w:lang w:eastAsia="zh-CN"/>
              </w:rPr>
              <w:t>≤ 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509C2" w14:textId="77777777" w:rsidR="002D0CF4" w:rsidRPr="002D0CF4" w:rsidRDefault="002D0CF4" w:rsidP="002D0CF4">
            <w:pPr>
              <w:pStyle w:val="TAC"/>
              <w:rPr>
                <w:rFonts w:cs="Arial"/>
                <w:color w:val="000000" w:themeColor="text1"/>
                <w:kern w:val="24"/>
                <w:szCs w:val="18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7A1D2" w14:textId="5F3318A3" w:rsidR="002D0CF4" w:rsidRPr="002D0CF4" w:rsidRDefault="002D0CF4" w:rsidP="002D0CF4">
            <w:pPr>
              <w:pStyle w:val="TAC"/>
              <w:rPr>
                <w:rFonts w:cs="Arial"/>
                <w:color w:val="000000" w:themeColor="text1"/>
                <w:kern w:val="24"/>
                <w:szCs w:val="18"/>
                <w:lang w:eastAsia="zh-CN"/>
              </w:rPr>
            </w:pPr>
          </w:p>
        </w:tc>
      </w:tr>
    </w:tbl>
    <w:p w14:paraId="56FE9140" w14:textId="77777777" w:rsidR="00E52C62" w:rsidRPr="00E52C62" w:rsidRDefault="00E52C62" w:rsidP="00E52C62">
      <w:pPr>
        <w:spacing w:after="120"/>
        <w:rPr>
          <w:color w:val="0070C0"/>
          <w:szCs w:val="24"/>
          <w:lang w:val="fr-FR" w:eastAsia="zh-CN"/>
        </w:rPr>
      </w:pPr>
    </w:p>
    <w:p w14:paraId="3FFE5CE1" w14:textId="77777777" w:rsidR="00F964C4" w:rsidRDefault="00147A17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Recommended WF</w:t>
      </w:r>
    </w:p>
    <w:p w14:paraId="434CF5A6" w14:textId="7B155998" w:rsidR="0055039B" w:rsidRDefault="0055039B" w:rsidP="00D32438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The difference between re</w:t>
      </w:r>
      <w:r w:rsidR="005B5851">
        <w:rPr>
          <w:rFonts w:eastAsia="SimSun"/>
          <w:color w:val="0070C0"/>
          <w:szCs w:val="24"/>
          <w:lang w:eastAsia="zh-CN"/>
        </w:rPr>
        <w:t xml:space="preserve">gions A1 and </w:t>
      </w:r>
      <w:r w:rsidR="002852AA">
        <w:rPr>
          <w:rFonts w:eastAsia="SimSun"/>
          <w:color w:val="0070C0"/>
          <w:szCs w:val="24"/>
          <w:lang w:eastAsia="zh-CN"/>
        </w:rPr>
        <w:t xml:space="preserve">the new </w:t>
      </w:r>
      <w:r w:rsidR="005B5851">
        <w:rPr>
          <w:rFonts w:eastAsia="SimSun"/>
          <w:color w:val="0070C0"/>
          <w:szCs w:val="24"/>
          <w:lang w:eastAsia="zh-CN"/>
        </w:rPr>
        <w:t>A3</w:t>
      </w:r>
      <w:r w:rsidR="002852AA">
        <w:rPr>
          <w:rFonts w:eastAsia="SimSun"/>
          <w:color w:val="0070C0"/>
          <w:szCs w:val="24"/>
          <w:lang w:eastAsia="zh-CN"/>
        </w:rPr>
        <w:t xml:space="preserve"> from </w:t>
      </w:r>
      <w:r w:rsidR="005B5851">
        <w:rPr>
          <w:rFonts w:eastAsia="SimSun"/>
          <w:color w:val="0070C0"/>
          <w:szCs w:val="24"/>
          <w:lang w:eastAsia="zh-CN"/>
        </w:rPr>
        <w:t>Qualcomm</w:t>
      </w:r>
      <w:r w:rsidR="002852AA">
        <w:rPr>
          <w:rFonts w:eastAsia="SimSun"/>
          <w:color w:val="0070C0"/>
          <w:szCs w:val="24"/>
          <w:lang w:eastAsia="zh-CN"/>
        </w:rPr>
        <w:t xml:space="preserve"> </w:t>
      </w:r>
      <w:r w:rsidR="005B5851">
        <w:rPr>
          <w:rFonts w:eastAsia="SimSun"/>
          <w:color w:val="0070C0"/>
          <w:szCs w:val="24"/>
          <w:lang w:eastAsia="zh-CN"/>
        </w:rPr>
        <w:t>is the A-MPR value for 256QAM.</w:t>
      </w:r>
    </w:p>
    <w:p w14:paraId="6194A9E1" w14:textId="285690BB" w:rsidR="000D3AEB" w:rsidRPr="00D32438" w:rsidRDefault="000D3AEB" w:rsidP="000D3AEB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 xml:space="preserve">Discuss offline how to finalize A-MPR </w:t>
      </w:r>
      <w:r w:rsidR="00EB5FD6">
        <w:rPr>
          <w:rFonts w:eastAsia="SimSun"/>
          <w:color w:val="0070C0"/>
          <w:szCs w:val="24"/>
          <w:lang w:eastAsia="zh-CN"/>
        </w:rPr>
        <w:t xml:space="preserve">values for each region, by averaging? </w:t>
      </w:r>
    </w:p>
    <w:p w14:paraId="562B1EFD" w14:textId="77777777" w:rsidR="00E24A08" w:rsidRPr="00E24A08" w:rsidRDefault="00E24A08" w:rsidP="00E24A08">
      <w:pPr>
        <w:spacing w:after="120"/>
        <w:rPr>
          <w:color w:val="0070C0"/>
          <w:szCs w:val="24"/>
          <w:lang w:eastAsia="zh-CN"/>
        </w:rPr>
      </w:pPr>
    </w:p>
    <w:p w14:paraId="0B97EA6C" w14:textId="77777777" w:rsidR="005A6E47" w:rsidRDefault="005A6E47">
      <w:pPr>
        <w:pStyle w:val="ListParagraph"/>
        <w:overflowPunct/>
        <w:autoSpaceDE/>
        <w:autoSpaceDN/>
        <w:adjustRightInd/>
        <w:spacing w:after="120"/>
        <w:ind w:left="1440" w:firstLineChars="0" w:firstLine="0"/>
        <w:textAlignment w:val="auto"/>
        <w:rPr>
          <w:rFonts w:eastAsia="SimSun"/>
          <w:color w:val="0070C0"/>
          <w:szCs w:val="24"/>
          <w:lang w:eastAsia="zh-CN"/>
        </w:rPr>
      </w:pPr>
    </w:p>
    <w:p w14:paraId="5FF319E1" w14:textId="04A24AF2" w:rsidR="009538DF" w:rsidRDefault="009538DF" w:rsidP="009538DF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 xml:space="preserve">Issue </w:t>
      </w:r>
      <w:r w:rsidR="00EE2777">
        <w:rPr>
          <w:b/>
          <w:color w:val="0070C0"/>
          <w:u w:val="single"/>
          <w:lang w:eastAsia="ko-KR"/>
        </w:rPr>
        <w:t>1</w:t>
      </w:r>
      <w:r>
        <w:rPr>
          <w:b/>
          <w:color w:val="0070C0"/>
          <w:u w:val="single"/>
          <w:lang w:eastAsia="ko-KR"/>
        </w:rPr>
        <w:t>-</w:t>
      </w:r>
      <w:r w:rsidR="00DB16C2">
        <w:rPr>
          <w:b/>
          <w:color w:val="0070C0"/>
          <w:u w:val="single"/>
          <w:lang w:eastAsia="ko-KR"/>
        </w:rPr>
        <w:t>2</w:t>
      </w:r>
      <w:r>
        <w:rPr>
          <w:b/>
          <w:color w:val="0070C0"/>
          <w:u w:val="single"/>
          <w:lang w:eastAsia="ko-KR"/>
        </w:rPr>
        <w:t>-2: NS_1</w:t>
      </w:r>
      <w:r w:rsidR="00055DFE">
        <w:rPr>
          <w:b/>
          <w:color w:val="0070C0"/>
          <w:u w:val="single"/>
          <w:lang w:eastAsia="ko-KR"/>
        </w:rPr>
        <w:t>3</w:t>
      </w:r>
      <w:r>
        <w:rPr>
          <w:b/>
          <w:color w:val="0070C0"/>
          <w:u w:val="single"/>
          <w:lang w:eastAsia="ko-KR"/>
        </w:rPr>
        <w:t xml:space="preserve"> A-MPR </w:t>
      </w:r>
    </w:p>
    <w:p w14:paraId="0C34C3E1" w14:textId="72B40BAE" w:rsidR="009538DF" w:rsidRDefault="009538DF" w:rsidP="009538DF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 xml:space="preserve">Proposals: </w:t>
      </w:r>
      <w:r w:rsidR="003B7E72">
        <w:rPr>
          <w:rFonts w:eastAsia="SimSun"/>
          <w:color w:val="0070C0"/>
          <w:szCs w:val="24"/>
          <w:lang w:eastAsia="zh-CN"/>
        </w:rPr>
        <w:t>NS_13 A-MPR definition for 7 MHz channel BW</w:t>
      </w:r>
      <w:r>
        <w:rPr>
          <w:rFonts w:eastAsia="SimSun"/>
          <w:color w:val="0070C0"/>
          <w:szCs w:val="24"/>
          <w:lang w:eastAsia="zh-CN"/>
        </w:rPr>
        <w:t>:</w:t>
      </w:r>
    </w:p>
    <w:p w14:paraId="5F4B3ADF" w14:textId="36E59C69" w:rsidR="009538DF" w:rsidRDefault="009538DF" w:rsidP="009538DF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70C0"/>
          <w:szCs w:val="24"/>
          <w:lang w:val="fr-FR" w:eastAsia="zh-CN"/>
        </w:rPr>
      </w:pPr>
      <w:r>
        <w:rPr>
          <w:rFonts w:eastAsia="SimSun"/>
          <w:color w:val="0070C0"/>
          <w:szCs w:val="24"/>
          <w:lang w:val="fr-FR" w:eastAsia="zh-CN"/>
        </w:rPr>
        <w:t>Option 1 (Apple</w:t>
      </w:r>
      <w:r w:rsidR="003464E5">
        <w:rPr>
          <w:rFonts w:eastAsia="SimSun"/>
          <w:color w:val="0070C0"/>
          <w:szCs w:val="24"/>
          <w:lang w:val="fr-FR" w:eastAsia="zh-CN"/>
        </w:rPr>
        <w:t>, Ericsson</w:t>
      </w:r>
      <w:r>
        <w:rPr>
          <w:rFonts w:eastAsia="SimSun"/>
          <w:color w:val="0070C0"/>
          <w:szCs w:val="24"/>
          <w:lang w:val="fr-FR" w:eastAsia="zh-CN"/>
        </w:rPr>
        <w:t>)</w:t>
      </w:r>
    </w:p>
    <w:p w14:paraId="308DF34B" w14:textId="77777777" w:rsidR="003464E5" w:rsidRDefault="003464E5" w:rsidP="003464E5">
      <w:pPr>
        <w:pStyle w:val="ListParagraph"/>
        <w:numPr>
          <w:ilvl w:val="2"/>
          <w:numId w:val="2"/>
        </w:numPr>
        <w:spacing w:after="120"/>
        <w:ind w:firstLineChars="0"/>
        <w:rPr>
          <w:color w:val="0070C0"/>
          <w:szCs w:val="24"/>
          <w:lang w:val="fr-FR" w:eastAsia="zh-CN"/>
        </w:rPr>
      </w:pPr>
      <w:r w:rsidRPr="00D873BE">
        <w:rPr>
          <w:color w:val="0070C0"/>
          <w:szCs w:val="24"/>
          <w:lang w:val="fr-FR" w:eastAsia="zh-CN"/>
        </w:rPr>
        <w:t>Confirm Regions A1 and A2 :</w:t>
      </w:r>
    </w:p>
    <w:tbl>
      <w:tblPr>
        <w:tblW w:w="116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30"/>
        <w:gridCol w:w="2160"/>
        <w:gridCol w:w="1750"/>
        <w:gridCol w:w="1276"/>
        <w:gridCol w:w="1134"/>
        <w:gridCol w:w="1276"/>
        <w:gridCol w:w="1450"/>
        <w:gridCol w:w="1243"/>
      </w:tblGrid>
      <w:tr w:rsidR="002423DC" w:rsidRPr="00587E4D" w14:paraId="1F792BCD" w14:textId="51421509" w:rsidTr="002423DC">
        <w:trPr>
          <w:jc w:val="center"/>
        </w:trPr>
        <w:tc>
          <w:tcPr>
            <w:tcW w:w="13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0626D1" w14:textId="77777777" w:rsidR="002423DC" w:rsidRPr="00CE194C" w:rsidRDefault="002423DC" w:rsidP="00407156">
            <w:pPr>
              <w:pStyle w:val="TAH"/>
              <w:jc w:val="left"/>
              <w:rPr>
                <w:lang w:eastAsia="zh-CN"/>
              </w:rPr>
            </w:pPr>
            <w:r w:rsidRPr="00CE194C">
              <w:t>Channel BW</w:t>
            </w:r>
          </w:p>
        </w:tc>
        <w:tc>
          <w:tcPr>
            <w:tcW w:w="2160" w:type="dxa"/>
            <w:shd w:val="clear" w:color="auto" w:fill="auto"/>
          </w:tcPr>
          <w:p w14:paraId="0D0BF13A" w14:textId="77777777" w:rsidR="002423DC" w:rsidRPr="00CE194C" w:rsidRDefault="002423DC" w:rsidP="00F42AB8">
            <w:pPr>
              <w:pStyle w:val="TAH"/>
            </w:pPr>
            <w:r w:rsidRPr="00CE194C">
              <w:t>Carrier Frequency, Fc, MHz</w:t>
            </w:r>
          </w:p>
        </w:tc>
        <w:tc>
          <w:tcPr>
            <w:tcW w:w="17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31F49F" w14:textId="77777777" w:rsidR="002423DC" w:rsidRPr="00CE194C" w:rsidRDefault="002423DC" w:rsidP="00F42AB8">
            <w:pPr>
              <w:pStyle w:val="TAH"/>
              <w:rPr>
                <w:lang w:eastAsia="zh-CN"/>
              </w:rPr>
            </w:pPr>
            <w:r w:rsidRPr="00CE194C">
              <w:t>RB</w:t>
            </w:r>
            <w:r w:rsidRPr="00CE194C">
              <w:rPr>
                <w:vertAlign w:val="subscript"/>
              </w:rPr>
              <w:t>Start</w:t>
            </w:r>
            <w:r w:rsidRPr="00CE194C">
              <w:t>*12*SCS (MHz)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82343A" w14:textId="77777777" w:rsidR="002423DC" w:rsidRPr="00CE194C" w:rsidRDefault="002423DC" w:rsidP="00F42AB8">
            <w:pPr>
              <w:pStyle w:val="TAH"/>
              <w:rPr>
                <w:lang w:eastAsia="zh-CN"/>
              </w:rPr>
            </w:pPr>
            <w:r w:rsidRPr="00CE194C">
              <w:t>L</w:t>
            </w:r>
            <w:r w:rsidRPr="00CE194C">
              <w:rPr>
                <w:vertAlign w:val="subscript"/>
              </w:rPr>
              <w:t>CRB</w:t>
            </w:r>
            <w:r w:rsidRPr="00CE194C">
              <w:t>*12*SCS (MHz)</w:t>
            </w:r>
          </w:p>
        </w:tc>
        <w:tc>
          <w:tcPr>
            <w:tcW w:w="5103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2DCE7D" w14:textId="2D55B780" w:rsidR="002423DC" w:rsidRPr="00CE194C" w:rsidRDefault="002423DC" w:rsidP="00F42AB8">
            <w:pPr>
              <w:pStyle w:val="TAH"/>
            </w:pPr>
            <w:r w:rsidRPr="00CE194C">
              <w:t>A-MPR</w:t>
            </w:r>
          </w:p>
        </w:tc>
      </w:tr>
      <w:tr w:rsidR="002423DC" w:rsidRPr="00587E4D" w14:paraId="38472434" w14:textId="7B83A0CF" w:rsidTr="002423DC">
        <w:trPr>
          <w:jc w:val="center"/>
        </w:trPr>
        <w:tc>
          <w:tcPr>
            <w:tcW w:w="13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B88F9" w14:textId="77777777" w:rsidR="002423DC" w:rsidRPr="00CE194C" w:rsidRDefault="002423DC" w:rsidP="00C2256F">
            <w:pPr>
              <w:pStyle w:val="TAH"/>
              <w:jc w:val="left"/>
            </w:pPr>
          </w:p>
        </w:tc>
        <w:tc>
          <w:tcPr>
            <w:tcW w:w="2160" w:type="dxa"/>
            <w:shd w:val="clear" w:color="auto" w:fill="auto"/>
          </w:tcPr>
          <w:p w14:paraId="07229B4B" w14:textId="77777777" w:rsidR="002423DC" w:rsidRPr="00CE194C" w:rsidRDefault="002423DC" w:rsidP="00C2256F">
            <w:pPr>
              <w:pStyle w:val="TAH"/>
            </w:pPr>
          </w:p>
        </w:tc>
        <w:tc>
          <w:tcPr>
            <w:tcW w:w="17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C2FC3" w14:textId="77777777" w:rsidR="002423DC" w:rsidRPr="00CE194C" w:rsidRDefault="002423DC" w:rsidP="00C2256F">
            <w:pPr>
              <w:pStyle w:val="TAH"/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1296D" w14:textId="77777777" w:rsidR="002423DC" w:rsidRPr="00CE194C" w:rsidRDefault="002423DC" w:rsidP="00C2256F">
            <w:pPr>
              <w:pStyle w:val="TAH"/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60AA9" w14:textId="77777777" w:rsidR="002423DC" w:rsidRDefault="002423DC" w:rsidP="00C2256F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Apple</w:t>
            </w:r>
          </w:p>
          <w:p w14:paraId="2C8F0F6B" w14:textId="39B3D4B4" w:rsidR="002423DC" w:rsidRPr="00CE194C" w:rsidRDefault="002423DC" w:rsidP="00C2256F">
            <w:pPr>
              <w:pStyle w:val="TAH"/>
            </w:pPr>
            <w:r>
              <w:rPr>
                <w:lang w:val="en-US"/>
              </w:rPr>
              <w:t>Ericsson</w:t>
            </w:r>
          </w:p>
        </w:tc>
        <w:tc>
          <w:tcPr>
            <w:tcW w:w="1276" w:type="dxa"/>
          </w:tcPr>
          <w:p w14:paraId="074F4707" w14:textId="42F3D907" w:rsidR="002423DC" w:rsidRPr="00CE194C" w:rsidRDefault="002423DC" w:rsidP="00C2256F">
            <w:pPr>
              <w:pStyle w:val="TAH"/>
            </w:pPr>
            <w:r>
              <w:rPr>
                <w:lang w:val="en-US"/>
              </w:rPr>
              <w:t>Nokia</w:t>
            </w:r>
          </w:p>
        </w:tc>
        <w:tc>
          <w:tcPr>
            <w:tcW w:w="1450" w:type="dxa"/>
          </w:tcPr>
          <w:p w14:paraId="07649224" w14:textId="1FD9C101" w:rsidR="002423DC" w:rsidRPr="00CE194C" w:rsidRDefault="002423DC" w:rsidP="00C2256F">
            <w:pPr>
              <w:pStyle w:val="TAH"/>
            </w:pPr>
            <w:r>
              <w:rPr>
                <w:lang w:val="en-US"/>
              </w:rPr>
              <w:t>Qualcomm</w:t>
            </w:r>
          </w:p>
        </w:tc>
        <w:tc>
          <w:tcPr>
            <w:tcW w:w="1243" w:type="dxa"/>
          </w:tcPr>
          <w:p w14:paraId="03BD0EED" w14:textId="2B21D0C5" w:rsidR="002423DC" w:rsidRDefault="002423DC" w:rsidP="00C2256F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Huawei</w:t>
            </w:r>
          </w:p>
        </w:tc>
      </w:tr>
      <w:tr w:rsidR="002423DC" w:rsidRPr="00587E4D" w14:paraId="7E5085B5" w14:textId="66D4DBAC" w:rsidTr="002423DC">
        <w:trPr>
          <w:jc w:val="center"/>
        </w:trPr>
        <w:tc>
          <w:tcPr>
            <w:tcW w:w="13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69213DE" w14:textId="77777777" w:rsidR="002423DC" w:rsidRPr="00CE194C" w:rsidRDefault="002423DC" w:rsidP="00D85633">
            <w:pPr>
              <w:pStyle w:val="TAC"/>
              <w:rPr>
                <w:rFonts w:cs="Arial"/>
                <w:color w:val="000000" w:themeColor="text1"/>
                <w:lang w:eastAsia="zh-CN"/>
              </w:rPr>
            </w:pPr>
            <w:r w:rsidRPr="00CE194C">
              <w:rPr>
                <w:rFonts w:cs="Arial"/>
                <w:color w:val="000000" w:themeColor="text1"/>
                <w:lang w:eastAsia="zh-CN"/>
              </w:rPr>
              <w:t>7MHz</w:t>
            </w:r>
          </w:p>
        </w:tc>
        <w:tc>
          <w:tcPr>
            <w:tcW w:w="21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D10EE90" w14:textId="77777777" w:rsidR="002423DC" w:rsidRPr="00CE194C" w:rsidRDefault="002423DC" w:rsidP="00D85633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1750" w:type="dxa"/>
            <w:shd w:val="clear" w:color="auto" w:fill="auto"/>
          </w:tcPr>
          <w:p w14:paraId="7D9CC5A7" w14:textId="77777777" w:rsidR="002423DC" w:rsidRPr="00CE194C" w:rsidRDefault="002423DC" w:rsidP="00D85633">
            <w:pPr>
              <w:pStyle w:val="TAC"/>
              <w:rPr>
                <w:color w:val="000000" w:themeColor="text1"/>
              </w:rPr>
            </w:pPr>
            <w:r w:rsidRPr="00CE194C">
              <w:rPr>
                <w:rFonts w:cs="Arial"/>
                <w:color w:val="000000" w:themeColor="text1"/>
              </w:rPr>
              <w:t>≤</w:t>
            </w:r>
            <w:r w:rsidRPr="00CE194C">
              <w:rPr>
                <w:color w:val="000000" w:themeColor="text1"/>
              </w:rPr>
              <w:t>1.8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7927B" w14:textId="77777777" w:rsidR="002423DC" w:rsidRPr="00CE194C" w:rsidRDefault="002423DC" w:rsidP="00D85633">
            <w:pPr>
              <w:pStyle w:val="TAC"/>
              <w:rPr>
                <w:rFonts w:cs="Arial"/>
                <w:color w:val="000000" w:themeColor="text1"/>
              </w:rPr>
            </w:pPr>
            <w:r w:rsidRPr="00CE194C">
              <w:rPr>
                <w:rFonts w:cs="Arial"/>
                <w:color w:val="000000" w:themeColor="text1"/>
              </w:rPr>
              <w:t>&lt;1.44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B2111" w14:textId="161FAE6E" w:rsidR="002423DC" w:rsidRPr="00CE194C" w:rsidRDefault="002423DC" w:rsidP="00D85633">
            <w:pPr>
              <w:pStyle w:val="TAC"/>
              <w:rPr>
                <w:color w:val="000000" w:themeColor="text1"/>
                <w:lang w:val="en-US"/>
              </w:rPr>
            </w:pPr>
            <w:r w:rsidRPr="00CE194C">
              <w:rPr>
                <w:color w:val="000000" w:themeColor="text1"/>
              </w:rPr>
              <w:t>A1</w:t>
            </w:r>
          </w:p>
        </w:tc>
        <w:tc>
          <w:tcPr>
            <w:tcW w:w="1276" w:type="dxa"/>
          </w:tcPr>
          <w:p w14:paraId="018A24CB" w14:textId="450A7A50" w:rsidR="002423DC" w:rsidRPr="00CE194C" w:rsidRDefault="002423DC" w:rsidP="00D85633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A5_Nokia</w:t>
            </w:r>
          </w:p>
        </w:tc>
        <w:tc>
          <w:tcPr>
            <w:tcW w:w="1450" w:type="dxa"/>
          </w:tcPr>
          <w:p w14:paraId="74191169" w14:textId="3B4AD645" w:rsidR="002423DC" w:rsidRPr="006B71EF" w:rsidRDefault="002423DC" w:rsidP="00D85633">
            <w:pPr>
              <w:pStyle w:val="TAC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A2</w:t>
            </w:r>
          </w:p>
        </w:tc>
        <w:tc>
          <w:tcPr>
            <w:tcW w:w="1243" w:type="dxa"/>
          </w:tcPr>
          <w:p w14:paraId="0EFC364C" w14:textId="329ACC71" w:rsidR="002423DC" w:rsidRDefault="002423DC" w:rsidP="00D85633">
            <w:pPr>
              <w:pStyle w:val="TAC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A1_H</w:t>
            </w:r>
          </w:p>
        </w:tc>
      </w:tr>
      <w:tr w:rsidR="002423DC" w:rsidRPr="00587E4D" w14:paraId="32B121E8" w14:textId="3E35233B" w:rsidTr="002423DC">
        <w:trPr>
          <w:jc w:val="center"/>
        </w:trPr>
        <w:tc>
          <w:tcPr>
            <w:tcW w:w="1330" w:type="dxa"/>
            <w:tcBorders>
              <w:top w:val="nil"/>
              <w:bottom w:val="nil"/>
            </w:tcBorders>
            <w:shd w:val="clear" w:color="auto" w:fill="auto"/>
          </w:tcPr>
          <w:p w14:paraId="72265D53" w14:textId="77777777" w:rsidR="002423DC" w:rsidRPr="00CE194C" w:rsidRDefault="002423DC" w:rsidP="00D85633">
            <w:pPr>
              <w:pStyle w:val="TAC"/>
              <w:rPr>
                <w:rFonts w:cs="Arial"/>
                <w:color w:val="000000" w:themeColor="text1"/>
                <w:lang w:eastAsia="zh-CN"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14:paraId="44D71AA2" w14:textId="77777777" w:rsidR="002423DC" w:rsidRPr="00CE194C" w:rsidRDefault="002423DC" w:rsidP="00D85633">
            <w:pPr>
              <w:pStyle w:val="TAC"/>
              <w:rPr>
                <w:color w:val="000000" w:themeColor="text1"/>
              </w:rPr>
            </w:pPr>
            <w:r w:rsidRPr="00CE194C">
              <w:rPr>
                <w:color w:val="000000" w:themeColor="text1"/>
              </w:rPr>
              <w:t xml:space="preserve">820.5 </w:t>
            </w:r>
            <w:r w:rsidRPr="00CE194C">
              <w:rPr>
                <w:color w:val="000000" w:themeColor="text1"/>
                <w:lang w:val="en-US"/>
              </w:rPr>
              <w:t>=</w:t>
            </w:r>
            <w:r w:rsidRPr="00CE194C">
              <w:rPr>
                <w:color w:val="000000" w:themeColor="text1"/>
              </w:rPr>
              <w:t xml:space="preserve"> Fc</w:t>
            </w:r>
          </w:p>
        </w:tc>
        <w:tc>
          <w:tcPr>
            <w:tcW w:w="1750" w:type="dxa"/>
            <w:shd w:val="clear" w:color="auto" w:fill="auto"/>
          </w:tcPr>
          <w:p w14:paraId="0B259ED5" w14:textId="77777777" w:rsidR="002423DC" w:rsidRPr="00CE194C" w:rsidRDefault="002423DC" w:rsidP="00D85633">
            <w:pPr>
              <w:pStyle w:val="TAC"/>
              <w:rPr>
                <w:rFonts w:cs="Arial"/>
                <w:color w:val="000000" w:themeColor="text1"/>
              </w:rPr>
            </w:pPr>
            <w:r w:rsidRPr="00CE194C">
              <w:rPr>
                <w:rFonts w:cs="Arial"/>
                <w:color w:val="000000" w:themeColor="text1"/>
              </w:rPr>
              <w:t>≤</w:t>
            </w:r>
            <w:r w:rsidRPr="00CE194C">
              <w:rPr>
                <w:color w:val="000000" w:themeColor="text1"/>
              </w:rPr>
              <w:t>1.8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B0D06" w14:textId="77777777" w:rsidR="002423DC" w:rsidRPr="00CE194C" w:rsidRDefault="002423DC" w:rsidP="00D85633">
            <w:pPr>
              <w:pStyle w:val="TAC"/>
              <w:rPr>
                <w:rFonts w:cs="Arial"/>
                <w:color w:val="000000" w:themeColor="text1"/>
              </w:rPr>
            </w:pPr>
            <w:r w:rsidRPr="00CE194C">
              <w:rPr>
                <w:rFonts w:cs="Arial"/>
                <w:color w:val="000000" w:themeColor="text1"/>
              </w:rPr>
              <w:t>≥1.44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F6923" w14:textId="58737FF6" w:rsidR="002423DC" w:rsidRPr="00CE194C" w:rsidRDefault="002423DC" w:rsidP="00D85633">
            <w:pPr>
              <w:pStyle w:val="TAC"/>
              <w:rPr>
                <w:color w:val="000000" w:themeColor="text1"/>
                <w:lang w:val="en-US"/>
              </w:rPr>
            </w:pPr>
            <w:r w:rsidRPr="00CE194C">
              <w:rPr>
                <w:color w:val="000000" w:themeColor="text1"/>
              </w:rPr>
              <w:t>A2</w:t>
            </w:r>
          </w:p>
        </w:tc>
        <w:tc>
          <w:tcPr>
            <w:tcW w:w="1276" w:type="dxa"/>
          </w:tcPr>
          <w:p w14:paraId="748919ED" w14:textId="1A36983D" w:rsidR="002423DC" w:rsidRPr="00CE194C" w:rsidRDefault="002423DC" w:rsidP="00D85633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A6_Nokia</w:t>
            </w:r>
          </w:p>
        </w:tc>
        <w:tc>
          <w:tcPr>
            <w:tcW w:w="1450" w:type="dxa"/>
          </w:tcPr>
          <w:p w14:paraId="0219C0FB" w14:textId="5A093CA3" w:rsidR="002423DC" w:rsidRPr="006B71EF" w:rsidRDefault="002423DC" w:rsidP="00D85633">
            <w:pPr>
              <w:pStyle w:val="TAC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A2</w:t>
            </w:r>
          </w:p>
        </w:tc>
        <w:tc>
          <w:tcPr>
            <w:tcW w:w="1243" w:type="dxa"/>
          </w:tcPr>
          <w:p w14:paraId="17955385" w14:textId="15F5666A" w:rsidR="002423DC" w:rsidRDefault="002423DC" w:rsidP="00D85633">
            <w:pPr>
              <w:pStyle w:val="TAC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A2_H</w:t>
            </w:r>
          </w:p>
        </w:tc>
      </w:tr>
      <w:tr w:rsidR="002423DC" w:rsidRPr="005464C8" w14:paraId="4DE79845" w14:textId="2DAE2CCD" w:rsidTr="002423DC">
        <w:trPr>
          <w:jc w:val="center"/>
        </w:trPr>
        <w:tc>
          <w:tcPr>
            <w:tcW w:w="1330" w:type="dxa"/>
            <w:tcBorders>
              <w:top w:val="nil"/>
            </w:tcBorders>
            <w:shd w:val="clear" w:color="auto" w:fill="auto"/>
          </w:tcPr>
          <w:p w14:paraId="506E91FB" w14:textId="77777777" w:rsidR="002423DC" w:rsidRPr="00CE194C" w:rsidRDefault="002423DC" w:rsidP="00D85633">
            <w:pPr>
              <w:pStyle w:val="TAC"/>
              <w:rPr>
                <w:rFonts w:cs="Arial"/>
                <w:color w:val="000000" w:themeColor="text1"/>
                <w:lang w:eastAsia="zh-CN"/>
              </w:rPr>
            </w:pPr>
          </w:p>
        </w:tc>
        <w:tc>
          <w:tcPr>
            <w:tcW w:w="2160" w:type="dxa"/>
            <w:tcBorders>
              <w:top w:val="nil"/>
            </w:tcBorders>
            <w:shd w:val="clear" w:color="auto" w:fill="auto"/>
          </w:tcPr>
          <w:p w14:paraId="3CE32CB7" w14:textId="77777777" w:rsidR="002423DC" w:rsidRPr="00CE194C" w:rsidRDefault="002423DC" w:rsidP="00D85633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1750" w:type="dxa"/>
            <w:shd w:val="clear" w:color="auto" w:fill="auto"/>
          </w:tcPr>
          <w:p w14:paraId="72373CD9" w14:textId="77777777" w:rsidR="002423DC" w:rsidRPr="00CE194C" w:rsidRDefault="002423DC" w:rsidP="00D85633">
            <w:pPr>
              <w:pStyle w:val="TAC"/>
              <w:rPr>
                <w:rFonts w:cs="Arial"/>
                <w:color w:val="000000" w:themeColor="text1"/>
              </w:rPr>
            </w:pPr>
            <w:r w:rsidRPr="00CE194C">
              <w:rPr>
                <w:rFonts w:cs="Arial"/>
                <w:color w:val="000000" w:themeColor="text1"/>
              </w:rPr>
              <w:t>&gt;1.8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63EE7" w14:textId="77777777" w:rsidR="002423DC" w:rsidRPr="00CE194C" w:rsidRDefault="002423DC" w:rsidP="00D85633">
            <w:pPr>
              <w:pStyle w:val="TAC"/>
              <w:rPr>
                <w:rFonts w:cs="Arial"/>
                <w:color w:val="000000" w:themeColor="text1"/>
              </w:rPr>
            </w:pPr>
            <w:r w:rsidRPr="00CE194C">
              <w:rPr>
                <w:rFonts w:cs="Arial"/>
                <w:color w:val="000000" w:themeColor="text1"/>
              </w:rPr>
              <w:t>≥1.8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7F74F" w14:textId="6200DD94" w:rsidR="002423DC" w:rsidRPr="00CE194C" w:rsidRDefault="002423DC" w:rsidP="00D85633">
            <w:pPr>
              <w:pStyle w:val="TAC"/>
              <w:rPr>
                <w:color w:val="000000" w:themeColor="text1"/>
                <w:lang w:val="en-US"/>
              </w:rPr>
            </w:pPr>
            <w:r w:rsidRPr="00CE194C">
              <w:rPr>
                <w:color w:val="000000" w:themeColor="text1"/>
              </w:rPr>
              <w:t>A</w:t>
            </w:r>
            <w:r w:rsidRPr="00CE194C">
              <w:rPr>
                <w:color w:val="000000" w:themeColor="text1"/>
                <w:lang w:val="en-US"/>
              </w:rPr>
              <w:t>7</w:t>
            </w:r>
          </w:p>
        </w:tc>
        <w:tc>
          <w:tcPr>
            <w:tcW w:w="1276" w:type="dxa"/>
          </w:tcPr>
          <w:p w14:paraId="25F5CF6F" w14:textId="444D12DC" w:rsidR="002423DC" w:rsidRPr="00CE194C" w:rsidRDefault="002423DC" w:rsidP="00D85633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A7_Nokia</w:t>
            </w:r>
          </w:p>
        </w:tc>
        <w:tc>
          <w:tcPr>
            <w:tcW w:w="1450" w:type="dxa"/>
          </w:tcPr>
          <w:p w14:paraId="303823DF" w14:textId="55EF7312" w:rsidR="002423DC" w:rsidRPr="006B71EF" w:rsidRDefault="002423DC" w:rsidP="00D85633">
            <w:pPr>
              <w:pStyle w:val="TAC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A5_Qualcomm</w:t>
            </w:r>
          </w:p>
        </w:tc>
        <w:tc>
          <w:tcPr>
            <w:tcW w:w="1243" w:type="dxa"/>
          </w:tcPr>
          <w:p w14:paraId="0DF990A4" w14:textId="381E4F1C" w:rsidR="002423DC" w:rsidRDefault="002423DC" w:rsidP="00D85633">
            <w:pPr>
              <w:pStyle w:val="TAC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A7_H</w:t>
            </w:r>
          </w:p>
        </w:tc>
      </w:tr>
    </w:tbl>
    <w:p w14:paraId="48C97199" w14:textId="77777777" w:rsidR="00407156" w:rsidRDefault="00407156" w:rsidP="00407156">
      <w:pPr>
        <w:spacing w:after="120"/>
        <w:rPr>
          <w:color w:val="0070C0"/>
          <w:szCs w:val="24"/>
          <w:lang w:eastAsia="zh-CN"/>
        </w:rPr>
      </w:pPr>
    </w:p>
    <w:tbl>
      <w:tblPr>
        <w:tblW w:w="12118" w:type="dxa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263"/>
        <w:gridCol w:w="1201"/>
        <w:gridCol w:w="1276"/>
        <w:gridCol w:w="925"/>
        <w:gridCol w:w="992"/>
        <w:gridCol w:w="992"/>
        <w:gridCol w:w="992"/>
        <w:gridCol w:w="1210"/>
        <w:gridCol w:w="850"/>
        <w:gridCol w:w="709"/>
        <w:gridCol w:w="708"/>
      </w:tblGrid>
      <w:tr w:rsidR="002423DC" w:rsidRPr="001D0283" w14:paraId="1B2C0EC6" w14:textId="4A298223" w:rsidTr="0035108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7CEF3" w14:textId="77777777" w:rsidR="002423DC" w:rsidRPr="001D0283" w:rsidRDefault="002423DC" w:rsidP="00EF2F14">
            <w:pPr>
              <w:pStyle w:val="TAH"/>
            </w:pPr>
            <w:r w:rsidRPr="001D0283">
              <w:lastRenderedPageBreak/>
              <w:t>Modulation/Waveform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6B2E58" w14:textId="77777777" w:rsidR="002423DC" w:rsidRPr="001D0283" w:rsidRDefault="002423DC" w:rsidP="00EF2F14">
            <w:pPr>
              <w:pStyle w:val="TAH"/>
            </w:pPr>
            <w:r w:rsidRPr="001D0283">
              <w:t>A1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DDDFB9" w14:textId="77777777" w:rsidR="002423DC" w:rsidRPr="001D0283" w:rsidRDefault="002423DC" w:rsidP="00EF2F14">
            <w:pPr>
              <w:pStyle w:val="TAH"/>
            </w:pPr>
            <w:r w:rsidRPr="001D0283">
              <w:t>A2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CC2DA" w14:textId="77777777" w:rsidR="002423DC" w:rsidRPr="00CE194C" w:rsidRDefault="002423DC" w:rsidP="00EF2F14">
            <w:pPr>
              <w:pStyle w:val="TAH"/>
            </w:pPr>
            <w:r w:rsidRPr="00CE194C">
              <w:t>A7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5744B" w14:textId="48DB3465" w:rsidR="002423DC" w:rsidRPr="00CE194C" w:rsidRDefault="002423DC" w:rsidP="00EF2F14">
            <w:pPr>
              <w:pStyle w:val="TAH"/>
            </w:pPr>
            <w:r>
              <w:rPr>
                <w:color w:val="000000" w:themeColor="text1"/>
                <w:lang w:val="en-US"/>
              </w:rPr>
              <w:t>A5_Nokia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66B47" w14:textId="2F2289FD" w:rsidR="002423DC" w:rsidRPr="00CE194C" w:rsidRDefault="002423DC" w:rsidP="00EF2F14">
            <w:pPr>
              <w:pStyle w:val="TAH"/>
            </w:pPr>
            <w:r>
              <w:rPr>
                <w:color w:val="000000" w:themeColor="text1"/>
                <w:lang w:val="en-US"/>
              </w:rPr>
              <w:t>A6_Nokia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47FD8" w14:textId="37FA2D75" w:rsidR="002423DC" w:rsidRPr="00CE194C" w:rsidRDefault="002423DC" w:rsidP="00EF2F14">
            <w:pPr>
              <w:pStyle w:val="TAH"/>
            </w:pPr>
            <w:r>
              <w:rPr>
                <w:color w:val="000000" w:themeColor="text1"/>
                <w:lang w:val="en-US"/>
              </w:rPr>
              <w:t>A7_Nokia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691717" w14:textId="7144BB2A" w:rsidR="002423DC" w:rsidRPr="00EF2F14" w:rsidRDefault="002423DC" w:rsidP="00EF2F14">
            <w:pPr>
              <w:pStyle w:val="TAH"/>
              <w:rPr>
                <w:color w:val="000000" w:themeColor="text1"/>
                <w:lang w:val="en-US"/>
              </w:rPr>
            </w:pPr>
            <w:r w:rsidRPr="001D0283">
              <w:t>A</w:t>
            </w:r>
            <w:r>
              <w:t>5</w:t>
            </w:r>
            <w:r>
              <w:rPr>
                <w:lang w:val="en-US"/>
              </w:rPr>
              <w:t>_Qualcomm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7805F" w14:textId="0475ABF3" w:rsidR="002423DC" w:rsidRPr="0019207C" w:rsidRDefault="0019207C" w:rsidP="00EF2F14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A1_H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B34FE" w14:textId="49B46FE4" w:rsidR="002423DC" w:rsidRPr="0019207C" w:rsidRDefault="0019207C" w:rsidP="00EF2F14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A2_H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2516E" w14:textId="5F3CEAFB" w:rsidR="002423DC" w:rsidRPr="0019207C" w:rsidRDefault="0019207C" w:rsidP="00EF2F14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A3_H</w:t>
            </w:r>
          </w:p>
        </w:tc>
      </w:tr>
      <w:tr w:rsidR="002423DC" w:rsidRPr="001D0283" w14:paraId="59628EB0" w14:textId="3379157C" w:rsidTr="00351088">
        <w:trPr>
          <w:jc w:val="center"/>
        </w:trPr>
        <w:tc>
          <w:tcPr>
            <w:tcW w:w="22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F72C9" w14:textId="77777777" w:rsidR="002423DC" w:rsidRPr="001D0283" w:rsidRDefault="002423DC" w:rsidP="00EF2F14">
            <w:pPr>
              <w:pStyle w:val="TAH"/>
              <w:rPr>
                <w:lang w:eastAsia="ko-KR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234CFC" w14:textId="77777777" w:rsidR="002423DC" w:rsidRPr="001D0283" w:rsidRDefault="002423DC" w:rsidP="00EF2F14">
            <w:pPr>
              <w:pStyle w:val="TAH"/>
            </w:pPr>
            <w:r w:rsidRPr="001D0283">
              <w:t>Outer/Inner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4D095C" w14:textId="77777777" w:rsidR="002423DC" w:rsidRPr="001D0283" w:rsidRDefault="002423DC" w:rsidP="00EF2F14">
            <w:pPr>
              <w:pStyle w:val="TAH"/>
            </w:pPr>
            <w:r w:rsidRPr="001D0283">
              <w:t>Outer/Inner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CCF89" w14:textId="5FDDB853" w:rsidR="002423DC" w:rsidRPr="00EE3D83" w:rsidRDefault="002423DC" w:rsidP="00EF2F14">
            <w:pPr>
              <w:pStyle w:val="TAH"/>
              <w:rPr>
                <w:lang w:val="en-US"/>
              </w:rPr>
            </w:pPr>
            <w:r w:rsidRPr="00CE194C">
              <w:t>Outer/In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F6CDB" w14:textId="77777777" w:rsidR="002423DC" w:rsidRPr="00CE194C" w:rsidRDefault="002423DC" w:rsidP="00EF2F14">
            <w:pPr>
              <w:pStyle w:val="TA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EEC8E" w14:textId="77777777" w:rsidR="002423DC" w:rsidRPr="00CE194C" w:rsidRDefault="002423DC" w:rsidP="00EF2F14">
            <w:pPr>
              <w:pStyle w:val="TA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64FA5" w14:textId="77777777" w:rsidR="002423DC" w:rsidRPr="00CE194C" w:rsidRDefault="002423DC" w:rsidP="00EF2F14">
            <w:pPr>
              <w:pStyle w:val="TAH"/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C0778" w14:textId="74AD5228" w:rsidR="002423DC" w:rsidRPr="00CE194C" w:rsidRDefault="002423DC" w:rsidP="00EF2F14">
            <w:pPr>
              <w:pStyle w:val="TAH"/>
            </w:pPr>
            <w:r w:rsidRPr="001D0283">
              <w:t>Outer/Inner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3F000" w14:textId="77777777" w:rsidR="002423DC" w:rsidRPr="001D0283" w:rsidRDefault="002423DC" w:rsidP="00EF2F14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53F34" w14:textId="32332C36" w:rsidR="002423DC" w:rsidRPr="001D0283" w:rsidRDefault="002423DC" w:rsidP="00EF2F14">
            <w:pPr>
              <w:pStyle w:val="TAH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9F7D5" w14:textId="172BC730" w:rsidR="002423DC" w:rsidRPr="001D0283" w:rsidRDefault="002423DC" w:rsidP="00EF2F14">
            <w:pPr>
              <w:pStyle w:val="TAH"/>
            </w:pPr>
          </w:p>
        </w:tc>
      </w:tr>
      <w:tr w:rsidR="00351088" w:rsidRPr="001D0283" w14:paraId="493B73D1" w14:textId="302151F2" w:rsidTr="00351088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08E090" w14:textId="77777777" w:rsidR="00351088" w:rsidRPr="001D0283" w:rsidRDefault="00351088" w:rsidP="00351088">
            <w:pPr>
              <w:pStyle w:val="TAC"/>
            </w:pPr>
            <w:r w:rsidRPr="001D0283">
              <w:t>DFT-s-OFDM</w:t>
            </w:r>
            <w:r>
              <w:t xml:space="preserve"> </w:t>
            </w:r>
            <w:r w:rsidRPr="001D0283">
              <w:t>PI/2</w:t>
            </w:r>
            <w:r>
              <w:t xml:space="preserve"> </w:t>
            </w:r>
            <w:r w:rsidRPr="001D0283">
              <w:t>BPSK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9BB9FF" w14:textId="77777777" w:rsidR="00351088" w:rsidRPr="001D0283" w:rsidRDefault="00351088" w:rsidP="00351088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3.5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3B42A0" w14:textId="77777777" w:rsidR="00351088" w:rsidRPr="001D0283" w:rsidRDefault="00351088" w:rsidP="00351088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4.5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7EFE8" w14:textId="77777777" w:rsidR="00351088" w:rsidRPr="00CE194C" w:rsidRDefault="00351088" w:rsidP="00351088">
            <w:pPr>
              <w:pStyle w:val="TAC"/>
            </w:pPr>
            <w:r w:rsidRPr="00CE194C">
              <w:t>≤ 3.5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1BBE5" w14:textId="0CB503FE" w:rsidR="00351088" w:rsidRPr="00CE194C" w:rsidRDefault="00351088" w:rsidP="00351088">
            <w:pPr>
              <w:pStyle w:val="TAC"/>
            </w:pPr>
            <w:r>
              <w:rPr>
                <w:rFonts w:cs="Arial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41F28" w14:textId="1766D488" w:rsidR="00351088" w:rsidRPr="00CE194C" w:rsidRDefault="00351088" w:rsidP="00351088">
            <w:pPr>
              <w:pStyle w:val="TAC"/>
            </w:pPr>
            <w:r>
              <w:rPr>
                <w:rFonts w:cs="Arial"/>
              </w:rPr>
              <w:t>2.5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F9E5C" w14:textId="5EF43428" w:rsidR="00351088" w:rsidRPr="00CE194C" w:rsidRDefault="00351088" w:rsidP="00351088">
            <w:pPr>
              <w:pStyle w:val="TAC"/>
            </w:pPr>
            <w:r>
              <w:rPr>
                <w:rFonts w:cs="Arial"/>
              </w:rPr>
              <w:t>1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D64D94" w14:textId="3835C896" w:rsidR="00351088" w:rsidRDefault="00351088" w:rsidP="00351088">
            <w:pPr>
              <w:pStyle w:val="TAC"/>
              <w:rPr>
                <w:rFonts w:cs="Arial"/>
              </w:rPr>
            </w:pPr>
            <w:r w:rsidRPr="001D0283">
              <w:t>≤</w:t>
            </w:r>
            <w:r>
              <w:t xml:space="preserve"> </w:t>
            </w:r>
            <w:r w:rsidRPr="001D0283">
              <w:t>3.5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FD8C3" w14:textId="015854F2" w:rsidR="00351088" w:rsidRPr="001D0283" w:rsidRDefault="00351088" w:rsidP="00351088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3.5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C33203" w14:textId="34BF7386" w:rsidR="00351088" w:rsidRPr="001D0283" w:rsidRDefault="00351088" w:rsidP="00351088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4.5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18E94" w14:textId="2FBFAA95" w:rsidR="00351088" w:rsidRPr="001D0283" w:rsidRDefault="00351088" w:rsidP="00351088">
            <w:pPr>
              <w:pStyle w:val="TAC"/>
            </w:pPr>
            <w:r w:rsidRPr="00CE194C">
              <w:t>≤ 3.5</w:t>
            </w:r>
          </w:p>
        </w:tc>
      </w:tr>
      <w:tr w:rsidR="00351088" w:rsidRPr="001D0283" w14:paraId="40E9DB56" w14:textId="4A72B3B6" w:rsidTr="00351088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D6FF48" w14:textId="77777777" w:rsidR="00351088" w:rsidRPr="001D0283" w:rsidRDefault="00351088" w:rsidP="00351088">
            <w:pPr>
              <w:pStyle w:val="TAC"/>
            </w:pPr>
            <w:r w:rsidRPr="001D0283">
              <w:t>DFT-s-OFDM</w:t>
            </w:r>
            <w:r>
              <w:t xml:space="preserve"> </w:t>
            </w:r>
            <w:r w:rsidRPr="001D0283">
              <w:t>QPSK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0C2547" w14:textId="77777777" w:rsidR="00351088" w:rsidRPr="001D0283" w:rsidRDefault="00351088" w:rsidP="00351088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3.5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FEF081" w14:textId="77777777" w:rsidR="00351088" w:rsidRPr="001D0283" w:rsidRDefault="00351088" w:rsidP="00351088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4.5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5D6B4A" w14:textId="77777777" w:rsidR="00351088" w:rsidRPr="00CE194C" w:rsidRDefault="00351088" w:rsidP="00351088">
            <w:pPr>
              <w:pStyle w:val="TAC"/>
            </w:pPr>
            <w:r w:rsidRPr="00CE194C">
              <w:t>≤ 3.5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DDAFE6" w14:textId="5981B8B3" w:rsidR="00351088" w:rsidRPr="00CE194C" w:rsidRDefault="00351088" w:rsidP="00351088">
            <w:pPr>
              <w:pStyle w:val="TAC"/>
            </w:pPr>
            <w:r>
              <w:rPr>
                <w:rFonts w:cs="Arial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2887D" w14:textId="60978085" w:rsidR="00351088" w:rsidRPr="00CE194C" w:rsidRDefault="00351088" w:rsidP="00351088">
            <w:pPr>
              <w:pStyle w:val="TAC"/>
            </w:pPr>
            <w:r>
              <w:rPr>
                <w:rFonts w:cs="Arial"/>
              </w:rPr>
              <w:t>3.5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B215B" w14:textId="2F2A51D3" w:rsidR="00351088" w:rsidRPr="00CE194C" w:rsidRDefault="00351088" w:rsidP="00351088">
            <w:pPr>
              <w:pStyle w:val="TAC"/>
            </w:pPr>
            <w:r>
              <w:rPr>
                <w:rFonts w:cs="Arial"/>
              </w:rPr>
              <w:t>1.5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1748C6" w14:textId="025CE64E" w:rsidR="00351088" w:rsidRDefault="00351088" w:rsidP="00351088">
            <w:pPr>
              <w:pStyle w:val="TAC"/>
              <w:rPr>
                <w:rFonts w:cs="Arial"/>
              </w:rPr>
            </w:pPr>
            <w:r w:rsidRPr="001D0283">
              <w:t>≤</w:t>
            </w:r>
            <w:r>
              <w:t xml:space="preserve"> </w:t>
            </w:r>
            <w:r w:rsidRPr="001D0283">
              <w:t>3.5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115822" w14:textId="66FFDF5F" w:rsidR="00351088" w:rsidRPr="001D0283" w:rsidRDefault="00351088" w:rsidP="00351088">
            <w:pPr>
              <w:pStyle w:val="TAC"/>
            </w:pPr>
            <w:r w:rsidRPr="001D0283">
              <w:t>≤</w:t>
            </w:r>
            <w:r>
              <w:t xml:space="preserve"> </w:t>
            </w:r>
            <w:r>
              <w:rPr>
                <w:lang w:val="fr-FR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9F5538" w14:textId="01291B6A" w:rsidR="00351088" w:rsidRPr="001D0283" w:rsidRDefault="00351088" w:rsidP="00351088">
            <w:pPr>
              <w:pStyle w:val="TAC"/>
            </w:pPr>
            <w:r w:rsidRPr="001D0283">
              <w:t>≤</w:t>
            </w:r>
            <w:r>
              <w:t xml:space="preserve"> </w:t>
            </w:r>
            <w:r>
              <w:rPr>
                <w:lang w:val="fr-FR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652516" w14:textId="210D6FDA" w:rsidR="00351088" w:rsidRPr="001D0283" w:rsidRDefault="00351088" w:rsidP="00351088">
            <w:pPr>
              <w:pStyle w:val="TAC"/>
            </w:pPr>
            <w:r w:rsidRPr="00CE194C">
              <w:t xml:space="preserve">≤ </w:t>
            </w:r>
            <w:r>
              <w:rPr>
                <w:lang w:val="fr-FR"/>
              </w:rPr>
              <w:t>2.5</w:t>
            </w:r>
          </w:p>
        </w:tc>
      </w:tr>
      <w:tr w:rsidR="00351088" w:rsidRPr="001D0283" w14:paraId="2905A1C6" w14:textId="05119152" w:rsidTr="00351088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9049D5" w14:textId="77777777" w:rsidR="00351088" w:rsidRPr="001D0283" w:rsidRDefault="00351088" w:rsidP="00351088">
            <w:pPr>
              <w:pStyle w:val="TAC"/>
            </w:pPr>
            <w:r w:rsidRPr="001D0283">
              <w:t>DFT-s-OFDM</w:t>
            </w:r>
            <w:r>
              <w:t xml:space="preserve"> </w:t>
            </w:r>
            <w:r w:rsidRPr="001D0283">
              <w:t>16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D572E" w14:textId="77777777" w:rsidR="00351088" w:rsidRPr="001D0283" w:rsidRDefault="00351088" w:rsidP="00351088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3.5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661A5" w14:textId="77777777" w:rsidR="00351088" w:rsidRPr="001D0283" w:rsidRDefault="00351088" w:rsidP="00351088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5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CB9ED" w14:textId="77777777" w:rsidR="00351088" w:rsidRPr="00CE194C" w:rsidRDefault="00351088" w:rsidP="00351088">
            <w:pPr>
              <w:pStyle w:val="TAC"/>
            </w:pPr>
            <w:r w:rsidRPr="00CE194C">
              <w:t>≤ 3.5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D16597" w14:textId="0591C786" w:rsidR="00351088" w:rsidRPr="00CE194C" w:rsidRDefault="00351088" w:rsidP="00351088">
            <w:pPr>
              <w:pStyle w:val="TAC"/>
            </w:pPr>
            <w:r>
              <w:rPr>
                <w:rFonts w:cs="Arial"/>
              </w:rPr>
              <w:t>2.5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D8E0B" w14:textId="44A0182D" w:rsidR="00351088" w:rsidRPr="00CE194C" w:rsidRDefault="00351088" w:rsidP="00351088">
            <w:pPr>
              <w:pStyle w:val="TAC"/>
            </w:pPr>
            <w:r>
              <w:rPr>
                <w:rFonts w:cs="Arial"/>
              </w:rPr>
              <w:t>3.5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15BA7" w14:textId="77777777" w:rsidR="00351088" w:rsidRPr="00CE194C" w:rsidRDefault="00351088" w:rsidP="00351088">
            <w:pPr>
              <w:pStyle w:val="TAC"/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A1BB9A" w14:textId="40FC0093" w:rsidR="00351088" w:rsidRPr="00CE194C" w:rsidRDefault="00351088" w:rsidP="00351088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3.5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DF9DD7" w14:textId="1B88B678" w:rsidR="00351088" w:rsidRPr="001D0283" w:rsidRDefault="00351088" w:rsidP="00351088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3.5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24824" w14:textId="66CCE861" w:rsidR="00351088" w:rsidRPr="001D0283" w:rsidRDefault="00351088" w:rsidP="00351088">
            <w:pPr>
              <w:pStyle w:val="TAC"/>
            </w:pPr>
            <w:r w:rsidRPr="001D0283">
              <w:t>≤</w:t>
            </w:r>
            <w:r>
              <w:t xml:space="preserve"> </w:t>
            </w:r>
            <w:r>
              <w:rPr>
                <w:lang w:val="fr-FR"/>
              </w:rPr>
              <w:t>4.5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00A77F" w14:textId="5DFBBE12" w:rsidR="00351088" w:rsidRPr="001D0283" w:rsidRDefault="00351088" w:rsidP="00351088">
            <w:pPr>
              <w:pStyle w:val="TAC"/>
            </w:pPr>
            <w:r w:rsidRPr="00CE194C">
              <w:t xml:space="preserve">≤ </w:t>
            </w:r>
            <w:r>
              <w:rPr>
                <w:lang w:val="fr-FR"/>
              </w:rPr>
              <w:t>3</w:t>
            </w:r>
          </w:p>
        </w:tc>
      </w:tr>
      <w:tr w:rsidR="00351088" w:rsidRPr="001D0283" w14:paraId="3DA4FCAB" w14:textId="2D3A176D" w:rsidTr="00351088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BF940" w14:textId="77777777" w:rsidR="00351088" w:rsidRPr="001D0283" w:rsidRDefault="00351088" w:rsidP="00351088">
            <w:pPr>
              <w:pStyle w:val="TAC"/>
            </w:pPr>
            <w:r w:rsidRPr="001D0283">
              <w:t>DFT-s-OFDM</w:t>
            </w:r>
            <w:r>
              <w:t xml:space="preserve"> </w:t>
            </w:r>
            <w:r w:rsidRPr="001D0283">
              <w:t>64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3601AA" w14:textId="77777777" w:rsidR="00351088" w:rsidRPr="001D0283" w:rsidRDefault="00351088" w:rsidP="00351088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4.5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EAA26F" w14:textId="77777777" w:rsidR="00351088" w:rsidRPr="001D0283" w:rsidRDefault="00351088" w:rsidP="00351088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5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6667B2" w14:textId="77777777" w:rsidR="00351088" w:rsidRPr="00CE194C" w:rsidRDefault="00351088" w:rsidP="00351088">
            <w:pPr>
              <w:pStyle w:val="TAC"/>
            </w:pPr>
            <w:r w:rsidRPr="00CE194C">
              <w:t>≤ 3.5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4C1FAE" w14:textId="77777777" w:rsidR="00351088" w:rsidRPr="00CE194C" w:rsidRDefault="00351088" w:rsidP="00351088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74ABD" w14:textId="4CCC4E8A" w:rsidR="00351088" w:rsidRPr="00CE194C" w:rsidRDefault="00351088" w:rsidP="00351088">
            <w:pPr>
              <w:pStyle w:val="TAC"/>
            </w:pPr>
            <w:r>
              <w:rPr>
                <w:rFonts w:cs="Arial"/>
              </w:rPr>
              <w:t>3.5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B0FF6" w14:textId="77777777" w:rsidR="00351088" w:rsidRPr="00CE194C" w:rsidRDefault="00351088" w:rsidP="00351088">
            <w:pPr>
              <w:pStyle w:val="TAC"/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8D68D6" w14:textId="1EAED0C3" w:rsidR="00351088" w:rsidRPr="00CE194C" w:rsidRDefault="00351088" w:rsidP="00351088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4.5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D16C4E" w14:textId="1DB79F31" w:rsidR="00351088" w:rsidRPr="001D0283" w:rsidRDefault="00351088" w:rsidP="00351088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4.5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3E25E" w14:textId="2862EECC" w:rsidR="00351088" w:rsidRPr="001D0283" w:rsidRDefault="00351088" w:rsidP="00351088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18B90" w14:textId="766FD356" w:rsidR="00351088" w:rsidRPr="001D0283" w:rsidRDefault="00351088" w:rsidP="00351088">
            <w:pPr>
              <w:pStyle w:val="TAC"/>
            </w:pPr>
            <w:r w:rsidRPr="00CE194C">
              <w:t>≤ 3.5</w:t>
            </w:r>
          </w:p>
        </w:tc>
      </w:tr>
      <w:tr w:rsidR="00351088" w:rsidRPr="001D0283" w14:paraId="772A0A6B" w14:textId="614522D4" w:rsidTr="00351088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E0043" w14:textId="77777777" w:rsidR="00351088" w:rsidRPr="001D0283" w:rsidRDefault="00351088" w:rsidP="00351088">
            <w:pPr>
              <w:pStyle w:val="TAC"/>
            </w:pPr>
            <w:r w:rsidRPr="001D0283">
              <w:t>DFT-s-OFDM</w:t>
            </w:r>
            <w:r>
              <w:t xml:space="preserve"> </w:t>
            </w:r>
            <w:r w:rsidRPr="001D0283">
              <w:t>256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DD09DE" w14:textId="77777777" w:rsidR="00351088" w:rsidRPr="001D0283" w:rsidRDefault="00351088" w:rsidP="00351088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D0697B" w14:textId="77777777" w:rsidR="00351088" w:rsidRPr="001D0283" w:rsidRDefault="00351088" w:rsidP="00351088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6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6B79BD" w14:textId="77777777" w:rsidR="00351088" w:rsidRPr="00CE194C" w:rsidRDefault="00351088" w:rsidP="00351088">
            <w:pPr>
              <w:pStyle w:val="TAC"/>
            </w:pPr>
            <w:r w:rsidRPr="00CE194C">
              <w:t>≤ 3.5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77134" w14:textId="77777777" w:rsidR="00351088" w:rsidRPr="00CE194C" w:rsidRDefault="00351088" w:rsidP="00351088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6DC8B" w14:textId="77777777" w:rsidR="00351088" w:rsidRPr="00CE194C" w:rsidRDefault="00351088" w:rsidP="00351088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F29AE" w14:textId="77777777" w:rsidR="00351088" w:rsidRPr="00CE194C" w:rsidRDefault="00351088" w:rsidP="00351088">
            <w:pPr>
              <w:pStyle w:val="TAC"/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A316F3" w14:textId="338B8CA7" w:rsidR="00351088" w:rsidRPr="00CE194C" w:rsidRDefault="00351088" w:rsidP="00351088">
            <w:pPr>
              <w:pStyle w:val="TAC"/>
            </w:pPr>
            <w:r w:rsidRPr="001D0283">
              <w:t>≤</w:t>
            </w:r>
            <w:r>
              <w:t xml:space="preserve"> 5.5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106027" w14:textId="3B0B722B" w:rsidR="00351088" w:rsidRPr="001D0283" w:rsidRDefault="00351088" w:rsidP="00351088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C5613B" w14:textId="4127B310" w:rsidR="00351088" w:rsidRPr="001D0283" w:rsidRDefault="00351088" w:rsidP="00351088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5602BF" w14:textId="2B0D45AE" w:rsidR="00351088" w:rsidRPr="001D0283" w:rsidRDefault="00351088" w:rsidP="00351088">
            <w:pPr>
              <w:pStyle w:val="TAC"/>
            </w:pPr>
            <w:r w:rsidRPr="00CE194C">
              <w:t>≤ 3.5</w:t>
            </w:r>
          </w:p>
        </w:tc>
      </w:tr>
      <w:tr w:rsidR="00351088" w:rsidRPr="001D0283" w14:paraId="508719BA" w14:textId="1A208AA5" w:rsidTr="00351088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DEA502" w14:textId="77777777" w:rsidR="00351088" w:rsidRPr="001D0283" w:rsidRDefault="00351088" w:rsidP="00351088">
            <w:pPr>
              <w:pStyle w:val="TAC"/>
            </w:pPr>
            <w:r w:rsidRPr="001D0283">
              <w:t>CP-OFDM</w:t>
            </w:r>
            <w:r>
              <w:t xml:space="preserve"> </w:t>
            </w:r>
            <w:r w:rsidRPr="001D0283">
              <w:t>QPSK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6CF433" w14:textId="77777777" w:rsidR="00351088" w:rsidRPr="001D0283" w:rsidRDefault="00351088" w:rsidP="00351088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E12464" w14:textId="77777777" w:rsidR="00351088" w:rsidRPr="001D0283" w:rsidRDefault="00351088" w:rsidP="00351088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6.5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3DDE54" w14:textId="77777777" w:rsidR="00351088" w:rsidRPr="00CE194C" w:rsidRDefault="00351088" w:rsidP="00351088">
            <w:pPr>
              <w:pStyle w:val="TAC"/>
            </w:pPr>
            <w:r w:rsidRPr="00CE194C">
              <w:t>≤ 4.5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BB19E" w14:textId="54EDD5F4" w:rsidR="00351088" w:rsidRPr="00CE194C" w:rsidRDefault="00351088" w:rsidP="00351088">
            <w:pPr>
              <w:pStyle w:val="TAC"/>
            </w:pPr>
            <w:r>
              <w:rPr>
                <w:rFonts w:cs="Arial"/>
              </w:rPr>
              <w:t>3.5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7451A" w14:textId="4335D8F8" w:rsidR="00351088" w:rsidRPr="00CE194C" w:rsidRDefault="00351088" w:rsidP="00351088">
            <w:pPr>
              <w:pStyle w:val="TAC"/>
            </w:pPr>
            <w:r>
              <w:rPr>
                <w:rFonts w:cs="Arial"/>
              </w:rPr>
              <w:t>4.5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5209A" w14:textId="77777777" w:rsidR="00351088" w:rsidRPr="00CE194C" w:rsidRDefault="00351088" w:rsidP="00351088">
            <w:pPr>
              <w:pStyle w:val="TAC"/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C5EB0" w14:textId="0B9FA4E8" w:rsidR="00351088" w:rsidRPr="00CE194C" w:rsidRDefault="00351088" w:rsidP="00351088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5C6B9" w14:textId="3736E806" w:rsidR="00351088" w:rsidRPr="001D0283" w:rsidRDefault="00351088" w:rsidP="00351088">
            <w:pPr>
              <w:pStyle w:val="TAC"/>
            </w:pPr>
            <w:r w:rsidRPr="001D0283">
              <w:t>≤</w:t>
            </w:r>
            <w:r>
              <w:t xml:space="preserve"> </w:t>
            </w:r>
            <w:r>
              <w:rPr>
                <w:lang w:val="fr-FR"/>
              </w:rPr>
              <w:t>4.5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4C9961" w14:textId="506FF06A" w:rsidR="00351088" w:rsidRPr="001D0283" w:rsidRDefault="00351088" w:rsidP="00351088">
            <w:pPr>
              <w:pStyle w:val="TAC"/>
            </w:pPr>
            <w:r w:rsidRPr="001D0283">
              <w:t>≤</w:t>
            </w:r>
            <w:r>
              <w:t xml:space="preserve"> </w:t>
            </w:r>
            <w:r>
              <w:rPr>
                <w:lang w:val="fr-FR"/>
              </w:rPr>
              <w:t>5.5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73A332" w14:textId="71670239" w:rsidR="00351088" w:rsidRPr="001D0283" w:rsidRDefault="00351088" w:rsidP="00351088">
            <w:pPr>
              <w:pStyle w:val="TAC"/>
            </w:pPr>
            <w:r w:rsidRPr="00CE194C">
              <w:t xml:space="preserve">≤ </w:t>
            </w:r>
            <w:r>
              <w:rPr>
                <w:lang w:val="fr-FR"/>
              </w:rPr>
              <w:t>4</w:t>
            </w:r>
          </w:p>
        </w:tc>
      </w:tr>
      <w:tr w:rsidR="00351088" w:rsidRPr="001D0283" w14:paraId="25AA3E0B" w14:textId="616415F6" w:rsidTr="00351088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2CCE9" w14:textId="77777777" w:rsidR="00351088" w:rsidRPr="001D0283" w:rsidRDefault="00351088" w:rsidP="00351088">
            <w:pPr>
              <w:pStyle w:val="TAC"/>
            </w:pPr>
            <w:r w:rsidRPr="001D0283">
              <w:t>CP-OFDM</w:t>
            </w:r>
            <w:r>
              <w:t xml:space="preserve"> </w:t>
            </w:r>
            <w:r w:rsidRPr="001D0283">
              <w:t>16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BE668" w14:textId="77777777" w:rsidR="00351088" w:rsidRPr="001D0283" w:rsidRDefault="00351088" w:rsidP="00351088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2DC81" w14:textId="77777777" w:rsidR="00351088" w:rsidRPr="001D0283" w:rsidRDefault="00351088" w:rsidP="00351088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6.5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C20798" w14:textId="77777777" w:rsidR="00351088" w:rsidRPr="00CE194C" w:rsidRDefault="00351088" w:rsidP="00351088">
            <w:pPr>
              <w:pStyle w:val="TAC"/>
            </w:pPr>
            <w:r w:rsidRPr="00CE194C">
              <w:t>≤ 4.5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39EB6" w14:textId="03D16815" w:rsidR="00351088" w:rsidRPr="00CE194C" w:rsidRDefault="00351088" w:rsidP="00351088">
            <w:pPr>
              <w:pStyle w:val="TAC"/>
            </w:pPr>
            <w:r>
              <w:rPr>
                <w:rFonts w:cs="Arial"/>
              </w:rPr>
              <w:t>3.5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3E076" w14:textId="139293C5" w:rsidR="00351088" w:rsidRPr="00CE194C" w:rsidRDefault="00351088" w:rsidP="00351088">
            <w:pPr>
              <w:pStyle w:val="TAC"/>
            </w:pPr>
            <w:r>
              <w:rPr>
                <w:rFonts w:cs="Arial"/>
              </w:rPr>
              <w:t>4.5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15FFA" w14:textId="77777777" w:rsidR="00351088" w:rsidRPr="00CE194C" w:rsidRDefault="00351088" w:rsidP="00351088">
            <w:pPr>
              <w:pStyle w:val="TAC"/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92DEB" w14:textId="068621A4" w:rsidR="00351088" w:rsidRPr="00CE194C" w:rsidRDefault="00351088" w:rsidP="00351088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1FDA87" w14:textId="17CD3E3E" w:rsidR="00351088" w:rsidRPr="001D0283" w:rsidRDefault="00351088" w:rsidP="00351088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48E6E0" w14:textId="37D99BFA" w:rsidR="00351088" w:rsidRPr="001D0283" w:rsidRDefault="00351088" w:rsidP="00351088">
            <w:pPr>
              <w:pStyle w:val="TAC"/>
            </w:pPr>
            <w:r w:rsidRPr="001D0283">
              <w:t>≤</w:t>
            </w:r>
            <w:r>
              <w:t xml:space="preserve"> </w:t>
            </w:r>
            <w:r>
              <w:rPr>
                <w:lang w:val="fr-FR"/>
              </w:rPr>
              <w:t>5.5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B5F40" w14:textId="32419C4A" w:rsidR="00351088" w:rsidRPr="001D0283" w:rsidRDefault="00351088" w:rsidP="00351088">
            <w:pPr>
              <w:pStyle w:val="TAC"/>
            </w:pPr>
            <w:r w:rsidRPr="00CE194C">
              <w:t xml:space="preserve">≤ </w:t>
            </w:r>
            <w:r>
              <w:rPr>
                <w:lang w:val="fr-FR"/>
              </w:rPr>
              <w:t>4</w:t>
            </w:r>
          </w:p>
        </w:tc>
      </w:tr>
      <w:tr w:rsidR="00351088" w:rsidRPr="001D0283" w14:paraId="55527C70" w14:textId="4F23CFB2" w:rsidTr="00351088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1AEE16" w14:textId="77777777" w:rsidR="00351088" w:rsidRPr="001D0283" w:rsidRDefault="00351088" w:rsidP="00351088">
            <w:pPr>
              <w:pStyle w:val="TAC"/>
            </w:pPr>
            <w:r w:rsidRPr="001D0283">
              <w:t>CP-OFDM</w:t>
            </w:r>
            <w:r>
              <w:t xml:space="preserve"> </w:t>
            </w:r>
            <w:r w:rsidRPr="001D0283">
              <w:t>64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C7D6A" w14:textId="77777777" w:rsidR="00351088" w:rsidRPr="001D0283" w:rsidRDefault="00351088" w:rsidP="00351088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D4008F" w14:textId="77777777" w:rsidR="00351088" w:rsidRPr="001D0283" w:rsidRDefault="00351088" w:rsidP="00351088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6.5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263882" w14:textId="77777777" w:rsidR="00351088" w:rsidRPr="00CE194C" w:rsidRDefault="00351088" w:rsidP="00351088">
            <w:pPr>
              <w:pStyle w:val="TAC"/>
            </w:pPr>
            <w:r w:rsidRPr="00CE194C">
              <w:t>≤ 4.5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E0BA09" w14:textId="77777777" w:rsidR="00351088" w:rsidRPr="00CE194C" w:rsidRDefault="00351088" w:rsidP="00351088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D2161" w14:textId="793BB17F" w:rsidR="00351088" w:rsidRPr="00CE194C" w:rsidRDefault="00351088" w:rsidP="00351088">
            <w:pPr>
              <w:pStyle w:val="TAC"/>
            </w:pPr>
            <w:r>
              <w:rPr>
                <w:rFonts w:cs="Arial"/>
              </w:rPr>
              <w:t>4.5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9E434" w14:textId="77777777" w:rsidR="00351088" w:rsidRPr="00CE194C" w:rsidRDefault="00351088" w:rsidP="00351088">
            <w:pPr>
              <w:pStyle w:val="TAC"/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3467E0" w14:textId="62C53D62" w:rsidR="00351088" w:rsidRPr="00CE194C" w:rsidRDefault="00351088" w:rsidP="00351088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AFEFBD" w14:textId="1A158DE4" w:rsidR="00351088" w:rsidRPr="001D0283" w:rsidRDefault="00351088" w:rsidP="00351088">
            <w:pPr>
              <w:pStyle w:val="TAC"/>
            </w:pPr>
            <w:r w:rsidRPr="001D0283">
              <w:t>≤</w:t>
            </w:r>
            <w:r>
              <w:t xml:space="preserve"> </w:t>
            </w:r>
            <w:r>
              <w:rPr>
                <w:lang w:val="fr-FR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269F84" w14:textId="47F1107C" w:rsidR="00351088" w:rsidRPr="001D0283" w:rsidRDefault="00351088" w:rsidP="00351088">
            <w:pPr>
              <w:pStyle w:val="TAC"/>
            </w:pPr>
            <w:r w:rsidRPr="001D0283">
              <w:t>≤</w:t>
            </w:r>
            <w:r>
              <w:t xml:space="preserve"> </w:t>
            </w:r>
            <w:r>
              <w:rPr>
                <w:lang w:val="fr-FR"/>
              </w:rPr>
              <w:t>5.5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E3B9A8" w14:textId="4777FCB6" w:rsidR="00351088" w:rsidRPr="001D0283" w:rsidRDefault="00351088" w:rsidP="00351088">
            <w:pPr>
              <w:pStyle w:val="TAC"/>
            </w:pPr>
          </w:p>
        </w:tc>
      </w:tr>
      <w:tr w:rsidR="00351088" w:rsidRPr="001D0283" w14:paraId="72893264" w14:textId="50E93FF5" w:rsidTr="00351088">
        <w:trPr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CAAC8" w14:textId="77777777" w:rsidR="00351088" w:rsidRPr="001D0283" w:rsidRDefault="00351088" w:rsidP="00351088">
            <w:pPr>
              <w:pStyle w:val="TAC"/>
            </w:pPr>
            <w:r w:rsidRPr="001D0283">
              <w:t>CP-OFDM</w:t>
            </w:r>
            <w:r>
              <w:t xml:space="preserve"> </w:t>
            </w:r>
            <w:r w:rsidRPr="001D0283">
              <w:t>256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09791" w14:textId="77777777" w:rsidR="00351088" w:rsidRPr="001D0283" w:rsidRDefault="00351088" w:rsidP="00351088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B37882" w14:textId="77777777" w:rsidR="00351088" w:rsidRPr="001D0283" w:rsidRDefault="00351088" w:rsidP="00351088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8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22DD1B" w14:textId="77777777" w:rsidR="00351088" w:rsidRPr="00CE194C" w:rsidRDefault="00351088" w:rsidP="00351088">
            <w:pPr>
              <w:pStyle w:val="TAC"/>
            </w:pPr>
            <w:r w:rsidRPr="00CE194C">
              <w:t>≤ 4.5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65D7E" w14:textId="77777777" w:rsidR="00351088" w:rsidRPr="00CE194C" w:rsidRDefault="00351088" w:rsidP="00351088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A0B70" w14:textId="77777777" w:rsidR="00351088" w:rsidRPr="00CE194C" w:rsidRDefault="00351088" w:rsidP="00351088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94013" w14:textId="77777777" w:rsidR="00351088" w:rsidRPr="00CE194C" w:rsidRDefault="00351088" w:rsidP="00351088">
            <w:pPr>
              <w:pStyle w:val="TAC"/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972BF" w14:textId="43D0CA45" w:rsidR="00351088" w:rsidRPr="00CE194C" w:rsidRDefault="00351088" w:rsidP="00351088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B897AC" w14:textId="77777777" w:rsidR="00351088" w:rsidRPr="001D0283" w:rsidRDefault="00351088" w:rsidP="00351088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EA9D77" w14:textId="41BBB918" w:rsidR="00351088" w:rsidRPr="001D0283" w:rsidRDefault="00351088" w:rsidP="00351088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478501" w14:textId="05B8FDBB" w:rsidR="00351088" w:rsidRPr="001D0283" w:rsidRDefault="00351088" w:rsidP="00351088">
            <w:pPr>
              <w:pStyle w:val="TAC"/>
            </w:pPr>
          </w:p>
        </w:tc>
      </w:tr>
    </w:tbl>
    <w:p w14:paraId="350693A4" w14:textId="77777777" w:rsidR="003464E5" w:rsidRPr="00407156" w:rsidRDefault="003464E5" w:rsidP="00407156">
      <w:pPr>
        <w:spacing w:after="120"/>
        <w:rPr>
          <w:b/>
          <w:bCs/>
          <w:color w:val="0070C0"/>
          <w:szCs w:val="24"/>
          <w:lang w:val="fr-FR" w:eastAsia="zh-CN"/>
        </w:rPr>
      </w:pPr>
    </w:p>
    <w:p w14:paraId="19277444" w14:textId="77777777" w:rsidR="009538DF" w:rsidRDefault="009538DF" w:rsidP="009538DF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Recommended WF</w:t>
      </w:r>
    </w:p>
    <w:p w14:paraId="2D423EDC" w14:textId="59FED1F6" w:rsidR="00185774" w:rsidRDefault="00185774" w:rsidP="00185774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 xml:space="preserve">The </w:t>
      </w:r>
      <w:r w:rsidR="002B5C23">
        <w:rPr>
          <w:rFonts w:eastAsia="SimSun"/>
          <w:color w:val="0070C0"/>
          <w:szCs w:val="24"/>
          <w:lang w:eastAsia="zh-CN"/>
        </w:rPr>
        <w:t xml:space="preserve">main </w:t>
      </w:r>
      <w:r>
        <w:rPr>
          <w:rFonts w:eastAsia="SimSun"/>
          <w:color w:val="0070C0"/>
          <w:szCs w:val="24"/>
          <w:lang w:eastAsia="zh-CN"/>
        </w:rPr>
        <w:t>difference</w:t>
      </w:r>
      <w:r w:rsidR="002B5C23">
        <w:rPr>
          <w:rFonts w:eastAsia="SimSun"/>
          <w:color w:val="0070C0"/>
          <w:szCs w:val="24"/>
          <w:lang w:eastAsia="zh-CN"/>
        </w:rPr>
        <w:t>s</w:t>
      </w:r>
      <w:r>
        <w:rPr>
          <w:rFonts w:eastAsia="SimSun"/>
          <w:color w:val="0070C0"/>
          <w:szCs w:val="24"/>
          <w:lang w:eastAsia="zh-CN"/>
        </w:rPr>
        <w:t xml:space="preserve"> between regions A</w:t>
      </w:r>
      <w:r w:rsidR="002B5C23">
        <w:rPr>
          <w:rFonts w:eastAsia="SimSun"/>
          <w:color w:val="0070C0"/>
          <w:szCs w:val="24"/>
          <w:lang w:eastAsia="zh-CN"/>
        </w:rPr>
        <w:t>7</w:t>
      </w:r>
      <w:r>
        <w:rPr>
          <w:rFonts w:eastAsia="SimSun"/>
          <w:color w:val="0070C0"/>
          <w:szCs w:val="24"/>
          <w:lang w:eastAsia="zh-CN"/>
        </w:rPr>
        <w:t xml:space="preserve"> and the new A</w:t>
      </w:r>
      <w:r w:rsidR="002B5C23">
        <w:rPr>
          <w:rFonts w:eastAsia="SimSun"/>
          <w:color w:val="0070C0"/>
          <w:szCs w:val="24"/>
          <w:lang w:eastAsia="zh-CN"/>
        </w:rPr>
        <w:t>5</w:t>
      </w:r>
      <w:r>
        <w:rPr>
          <w:rFonts w:eastAsia="SimSun"/>
          <w:color w:val="0070C0"/>
          <w:szCs w:val="24"/>
          <w:lang w:eastAsia="zh-CN"/>
        </w:rPr>
        <w:t xml:space="preserve"> from Qualcomm </w:t>
      </w:r>
      <w:r w:rsidR="002B5C23">
        <w:rPr>
          <w:rFonts w:eastAsia="SimSun"/>
          <w:color w:val="0070C0"/>
          <w:szCs w:val="24"/>
          <w:lang w:eastAsia="zh-CN"/>
        </w:rPr>
        <w:t>are</w:t>
      </w:r>
      <w:r>
        <w:rPr>
          <w:rFonts w:eastAsia="SimSun"/>
          <w:color w:val="0070C0"/>
          <w:szCs w:val="24"/>
          <w:lang w:eastAsia="zh-CN"/>
        </w:rPr>
        <w:t xml:space="preserve"> the A-MPR value</w:t>
      </w:r>
      <w:r w:rsidR="002B5C23">
        <w:rPr>
          <w:rFonts w:eastAsia="SimSun"/>
          <w:color w:val="0070C0"/>
          <w:szCs w:val="24"/>
          <w:lang w:eastAsia="zh-CN"/>
        </w:rPr>
        <w:t>s</w:t>
      </w:r>
      <w:r>
        <w:rPr>
          <w:rFonts w:eastAsia="SimSun"/>
          <w:color w:val="0070C0"/>
          <w:szCs w:val="24"/>
          <w:lang w:eastAsia="zh-CN"/>
        </w:rPr>
        <w:t xml:space="preserve"> for </w:t>
      </w:r>
      <w:r w:rsidR="002B5C23">
        <w:rPr>
          <w:rFonts w:eastAsia="SimSun"/>
          <w:color w:val="0070C0"/>
          <w:szCs w:val="24"/>
          <w:lang w:eastAsia="zh-CN"/>
        </w:rPr>
        <w:t xml:space="preserve">64QAM and </w:t>
      </w:r>
      <w:r>
        <w:rPr>
          <w:rFonts w:eastAsia="SimSun"/>
          <w:color w:val="0070C0"/>
          <w:szCs w:val="24"/>
          <w:lang w:eastAsia="zh-CN"/>
        </w:rPr>
        <w:t>256QAM.</w:t>
      </w:r>
    </w:p>
    <w:p w14:paraId="0B08E90E" w14:textId="77777777" w:rsidR="00EB5FD6" w:rsidRPr="00D32438" w:rsidRDefault="00EB5FD6" w:rsidP="00EB5FD6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 xml:space="preserve">Discuss offline how to finalize A-MPR values for each region, by averaging? </w:t>
      </w:r>
    </w:p>
    <w:p w14:paraId="10FBB749" w14:textId="77777777" w:rsidR="00055DFE" w:rsidRDefault="00055DFE" w:rsidP="009538DF">
      <w:pPr>
        <w:spacing w:after="120"/>
        <w:rPr>
          <w:color w:val="0070C0"/>
          <w:szCs w:val="24"/>
          <w:lang w:eastAsia="zh-CN"/>
        </w:rPr>
      </w:pPr>
    </w:p>
    <w:p w14:paraId="51E4C022" w14:textId="25A654D7" w:rsidR="00055DFE" w:rsidRDefault="00055DFE" w:rsidP="00055DFE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1</w:t>
      </w:r>
      <w:r w:rsidR="00EE2777">
        <w:rPr>
          <w:b/>
          <w:color w:val="0070C0"/>
          <w:u w:val="single"/>
          <w:lang w:eastAsia="ko-KR"/>
        </w:rPr>
        <w:t>-</w:t>
      </w:r>
      <w:r w:rsidR="00DB16C2">
        <w:rPr>
          <w:b/>
          <w:color w:val="0070C0"/>
          <w:u w:val="single"/>
          <w:lang w:eastAsia="ko-KR"/>
        </w:rPr>
        <w:t>2</w:t>
      </w:r>
      <w:r>
        <w:rPr>
          <w:b/>
          <w:color w:val="0070C0"/>
          <w:u w:val="single"/>
          <w:lang w:eastAsia="ko-KR"/>
        </w:rPr>
        <w:t>-</w:t>
      </w:r>
      <w:r w:rsidR="00C11871">
        <w:rPr>
          <w:b/>
          <w:color w:val="0070C0"/>
          <w:u w:val="single"/>
          <w:lang w:eastAsia="ko-KR"/>
        </w:rPr>
        <w:t>3</w:t>
      </w:r>
      <w:r>
        <w:rPr>
          <w:b/>
          <w:color w:val="0070C0"/>
          <w:u w:val="single"/>
          <w:lang w:eastAsia="ko-KR"/>
        </w:rPr>
        <w:t xml:space="preserve">: NS_15: A-MPR </w:t>
      </w:r>
      <w:r w:rsidR="00607D2E">
        <w:rPr>
          <w:b/>
          <w:color w:val="0070C0"/>
          <w:u w:val="single"/>
          <w:lang w:eastAsia="ko-KR"/>
        </w:rPr>
        <w:t>regions</w:t>
      </w:r>
    </w:p>
    <w:p w14:paraId="31049253" w14:textId="2A024409" w:rsidR="007451E1" w:rsidRDefault="007451E1" w:rsidP="007451E1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Proposals: NS_15 A-MPR definition for 7 MHz channel BW:</w:t>
      </w:r>
    </w:p>
    <w:p w14:paraId="283E41D5" w14:textId="2581D1B3" w:rsidR="00661C13" w:rsidRDefault="00661C13" w:rsidP="00661C13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Qualcomm is proposing to redefine the following region:</w:t>
      </w:r>
    </w:p>
    <w:tbl>
      <w:tblPr>
        <w:tblW w:w="9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40"/>
        <w:gridCol w:w="2140"/>
        <w:gridCol w:w="2140"/>
        <w:gridCol w:w="2790"/>
        <w:gridCol w:w="990"/>
      </w:tblGrid>
      <w:tr w:rsidR="00661C13" w:rsidRPr="001D0283" w14:paraId="5A3A383B" w14:textId="77777777" w:rsidTr="00F42AB8">
        <w:trPr>
          <w:jc w:val="center"/>
        </w:trPr>
        <w:tc>
          <w:tcPr>
            <w:tcW w:w="1440" w:type="dxa"/>
            <w:vMerge w:val="restart"/>
            <w:tcBorders>
              <w:top w:val="nil"/>
            </w:tcBorders>
            <w:shd w:val="clear" w:color="auto" w:fill="auto"/>
          </w:tcPr>
          <w:p w14:paraId="7770534E" w14:textId="77777777" w:rsidR="00661C13" w:rsidRDefault="00661C13" w:rsidP="00F42AB8">
            <w:pPr>
              <w:pStyle w:val="TAC"/>
              <w:keepNext w:val="0"/>
              <w:rPr>
                <w:rFonts w:cs="Arial"/>
                <w:lang w:eastAsia="zh-CN"/>
              </w:rPr>
            </w:pPr>
          </w:p>
          <w:p w14:paraId="2B38C9C1" w14:textId="77777777" w:rsidR="00661C13" w:rsidRDefault="00661C13" w:rsidP="00F42AB8">
            <w:pPr>
              <w:pStyle w:val="TAC"/>
              <w:keepNext w:val="0"/>
              <w:rPr>
                <w:rFonts w:cs="Arial"/>
                <w:lang w:eastAsia="zh-CN"/>
              </w:rPr>
            </w:pPr>
          </w:p>
          <w:p w14:paraId="3CA0B2AD" w14:textId="77777777" w:rsidR="00661C13" w:rsidRPr="001D0283" w:rsidRDefault="00661C13" w:rsidP="00F42AB8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7MHz</w:t>
            </w:r>
          </w:p>
        </w:tc>
        <w:tc>
          <w:tcPr>
            <w:tcW w:w="2140" w:type="dxa"/>
            <w:vMerge w:val="restart"/>
            <w:tcBorders>
              <w:top w:val="nil"/>
            </w:tcBorders>
            <w:shd w:val="clear" w:color="auto" w:fill="auto"/>
          </w:tcPr>
          <w:p w14:paraId="7BF36E36" w14:textId="77777777" w:rsidR="00661C13" w:rsidRDefault="00661C13" w:rsidP="00F42AB8">
            <w:pPr>
              <w:pStyle w:val="TAC"/>
              <w:rPr>
                <w:rFonts w:cs="Arial"/>
              </w:rPr>
            </w:pPr>
          </w:p>
          <w:p w14:paraId="44D805E1" w14:textId="77777777" w:rsidR="00661C13" w:rsidRPr="001D0283" w:rsidRDefault="00661C13" w:rsidP="00F42AB8">
            <w:pPr>
              <w:pStyle w:val="TAC"/>
              <w:rPr>
                <w:lang w:eastAsia="zh-CN"/>
              </w:rPr>
            </w:pPr>
            <w:r w:rsidRPr="001D0283">
              <w:rPr>
                <w:rFonts w:cs="Arial"/>
              </w:rPr>
              <w:t>84</w:t>
            </w:r>
            <w:r>
              <w:rPr>
                <w:rFonts w:cs="Arial"/>
              </w:rPr>
              <w:t>1</w:t>
            </w:r>
            <w:r w:rsidRPr="001D0283">
              <w:rPr>
                <w:rFonts w:cs="Arial"/>
              </w:rPr>
              <w:t>.5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&lt;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Fc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≤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84</w:t>
            </w:r>
            <w:r>
              <w:rPr>
                <w:rFonts w:cs="Arial"/>
              </w:rPr>
              <w:t>5</w:t>
            </w:r>
            <w:r w:rsidRPr="001D0283">
              <w:rPr>
                <w:rFonts w:cs="Arial"/>
              </w:rPr>
              <w:t>.5</w:t>
            </w:r>
          </w:p>
        </w:tc>
        <w:tc>
          <w:tcPr>
            <w:tcW w:w="21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650BF" w14:textId="77777777" w:rsidR="00661C13" w:rsidRPr="001D0283" w:rsidRDefault="00661C13" w:rsidP="00F42AB8">
            <w:pPr>
              <w:pStyle w:val="TAC"/>
              <w:rPr>
                <w:lang w:eastAsia="zh-CN"/>
              </w:rPr>
            </w:pPr>
            <w:r w:rsidRPr="001D0283">
              <w:t>≥</w:t>
            </w:r>
            <w:r>
              <w:t>4.5</w:t>
            </w:r>
          </w:p>
        </w:tc>
        <w:tc>
          <w:tcPr>
            <w:tcW w:w="27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47838" w14:textId="77777777" w:rsidR="00661C13" w:rsidRPr="001D0283" w:rsidRDefault="00661C13" w:rsidP="00F42AB8">
            <w:pPr>
              <w:pStyle w:val="TAC"/>
            </w:pPr>
            <w:r w:rsidRPr="001D0283">
              <w:t>&gt;0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4C519" w14:textId="77777777" w:rsidR="00661C13" w:rsidRPr="001D0283" w:rsidRDefault="00661C13" w:rsidP="00F42A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A1</w:t>
            </w:r>
          </w:p>
        </w:tc>
      </w:tr>
      <w:tr w:rsidR="00661C13" w:rsidRPr="001D0283" w14:paraId="69A83DDE" w14:textId="77777777" w:rsidTr="00F42AB8">
        <w:trPr>
          <w:jc w:val="center"/>
        </w:trPr>
        <w:tc>
          <w:tcPr>
            <w:tcW w:w="1440" w:type="dxa"/>
            <w:vMerge/>
            <w:shd w:val="clear" w:color="auto" w:fill="auto"/>
          </w:tcPr>
          <w:p w14:paraId="068C1BB5" w14:textId="77777777" w:rsidR="00661C13" w:rsidRPr="001D0283" w:rsidRDefault="00661C13" w:rsidP="00F42AB8">
            <w:pPr>
              <w:pStyle w:val="TAC"/>
              <w:keepNext w:val="0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vMerge/>
            <w:shd w:val="clear" w:color="auto" w:fill="auto"/>
          </w:tcPr>
          <w:p w14:paraId="480FB44A" w14:textId="77777777" w:rsidR="00661C13" w:rsidRPr="001D0283" w:rsidRDefault="00661C13" w:rsidP="00F42AB8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443F1" w14:textId="77777777" w:rsidR="00661C13" w:rsidRPr="001D0283" w:rsidRDefault="00661C13" w:rsidP="00F42AB8">
            <w:pPr>
              <w:pStyle w:val="TAC"/>
              <w:rPr>
                <w:lang w:eastAsia="zh-CN"/>
              </w:rPr>
            </w:pPr>
            <w:r w:rsidRPr="001D0283">
              <w:rPr>
                <w:rFonts w:cs="Arial"/>
              </w:rPr>
              <w:t>≥2.</w:t>
            </w:r>
            <w:r>
              <w:rPr>
                <w:rFonts w:cs="Arial"/>
              </w:rPr>
              <w:t xml:space="preserve">16, </w:t>
            </w:r>
            <w:r w:rsidRPr="001D0283">
              <w:rPr>
                <w:rFonts w:cs="Arial"/>
              </w:rPr>
              <w:t>&lt;</w:t>
            </w:r>
            <w:r>
              <w:rPr>
                <w:rFonts w:cs="Arial"/>
              </w:rPr>
              <w:t>4.5</w:t>
            </w:r>
          </w:p>
        </w:tc>
        <w:tc>
          <w:tcPr>
            <w:tcW w:w="27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F2BD8" w14:textId="77777777" w:rsidR="00661C13" w:rsidRPr="001D0283" w:rsidRDefault="00661C13" w:rsidP="00F42AB8">
            <w:pPr>
              <w:pStyle w:val="TAC"/>
            </w:pPr>
            <w:r w:rsidRPr="001D0283">
              <w:t>≥</w:t>
            </w:r>
            <w:r>
              <w:t>1.8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1FF9F" w14:textId="77777777" w:rsidR="00661C13" w:rsidRPr="001D0283" w:rsidRDefault="00661C13" w:rsidP="00F42A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A2</w:t>
            </w:r>
          </w:p>
        </w:tc>
      </w:tr>
      <w:tr w:rsidR="00661C13" w:rsidRPr="001D0283" w14:paraId="2B3D292C" w14:textId="77777777" w:rsidTr="00F42AB8">
        <w:trPr>
          <w:jc w:val="center"/>
        </w:trPr>
        <w:tc>
          <w:tcPr>
            <w:tcW w:w="1440" w:type="dxa"/>
            <w:vMerge/>
            <w:shd w:val="clear" w:color="auto" w:fill="auto"/>
          </w:tcPr>
          <w:p w14:paraId="765A55F2" w14:textId="77777777" w:rsidR="00661C13" w:rsidRPr="001D0283" w:rsidRDefault="00661C13" w:rsidP="00F42AB8">
            <w:pPr>
              <w:pStyle w:val="TAC"/>
              <w:keepNext w:val="0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2A01F20" w14:textId="77777777" w:rsidR="00661C13" w:rsidRPr="001D0283" w:rsidRDefault="00661C13" w:rsidP="00F42AB8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6CBFE" w14:textId="77777777" w:rsidR="00661C13" w:rsidRPr="001D0283" w:rsidRDefault="00661C13" w:rsidP="00F42AB8">
            <w:pPr>
              <w:pStyle w:val="TAC"/>
              <w:rPr>
                <w:lang w:eastAsia="zh-CN"/>
              </w:rPr>
            </w:pPr>
            <w:r w:rsidRPr="001D0283">
              <w:rPr>
                <w:lang w:eastAsia="fr-FR"/>
              </w:rPr>
              <w:t>≤</w:t>
            </w:r>
            <w:r>
              <w:t>1</w:t>
            </w:r>
            <w:r w:rsidRPr="001D0283">
              <w:t>.</w:t>
            </w:r>
            <w:r>
              <w:t>4</w:t>
            </w:r>
            <w:r w:rsidRPr="001D0283">
              <w:t>4</w:t>
            </w:r>
          </w:p>
        </w:tc>
        <w:tc>
          <w:tcPr>
            <w:tcW w:w="2790" w:type="dxa"/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CA00C" w14:textId="77777777" w:rsidR="00661C13" w:rsidRPr="001D0283" w:rsidRDefault="00661C13" w:rsidP="00F42AB8">
            <w:pPr>
              <w:pStyle w:val="TAC"/>
            </w:pPr>
            <w:r w:rsidRPr="00356303">
              <w:rPr>
                <w:strike/>
              </w:rPr>
              <w:t>≤0.36</w:t>
            </w:r>
            <w:r>
              <w:t xml:space="preserve"> </w:t>
            </w:r>
            <w:r>
              <w:sym w:font="Wingdings" w:char="F0E0"/>
            </w:r>
            <w:r w:rsidRPr="00531F2C">
              <w:rPr>
                <w:b/>
                <w:bCs/>
              </w:rPr>
              <w:t>&gt;0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4D5DB" w14:textId="77777777" w:rsidR="00661C13" w:rsidRPr="001D0283" w:rsidRDefault="00661C13" w:rsidP="00F42A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A1</w:t>
            </w:r>
          </w:p>
        </w:tc>
      </w:tr>
      <w:tr w:rsidR="00661C13" w:rsidRPr="001D0283" w14:paraId="5A6CD1D0" w14:textId="77777777" w:rsidTr="00F42AB8">
        <w:trPr>
          <w:jc w:val="center"/>
        </w:trPr>
        <w:tc>
          <w:tcPr>
            <w:tcW w:w="1440" w:type="dxa"/>
            <w:vMerge/>
            <w:shd w:val="clear" w:color="auto" w:fill="auto"/>
          </w:tcPr>
          <w:p w14:paraId="64614510" w14:textId="77777777" w:rsidR="00661C13" w:rsidRPr="001D0283" w:rsidRDefault="00661C13" w:rsidP="00F42AB8">
            <w:pPr>
              <w:pStyle w:val="TAC"/>
              <w:keepNext w:val="0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vMerge w:val="restart"/>
            <w:tcBorders>
              <w:top w:val="nil"/>
            </w:tcBorders>
            <w:shd w:val="clear" w:color="auto" w:fill="auto"/>
          </w:tcPr>
          <w:p w14:paraId="02A36CFA" w14:textId="77777777" w:rsidR="00661C13" w:rsidRPr="001D0283" w:rsidRDefault="00661C13" w:rsidP="00F42AB8">
            <w:pPr>
              <w:pStyle w:val="TAC"/>
              <w:rPr>
                <w:lang w:eastAsia="zh-CN"/>
              </w:rPr>
            </w:pPr>
            <w:r w:rsidRPr="001D0283">
              <w:rPr>
                <w:rFonts w:cs="Arial"/>
              </w:rPr>
              <w:t>8</w:t>
            </w:r>
            <w:r>
              <w:rPr>
                <w:rFonts w:cs="Arial"/>
              </w:rPr>
              <w:t xml:space="preserve">37 </w:t>
            </w:r>
            <w:r w:rsidRPr="001D0283">
              <w:rPr>
                <w:rFonts w:cs="Arial"/>
              </w:rPr>
              <w:t>&lt;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Fc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≤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84</w:t>
            </w:r>
            <w:r>
              <w:rPr>
                <w:rFonts w:cs="Arial"/>
              </w:rPr>
              <w:t>1</w:t>
            </w:r>
            <w:r w:rsidRPr="001D0283">
              <w:rPr>
                <w:rFonts w:cs="Arial"/>
              </w:rPr>
              <w:t>.5</w:t>
            </w:r>
          </w:p>
        </w:tc>
        <w:tc>
          <w:tcPr>
            <w:tcW w:w="21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87774" w14:textId="77777777" w:rsidR="00661C13" w:rsidRPr="001D0283" w:rsidRDefault="00661C13" w:rsidP="00F42AB8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&gt;0</w:t>
            </w:r>
          </w:p>
        </w:tc>
        <w:tc>
          <w:tcPr>
            <w:tcW w:w="27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B85AB" w14:textId="77777777" w:rsidR="00661C13" w:rsidRPr="001D0283" w:rsidRDefault="00661C13" w:rsidP="00F42AB8">
            <w:pPr>
              <w:pStyle w:val="TAC"/>
            </w:pPr>
            <w:r>
              <w:t>&gt;2.7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3CA83" w14:textId="77777777" w:rsidR="00661C13" w:rsidRPr="001D0283" w:rsidRDefault="00661C13" w:rsidP="00F42A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A2</w:t>
            </w:r>
          </w:p>
        </w:tc>
      </w:tr>
      <w:tr w:rsidR="00661C13" w:rsidRPr="001D0283" w14:paraId="20F3B020" w14:textId="77777777" w:rsidTr="00F42AB8">
        <w:trPr>
          <w:jc w:val="center"/>
        </w:trPr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BBA0AAE" w14:textId="77777777" w:rsidR="00661C13" w:rsidRPr="001D0283" w:rsidRDefault="00661C13" w:rsidP="00F42AB8">
            <w:pPr>
              <w:pStyle w:val="TAC"/>
              <w:keepNext w:val="0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B388130" w14:textId="77777777" w:rsidR="00661C13" w:rsidRPr="001D0283" w:rsidRDefault="00661C13" w:rsidP="00F42AB8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0EF52" w14:textId="77777777" w:rsidR="00661C13" w:rsidRPr="001D0283" w:rsidRDefault="00661C13" w:rsidP="00F42AB8">
            <w:pPr>
              <w:pStyle w:val="TAC"/>
              <w:rPr>
                <w:lang w:eastAsia="zh-CN"/>
              </w:rPr>
            </w:pPr>
            <w:r w:rsidRPr="001D0283">
              <w:rPr>
                <w:rFonts w:cs="Arial"/>
              </w:rPr>
              <w:t>≥</w:t>
            </w:r>
            <w:r>
              <w:rPr>
                <w:rFonts w:cs="Arial"/>
              </w:rPr>
              <w:t>5.94</w:t>
            </w:r>
          </w:p>
        </w:tc>
        <w:tc>
          <w:tcPr>
            <w:tcW w:w="27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9F14E" w14:textId="77777777" w:rsidR="00661C13" w:rsidRPr="001D0283" w:rsidRDefault="00661C13" w:rsidP="00F42AB8">
            <w:pPr>
              <w:pStyle w:val="TAC"/>
            </w:pPr>
            <w:r w:rsidRPr="001D0283">
              <w:t>≤</w:t>
            </w:r>
            <w:r>
              <w:t>2.7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B3958" w14:textId="77777777" w:rsidR="00661C13" w:rsidRPr="001D0283" w:rsidRDefault="00661C13" w:rsidP="00F42A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A7</w:t>
            </w:r>
          </w:p>
        </w:tc>
      </w:tr>
    </w:tbl>
    <w:p w14:paraId="2A8E1812" w14:textId="77777777" w:rsidR="00661C13" w:rsidRDefault="00661C13" w:rsidP="00A50B20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70C0"/>
          <w:szCs w:val="24"/>
          <w:lang w:val="fr-FR" w:eastAsia="zh-CN"/>
        </w:rPr>
      </w:pPr>
    </w:p>
    <w:p w14:paraId="5AD745CF" w14:textId="098E137B" w:rsidR="00A50B20" w:rsidRPr="00A50B20" w:rsidRDefault="00661C13" w:rsidP="00A50B20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70C0"/>
          <w:szCs w:val="24"/>
          <w:lang w:val="fr-FR" w:eastAsia="zh-CN"/>
        </w:rPr>
      </w:pPr>
      <w:r>
        <w:rPr>
          <w:rFonts w:eastAsia="SimSun"/>
          <w:color w:val="0070C0"/>
          <w:szCs w:val="24"/>
          <w:lang w:val="fr-FR" w:eastAsia="zh-CN"/>
        </w:rPr>
        <w:t>A-MPR values</w:t>
      </w:r>
    </w:p>
    <w:tbl>
      <w:tblPr>
        <w:tblW w:w="117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1"/>
        <w:gridCol w:w="2140"/>
        <w:gridCol w:w="1802"/>
        <w:gridCol w:w="1701"/>
        <w:gridCol w:w="1266"/>
        <w:gridCol w:w="1266"/>
        <w:gridCol w:w="1266"/>
        <w:gridCol w:w="1049"/>
      </w:tblGrid>
      <w:tr w:rsidR="00D13106" w:rsidRPr="004D5ACB" w14:paraId="5275207A" w14:textId="796172DB" w:rsidTr="00F560FF">
        <w:trPr>
          <w:tblHeader/>
          <w:jc w:val="center"/>
        </w:trPr>
        <w:tc>
          <w:tcPr>
            <w:tcW w:w="1271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9DEF11" w14:textId="77777777" w:rsidR="00D13106" w:rsidRPr="004B4769" w:rsidRDefault="00D13106" w:rsidP="00F42AB8">
            <w:pPr>
              <w:pStyle w:val="TAH"/>
              <w:keepNext w:val="0"/>
              <w:rPr>
                <w:lang w:eastAsia="zh-CN"/>
              </w:rPr>
            </w:pPr>
            <w:r w:rsidRPr="004B4769">
              <w:t>Channel BW</w:t>
            </w:r>
          </w:p>
        </w:tc>
        <w:tc>
          <w:tcPr>
            <w:tcW w:w="2140" w:type="dxa"/>
            <w:tcBorders>
              <w:bottom w:val="single" w:sz="4" w:space="0" w:color="auto"/>
            </w:tcBorders>
          </w:tcPr>
          <w:p w14:paraId="38E922FD" w14:textId="77777777" w:rsidR="00D13106" w:rsidRPr="004B4769" w:rsidRDefault="00D13106" w:rsidP="00F42AB8">
            <w:pPr>
              <w:pStyle w:val="TAH"/>
            </w:pPr>
            <w:r w:rsidRPr="004B4769">
              <w:t>Carrier Frequency, Fc, MHz</w:t>
            </w:r>
          </w:p>
        </w:tc>
        <w:tc>
          <w:tcPr>
            <w:tcW w:w="18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F00625" w14:textId="77777777" w:rsidR="00D13106" w:rsidRPr="004B4769" w:rsidRDefault="00D13106" w:rsidP="00F42AB8">
            <w:pPr>
              <w:pStyle w:val="TAH"/>
              <w:rPr>
                <w:lang w:eastAsia="zh-CN"/>
              </w:rPr>
            </w:pPr>
            <w:r w:rsidRPr="004B4769">
              <w:t>RB</w:t>
            </w:r>
            <w:r w:rsidRPr="004B4769">
              <w:rPr>
                <w:vertAlign w:val="subscript"/>
              </w:rPr>
              <w:t>end</w:t>
            </w:r>
            <w:r w:rsidRPr="004B4769">
              <w:t>*12*SCS (MHz)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28A929" w14:textId="77777777" w:rsidR="00D13106" w:rsidRPr="004B4769" w:rsidRDefault="00D13106" w:rsidP="00F42AB8">
            <w:pPr>
              <w:pStyle w:val="TAH"/>
              <w:rPr>
                <w:lang w:eastAsia="zh-CN"/>
              </w:rPr>
            </w:pPr>
            <w:r w:rsidRPr="004B4769">
              <w:t>L</w:t>
            </w:r>
            <w:r w:rsidRPr="004B4769">
              <w:rPr>
                <w:vertAlign w:val="subscript"/>
              </w:rPr>
              <w:t>CRB</w:t>
            </w:r>
            <w:r w:rsidRPr="004B4769">
              <w:t>*12*SCS (MHz)</w:t>
            </w:r>
          </w:p>
        </w:tc>
        <w:tc>
          <w:tcPr>
            <w:tcW w:w="4847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803DC9" w14:textId="5E4338BF" w:rsidR="00D13106" w:rsidRPr="004B4769" w:rsidRDefault="00D13106" w:rsidP="00F42AB8">
            <w:pPr>
              <w:pStyle w:val="TAH"/>
            </w:pPr>
            <w:r w:rsidRPr="004B4769">
              <w:t>A-MPR</w:t>
            </w:r>
          </w:p>
        </w:tc>
      </w:tr>
      <w:tr w:rsidR="00D13106" w:rsidRPr="004D5ACB" w14:paraId="7E1DA27C" w14:textId="74B107A9" w:rsidTr="00F560FF">
        <w:trPr>
          <w:tblHeader/>
          <w:jc w:val="center"/>
        </w:trPr>
        <w:tc>
          <w:tcPr>
            <w:tcW w:w="1271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C3170" w14:textId="77777777" w:rsidR="00D13106" w:rsidRPr="004B4769" w:rsidRDefault="00D13106" w:rsidP="00B70DC6">
            <w:pPr>
              <w:pStyle w:val="TAH"/>
              <w:keepNext w:val="0"/>
            </w:pPr>
          </w:p>
        </w:tc>
        <w:tc>
          <w:tcPr>
            <w:tcW w:w="2140" w:type="dxa"/>
            <w:tcBorders>
              <w:bottom w:val="single" w:sz="4" w:space="0" w:color="auto"/>
            </w:tcBorders>
          </w:tcPr>
          <w:p w14:paraId="0EE182C9" w14:textId="77777777" w:rsidR="00D13106" w:rsidRPr="004B4769" w:rsidRDefault="00D13106" w:rsidP="00B70DC6">
            <w:pPr>
              <w:pStyle w:val="TAH"/>
            </w:pPr>
          </w:p>
        </w:tc>
        <w:tc>
          <w:tcPr>
            <w:tcW w:w="18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31E7A" w14:textId="77777777" w:rsidR="00D13106" w:rsidRPr="004B4769" w:rsidRDefault="00D13106" w:rsidP="00B70DC6">
            <w:pPr>
              <w:pStyle w:val="TAH"/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516C6" w14:textId="77777777" w:rsidR="00D13106" w:rsidRPr="004B4769" w:rsidRDefault="00D13106" w:rsidP="00B70DC6">
            <w:pPr>
              <w:pStyle w:val="TAH"/>
            </w:pPr>
          </w:p>
        </w:tc>
        <w:tc>
          <w:tcPr>
            <w:tcW w:w="12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E1047C" w14:textId="77777777" w:rsidR="00D13106" w:rsidRDefault="00D13106" w:rsidP="00B70DC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Apple</w:t>
            </w:r>
          </w:p>
          <w:p w14:paraId="4F97657F" w14:textId="2455CF1A" w:rsidR="00D13106" w:rsidRPr="004B4769" w:rsidRDefault="00D13106" w:rsidP="00B70DC6">
            <w:pPr>
              <w:pStyle w:val="TAH"/>
            </w:pPr>
          </w:p>
        </w:tc>
        <w:tc>
          <w:tcPr>
            <w:tcW w:w="1266" w:type="dxa"/>
          </w:tcPr>
          <w:p w14:paraId="7433A445" w14:textId="06D6FD7A" w:rsidR="00D13106" w:rsidRPr="004B4769" w:rsidRDefault="00D13106" w:rsidP="00B70DC6">
            <w:pPr>
              <w:pStyle w:val="TAH"/>
            </w:pPr>
            <w:r>
              <w:rPr>
                <w:lang w:val="en-US"/>
              </w:rPr>
              <w:t>Nokia</w:t>
            </w:r>
          </w:p>
        </w:tc>
        <w:tc>
          <w:tcPr>
            <w:tcW w:w="1266" w:type="dxa"/>
          </w:tcPr>
          <w:p w14:paraId="07BC4D83" w14:textId="00C6ED7E" w:rsidR="00D13106" w:rsidRPr="004B4769" w:rsidRDefault="00D13106" w:rsidP="00B70DC6">
            <w:pPr>
              <w:pStyle w:val="TAH"/>
            </w:pPr>
            <w:r>
              <w:rPr>
                <w:lang w:val="en-US"/>
              </w:rPr>
              <w:t>Qualcomm</w:t>
            </w:r>
          </w:p>
        </w:tc>
        <w:tc>
          <w:tcPr>
            <w:tcW w:w="1049" w:type="dxa"/>
          </w:tcPr>
          <w:p w14:paraId="467FE544" w14:textId="1A2882C4" w:rsidR="00D13106" w:rsidRDefault="00D13106" w:rsidP="00B70DC6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Huawei</w:t>
            </w:r>
          </w:p>
        </w:tc>
      </w:tr>
      <w:tr w:rsidR="00D13106" w:rsidRPr="004D5ACB" w14:paraId="4A24519E" w14:textId="6636FEA2" w:rsidTr="00F560FF">
        <w:trPr>
          <w:jc w:val="center"/>
        </w:trPr>
        <w:tc>
          <w:tcPr>
            <w:tcW w:w="1271" w:type="dxa"/>
            <w:vMerge w:val="restart"/>
            <w:tcBorders>
              <w:top w:val="nil"/>
            </w:tcBorders>
            <w:shd w:val="clear" w:color="auto" w:fill="auto"/>
          </w:tcPr>
          <w:p w14:paraId="726BD736" w14:textId="77777777" w:rsidR="00D13106" w:rsidRPr="004B4769" w:rsidRDefault="00D13106" w:rsidP="00B70DC6">
            <w:pPr>
              <w:pStyle w:val="TAC"/>
              <w:keepNext w:val="0"/>
              <w:rPr>
                <w:rFonts w:cs="Arial"/>
                <w:lang w:eastAsia="zh-CN"/>
              </w:rPr>
            </w:pPr>
            <w:r w:rsidRPr="004B4769">
              <w:rPr>
                <w:rFonts w:cs="Arial"/>
                <w:lang w:eastAsia="zh-CN"/>
              </w:rPr>
              <w:t>7 MHz</w:t>
            </w:r>
          </w:p>
        </w:tc>
        <w:tc>
          <w:tcPr>
            <w:tcW w:w="2140" w:type="dxa"/>
            <w:vMerge w:val="restart"/>
            <w:tcBorders>
              <w:top w:val="nil"/>
            </w:tcBorders>
            <w:shd w:val="clear" w:color="auto" w:fill="auto"/>
          </w:tcPr>
          <w:p w14:paraId="2E2C2C3A" w14:textId="77777777" w:rsidR="00D13106" w:rsidRPr="004B4769" w:rsidRDefault="00D13106" w:rsidP="00B70DC6">
            <w:pPr>
              <w:pStyle w:val="TAC"/>
              <w:rPr>
                <w:lang w:eastAsia="zh-CN"/>
              </w:rPr>
            </w:pPr>
            <w:r w:rsidRPr="004B4769">
              <w:rPr>
                <w:rFonts w:cs="Arial"/>
              </w:rPr>
              <w:t>841.5 &lt; Fc ≤ 845.5</w:t>
            </w:r>
          </w:p>
        </w:tc>
        <w:tc>
          <w:tcPr>
            <w:tcW w:w="18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97F6A" w14:textId="77777777" w:rsidR="00D13106" w:rsidRPr="004B4769" w:rsidRDefault="00D13106" w:rsidP="00B70DC6">
            <w:pPr>
              <w:pStyle w:val="TAC"/>
              <w:rPr>
                <w:lang w:eastAsia="zh-CN"/>
              </w:rPr>
            </w:pPr>
            <w:r w:rsidRPr="004B4769">
              <w:t>≥ 4.5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9F73F" w14:textId="77777777" w:rsidR="00D13106" w:rsidRPr="004B4769" w:rsidRDefault="00D13106" w:rsidP="00B70DC6">
            <w:pPr>
              <w:pStyle w:val="TAC"/>
            </w:pPr>
            <w:r w:rsidRPr="004B4769">
              <w:t>&gt; 0</w:t>
            </w:r>
          </w:p>
        </w:tc>
        <w:tc>
          <w:tcPr>
            <w:tcW w:w="12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F21E6" w14:textId="5FC48D54" w:rsidR="00D13106" w:rsidRPr="004B4769" w:rsidRDefault="00D13106" w:rsidP="00B70DC6">
            <w:pPr>
              <w:pStyle w:val="TAC"/>
              <w:rPr>
                <w:lang w:val="en-US" w:eastAsia="zh-CN"/>
              </w:rPr>
            </w:pPr>
            <w:r w:rsidRPr="004B4769">
              <w:rPr>
                <w:lang w:eastAsia="zh-CN"/>
              </w:rPr>
              <w:t>A7</w:t>
            </w:r>
            <w:r>
              <w:rPr>
                <w:lang w:val="en-US" w:eastAsia="zh-CN"/>
              </w:rPr>
              <w:t>_A</w:t>
            </w:r>
          </w:p>
        </w:tc>
        <w:tc>
          <w:tcPr>
            <w:tcW w:w="1266" w:type="dxa"/>
          </w:tcPr>
          <w:p w14:paraId="3928D806" w14:textId="64D75207" w:rsidR="00D13106" w:rsidRPr="004B4769" w:rsidRDefault="00D13106" w:rsidP="00B70DC6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A7_N</w:t>
            </w:r>
          </w:p>
        </w:tc>
        <w:tc>
          <w:tcPr>
            <w:tcW w:w="1266" w:type="dxa"/>
          </w:tcPr>
          <w:p w14:paraId="45765210" w14:textId="1456EEB4" w:rsidR="00D13106" w:rsidRPr="004B4769" w:rsidRDefault="00D13106" w:rsidP="00B70DC6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A1</w:t>
            </w:r>
          </w:p>
        </w:tc>
        <w:tc>
          <w:tcPr>
            <w:tcW w:w="1049" w:type="dxa"/>
          </w:tcPr>
          <w:p w14:paraId="66D37885" w14:textId="17097279" w:rsidR="00D13106" w:rsidRDefault="00CE61B3" w:rsidP="00B70DC6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A7_H</w:t>
            </w:r>
          </w:p>
        </w:tc>
      </w:tr>
      <w:tr w:rsidR="00F560FF" w:rsidRPr="004D5ACB" w14:paraId="4C0606C0" w14:textId="015E1552" w:rsidTr="00F560FF">
        <w:trPr>
          <w:jc w:val="center"/>
        </w:trPr>
        <w:tc>
          <w:tcPr>
            <w:tcW w:w="1271" w:type="dxa"/>
            <w:vMerge/>
            <w:shd w:val="clear" w:color="auto" w:fill="auto"/>
          </w:tcPr>
          <w:p w14:paraId="6E5BE4CD" w14:textId="77777777" w:rsidR="00F560FF" w:rsidRPr="004B4769" w:rsidRDefault="00F560FF" w:rsidP="00F560FF">
            <w:pPr>
              <w:pStyle w:val="TAC"/>
              <w:keepNext w:val="0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vMerge/>
            <w:shd w:val="clear" w:color="auto" w:fill="auto"/>
          </w:tcPr>
          <w:p w14:paraId="56657479" w14:textId="77777777" w:rsidR="00F560FF" w:rsidRPr="004B4769" w:rsidRDefault="00F560FF" w:rsidP="00F560FF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2244C" w14:textId="77777777" w:rsidR="00F560FF" w:rsidRPr="004B4769" w:rsidRDefault="00F560FF" w:rsidP="00F560FF">
            <w:pPr>
              <w:pStyle w:val="TAC"/>
              <w:rPr>
                <w:lang w:eastAsia="zh-CN"/>
              </w:rPr>
            </w:pPr>
            <w:r w:rsidRPr="004B4769">
              <w:rPr>
                <w:rFonts w:cs="Arial"/>
              </w:rPr>
              <w:t>&lt; 4.5, ≥ 2.16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71F05" w14:textId="77777777" w:rsidR="00F560FF" w:rsidRPr="004B4769" w:rsidRDefault="00F560FF" w:rsidP="00F560FF">
            <w:pPr>
              <w:pStyle w:val="TAC"/>
            </w:pPr>
            <w:r w:rsidRPr="004B4769">
              <w:rPr>
                <w:rFonts w:cs="Arial"/>
              </w:rPr>
              <w:t>≥ 1.8</w:t>
            </w:r>
          </w:p>
        </w:tc>
        <w:tc>
          <w:tcPr>
            <w:tcW w:w="12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DF17C" w14:textId="30EC5BCA" w:rsidR="00F560FF" w:rsidRPr="004B4769" w:rsidRDefault="00F560FF" w:rsidP="00F560FF">
            <w:pPr>
              <w:pStyle w:val="TAC"/>
              <w:rPr>
                <w:lang w:val="en-US" w:eastAsia="zh-CN"/>
              </w:rPr>
            </w:pPr>
            <w:r w:rsidRPr="004B4769">
              <w:rPr>
                <w:lang w:eastAsia="zh-CN"/>
              </w:rPr>
              <w:t>A2</w:t>
            </w:r>
          </w:p>
        </w:tc>
        <w:tc>
          <w:tcPr>
            <w:tcW w:w="1266" w:type="dxa"/>
          </w:tcPr>
          <w:p w14:paraId="5F15166D" w14:textId="3C45D9EC" w:rsidR="00F560FF" w:rsidRPr="004B4769" w:rsidRDefault="00F560FF" w:rsidP="00F560F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A8_N</w:t>
            </w:r>
          </w:p>
        </w:tc>
        <w:tc>
          <w:tcPr>
            <w:tcW w:w="1266" w:type="dxa"/>
          </w:tcPr>
          <w:p w14:paraId="370535A7" w14:textId="162FF824" w:rsidR="00F560FF" w:rsidRPr="004B4769" w:rsidRDefault="00F560FF" w:rsidP="00F560F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A2</w:t>
            </w:r>
          </w:p>
        </w:tc>
        <w:tc>
          <w:tcPr>
            <w:tcW w:w="1049" w:type="dxa"/>
          </w:tcPr>
          <w:p w14:paraId="11649607" w14:textId="4B9F6419" w:rsidR="00F560FF" w:rsidRDefault="00F560FF" w:rsidP="00F560FF">
            <w:pPr>
              <w:pStyle w:val="TAC"/>
              <w:rPr>
                <w:lang w:val="en-US" w:eastAsia="zh-CN"/>
              </w:rPr>
            </w:pPr>
            <w:r w:rsidRPr="004B4769">
              <w:rPr>
                <w:lang w:eastAsia="zh-CN"/>
              </w:rPr>
              <w:t>A2</w:t>
            </w:r>
          </w:p>
        </w:tc>
      </w:tr>
      <w:tr w:rsidR="00F560FF" w:rsidRPr="004D5ACB" w14:paraId="6CC0E7CF" w14:textId="01C438D0" w:rsidTr="00F560FF">
        <w:trPr>
          <w:jc w:val="center"/>
        </w:trPr>
        <w:tc>
          <w:tcPr>
            <w:tcW w:w="1271" w:type="dxa"/>
            <w:vMerge/>
            <w:shd w:val="clear" w:color="auto" w:fill="auto"/>
          </w:tcPr>
          <w:p w14:paraId="1E3DD263" w14:textId="77777777" w:rsidR="00F560FF" w:rsidRPr="004B4769" w:rsidRDefault="00F560FF" w:rsidP="00F560FF">
            <w:pPr>
              <w:pStyle w:val="TAC"/>
              <w:keepNext w:val="0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4BCE340" w14:textId="77777777" w:rsidR="00F560FF" w:rsidRPr="004B4769" w:rsidRDefault="00F560FF" w:rsidP="00F560FF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6EC70" w14:textId="77777777" w:rsidR="00F560FF" w:rsidRPr="004B4769" w:rsidRDefault="00F560FF" w:rsidP="00F560FF">
            <w:pPr>
              <w:pStyle w:val="TAC"/>
              <w:rPr>
                <w:lang w:eastAsia="zh-CN"/>
              </w:rPr>
            </w:pPr>
            <w:r w:rsidRPr="004B4769">
              <w:t>≤ 1.44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94488" w14:textId="77777777" w:rsidR="00F560FF" w:rsidRPr="004B4769" w:rsidRDefault="00F560FF" w:rsidP="00F560FF">
            <w:pPr>
              <w:pStyle w:val="TAC"/>
            </w:pPr>
            <w:r w:rsidRPr="004B4769">
              <w:t>≤ 0.36</w:t>
            </w:r>
          </w:p>
        </w:tc>
        <w:tc>
          <w:tcPr>
            <w:tcW w:w="12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6BF96" w14:textId="768A20CF" w:rsidR="00F560FF" w:rsidRPr="004B4769" w:rsidRDefault="00F560FF" w:rsidP="00F560FF">
            <w:pPr>
              <w:pStyle w:val="TAC"/>
              <w:rPr>
                <w:lang w:val="en-US" w:eastAsia="zh-CN"/>
              </w:rPr>
            </w:pPr>
            <w:r w:rsidRPr="004B4769">
              <w:rPr>
                <w:lang w:eastAsia="zh-CN"/>
              </w:rPr>
              <w:t>A3</w:t>
            </w:r>
          </w:p>
        </w:tc>
        <w:tc>
          <w:tcPr>
            <w:tcW w:w="1266" w:type="dxa"/>
          </w:tcPr>
          <w:p w14:paraId="07C3614D" w14:textId="102FD19C" w:rsidR="00F560FF" w:rsidRPr="004B4769" w:rsidRDefault="00F560FF" w:rsidP="00F560F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A9_N</w:t>
            </w:r>
          </w:p>
        </w:tc>
        <w:tc>
          <w:tcPr>
            <w:tcW w:w="1266" w:type="dxa"/>
          </w:tcPr>
          <w:p w14:paraId="2FCEDB90" w14:textId="7D73EFDA" w:rsidR="00F560FF" w:rsidRPr="004B4769" w:rsidRDefault="00F560FF" w:rsidP="00F560F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A1</w:t>
            </w:r>
          </w:p>
        </w:tc>
        <w:tc>
          <w:tcPr>
            <w:tcW w:w="1049" w:type="dxa"/>
          </w:tcPr>
          <w:p w14:paraId="5FC443C6" w14:textId="15BA4AC4" w:rsidR="00F560FF" w:rsidRPr="00F560FF" w:rsidRDefault="00F560FF" w:rsidP="00F560FF">
            <w:pPr>
              <w:pStyle w:val="TAC"/>
              <w:rPr>
                <w:lang w:val="en-US" w:eastAsia="zh-CN"/>
              </w:rPr>
            </w:pPr>
            <w:r w:rsidRPr="004B4769">
              <w:rPr>
                <w:lang w:eastAsia="zh-CN"/>
              </w:rPr>
              <w:t>A</w:t>
            </w:r>
            <w:r>
              <w:rPr>
                <w:lang w:val="en-US" w:eastAsia="zh-CN"/>
              </w:rPr>
              <w:t>3</w:t>
            </w:r>
          </w:p>
        </w:tc>
      </w:tr>
      <w:tr w:rsidR="00F560FF" w:rsidRPr="004D5ACB" w14:paraId="03A200AA" w14:textId="095FD991" w:rsidTr="00F560FF">
        <w:trPr>
          <w:jc w:val="center"/>
        </w:trPr>
        <w:tc>
          <w:tcPr>
            <w:tcW w:w="1271" w:type="dxa"/>
            <w:vMerge/>
            <w:shd w:val="clear" w:color="auto" w:fill="auto"/>
          </w:tcPr>
          <w:p w14:paraId="3F89D607" w14:textId="77777777" w:rsidR="00F560FF" w:rsidRPr="004B4769" w:rsidRDefault="00F560FF" w:rsidP="00F560FF">
            <w:pPr>
              <w:pStyle w:val="TAC"/>
              <w:keepNext w:val="0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vMerge w:val="restart"/>
            <w:tcBorders>
              <w:top w:val="nil"/>
            </w:tcBorders>
            <w:shd w:val="clear" w:color="auto" w:fill="auto"/>
          </w:tcPr>
          <w:p w14:paraId="25E49EB0" w14:textId="77777777" w:rsidR="00F560FF" w:rsidRPr="004B4769" w:rsidRDefault="00F560FF" w:rsidP="00F560FF">
            <w:pPr>
              <w:pStyle w:val="TAC"/>
              <w:rPr>
                <w:lang w:eastAsia="zh-CN"/>
              </w:rPr>
            </w:pPr>
            <w:r w:rsidRPr="004B4769">
              <w:rPr>
                <w:rFonts w:cs="Arial"/>
              </w:rPr>
              <w:t>838 &lt; Fc ≤ 841.5</w:t>
            </w:r>
          </w:p>
        </w:tc>
        <w:tc>
          <w:tcPr>
            <w:tcW w:w="18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89F1A" w14:textId="77777777" w:rsidR="00F560FF" w:rsidRPr="004B4769" w:rsidRDefault="00F560FF" w:rsidP="00F560FF">
            <w:pPr>
              <w:pStyle w:val="TAC"/>
              <w:rPr>
                <w:lang w:eastAsia="zh-CN"/>
              </w:rPr>
            </w:pPr>
            <w:r w:rsidRPr="004B4769">
              <w:t>&gt; 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C8821" w14:textId="77777777" w:rsidR="00F560FF" w:rsidRPr="004B4769" w:rsidRDefault="00F560FF" w:rsidP="00F560FF">
            <w:pPr>
              <w:pStyle w:val="TAC"/>
            </w:pPr>
            <w:r w:rsidRPr="004B4769">
              <w:t>&gt; 2.7</w:t>
            </w:r>
          </w:p>
        </w:tc>
        <w:tc>
          <w:tcPr>
            <w:tcW w:w="12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F321A" w14:textId="2C198988" w:rsidR="00F560FF" w:rsidRPr="004B4769" w:rsidRDefault="00F560FF" w:rsidP="00F560FF">
            <w:pPr>
              <w:pStyle w:val="TAC"/>
              <w:rPr>
                <w:lang w:val="en-US" w:eastAsia="zh-CN"/>
              </w:rPr>
            </w:pPr>
            <w:r w:rsidRPr="004B4769">
              <w:rPr>
                <w:lang w:eastAsia="zh-CN"/>
              </w:rPr>
              <w:t>A2</w:t>
            </w:r>
          </w:p>
        </w:tc>
        <w:tc>
          <w:tcPr>
            <w:tcW w:w="1266" w:type="dxa"/>
          </w:tcPr>
          <w:p w14:paraId="052B49EA" w14:textId="68CEC7FF" w:rsidR="00F560FF" w:rsidRPr="004B4769" w:rsidRDefault="00F560FF" w:rsidP="00F560F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A10_N</w:t>
            </w:r>
          </w:p>
        </w:tc>
        <w:tc>
          <w:tcPr>
            <w:tcW w:w="1266" w:type="dxa"/>
          </w:tcPr>
          <w:p w14:paraId="4600E96B" w14:textId="277E242F" w:rsidR="00F560FF" w:rsidRPr="004B4769" w:rsidRDefault="00F560FF" w:rsidP="00F560F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A2</w:t>
            </w:r>
          </w:p>
        </w:tc>
        <w:tc>
          <w:tcPr>
            <w:tcW w:w="1049" w:type="dxa"/>
          </w:tcPr>
          <w:p w14:paraId="3D2A4506" w14:textId="0B7A34F4" w:rsidR="00F560FF" w:rsidRDefault="00F560FF" w:rsidP="00F560FF">
            <w:pPr>
              <w:pStyle w:val="TAC"/>
              <w:rPr>
                <w:lang w:val="en-US" w:eastAsia="zh-CN"/>
              </w:rPr>
            </w:pPr>
            <w:r w:rsidRPr="004B4769">
              <w:rPr>
                <w:lang w:eastAsia="zh-CN"/>
              </w:rPr>
              <w:t>A2</w:t>
            </w:r>
          </w:p>
        </w:tc>
      </w:tr>
      <w:tr w:rsidR="00F560FF" w:rsidRPr="008030DA" w14:paraId="77B1A0D7" w14:textId="0C0FD86F" w:rsidTr="00F560FF">
        <w:trPr>
          <w:jc w:val="center"/>
        </w:trPr>
        <w:tc>
          <w:tcPr>
            <w:tcW w:w="1271" w:type="dxa"/>
            <w:vMerge/>
            <w:shd w:val="clear" w:color="auto" w:fill="auto"/>
          </w:tcPr>
          <w:p w14:paraId="79003ED7" w14:textId="77777777" w:rsidR="00F560FF" w:rsidRPr="004B4769" w:rsidRDefault="00F560FF" w:rsidP="00F560FF">
            <w:pPr>
              <w:pStyle w:val="TAC"/>
              <w:keepNext w:val="0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977AA14" w14:textId="77777777" w:rsidR="00F560FF" w:rsidRPr="004B4769" w:rsidRDefault="00F560FF" w:rsidP="00F560FF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4915E" w14:textId="77777777" w:rsidR="00F560FF" w:rsidRPr="004B4769" w:rsidRDefault="00F560FF" w:rsidP="00F560FF">
            <w:pPr>
              <w:pStyle w:val="TAC"/>
              <w:rPr>
                <w:lang w:eastAsia="zh-CN"/>
              </w:rPr>
            </w:pPr>
            <w:r w:rsidRPr="004B4769">
              <w:rPr>
                <w:rFonts w:cs="Arial"/>
              </w:rPr>
              <w:t xml:space="preserve">≥ </w:t>
            </w:r>
            <w:r w:rsidRPr="004B4769">
              <w:t>5.94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97D4A" w14:textId="77777777" w:rsidR="00F560FF" w:rsidRPr="004B4769" w:rsidRDefault="00F560FF" w:rsidP="00F560FF">
            <w:pPr>
              <w:pStyle w:val="TAC"/>
            </w:pPr>
            <w:r w:rsidRPr="004B4769">
              <w:t>≤ 2.7</w:t>
            </w:r>
          </w:p>
        </w:tc>
        <w:tc>
          <w:tcPr>
            <w:tcW w:w="12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87E49" w14:textId="2BFBB442" w:rsidR="00F560FF" w:rsidRPr="004B4769" w:rsidRDefault="00F560FF" w:rsidP="00F560FF">
            <w:pPr>
              <w:pStyle w:val="TAC"/>
              <w:rPr>
                <w:lang w:val="en-US" w:eastAsia="zh-CN"/>
              </w:rPr>
            </w:pPr>
            <w:r w:rsidRPr="004B4769">
              <w:rPr>
                <w:lang w:eastAsia="zh-CN"/>
              </w:rPr>
              <w:t>A8</w:t>
            </w:r>
            <w:r>
              <w:rPr>
                <w:lang w:val="en-US" w:eastAsia="zh-CN"/>
              </w:rPr>
              <w:t>_A</w:t>
            </w:r>
          </w:p>
        </w:tc>
        <w:tc>
          <w:tcPr>
            <w:tcW w:w="1266" w:type="dxa"/>
          </w:tcPr>
          <w:p w14:paraId="5581AD0C" w14:textId="66C237EB" w:rsidR="00F560FF" w:rsidRPr="004B4769" w:rsidRDefault="00F560FF" w:rsidP="00F560F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MPR enough</w:t>
            </w:r>
          </w:p>
        </w:tc>
        <w:tc>
          <w:tcPr>
            <w:tcW w:w="1266" w:type="dxa"/>
          </w:tcPr>
          <w:p w14:paraId="205A7D12" w14:textId="73836CDC" w:rsidR="00F560FF" w:rsidRPr="004B4769" w:rsidRDefault="00F560FF" w:rsidP="00F560FF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A7_Q</w:t>
            </w:r>
          </w:p>
        </w:tc>
        <w:tc>
          <w:tcPr>
            <w:tcW w:w="1049" w:type="dxa"/>
          </w:tcPr>
          <w:p w14:paraId="56EEDAC3" w14:textId="3801ABC0" w:rsidR="00F560FF" w:rsidRDefault="00F560FF" w:rsidP="00F560FF">
            <w:pPr>
              <w:pStyle w:val="TAC"/>
              <w:rPr>
                <w:lang w:val="en-US" w:eastAsia="zh-CN"/>
              </w:rPr>
            </w:pPr>
            <w:r w:rsidRPr="004B4769">
              <w:rPr>
                <w:lang w:val="en-US" w:eastAsia="zh-CN"/>
              </w:rPr>
              <w:t xml:space="preserve">A3 or </w:t>
            </w:r>
            <w:r w:rsidRPr="004B4769">
              <w:rPr>
                <w:lang w:eastAsia="zh-CN"/>
              </w:rPr>
              <w:t>A8</w:t>
            </w:r>
          </w:p>
        </w:tc>
      </w:tr>
    </w:tbl>
    <w:p w14:paraId="74744EA4" w14:textId="77777777" w:rsidR="00A50B20" w:rsidRPr="00A50B20" w:rsidRDefault="00A50B20" w:rsidP="00A50B20">
      <w:pPr>
        <w:pStyle w:val="ListParagraph"/>
        <w:numPr>
          <w:ilvl w:val="0"/>
          <w:numId w:val="3"/>
        </w:numPr>
        <w:spacing w:after="120"/>
        <w:ind w:firstLineChars="0"/>
        <w:rPr>
          <w:color w:val="0070C0"/>
          <w:szCs w:val="24"/>
          <w:lang w:eastAsia="zh-CN"/>
        </w:rPr>
      </w:pPr>
    </w:p>
    <w:tbl>
      <w:tblPr>
        <w:tblW w:w="11619" w:type="dxa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384"/>
        <w:gridCol w:w="872"/>
        <w:gridCol w:w="708"/>
        <w:gridCol w:w="709"/>
        <w:gridCol w:w="851"/>
        <w:gridCol w:w="850"/>
        <w:gridCol w:w="851"/>
        <w:gridCol w:w="850"/>
        <w:gridCol w:w="851"/>
        <w:gridCol w:w="850"/>
        <w:gridCol w:w="851"/>
        <w:gridCol w:w="992"/>
      </w:tblGrid>
      <w:tr w:rsidR="00F560FF" w:rsidRPr="001D0283" w14:paraId="08E56D06" w14:textId="0FC5FB65" w:rsidTr="009A6AD2">
        <w:trPr>
          <w:trHeight w:val="207"/>
          <w:jc w:val="center"/>
        </w:trPr>
        <w:tc>
          <w:tcPr>
            <w:tcW w:w="2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9D135" w14:textId="77777777" w:rsidR="00F560FF" w:rsidRPr="001D0283" w:rsidRDefault="00F560FF" w:rsidP="00104CC5">
            <w:pPr>
              <w:pStyle w:val="TAH"/>
              <w:rPr>
                <w:rFonts w:eastAsia="Yu Mincho"/>
              </w:rPr>
            </w:pPr>
            <w:r w:rsidRPr="001D0283">
              <w:rPr>
                <w:rFonts w:eastAsia="Yu Mincho"/>
              </w:rPr>
              <w:t>Modulation/Waveform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DB99D3" w14:textId="77777777" w:rsidR="00F560FF" w:rsidRPr="001D0283" w:rsidRDefault="00F560FF" w:rsidP="00104CC5">
            <w:pPr>
              <w:pStyle w:val="TAH"/>
              <w:rPr>
                <w:rFonts w:eastAsia="Yu Mincho"/>
              </w:rPr>
            </w:pPr>
            <w:r w:rsidRPr="001D0283">
              <w:rPr>
                <w:rFonts w:eastAsia="Yu Mincho"/>
              </w:rPr>
              <w:t>A1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A8F6A4" w14:textId="77777777" w:rsidR="00F560FF" w:rsidRPr="001D0283" w:rsidRDefault="00F560FF" w:rsidP="00104CC5">
            <w:pPr>
              <w:pStyle w:val="TAH"/>
              <w:rPr>
                <w:rFonts w:eastAsia="Yu Mincho"/>
              </w:rPr>
            </w:pPr>
            <w:r w:rsidRPr="001D0283">
              <w:rPr>
                <w:rFonts w:eastAsia="Yu Mincho"/>
              </w:rPr>
              <w:t>A2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AB3E4" w14:textId="77777777" w:rsidR="00F560FF" w:rsidRPr="0014744D" w:rsidRDefault="00F560FF" w:rsidP="00104CC5">
            <w:pPr>
              <w:pStyle w:val="TAH"/>
              <w:rPr>
                <w:rFonts w:eastAsia="Yu Mincho"/>
              </w:rPr>
            </w:pPr>
            <w:r w:rsidRPr="001D0283">
              <w:rPr>
                <w:rFonts w:eastAsia="Yu Mincho"/>
              </w:rPr>
              <w:t>A3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40227" w14:textId="75FCBA44" w:rsidR="00F560FF" w:rsidRPr="00FD47A1" w:rsidRDefault="00F560FF" w:rsidP="00104CC5">
            <w:pPr>
              <w:pStyle w:val="TAH"/>
              <w:rPr>
                <w:rFonts w:eastAsia="Yu Mincho"/>
                <w:lang w:val="en-US"/>
              </w:rPr>
            </w:pPr>
            <w:r w:rsidRPr="0014744D">
              <w:rPr>
                <w:rFonts w:eastAsia="Yu Mincho"/>
              </w:rPr>
              <w:t>A7</w:t>
            </w:r>
            <w:r>
              <w:rPr>
                <w:rFonts w:eastAsia="Yu Mincho"/>
                <w:lang w:val="en-US"/>
              </w:rPr>
              <w:t>_A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F36137" w14:textId="15283748" w:rsidR="00F560FF" w:rsidRPr="00FD47A1" w:rsidRDefault="00F560FF" w:rsidP="00104CC5">
            <w:pPr>
              <w:pStyle w:val="TAH"/>
              <w:rPr>
                <w:rFonts w:eastAsia="Yu Mincho"/>
                <w:lang w:val="en-US"/>
              </w:rPr>
            </w:pPr>
            <w:r w:rsidRPr="0014744D">
              <w:rPr>
                <w:rFonts w:eastAsia="Yu Mincho"/>
              </w:rPr>
              <w:t>A8</w:t>
            </w:r>
            <w:r>
              <w:rPr>
                <w:rFonts w:eastAsia="Yu Mincho"/>
                <w:lang w:val="en-US"/>
              </w:rPr>
              <w:t>_A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1B684" w14:textId="2EDD22FB" w:rsidR="00F560FF" w:rsidRPr="0014744D" w:rsidRDefault="00F560FF" w:rsidP="00104CC5">
            <w:pPr>
              <w:pStyle w:val="TAH"/>
              <w:rPr>
                <w:rFonts w:eastAsia="Yu Mincho"/>
              </w:rPr>
            </w:pPr>
            <w:r>
              <w:rPr>
                <w:lang w:val="en-US" w:eastAsia="zh-CN"/>
              </w:rPr>
              <w:t>A7_N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25093" w14:textId="774DF17B" w:rsidR="00F560FF" w:rsidRPr="0014744D" w:rsidRDefault="00F560FF" w:rsidP="00104CC5">
            <w:pPr>
              <w:pStyle w:val="TAH"/>
              <w:rPr>
                <w:rFonts w:eastAsia="Yu Mincho"/>
              </w:rPr>
            </w:pPr>
            <w:r>
              <w:rPr>
                <w:lang w:val="en-US" w:eastAsia="zh-CN"/>
              </w:rPr>
              <w:t>A8_N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04E7E" w14:textId="31B2EFEA" w:rsidR="00F560FF" w:rsidRPr="0014744D" w:rsidRDefault="00F560FF" w:rsidP="00104CC5">
            <w:pPr>
              <w:pStyle w:val="TAH"/>
              <w:rPr>
                <w:rFonts w:eastAsia="Yu Mincho"/>
              </w:rPr>
            </w:pPr>
            <w:r>
              <w:rPr>
                <w:lang w:val="en-US" w:eastAsia="zh-CN"/>
              </w:rPr>
              <w:t>A9_N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F08A7" w14:textId="1297B093" w:rsidR="00F560FF" w:rsidRPr="00ED2894" w:rsidRDefault="00F560FF" w:rsidP="00104CC5">
            <w:pPr>
              <w:pStyle w:val="TAH"/>
              <w:rPr>
                <w:rFonts w:eastAsia="Yu Mincho"/>
                <w:lang w:val="en-US"/>
              </w:rPr>
            </w:pPr>
            <w:r>
              <w:rPr>
                <w:lang w:val="en-US" w:eastAsia="zh-CN"/>
              </w:rPr>
              <w:t>A10_N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44C4DC" w14:textId="1DAA4375" w:rsidR="00F560FF" w:rsidRPr="00104CC5" w:rsidRDefault="00F560FF" w:rsidP="00104CC5">
            <w:pPr>
              <w:pStyle w:val="TAH"/>
              <w:rPr>
                <w:lang w:val="en-US" w:eastAsia="zh-CN"/>
              </w:rPr>
            </w:pPr>
            <w:r w:rsidRPr="001D0283">
              <w:rPr>
                <w:rFonts w:eastAsia="Yu Mincho"/>
              </w:rPr>
              <w:t>A</w:t>
            </w:r>
            <w:r>
              <w:rPr>
                <w:rFonts w:eastAsia="Yu Mincho"/>
              </w:rPr>
              <w:t>7</w:t>
            </w:r>
            <w:r>
              <w:rPr>
                <w:rFonts w:eastAsia="Yu Mincho"/>
                <w:lang w:val="en-US"/>
              </w:rPr>
              <w:t>_Q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9FB47" w14:textId="22F43A6F" w:rsidR="00F560FF" w:rsidRPr="00F560FF" w:rsidRDefault="00F560FF" w:rsidP="00104CC5">
            <w:pPr>
              <w:pStyle w:val="TAH"/>
              <w:rPr>
                <w:rFonts w:eastAsia="Yu Mincho"/>
                <w:lang w:val="en-US"/>
              </w:rPr>
            </w:pPr>
            <w:r>
              <w:rPr>
                <w:rFonts w:eastAsia="Yu Mincho"/>
                <w:lang w:val="en-US"/>
              </w:rPr>
              <w:t>A7_H</w:t>
            </w:r>
          </w:p>
        </w:tc>
      </w:tr>
      <w:tr w:rsidR="00F560FF" w:rsidRPr="001D0283" w14:paraId="0FDD9F1B" w14:textId="5BC092AC" w:rsidTr="009A6AD2">
        <w:trPr>
          <w:trHeight w:val="207"/>
          <w:jc w:val="center"/>
        </w:trPr>
        <w:tc>
          <w:tcPr>
            <w:tcW w:w="2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44456" w14:textId="77777777" w:rsidR="00F560FF" w:rsidRPr="001D0283" w:rsidRDefault="00F560FF" w:rsidP="00104CC5">
            <w:pPr>
              <w:pStyle w:val="TAH"/>
              <w:rPr>
                <w:rFonts w:eastAsia="Yu Mincho"/>
                <w:lang w:eastAsia="ko-KR"/>
              </w:rPr>
            </w:pP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70E8A2F" w14:textId="6B8E7FD4" w:rsidR="00F560FF" w:rsidRPr="001D0283" w:rsidRDefault="00F560FF" w:rsidP="00104CC5">
            <w:pPr>
              <w:pStyle w:val="TAH"/>
              <w:rPr>
                <w:rFonts w:eastAsia="Yu Mincho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7F8F9" w14:textId="22D1F41B" w:rsidR="00F560FF" w:rsidRPr="001D0283" w:rsidRDefault="00F560FF" w:rsidP="00104CC5">
            <w:pPr>
              <w:pStyle w:val="TAH"/>
              <w:rPr>
                <w:rFonts w:eastAsia="Yu Mincho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768BC" w14:textId="3378228B" w:rsidR="00F560FF" w:rsidRPr="0014744D" w:rsidRDefault="00F560FF" w:rsidP="00104CC5">
            <w:pPr>
              <w:pStyle w:val="TAH"/>
              <w:rPr>
                <w:rFonts w:eastAsia="Yu Mincho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9CCEF" w14:textId="214371F9" w:rsidR="00F560FF" w:rsidRPr="0014744D" w:rsidRDefault="00F560FF" w:rsidP="00104CC5">
            <w:pPr>
              <w:pStyle w:val="TAH"/>
              <w:rPr>
                <w:rFonts w:eastAsia="Yu Mincho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37E875" w14:textId="4A443D5C" w:rsidR="00F560FF" w:rsidRPr="0014744D" w:rsidRDefault="00F560FF" w:rsidP="00104CC5">
            <w:pPr>
              <w:pStyle w:val="TAH"/>
              <w:rPr>
                <w:rFonts w:eastAsia="Yu Mincho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9388F" w14:textId="77777777" w:rsidR="00F560FF" w:rsidRPr="0014744D" w:rsidRDefault="00F560FF" w:rsidP="00104CC5">
            <w:pPr>
              <w:pStyle w:val="TAH"/>
              <w:rPr>
                <w:rFonts w:eastAsia="Yu Mincho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04E46" w14:textId="1B9F082C" w:rsidR="00F560FF" w:rsidRPr="0014744D" w:rsidRDefault="00F560FF" w:rsidP="00104CC5">
            <w:pPr>
              <w:pStyle w:val="TAH"/>
              <w:rPr>
                <w:rFonts w:eastAsia="Yu Mincho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91192" w14:textId="0FAD519B" w:rsidR="00F560FF" w:rsidRPr="0014744D" w:rsidRDefault="00F560FF" w:rsidP="00104CC5">
            <w:pPr>
              <w:pStyle w:val="TAH"/>
              <w:rPr>
                <w:rFonts w:eastAsia="Yu Mincho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83AEF" w14:textId="2E4AF656" w:rsidR="00F560FF" w:rsidRPr="0014744D" w:rsidRDefault="00F560FF" w:rsidP="00104CC5">
            <w:pPr>
              <w:pStyle w:val="TAH"/>
              <w:rPr>
                <w:rFonts w:eastAsia="Yu Mincho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687E4" w14:textId="055FE0EB" w:rsidR="00F560FF" w:rsidRPr="0014744D" w:rsidRDefault="00F560FF" w:rsidP="00104CC5">
            <w:pPr>
              <w:pStyle w:val="TAH"/>
              <w:rPr>
                <w:rFonts w:eastAsia="Yu Mincho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7C71A" w14:textId="77777777" w:rsidR="00F560FF" w:rsidRPr="0014744D" w:rsidRDefault="00F560FF" w:rsidP="00104CC5">
            <w:pPr>
              <w:pStyle w:val="TAH"/>
              <w:rPr>
                <w:rFonts w:eastAsia="Yu Mincho"/>
              </w:rPr>
            </w:pPr>
          </w:p>
        </w:tc>
      </w:tr>
      <w:tr w:rsidR="009A6AD2" w:rsidRPr="001D0283" w14:paraId="5780FC28" w14:textId="2905B516" w:rsidTr="009A6AD2">
        <w:trPr>
          <w:trHeight w:val="207"/>
          <w:jc w:val="center"/>
        </w:trPr>
        <w:tc>
          <w:tcPr>
            <w:tcW w:w="23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2D970A" w14:textId="77777777" w:rsidR="009A6AD2" w:rsidRPr="001D0283" w:rsidRDefault="009A6AD2" w:rsidP="009A6AD2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DFT-s-OFDM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PI/2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BPSK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08385F" w14:textId="77777777" w:rsidR="009A6AD2" w:rsidRPr="001D0283" w:rsidRDefault="009A6AD2" w:rsidP="009A6AD2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6750E7" w14:textId="77777777" w:rsidR="009A6AD2" w:rsidRPr="001D0283" w:rsidRDefault="009A6AD2" w:rsidP="009A6AD2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979732" w14:textId="77777777" w:rsidR="009A6AD2" w:rsidRPr="0014744D" w:rsidRDefault="009A6AD2" w:rsidP="009A6AD2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901483" w14:textId="5BCC0945" w:rsidR="009A6AD2" w:rsidRPr="0014744D" w:rsidRDefault="009A6AD2" w:rsidP="009A6AD2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>
              <w:rPr>
                <w:rFonts w:eastAsia="Yu Mincho"/>
                <w:lang w:val="de-DE"/>
              </w:rPr>
              <w:t>7.0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6F93AB" w14:textId="6FFE5343" w:rsidR="009A6AD2" w:rsidRPr="0014744D" w:rsidRDefault="009A6AD2" w:rsidP="009A6AD2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>
              <w:rPr>
                <w:rFonts w:eastAsia="Yu Mincho"/>
                <w:lang w:val="de-DE"/>
              </w:rPr>
              <w:t>1.5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892F60" w14:textId="581C8EAB" w:rsidR="009A6AD2" w:rsidRPr="001D0283" w:rsidRDefault="009A6AD2" w:rsidP="009A6AD2">
            <w:pPr>
              <w:pStyle w:val="TAC"/>
              <w:rPr>
                <w:rFonts w:eastAsia="Yu Mincho"/>
              </w:rPr>
            </w:pPr>
            <w:r>
              <w:rPr>
                <w:rFonts w:cs="Arial"/>
              </w:rPr>
              <w:t>10.5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E8CEA" w14:textId="5A9A1ECB" w:rsidR="009A6AD2" w:rsidRPr="001D0283" w:rsidRDefault="009A6AD2" w:rsidP="009A6AD2">
            <w:pPr>
              <w:pStyle w:val="TAC"/>
              <w:rPr>
                <w:rFonts w:eastAsia="Yu Mincho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D3C5B9" w14:textId="659C486E" w:rsidR="009A6AD2" w:rsidRPr="001D0283" w:rsidRDefault="009A6AD2" w:rsidP="009A6AD2">
            <w:pPr>
              <w:pStyle w:val="TAC"/>
              <w:rPr>
                <w:rFonts w:eastAsia="Yu Mincho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8F8D3" w14:textId="37939960" w:rsidR="009A6AD2" w:rsidRPr="001D0283" w:rsidRDefault="009A6AD2" w:rsidP="009A6AD2">
            <w:pPr>
              <w:pStyle w:val="TAC"/>
              <w:rPr>
                <w:rFonts w:eastAsia="Yu Mincho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FA74A2" w14:textId="204CB841" w:rsidR="009A6AD2" w:rsidRDefault="009A6AD2" w:rsidP="009A6AD2">
            <w:pPr>
              <w:pStyle w:val="TAC"/>
              <w:rPr>
                <w:rFonts w:cs="Arial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0CF27" w14:textId="056508E2" w:rsidR="009A6AD2" w:rsidRPr="001D0283" w:rsidRDefault="009A6AD2" w:rsidP="009A6AD2">
            <w:pPr>
              <w:pStyle w:val="TAC"/>
              <w:rPr>
                <w:rFonts w:eastAsia="Yu Mincho"/>
              </w:rPr>
            </w:pPr>
            <w:r w:rsidRPr="0014744D">
              <w:rPr>
                <w:rFonts w:eastAsia="Yu Mincho"/>
              </w:rPr>
              <w:t xml:space="preserve">≤ </w:t>
            </w:r>
            <w:r w:rsidRPr="0014744D">
              <w:rPr>
                <w:rFonts w:cs="Arial"/>
                <w:color w:val="000000"/>
                <w:szCs w:val="18"/>
              </w:rPr>
              <w:t>7</w:t>
            </w:r>
          </w:p>
        </w:tc>
      </w:tr>
      <w:tr w:rsidR="009A6AD2" w:rsidRPr="001D0283" w14:paraId="1D2B9E8C" w14:textId="7CE425AF" w:rsidTr="009A6AD2">
        <w:trPr>
          <w:trHeight w:val="207"/>
          <w:jc w:val="center"/>
        </w:trPr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568019" w14:textId="77777777" w:rsidR="009A6AD2" w:rsidRPr="001D0283" w:rsidRDefault="009A6AD2" w:rsidP="009A6AD2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DFT-s-OFDM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QPSK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7CF256" w14:textId="77777777" w:rsidR="009A6AD2" w:rsidRPr="001D0283" w:rsidRDefault="009A6AD2" w:rsidP="009A6AD2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698A02" w14:textId="77777777" w:rsidR="009A6AD2" w:rsidRPr="001D0283" w:rsidRDefault="009A6AD2" w:rsidP="009A6AD2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0547A" w14:textId="77777777" w:rsidR="009A6AD2" w:rsidRPr="0014744D" w:rsidRDefault="009A6AD2" w:rsidP="009A6AD2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5BFCA" w14:textId="3D8C886A" w:rsidR="009A6AD2" w:rsidRPr="0014744D" w:rsidRDefault="009A6AD2" w:rsidP="009A6AD2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>
              <w:rPr>
                <w:rFonts w:eastAsia="Yu Mincho"/>
                <w:lang w:val="de-DE"/>
              </w:rPr>
              <w:t>7.5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6B5869" w14:textId="7B51A611" w:rsidR="009A6AD2" w:rsidRPr="0014744D" w:rsidRDefault="009A6AD2" w:rsidP="009A6AD2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>
              <w:rPr>
                <w:rFonts w:eastAsia="Yu Mincho"/>
                <w:lang w:val="de-DE"/>
              </w:rPr>
              <w:t>2.0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BF1B49" w14:textId="346FC38E" w:rsidR="009A6AD2" w:rsidRPr="001D0283" w:rsidRDefault="009A6AD2" w:rsidP="009A6AD2">
            <w:pPr>
              <w:pStyle w:val="TAC"/>
              <w:rPr>
                <w:rFonts w:eastAsia="Yu Mincho"/>
              </w:rPr>
            </w:pPr>
            <w:r>
              <w:rPr>
                <w:rFonts w:cs="Arial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11269" w14:textId="3EADE398" w:rsidR="009A6AD2" w:rsidRPr="001D0283" w:rsidRDefault="009A6AD2" w:rsidP="009A6AD2">
            <w:pPr>
              <w:pStyle w:val="TAC"/>
              <w:rPr>
                <w:rFonts w:eastAsia="Yu Mincho"/>
              </w:rPr>
            </w:pPr>
            <w:r>
              <w:rPr>
                <w:rFonts w:cs="Arial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720A1F" w14:textId="1723877A" w:rsidR="009A6AD2" w:rsidRPr="001D0283" w:rsidRDefault="009A6AD2" w:rsidP="009A6AD2">
            <w:pPr>
              <w:pStyle w:val="TAC"/>
              <w:rPr>
                <w:rFonts w:eastAsia="Yu Mincho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1200E" w14:textId="30012339" w:rsidR="009A6AD2" w:rsidRPr="001D0283" w:rsidRDefault="009A6AD2" w:rsidP="009A6AD2">
            <w:pPr>
              <w:pStyle w:val="TAC"/>
              <w:rPr>
                <w:rFonts w:eastAsia="Yu Mincho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E1A35" w14:textId="3A455860" w:rsidR="009A6AD2" w:rsidRDefault="009A6AD2" w:rsidP="009A6AD2">
            <w:pPr>
              <w:pStyle w:val="TAC"/>
              <w:rPr>
                <w:rFonts w:cs="Arial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69CFD" w14:textId="10126B45" w:rsidR="009A6AD2" w:rsidRPr="001D0283" w:rsidRDefault="009A6AD2" w:rsidP="009A6AD2">
            <w:pPr>
              <w:pStyle w:val="TAC"/>
              <w:rPr>
                <w:rFonts w:eastAsia="Yu Mincho"/>
              </w:rPr>
            </w:pPr>
            <w:r w:rsidRPr="0014744D">
              <w:rPr>
                <w:rFonts w:eastAsia="Yu Mincho"/>
              </w:rPr>
              <w:t xml:space="preserve">≤ </w:t>
            </w:r>
            <w:r>
              <w:rPr>
                <w:rFonts w:cs="Arial"/>
                <w:color w:val="000000"/>
                <w:szCs w:val="18"/>
                <w:lang w:val="fr-FR"/>
              </w:rPr>
              <w:t>11.5</w:t>
            </w:r>
          </w:p>
        </w:tc>
      </w:tr>
      <w:tr w:rsidR="009A6AD2" w:rsidRPr="001D0283" w14:paraId="59282F49" w14:textId="66ABCE11" w:rsidTr="009A6AD2">
        <w:trPr>
          <w:trHeight w:val="207"/>
          <w:jc w:val="center"/>
        </w:trPr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6E11A4" w14:textId="77777777" w:rsidR="009A6AD2" w:rsidRPr="001D0283" w:rsidRDefault="009A6AD2" w:rsidP="009A6AD2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DFT-s-OFDM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16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QAM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77D91" w14:textId="77777777" w:rsidR="009A6AD2" w:rsidRPr="001D0283" w:rsidRDefault="009A6AD2" w:rsidP="009A6AD2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891E56" w14:textId="77777777" w:rsidR="009A6AD2" w:rsidRPr="001D0283" w:rsidRDefault="009A6AD2" w:rsidP="009A6AD2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D8A0F" w14:textId="77777777" w:rsidR="009A6AD2" w:rsidRPr="0014744D" w:rsidRDefault="009A6AD2" w:rsidP="009A6AD2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86197F" w14:textId="535A1702" w:rsidR="009A6AD2" w:rsidRPr="0014744D" w:rsidRDefault="009A6AD2" w:rsidP="009A6AD2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>
              <w:rPr>
                <w:rFonts w:eastAsia="Yu Mincho"/>
                <w:lang w:val="de-DE"/>
              </w:rPr>
              <w:t>8.0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8CF1E2" w14:textId="32C831D9" w:rsidR="009A6AD2" w:rsidRPr="0014744D" w:rsidRDefault="009A6AD2" w:rsidP="009A6AD2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>
              <w:rPr>
                <w:rFonts w:eastAsia="Yu Mincho"/>
                <w:lang w:val="de-DE"/>
              </w:rPr>
              <w:t>2.5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A053F" w14:textId="36B115DA" w:rsidR="009A6AD2" w:rsidRPr="001D0283" w:rsidRDefault="009A6AD2" w:rsidP="009A6AD2">
            <w:pPr>
              <w:pStyle w:val="TAC"/>
              <w:rPr>
                <w:rFonts w:eastAsia="Yu Mincho"/>
              </w:rPr>
            </w:pPr>
            <w:r>
              <w:rPr>
                <w:rFonts w:cs="Arial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95571" w14:textId="42A0255C" w:rsidR="009A6AD2" w:rsidRPr="001D0283" w:rsidRDefault="009A6AD2" w:rsidP="009A6AD2">
            <w:pPr>
              <w:pStyle w:val="TAC"/>
              <w:rPr>
                <w:rFonts w:eastAsia="Yu Mincho"/>
              </w:rPr>
            </w:pPr>
            <w:r>
              <w:rPr>
                <w:rFonts w:cs="Arial"/>
              </w:rPr>
              <w:t>5.5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832C6" w14:textId="3A2A4D04" w:rsidR="009A6AD2" w:rsidRPr="001D0283" w:rsidRDefault="009A6AD2" w:rsidP="009A6AD2">
            <w:pPr>
              <w:pStyle w:val="TAC"/>
              <w:rPr>
                <w:rFonts w:eastAsia="Yu Mincho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65AD2" w14:textId="14C61A1C" w:rsidR="009A6AD2" w:rsidRPr="001D0283" w:rsidRDefault="009A6AD2" w:rsidP="009A6AD2">
            <w:pPr>
              <w:pStyle w:val="TAC"/>
              <w:rPr>
                <w:rFonts w:eastAsia="Yu Mincho"/>
              </w:rPr>
            </w:pPr>
            <w:r>
              <w:rPr>
                <w:rFonts w:cs="Arial"/>
              </w:rPr>
              <w:t>3.5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0A0162" w14:textId="115C2EA6" w:rsidR="009A6AD2" w:rsidRDefault="009A6AD2" w:rsidP="009A6AD2">
            <w:pPr>
              <w:pStyle w:val="TAC"/>
              <w:rPr>
                <w:rFonts w:cs="Arial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D5078" w14:textId="2DA9ED24" w:rsidR="009A6AD2" w:rsidRPr="001D0283" w:rsidRDefault="009A6AD2" w:rsidP="009A6AD2">
            <w:pPr>
              <w:pStyle w:val="TAC"/>
              <w:rPr>
                <w:rFonts w:eastAsia="Yu Mincho"/>
              </w:rPr>
            </w:pPr>
            <w:r w:rsidRPr="0014744D">
              <w:rPr>
                <w:rFonts w:eastAsia="Yu Mincho"/>
              </w:rPr>
              <w:t xml:space="preserve">≤ </w:t>
            </w:r>
            <w:r>
              <w:rPr>
                <w:rFonts w:cs="Arial" w:hint="eastAsia"/>
                <w:color w:val="000000"/>
                <w:szCs w:val="18"/>
                <w:lang w:eastAsia="zh-CN"/>
              </w:rPr>
              <w:t>1</w:t>
            </w:r>
            <w:r>
              <w:rPr>
                <w:rFonts w:cs="Arial"/>
                <w:color w:val="000000"/>
                <w:szCs w:val="18"/>
                <w:lang w:val="fr-FR" w:eastAsia="zh-CN"/>
              </w:rPr>
              <w:t>1.5</w:t>
            </w:r>
          </w:p>
        </w:tc>
      </w:tr>
      <w:tr w:rsidR="009A6AD2" w:rsidRPr="001D0283" w14:paraId="48DED12E" w14:textId="61000F08" w:rsidTr="009A6AD2">
        <w:trPr>
          <w:trHeight w:val="207"/>
          <w:jc w:val="center"/>
        </w:trPr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AAE898" w14:textId="77777777" w:rsidR="009A6AD2" w:rsidRPr="001D0283" w:rsidRDefault="009A6AD2" w:rsidP="009A6AD2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DFT-s-OFDM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64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QAM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A10B2" w14:textId="77777777" w:rsidR="009A6AD2" w:rsidRPr="001D0283" w:rsidRDefault="009A6AD2" w:rsidP="009A6AD2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4F51B5" w14:textId="77777777" w:rsidR="009A6AD2" w:rsidRPr="001D0283" w:rsidRDefault="009A6AD2" w:rsidP="009A6AD2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FE6CD0" w14:textId="77777777" w:rsidR="009A6AD2" w:rsidRPr="0014744D" w:rsidRDefault="009A6AD2" w:rsidP="009A6AD2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A13C4E" w14:textId="42319306" w:rsidR="009A6AD2" w:rsidRPr="0014744D" w:rsidRDefault="009A6AD2" w:rsidP="009A6AD2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>
              <w:rPr>
                <w:rFonts w:eastAsia="Yu Mincho"/>
                <w:lang w:val="de-DE"/>
              </w:rPr>
              <w:t>8.0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366E3" w14:textId="6D1183C5" w:rsidR="009A6AD2" w:rsidRPr="0014744D" w:rsidRDefault="009A6AD2" w:rsidP="009A6AD2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>
              <w:rPr>
                <w:rFonts w:eastAsia="Yu Mincho"/>
                <w:lang w:val="de-DE"/>
              </w:rPr>
              <w:t>2.5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B2DB3" w14:textId="0EE455ED" w:rsidR="009A6AD2" w:rsidRPr="001D0283" w:rsidRDefault="009A6AD2" w:rsidP="009A6AD2">
            <w:pPr>
              <w:pStyle w:val="TAC"/>
              <w:rPr>
                <w:rFonts w:eastAsia="Yu Mincho"/>
              </w:rPr>
            </w:pPr>
            <w:r>
              <w:rPr>
                <w:rFonts w:cs="Arial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74D63" w14:textId="68C12FF3" w:rsidR="009A6AD2" w:rsidRPr="001D0283" w:rsidRDefault="009A6AD2" w:rsidP="009A6AD2">
            <w:pPr>
              <w:pStyle w:val="TAC"/>
              <w:rPr>
                <w:rFonts w:eastAsia="Yu Mincho"/>
              </w:rPr>
            </w:pPr>
            <w:r>
              <w:rPr>
                <w:rFonts w:cs="Arial"/>
              </w:rPr>
              <w:t>5.5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26F70" w14:textId="1DEC6339" w:rsidR="009A6AD2" w:rsidRPr="001D0283" w:rsidRDefault="009A6AD2" w:rsidP="009A6AD2">
            <w:pPr>
              <w:pStyle w:val="TAC"/>
              <w:rPr>
                <w:rFonts w:eastAsia="Yu Mincho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8F0A2" w14:textId="565968B9" w:rsidR="009A6AD2" w:rsidRPr="001D0283" w:rsidRDefault="009A6AD2" w:rsidP="009A6AD2">
            <w:pPr>
              <w:pStyle w:val="TAC"/>
              <w:rPr>
                <w:rFonts w:eastAsia="Yu Mincho"/>
              </w:rPr>
            </w:pPr>
            <w:r>
              <w:rPr>
                <w:rFonts w:cs="Arial"/>
              </w:rPr>
              <w:t>3.5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0BDE8A" w14:textId="18764CA1" w:rsidR="009A6AD2" w:rsidRDefault="009A6AD2" w:rsidP="009A6AD2">
            <w:pPr>
              <w:pStyle w:val="TAC"/>
              <w:rPr>
                <w:rFonts w:cs="Arial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D95B3" w14:textId="6AFB44F5" w:rsidR="009A6AD2" w:rsidRPr="001D0283" w:rsidRDefault="009A6AD2" w:rsidP="009A6AD2">
            <w:pPr>
              <w:pStyle w:val="TAC"/>
              <w:rPr>
                <w:rFonts w:eastAsia="Yu Mincho"/>
              </w:rPr>
            </w:pPr>
            <w:r w:rsidRPr="0014744D">
              <w:rPr>
                <w:rFonts w:eastAsia="Yu Mincho"/>
              </w:rPr>
              <w:t xml:space="preserve">≤ </w:t>
            </w:r>
            <w:r>
              <w:rPr>
                <w:rFonts w:cs="Arial" w:hint="eastAsia"/>
                <w:color w:val="000000"/>
                <w:szCs w:val="18"/>
                <w:lang w:eastAsia="zh-CN"/>
              </w:rPr>
              <w:t>1</w:t>
            </w:r>
            <w:r>
              <w:rPr>
                <w:rFonts w:cs="Arial"/>
                <w:color w:val="000000"/>
                <w:szCs w:val="18"/>
                <w:lang w:val="fr-FR" w:eastAsia="zh-CN"/>
              </w:rPr>
              <w:t>2</w:t>
            </w:r>
          </w:p>
        </w:tc>
      </w:tr>
      <w:tr w:rsidR="009A6AD2" w:rsidRPr="001D0283" w14:paraId="1FFB1BA5" w14:textId="2A42BDE5" w:rsidTr="009A6AD2">
        <w:trPr>
          <w:trHeight w:val="207"/>
          <w:jc w:val="center"/>
        </w:trPr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0BACD3" w14:textId="77777777" w:rsidR="009A6AD2" w:rsidRPr="001D0283" w:rsidRDefault="009A6AD2" w:rsidP="009A6AD2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DFT-s-OFDM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256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QAM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1EFB3" w14:textId="77777777" w:rsidR="009A6AD2" w:rsidRPr="001D0283" w:rsidRDefault="009A6AD2" w:rsidP="009A6AD2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55FB9" w14:textId="77777777" w:rsidR="009A6AD2" w:rsidRPr="001D0283" w:rsidRDefault="009A6AD2" w:rsidP="009A6AD2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610CC" w14:textId="77777777" w:rsidR="009A6AD2" w:rsidRPr="0014744D" w:rsidRDefault="009A6AD2" w:rsidP="009A6AD2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AF6516" w14:textId="02E22B38" w:rsidR="009A6AD2" w:rsidRPr="0014744D" w:rsidRDefault="009A6AD2" w:rsidP="009A6AD2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>
              <w:rPr>
                <w:rFonts w:eastAsia="Yu Mincho"/>
                <w:lang w:val="de-DE"/>
              </w:rPr>
              <w:t>8.0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C5C3F3" w14:textId="17196002" w:rsidR="009A6AD2" w:rsidRPr="0014744D" w:rsidRDefault="009A6AD2" w:rsidP="009A6AD2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>
              <w:rPr>
                <w:rFonts w:eastAsia="Yu Mincho"/>
                <w:lang w:val="de-DE"/>
              </w:rPr>
              <w:t>4.5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E01DF7" w14:textId="3F136D2E" w:rsidR="009A6AD2" w:rsidRPr="001D0283" w:rsidRDefault="009A6AD2" w:rsidP="009A6AD2">
            <w:pPr>
              <w:pStyle w:val="TAC"/>
              <w:rPr>
                <w:rFonts w:eastAsia="Yu Mincho"/>
              </w:rPr>
            </w:pPr>
            <w:r>
              <w:rPr>
                <w:rFonts w:cs="Arial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C5F42" w14:textId="67504DBB" w:rsidR="009A6AD2" w:rsidRPr="001D0283" w:rsidRDefault="009A6AD2" w:rsidP="009A6AD2">
            <w:pPr>
              <w:pStyle w:val="TAC"/>
              <w:rPr>
                <w:rFonts w:eastAsia="Yu Mincho"/>
              </w:rPr>
            </w:pPr>
            <w:r>
              <w:rPr>
                <w:rFonts w:cs="Arial"/>
              </w:rPr>
              <w:t>5.5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547E19" w14:textId="7E042F02" w:rsidR="009A6AD2" w:rsidRPr="001D0283" w:rsidRDefault="009A6AD2" w:rsidP="009A6AD2">
            <w:pPr>
              <w:pStyle w:val="TAC"/>
              <w:rPr>
                <w:rFonts w:eastAsia="Yu Mincho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08604" w14:textId="127ED23F" w:rsidR="009A6AD2" w:rsidRPr="001D0283" w:rsidRDefault="009A6AD2" w:rsidP="009A6AD2">
            <w:pPr>
              <w:pStyle w:val="TAC"/>
              <w:rPr>
                <w:rFonts w:eastAsia="Yu Mincho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763AD" w14:textId="0D668A6B" w:rsidR="009A6AD2" w:rsidRPr="001D0283" w:rsidRDefault="009A6AD2" w:rsidP="009A6AD2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2.5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BB17D" w14:textId="449164C3" w:rsidR="009A6AD2" w:rsidRPr="001D0283" w:rsidRDefault="009A6AD2" w:rsidP="009A6AD2">
            <w:pPr>
              <w:pStyle w:val="TAC"/>
              <w:rPr>
                <w:rFonts w:eastAsia="Yu Mincho"/>
              </w:rPr>
            </w:pPr>
            <w:r w:rsidRPr="0014744D">
              <w:rPr>
                <w:rFonts w:eastAsia="Yu Mincho"/>
              </w:rPr>
              <w:t xml:space="preserve">≤ </w:t>
            </w:r>
            <w:r>
              <w:rPr>
                <w:rFonts w:cs="Arial" w:hint="eastAsia"/>
                <w:color w:val="000000"/>
                <w:szCs w:val="18"/>
                <w:lang w:eastAsia="zh-CN"/>
              </w:rPr>
              <w:t>1</w:t>
            </w:r>
            <w:r>
              <w:rPr>
                <w:rFonts w:cs="Arial"/>
                <w:color w:val="000000"/>
                <w:szCs w:val="18"/>
                <w:lang w:val="fr-FR" w:eastAsia="zh-CN"/>
              </w:rPr>
              <w:t>2</w:t>
            </w:r>
          </w:p>
        </w:tc>
      </w:tr>
      <w:tr w:rsidR="009A6AD2" w:rsidRPr="001D0283" w14:paraId="3DE2371C" w14:textId="196A3249" w:rsidTr="009A6AD2">
        <w:trPr>
          <w:trHeight w:val="207"/>
          <w:jc w:val="center"/>
        </w:trPr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03EA9" w14:textId="77777777" w:rsidR="009A6AD2" w:rsidRPr="001D0283" w:rsidRDefault="009A6AD2" w:rsidP="009A6AD2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CP-OFDM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QPSK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50E2AA" w14:textId="77777777" w:rsidR="009A6AD2" w:rsidRPr="001D0283" w:rsidRDefault="009A6AD2" w:rsidP="009A6AD2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10.5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14649A" w14:textId="77777777" w:rsidR="009A6AD2" w:rsidRPr="001D0283" w:rsidRDefault="009A6AD2" w:rsidP="009A6AD2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6.5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6467C6" w14:textId="77777777" w:rsidR="009A6AD2" w:rsidRPr="0014744D" w:rsidRDefault="009A6AD2" w:rsidP="009A6AD2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EDEC45" w14:textId="39A0B53F" w:rsidR="009A6AD2" w:rsidRPr="0014744D" w:rsidRDefault="009A6AD2" w:rsidP="009A6AD2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>
              <w:rPr>
                <w:rFonts w:eastAsia="Yu Mincho"/>
                <w:lang w:val="de-DE"/>
              </w:rPr>
              <w:t>9</w:t>
            </w:r>
            <w:r w:rsidRPr="001D0283">
              <w:rPr>
                <w:rFonts w:eastAsia="Yu Mincho"/>
              </w:rPr>
              <w:t>.</w:t>
            </w:r>
            <w:r>
              <w:rPr>
                <w:rFonts w:eastAsia="Yu Mincho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E0F00" w14:textId="5D578884" w:rsidR="009A6AD2" w:rsidRPr="0014744D" w:rsidRDefault="009A6AD2" w:rsidP="009A6AD2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>
              <w:rPr>
                <w:rFonts w:eastAsia="Yu Mincho"/>
                <w:lang w:val="de-DE"/>
              </w:rPr>
              <w:t>3.0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00A40D" w14:textId="0EC2FED7" w:rsidR="009A6AD2" w:rsidRPr="001D0283" w:rsidRDefault="009A6AD2" w:rsidP="009A6AD2">
            <w:pPr>
              <w:pStyle w:val="TAC"/>
              <w:rPr>
                <w:rFonts w:eastAsia="Yu Mincho"/>
              </w:rPr>
            </w:pPr>
            <w:r>
              <w:rPr>
                <w:rFonts w:cs="Arial"/>
              </w:rPr>
              <w:t>9.5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1953D" w14:textId="69B733E7" w:rsidR="009A6AD2" w:rsidRPr="001D0283" w:rsidRDefault="009A6AD2" w:rsidP="009A6AD2">
            <w:pPr>
              <w:pStyle w:val="TAC"/>
              <w:rPr>
                <w:rFonts w:eastAsia="Yu Mincho"/>
              </w:rPr>
            </w:pPr>
            <w:r>
              <w:rPr>
                <w:rFonts w:cs="Arial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A7F1E" w14:textId="00E518B5" w:rsidR="009A6AD2" w:rsidRPr="001D0283" w:rsidRDefault="009A6AD2" w:rsidP="009A6AD2">
            <w:pPr>
              <w:pStyle w:val="TAC"/>
              <w:rPr>
                <w:rFonts w:eastAsia="Yu Mincho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B826D" w14:textId="344F0ECB" w:rsidR="009A6AD2" w:rsidRPr="001D0283" w:rsidRDefault="009A6AD2" w:rsidP="009A6AD2">
            <w:pPr>
              <w:pStyle w:val="TAC"/>
              <w:rPr>
                <w:rFonts w:eastAsia="Yu Mincho"/>
              </w:rPr>
            </w:pPr>
            <w:r>
              <w:rPr>
                <w:rFonts w:cs="Arial"/>
              </w:rPr>
              <w:t>4.5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2FB26E" w14:textId="31D8DAC0" w:rsidR="009A6AD2" w:rsidRDefault="009A6AD2" w:rsidP="009A6AD2">
            <w:pPr>
              <w:pStyle w:val="TAC"/>
              <w:rPr>
                <w:rFonts w:cs="Arial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7CC33" w14:textId="18D36D20" w:rsidR="009A6AD2" w:rsidRPr="001D0283" w:rsidRDefault="009A6AD2" w:rsidP="009A6AD2">
            <w:pPr>
              <w:pStyle w:val="TAC"/>
              <w:rPr>
                <w:rFonts w:eastAsia="Yu Mincho"/>
              </w:rPr>
            </w:pPr>
            <w:r w:rsidRPr="0014744D">
              <w:rPr>
                <w:rFonts w:eastAsia="Yu Mincho"/>
              </w:rPr>
              <w:t xml:space="preserve">≤ </w:t>
            </w:r>
            <w:r>
              <w:rPr>
                <w:rFonts w:cs="Arial"/>
                <w:color w:val="000000"/>
                <w:szCs w:val="18"/>
                <w:lang w:val="fr-FR"/>
              </w:rPr>
              <w:t>12.5</w:t>
            </w:r>
          </w:p>
        </w:tc>
      </w:tr>
      <w:tr w:rsidR="009A6AD2" w:rsidRPr="001D0283" w14:paraId="15F4F058" w14:textId="5F98F4B6" w:rsidTr="009A6AD2">
        <w:trPr>
          <w:trHeight w:val="207"/>
          <w:jc w:val="center"/>
        </w:trPr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690B49" w14:textId="77777777" w:rsidR="009A6AD2" w:rsidRPr="001D0283" w:rsidRDefault="009A6AD2" w:rsidP="009A6AD2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CP-OFDM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16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QAM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E2A865" w14:textId="77777777" w:rsidR="009A6AD2" w:rsidRPr="001D0283" w:rsidRDefault="009A6AD2" w:rsidP="009A6AD2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10.5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62D900" w14:textId="77777777" w:rsidR="009A6AD2" w:rsidRPr="001D0283" w:rsidRDefault="009A6AD2" w:rsidP="009A6AD2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6.5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2B9237" w14:textId="77777777" w:rsidR="009A6AD2" w:rsidRPr="0014744D" w:rsidRDefault="009A6AD2" w:rsidP="009A6AD2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95312F" w14:textId="65560AAD" w:rsidR="009A6AD2" w:rsidRPr="0014744D" w:rsidRDefault="009A6AD2" w:rsidP="009A6AD2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>
              <w:rPr>
                <w:rFonts w:eastAsia="Yu Mincho"/>
                <w:lang w:val="de-DE"/>
              </w:rPr>
              <w:t>9</w:t>
            </w:r>
            <w:r w:rsidRPr="001D0283">
              <w:rPr>
                <w:rFonts w:eastAsia="Yu Mincho"/>
              </w:rPr>
              <w:t>.</w:t>
            </w:r>
            <w:r>
              <w:rPr>
                <w:rFonts w:eastAsia="Yu Mincho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8C8C72" w14:textId="30FECC0C" w:rsidR="009A6AD2" w:rsidRPr="0014744D" w:rsidRDefault="009A6AD2" w:rsidP="009A6AD2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>
              <w:rPr>
                <w:rFonts w:eastAsia="Yu Mincho"/>
                <w:lang w:val="de-DE"/>
              </w:rPr>
              <w:t>3.0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BACC54" w14:textId="57F74E79" w:rsidR="009A6AD2" w:rsidRPr="001D0283" w:rsidRDefault="009A6AD2" w:rsidP="009A6AD2">
            <w:pPr>
              <w:pStyle w:val="TAC"/>
              <w:rPr>
                <w:rFonts w:eastAsia="Yu Mincho"/>
              </w:rPr>
            </w:pPr>
            <w:r>
              <w:rPr>
                <w:rFonts w:cs="Arial"/>
              </w:rPr>
              <w:t>9.5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CA650" w14:textId="458A51CC" w:rsidR="009A6AD2" w:rsidRPr="001D0283" w:rsidRDefault="009A6AD2" w:rsidP="009A6AD2">
            <w:pPr>
              <w:pStyle w:val="TAC"/>
              <w:rPr>
                <w:rFonts w:eastAsia="Yu Mincho"/>
              </w:rPr>
            </w:pPr>
            <w:r>
              <w:rPr>
                <w:rFonts w:cs="Arial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CC269B" w14:textId="0AC008C2" w:rsidR="009A6AD2" w:rsidRPr="001D0283" w:rsidRDefault="009A6AD2" w:rsidP="009A6AD2">
            <w:pPr>
              <w:pStyle w:val="TAC"/>
              <w:rPr>
                <w:rFonts w:eastAsia="Yu Mincho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F3E87" w14:textId="6670D0C7" w:rsidR="009A6AD2" w:rsidRPr="001D0283" w:rsidRDefault="009A6AD2" w:rsidP="009A6AD2">
            <w:pPr>
              <w:pStyle w:val="TAC"/>
              <w:rPr>
                <w:rFonts w:eastAsia="Yu Mincho"/>
              </w:rPr>
            </w:pPr>
            <w:r>
              <w:rPr>
                <w:rFonts w:cs="Arial"/>
              </w:rPr>
              <w:t>4.5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94B7D4" w14:textId="674CD436" w:rsidR="009A6AD2" w:rsidRDefault="009A6AD2" w:rsidP="009A6AD2">
            <w:pPr>
              <w:pStyle w:val="TAC"/>
              <w:rPr>
                <w:rFonts w:cs="Arial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0E407" w14:textId="020E27C4" w:rsidR="009A6AD2" w:rsidRPr="001D0283" w:rsidRDefault="009A6AD2" w:rsidP="009A6AD2">
            <w:pPr>
              <w:pStyle w:val="TAC"/>
              <w:rPr>
                <w:rFonts w:eastAsia="Yu Mincho"/>
              </w:rPr>
            </w:pPr>
            <w:r w:rsidRPr="0014744D">
              <w:rPr>
                <w:rFonts w:eastAsia="Yu Mincho"/>
              </w:rPr>
              <w:t xml:space="preserve">≤ </w:t>
            </w:r>
            <w:r>
              <w:rPr>
                <w:rFonts w:cs="Arial"/>
                <w:color w:val="000000"/>
                <w:szCs w:val="18"/>
                <w:lang w:val="fr-FR"/>
              </w:rPr>
              <w:t>12.5</w:t>
            </w:r>
          </w:p>
        </w:tc>
      </w:tr>
      <w:tr w:rsidR="009A6AD2" w:rsidRPr="001D0283" w14:paraId="5022DFA3" w14:textId="237D8E3F" w:rsidTr="009A6AD2">
        <w:trPr>
          <w:trHeight w:val="207"/>
          <w:jc w:val="center"/>
        </w:trPr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52E44" w14:textId="77777777" w:rsidR="009A6AD2" w:rsidRPr="001D0283" w:rsidRDefault="009A6AD2" w:rsidP="009A6AD2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CP-OFDM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64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QAM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BCDFC9" w14:textId="77777777" w:rsidR="009A6AD2" w:rsidRPr="001D0283" w:rsidRDefault="009A6AD2" w:rsidP="009A6AD2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10.5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E2103C" w14:textId="77777777" w:rsidR="009A6AD2" w:rsidRPr="001D0283" w:rsidRDefault="009A6AD2" w:rsidP="009A6AD2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6.5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95D57D" w14:textId="77777777" w:rsidR="009A6AD2" w:rsidRPr="0014744D" w:rsidRDefault="009A6AD2" w:rsidP="009A6AD2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2C1AD1" w14:textId="30E4890F" w:rsidR="009A6AD2" w:rsidRPr="0014744D" w:rsidRDefault="009A6AD2" w:rsidP="009A6AD2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>
              <w:rPr>
                <w:rFonts w:eastAsia="Yu Mincho"/>
                <w:lang w:val="de-DE"/>
              </w:rPr>
              <w:t>9</w:t>
            </w:r>
            <w:r w:rsidRPr="001D0283">
              <w:rPr>
                <w:rFonts w:eastAsia="Yu Mincho"/>
              </w:rPr>
              <w:t>.</w:t>
            </w:r>
            <w:r>
              <w:rPr>
                <w:rFonts w:eastAsia="Yu Mincho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0D87E4" w14:textId="61484EA5" w:rsidR="009A6AD2" w:rsidRPr="0014744D" w:rsidRDefault="009A6AD2" w:rsidP="009A6AD2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>
              <w:rPr>
                <w:rFonts w:eastAsia="Yu Mincho"/>
                <w:lang w:val="de-DE"/>
              </w:rPr>
              <w:t>4.5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4A5E75" w14:textId="1106620D" w:rsidR="009A6AD2" w:rsidRPr="001D0283" w:rsidRDefault="009A6AD2" w:rsidP="009A6AD2">
            <w:pPr>
              <w:pStyle w:val="TAC"/>
              <w:rPr>
                <w:rFonts w:eastAsia="Yu Mincho"/>
              </w:rPr>
            </w:pPr>
            <w:r>
              <w:rPr>
                <w:rFonts w:cs="Arial"/>
              </w:rPr>
              <w:t>9.5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5AF43" w14:textId="3CEC3496" w:rsidR="009A6AD2" w:rsidRPr="001D0283" w:rsidRDefault="009A6AD2" w:rsidP="009A6AD2">
            <w:pPr>
              <w:pStyle w:val="TAC"/>
              <w:rPr>
                <w:rFonts w:eastAsia="Yu Mincho"/>
              </w:rPr>
            </w:pPr>
            <w:r>
              <w:rPr>
                <w:rFonts w:cs="Arial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22017" w14:textId="52574CAF" w:rsidR="009A6AD2" w:rsidRPr="001D0283" w:rsidRDefault="009A6AD2" w:rsidP="009A6AD2">
            <w:pPr>
              <w:pStyle w:val="TAC"/>
              <w:rPr>
                <w:rFonts w:eastAsia="Yu Mincho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90BBB" w14:textId="4CAA2A3F" w:rsidR="009A6AD2" w:rsidRPr="001D0283" w:rsidRDefault="009A6AD2" w:rsidP="009A6AD2">
            <w:pPr>
              <w:pStyle w:val="TAC"/>
              <w:rPr>
                <w:rFonts w:eastAsia="Yu Mincho"/>
              </w:rPr>
            </w:pPr>
            <w:r>
              <w:rPr>
                <w:rFonts w:cs="Arial"/>
              </w:rPr>
              <w:t>4.5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707088" w14:textId="0975FB01" w:rsidR="009A6AD2" w:rsidRDefault="009A6AD2" w:rsidP="009A6AD2">
            <w:pPr>
              <w:pStyle w:val="TAC"/>
              <w:rPr>
                <w:rFonts w:cs="Arial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6CE85" w14:textId="74183416" w:rsidR="009A6AD2" w:rsidRPr="001D0283" w:rsidRDefault="009A6AD2" w:rsidP="009A6AD2">
            <w:pPr>
              <w:pStyle w:val="TAC"/>
              <w:rPr>
                <w:rFonts w:eastAsia="Yu Mincho"/>
              </w:rPr>
            </w:pPr>
            <w:r w:rsidRPr="0014744D">
              <w:rPr>
                <w:rFonts w:eastAsia="Yu Mincho"/>
              </w:rPr>
              <w:t xml:space="preserve">≤ </w:t>
            </w:r>
            <w:r>
              <w:rPr>
                <w:rFonts w:cs="Arial"/>
                <w:color w:val="000000"/>
                <w:szCs w:val="18"/>
                <w:lang w:val="fr-FR"/>
              </w:rPr>
              <w:t>13</w:t>
            </w:r>
          </w:p>
        </w:tc>
      </w:tr>
      <w:tr w:rsidR="009A6AD2" w:rsidRPr="001D0283" w14:paraId="61731381" w14:textId="337ECDF6" w:rsidTr="009A6AD2">
        <w:trPr>
          <w:trHeight w:val="207"/>
          <w:jc w:val="center"/>
        </w:trPr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EA57B0" w14:textId="77777777" w:rsidR="009A6AD2" w:rsidRPr="001D0283" w:rsidRDefault="009A6AD2" w:rsidP="009A6AD2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CP-OFDM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256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QAM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32F539" w14:textId="77777777" w:rsidR="009A6AD2" w:rsidRPr="001D0283" w:rsidRDefault="009A6AD2" w:rsidP="009A6AD2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10.5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F64FF7" w14:textId="77777777" w:rsidR="009A6AD2" w:rsidRPr="001D0283" w:rsidRDefault="009A6AD2" w:rsidP="009A6AD2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6.5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66A2C6" w14:textId="77777777" w:rsidR="009A6AD2" w:rsidRPr="0014744D" w:rsidRDefault="009A6AD2" w:rsidP="009A6AD2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F8370" w14:textId="4A6AC1BE" w:rsidR="009A6AD2" w:rsidRPr="0014744D" w:rsidRDefault="009A6AD2" w:rsidP="009A6AD2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>
              <w:rPr>
                <w:rFonts w:eastAsia="Yu Mincho"/>
                <w:lang w:val="de-DE"/>
              </w:rPr>
              <w:t>9</w:t>
            </w:r>
            <w:r w:rsidRPr="001D0283">
              <w:rPr>
                <w:rFonts w:eastAsia="Yu Mincho"/>
              </w:rPr>
              <w:t>.</w:t>
            </w:r>
            <w:r>
              <w:rPr>
                <w:rFonts w:eastAsia="Yu Mincho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E21CAE" w14:textId="03F54D31" w:rsidR="009A6AD2" w:rsidRPr="0014744D" w:rsidRDefault="009A6AD2" w:rsidP="009A6AD2">
            <w:pPr>
              <w:pStyle w:val="TAC"/>
              <w:ind w:left="-298" w:firstLine="298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</w:t>
            </w:r>
            <w:r>
              <w:rPr>
                <w:rFonts w:eastAsia="Yu Mincho"/>
                <w:lang w:val="de-DE"/>
              </w:rPr>
              <w:t>6.5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C0B68" w14:textId="37237EDD" w:rsidR="009A6AD2" w:rsidRPr="001D0283" w:rsidRDefault="009A6AD2" w:rsidP="009A6AD2">
            <w:pPr>
              <w:pStyle w:val="TAC"/>
              <w:ind w:left="-298" w:firstLine="298"/>
              <w:rPr>
                <w:rFonts w:eastAsia="Yu Mincho"/>
              </w:rPr>
            </w:pPr>
            <w:r>
              <w:rPr>
                <w:rFonts w:cs="Arial"/>
              </w:rPr>
              <w:t>9.5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A7B81" w14:textId="67C6C52A" w:rsidR="009A6AD2" w:rsidRPr="001D0283" w:rsidRDefault="009A6AD2" w:rsidP="009A6AD2">
            <w:pPr>
              <w:pStyle w:val="TAC"/>
              <w:ind w:left="-298" w:firstLine="298"/>
              <w:rPr>
                <w:rFonts w:eastAsia="Yu Mincho"/>
              </w:rPr>
            </w:pPr>
            <w:r>
              <w:rPr>
                <w:rFonts w:cs="Arial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E5118A" w14:textId="2FB9D844" w:rsidR="009A6AD2" w:rsidRPr="001D0283" w:rsidRDefault="009A6AD2" w:rsidP="009A6AD2">
            <w:pPr>
              <w:pStyle w:val="TAC"/>
              <w:ind w:left="-298" w:firstLine="298"/>
              <w:rPr>
                <w:rFonts w:eastAsia="Yu Mincho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DC7EA" w14:textId="21401151" w:rsidR="009A6AD2" w:rsidRPr="001D0283" w:rsidRDefault="009A6AD2" w:rsidP="009A6AD2">
            <w:pPr>
              <w:pStyle w:val="TAC"/>
              <w:ind w:left="-298" w:firstLine="298"/>
              <w:rPr>
                <w:rFonts w:eastAsia="Yu Mincho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BB329D" w14:textId="0E2B119C" w:rsidR="009A6AD2" w:rsidRPr="001D0283" w:rsidRDefault="009A6AD2" w:rsidP="009A6AD2">
            <w:pPr>
              <w:pStyle w:val="TAC"/>
              <w:ind w:left="-298" w:firstLine="298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3</w:t>
            </w:r>
            <w:r w:rsidRPr="001D0283">
              <w:rPr>
                <w:rFonts w:eastAsia="Yu Mincho"/>
              </w:rPr>
              <w:t>.5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02DE3" w14:textId="5F931E70" w:rsidR="009A6AD2" w:rsidRPr="001D0283" w:rsidRDefault="009A6AD2" w:rsidP="009A6AD2">
            <w:pPr>
              <w:pStyle w:val="TAC"/>
              <w:ind w:left="-298" w:firstLine="298"/>
              <w:rPr>
                <w:rFonts w:eastAsia="Yu Mincho"/>
              </w:rPr>
            </w:pPr>
            <w:r w:rsidRPr="0014744D">
              <w:rPr>
                <w:rFonts w:eastAsia="Yu Mincho"/>
              </w:rPr>
              <w:t xml:space="preserve">≤ </w:t>
            </w:r>
            <w:r>
              <w:rPr>
                <w:rFonts w:cs="Arial"/>
                <w:color w:val="000000"/>
                <w:szCs w:val="18"/>
                <w:lang w:val="fr-FR"/>
              </w:rPr>
              <w:t>13</w:t>
            </w:r>
          </w:p>
        </w:tc>
      </w:tr>
    </w:tbl>
    <w:p w14:paraId="7FDB2A48" w14:textId="77777777" w:rsidR="00A50B20" w:rsidRPr="00A50B20" w:rsidRDefault="00A50B20" w:rsidP="00A50B20">
      <w:pPr>
        <w:spacing w:after="120"/>
        <w:rPr>
          <w:color w:val="0070C0"/>
          <w:szCs w:val="24"/>
          <w:lang w:val="fr-FR" w:eastAsia="zh-CN"/>
        </w:rPr>
      </w:pPr>
    </w:p>
    <w:p w14:paraId="7534B9E1" w14:textId="77777777" w:rsidR="007451E1" w:rsidRDefault="007451E1" w:rsidP="007451E1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Recommended WF</w:t>
      </w:r>
    </w:p>
    <w:p w14:paraId="4E5E30FE" w14:textId="16047B1C" w:rsidR="0066467B" w:rsidRDefault="0066467B" w:rsidP="007451E1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 xml:space="preserve">Qualcomm is proposing to redefine one of the </w:t>
      </w:r>
      <w:r w:rsidR="00F51759">
        <w:rPr>
          <w:rFonts w:eastAsia="SimSun"/>
          <w:color w:val="0070C0"/>
          <w:szCs w:val="24"/>
          <w:lang w:eastAsia="zh-CN"/>
        </w:rPr>
        <w:t>regions</w:t>
      </w:r>
      <w:r>
        <w:rPr>
          <w:rFonts w:eastAsia="SimSun"/>
          <w:color w:val="0070C0"/>
          <w:szCs w:val="24"/>
          <w:lang w:eastAsia="zh-CN"/>
        </w:rPr>
        <w:t xml:space="preserve"> but, as they have already been agreed in </w:t>
      </w:r>
      <w:r w:rsidR="00F51759">
        <w:rPr>
          <w:rFonts w:eastAsia="SimSun"/>
          <w:color w:val="0070C0"/>
          <w:szCs w:val="24"/>
          <w:lang w:eastAsia="zh-CN"/>
        </w:rPr>
        <w:t>last meeting</w:t>
      </w:r>
      <w:r w:rsidR="00661C13">
        <w:rPr>
          <w:rFonts w:eastAsia="SimSun"/>
          <w:color w:val="0070C0"/>
          <w:szCs w:val="24"/>
          <w:lang w:eastAsia="zh-CN"/>
        </w:rPr>
        <w:t xml:space="preserve">, it’s better to keep current agreed definition. </w:t>
      </w:r>
    </w:p>
    <w:p w14:paraId="3EECB91B" w14:textId="77777777" w:rsidR="00EB5FD6" w:rsidRPr="00D32438" w:rsidRDefault="00EB5FD6" w:rsidP="00EB5FD6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 xml:space="preserve">Discuss offline how to finalize A-MPR values for each region, by averaging? </w:t>
      </w:r>
    </w:p>
    <w:p w14:paraId="02CBD3EB" w14:textId="32D560BB" w:rsidR="007451E1" w:rsidRDefault="00F7676D" w:rsidP="00EB5FD6">
      <w:pPr>
        <w:pStyle w:val="ListParagraph"/>
        <w:overflowPunct/>
        <w:autoSpaceDE/>
        <w:autoSpaceDN/>
        <w:adjustRightInd/>
        <w:spacing w:after="120"/>
        <w:ind w:left="1440" w:firstLineChars="0" w:firstLine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 xml:space="preserve"> </w:t>
      </w:r>
    </w:p>
    <w:p w14:paraId="521A315E" w14:textId="77777777" w:rsidR="00055DFE" w:rsidRPr="009538DF" w:rsidRDefault="00055DFE" w:rsidP="009538DF">
      <w:pPr>
        <w:spacing w:after="120"/>
        <w:rPr>
          <w:color w:val="0070C0"/>
          <w:szCs w:val="24"/>
          <w:lang w:eastAsia="zh-CN"/>
        </w:rPr>
      </w:pPr>
    </w:p>
    <w:p w14:paraId="30F323F4" w14:textId="142B04E1" w:rsidR="0076744E" w:rsidRPr="00314A29" w:rsidRDefault="0076744E" w:rsidP="0076744E">
      <w:pPr>
        <w:pStyle w:val="Heading3"/>
        <w:rPr>
          <w:sz w:val="24"/>
          <w:szCs w:val="16"/>
        </w:rPr>
      </w:pPr>
      <w:r w:rsidRPr="00314A29">
        <w:rPr>
          <w:sz w:val="24"/>
          <w:szCs w:val="16"/>
        </w:rPr>
        <w:t xml:space="preserve">Sub-topic </w:t>
      </w:r>
      <w:r w:rsidR="00AE3060">
        <w:rPr>
          <w:sz w:val="24"/>
          <w:szCs w:val="16"/>
        </w:rPr>
        <w:t>1</w:t>
      </w:r>
      <w:r w:rsidRPr="00314A29">
        <w:rPr>
          <w:sz w:val="24"/>
          <w:szCs w:val="16"/>
        </w:rPr>
        <w:t>-</w:t>
      </w:r>
      <w:r w:rsidR="00DB16C2">
        <w:rPr>
          <w:sz w:val="24"/>
          <w:szCs w:val="16"/>
        </w:rPr>
        <w:t>3</w:t>
      </w:r>
    </w:p>
    <w:p w14:paraId="7AB71C3B" w14:textId="6D6D6966" w:rsidR="0076744E" w:rsidRDefault="0076744E" w:rsidP="0076744E">
      <w:pPr>
        <w:rPr>
          <w:i/>
          <w:color w:val="0070C0"/>
          <w:lang w:val="en-US" w:eastAsia="zh-CN"/>
        </w:rPr>
      </w:pPr>
      <w:r>
        <w:rPr>
          <w:rFonts w:hint="eastAsia"/>
          <w:i/>
          <w:color w:val="0070C0"/>
          <w:lang w:val="en-US" w:eastAsia="zh-CN"/>
        </w:rPr>
        <w:t xml:space="preserve">Sub-topic </w:t>
      </w:r>
      <w:r>
        <w:rPr>
          <w:i/>
          <w:color w:val="0070C0"/>
          <w:lang w:val="en-US" w:eastAsia="zh-CN"/>
        </w:rPr>
        <w:t>description: PC</w:t>
      </w:r>
      <w:r w:rsidR="00314A29">
        <w:rPr>
          <w:i/>
          <w:color w:val="0070C0"/>
          <w:lang w:val="en-US" w:eastAsia="zh-CN"/>
        </w:rPr>
        <w:t>2</w:t>
      </w:r>
      <w:r>
        <w:rPr>
          <w:i/>
          <w:color w:val="0070C0"/>
          <w:lang w:val="en-US" w:eastAsia="zh-CN"/>
        </w:rPr>
        <w:t xml:space="preserve"> A-MPR. </w:t>
      </w:r>
    </w:p>
    <w:p w14:paraId="32854022" w14:textId="5426D294" w:rsidR="00051081" w:rsidRPr="003248E3" w:rsidRDefault="00051081" w:rsidP="00051081">
      <w:pPr>
        <w:rPr>
          <w:iCs/>
          <w:color w:val="0070C0"/>
          <w:lang w:val="en-US" w:eastAsia="zh-CN"/>
        </w:rPr>
      </w:pPr>
      <w:r w:rsidRPr="003248E3">
        <w:rPr>
          <w:iCs/>
          <w:color w:val="0070C0"/>
          <w:lang w:val="en-US" w:eastAsia="zh-CN"/>
        </w:rPr>
        <w:t>The regions for all NSs and for PC</w:t>
      </w:r>
      <w:r>
        <w:rPr>
          <w:iCs/>
          <w:color w:val="0070C0"/>
          <w:lang w:val="en-US" w:eastAsia="zh-CN"/>
        </w:rPr>
        <w:t>2</w:t>
      </w:r>
      <w:r w:rsidRPr="003248E3">
        <w:rPr>
          <w:iCs/>
          <w:color w:val="0070C0"/>
          <w:lang w:val="en-US" w:eastAsia="zh-CN"/>
        </w:rPr>
        <w:t xml:space="preserve"> were </w:t>
      </w:r>
      <w:r>
        <w:rPr>
          <w:iCs/>
          <w:color w:val="0070C0"/>
          <w:lang w:val="en-US" w:eastAsia="zh-CN"/>
        </w:rPr>
        <w:t xml:space="preserve">tentatively </w:t>
      </w:r>
      <w:r w:rsidRPr="003248E3">
        <w:rPr>
          <w:iCs/>
          <w:color w:val="0070C0"/>
          <w:lang w:val="en-US" w:eastAsia="zh-CN"/>
        </w:rPr>
        <w:t xml:space="preserve">agreed in </w:t>
      </w:r>
      <w:r w:rsidR="00F51759" w:rsidRPr="003248E3">
        <w:rPr>
          <w:iCs/>
          <w:color w:val="0070C0"/>
          <w:lang w:val="en-US" w:eastAsia="zh-CN"/>
        </w:rPr>
        <w:t>the last</w:t>
      </w:r>
      <w:r w:rsidRPr="003248E3">
        <w:rPr>
          <w:iCs/>
          <w:color w:val="0070C0"/>
          <w:lang w:val="en-US" w:eastAsia="zh-CN"/>
        </w:rPr>
        <w:t xml:space="preserve"> meeting</w:t>
      </w:r>
      <w:r w:rsidR="00DB16C2">
        <w:rPr>
          <w:iCs/>
          <w:color w:val="0070C0"/>
          <w:lang w:val="en-US" w:eastAsia="zh-CN"/>
        </w:rPr>
        <w:t xml:space="preserve"> and their exact definition shall be confirmed in this meeting</w:t>
      </w:r>
      <w:r w:rsidRPr="003248E3">
        <w:rPr>
          <w:iCs/>
          <w:color w:val="0070C0"/>
          <w:lang w:val="en-US" w:eastAsia="zh-CN"/>
        </w:rPr>
        <w:t xml:space="preserve">. </w:t>
      </w:r>
    </w:p>
    <w:p w14:paraId="3CFA3005" w14:textId="0621E1E8" w:rsidR="00051081" w:rsidRPr="003248E3" w:rsidRDefault="00051081" w:rsidP="00051081">
      <w:pPr>
        <w:rPr>
          <w:iCs/>
          <w:color w:val="0070C0"/>
          <w:lang w:val="en-US" w:eastAsia="zh-CN"/>
        </w:rPr>
      </w:pPr>
      <w:r w:rsidRPr="003248E3">
        <w:rPr>
          <w:iCs/>
          <w:color w:val="0070C0"/>
          <w:lang w:val="en-US" w:eastAsia="zh-CN"/>
        </w:rPr>
        <w:t>It was agreed that there is no need for A-MPR for NS_14</w:t>
      </w:r>
      <w:r w:rsidR="00DB16C2">
        <w:rPr>
          <w:iCs/>
          <w:color w:val="0070C0"/>
          <w:lang w:val="en-US" w:eastAsia="zh-CN"/>
        </w:rPr>
        <w:t xml:space="preserve"> and for PC2</w:t>
      </w:r>
      <w:r w:rsidRPr="003248E3">
        <w:rPr>
          <w:iCs/>
          <w:color w:val="0070C0"/>
          <w:lang w:val="en-US" w:eastAsia="zh-CN"/>
        </w:rPr>
        <w:t>.</w:t>
      </w:r>
    </w:p>
    <w:p w14:paraId="1C8EEF76" w14:textId="77777777" w:rsidR="00051081" w:rsidRDefault="00051081" w:rsidP="0076744E">
      <w:pPr>
        <w:rPr>
          <w:i/>
          <w:color w:val="0070C0"/>
          <w:lang w:val="en-US" w:eastAsia="zh-CN"/>
        </w:rPr>
      </w:pPr>
    </w:p>
    <w:p w14:paraId="1DD9B11B" w14:textId="75FACB34" w:rsidR="0076744E" w:rsidRDefault="0076744E" w:rsidP="0076744E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 xml:space="preserve">Issue </w:t>
      </w:r>
      <w:r w:rsidR="00AE3060">
        <w:rPr>
          <w:b/>
          <w:color w:val="0070C0"/>
          <w:u w:val="single"/>
          <w:lang w:eastAsia="ko-KR"/>
        </w:rPr>
        <w:t>1</w:t>
      </w:r>
      <w:r w:rsidR="00F33C31">
        <w:rPr>
          <w:b/>
          <w:color w:val="0070C0"/>
          <w:u w:val="single"/>
          <w:lang w:eastAsia="ko-KR"/>
        </w:rPr>
        <w:t>-</w:t>
      </w:r>
      <w:r w:rsidR="00DB16C2">
        <w:rPr>
          <w:b/>
          <w:color w:val="0070C0"/>
          <w:u w:val="single"/>
          <w:lang w:eastAsia="ko-KR"/>
        </w:rPr>
        <w:t>3</w:t>
      </w:r>
      <w:r>
        <w:rPr>
          <w:b/>
          <w:color w:val="0070C0"/>
          <w:u w:val="single"/>
          <w:lang w:eastAsia="ko-KR"/>
        </w:rPr>
        <w:t>-</w:t>
      </w:r>
      <w:r w:rsidR="00F33C31">
        <w:rPr>
          <w:b/>
          <w:color w:val="0070C0"/>
          <w:u w:val="single"/>
          <w:lang w:eastAsia="ko-KR"/>
        </w:rPr>
        <w:t>1</w:t>
      </w:r>
      <w:r>
        <w:rPr>
          <w:b/>
          <w:color w:val="0070C0"/>
          <w:u w:val="single"/>
          <w:lang w:eastAsia="ko-KR"/>
        </w:rPr>
        <w:t xml:space="preserve">: NS_12 A-MPR </w:t>
      </w:r>
      <w:r w:rsidR="00314A29">
        <w:rPr>
          <w:b/>
          <w:color w:val="0070C0"/>
          <w:u w:val="single"/>
          <w:lang w:eastAsia="ko-KR"/>
        </w:rPr>
        <w:t>for PC2</w:t>
      </w:r>
    </w:p>
    <w:p w14:paraId="436C0CCF" w14:textId="08CD625A" w:rsidR="0076744E" w:rsidRDefault="0076744E" w:rsidP="0076744E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Proposals: NS_12 A-MPR definition for 7 MHz channel BW</w:t>
      </w:r>
      <w:r w:rsidR="00314A29">
        <w:rPr>
          <w:rFonts w:eastAsia="SimSun"/>
          <w:color w:val="0070C0"/>
          <w:szCs w:val="24"/>
          <w:lang w:eastAsia="zh-CN"/>
        </w:rPr>
        <w:t xml:space="preserve"> and PC2</w:t>
      </w:r>
      <w:r>
        <w:rPr>
          <w:rFonts w:eastAsia="SimSun"/>
          <w:color w:val="0070C0"/>
          <w:szCs w:val="24"/>
          <w:lang w:eastAsia="zh-CN"/>
        </w:rPr>
        <w:t>:</w:t>
      </w:r>
    </w:p>
    <w:p w14:paraId="23343D4A" w14:textId="77777777" w:rsidR="0076744E" w:rsidRDefault="0076744E" w:rsidP="0076744E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70C0"/>
          <w:szCs w:val="24"/>
          <w:lang w:val="fr-FR" w:eastAsia="zh-CN"/>
        </w:rPr>
      </w:pPr>
      <w:r>
        <w:rPr>
          <w:rFonts w:eastAsia="SimSun"/>
          <w:color w:val="0070C0"/>
          <w:szCs w:val="24"/>
          <w:lang w:val="fr-FR" w:eastAsia="zh-CN"/>
        </w:rPr>
        <w:t>Option 1 (Apple)</w:t>
      </w:r>
    </w:p>
    <w:p w14:paraId="7AD137FF" w14:textId="77777777" w:rsidR="00F5706F" w:rsidRPr="00F5706F" w:rsidRDefault="00F5706F" w:rsidP="00DB16C2">
      <w:pPr>
        <w:pStyle w:val="ListParagraph"/>
        <w:spacing w:after="120"/>
        <w:ind w:left="936" w:firstLineChars="0" w:firstLine="0"/>
        <w:rPr>
          <w:rFonts w:eastAsia="PMingLiU"/>
          <w:sz w:val="22"/>
          <w:szCs w:val="22"/>
        </w:rPr>
      </w:pPr>
    </w:p>
    <w:tbl>
      <w:tblPr>
        <w:tblW w:w="96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69"/>
        <w:gridCol w:w="2308"/>
        <w:gridCol w:w="2506"/>
        <w:gridCol w:w="2592"/>
        <w:gridCol w:w="844"/>
      </w:tblGrid>
      <w:tr w:rsidR="00F5706F" w:rsidRPr="001D0283" w14:paraId="35DD9420" w14:textId="77777777" w:rsidTr="00F42AB8">
        <w:trPr>
          <w:jc w:val="center"/>
        </w:trPr>
        <w:tc>
          <w:tcPr>
            <w:tcW w:w="13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5E3A15" w14:textId="77777777" w:rsidR="00F5706F" w:rsidRPr="001D0283" w:rsidRDefault="00F5706F" w:rsidP="00F42AB8">
            <w:pPr>
              <w:pStyle w:val="TAH"/>
              <w:rPr>
                <w:lang w:eastAsia="zh-CN"/>
              </w:rPr>
            </w:pPr>
            <w:r w:rsidRPr="001D0283">
              <w:t>Channel</w:t>
            </w:r>
            <w:r>
              <w:t xml:space="preserve"> </w:t>
            </w:r>
            <w:r w:rsidRPr="001D0283">
              <w:t>BW</w:t>
            </w:r>
          </w:p>
        </w:tc>
        <w:tc>
          <w:tcPr>
            <w:tcW w:w="2308" w:type="dxa"/>
          </w:tcPr>
          <w:p w14:paraId="04E708A1" w14:textId="77777777" w:rsidR="00F5706F" w:rsidRPr="001D0283" w:rsidRDefault="00F5706F" w:rsidP="00F42AB8">
            <w:pPr>
              <w:pStyle w:val="TAH"/>
            </w:pPr>
            <w:r w:rsidRPr="001D0283">
              <w:t>Carrier</w:t>
            </w:r>
            <w:r>
              <w:t xml:space="preserve"> </w:t>
            </w:r>
            <w:r w:rsidRPr="001D0283">
              <w:t>Frequency,</w:t>
            </w:r>
            <w:r>
              <w:t xml:space="preserve"> </w:t>
            </w:r>
            <w:r w:rsidRPr="001D0283">
              <w:t>Fc,</w:t>
            </w:r>
            <w:r>
              <w:t xml:space="preserve"> </w:t>
            </w:r>
            <w:r w:rsidRPr="001D0283">
              <w:t>MHz</w:t>
            </w:r>
          </w:p>
        </w:tc>
        <w:tc>
          <w:tcPr>
            <w:tcW w:w="25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42C987" w14:textId="77777777" w:rsidR="00F5706F" w:rsidRPr="001D0283" w:rsidRDefault="00F5706F" w:rsidP="00F42AB8">
            <w:pPr>
              <w:pStyle w:val="TAH"/>
              <w:rPr>
                <w:lang w:eastAsia="zh-CN"/>
              </w:rPr>
            </w:pPr>
            <w:r w:rsidRPr="001D0283">
              <w:t>RB</w:t>
            </w:r>
            <w:r w:rsidRPr="001D0283">
              <w:rPr>
                <w:vertAlign w:val="subscript"/>
              </w:rPr>
              <w:t>Start</w:t>
            </w:r>
            <w:r w:rsidRPr="001D0283">
              <w:t>*12*SCS</w:t>
            </w:r>
            <w:r>
              <w:t xml:space="preserve"> </w:t>
            </w:r>
            <w:r w:rsidRPr="001D0283">
              <w:t>(MHz)</w:t>
            </w:r>
          </w:p>
        </w:tc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3A0CFE" w14:textId="77777777" w:rsidR="00F5706F" w:rsidRPr="001D0283" w:rsidRDefault="00F5706F" w:rsidP="00F42AB8">
            <w:pPr>
              <w:pStyle w:val="TAH"/>
              <w:rPr>
                <w:lang w:eastAsia="zh-CN"/>
              </w:rPr>
            </w:pPr>
            <w:r w:rsidRPr="001D0283">
              <w:t>L</w:t>
            </w:r>
            <w:r w:rsidRPr="001D0283">
              <w:rPr>
                <w:vertAlign w:val="subscript"/>
              </w:rPr>
              <w:t>CRB</w:t>
            </w:r>
            <w:r w:rsidRPr="001D0283">
              <w:t>*12*SCS</w:t>
            </w:r>
            <w:r>
              <w:t xml:space="preserve"> </w:t>
            </w:r>
            <w:r w:rsidRPr="001D0283">
              <w:t>(MHz)</w:t>
            </w:r>
          </w:p>
        </w:tc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115B04" w14:textId="77777777" w:rsidR="00F5706F" w:rsidRPr="001D0283" w:rsidRDefault="00F5706F" w:rsidP="00F42AB8">
            <w:pPr>
              <w:pStyle w:val="TAH"/>
              <w:rPr>
                <w:lang w:eastAsia="zh-CN"/>
              </w:rPr>
            </w:pPr>
            <w:r w:rsidRPr="001D0283">
              <w:t>A-MPR</w:t>
            </w:r>
            <w:r>
              <w:t xml:space="preserve"> </w:t>
            </w:r>
          </w:p>
        </w:tc>
      </w:tr>
      <w:tr w:rsidR="00F5706F" w:rsidRPr="00556F36" w14:paraId="12F9993D" w14:textId="77777777" w:rsidTr="00F42AB8">
        <w:trPr>
          <w:jc w:val="center"/>
        </w:trPr>
        <w:tc>
          <w:tcPr>
            <w:tcW w:w="1369" w:type="dxa"/>
            <w:tcBorders>
              <w:bottom w:val="nil"/>
            </w:tcBorders>
          </w:tcPr>
          <w:p w14:paraId="10886A37" w14:textId="77777777" w:rsidR="00F5706F" w:rsidRPr="000B65DA" w:rsidRDefault="00F5706F" w:rsidP="00F42AB8">
            <w:pPr>
              <w:pStyle w:val="TAC"/>
              <w:rPr>
                <w:color w:val="000000" w:themeColor="text1"/>
              </w:rPr>
            </w:pPr>
            <w:r w:rsidRPr="000B65DA">
              <w:rPr>
                <w:color w:val="000000" w:themeColor="text1"/>
              </w:rPr>
              <w:t>7MHz</w:t>
            </w:r>
          </w:p>
        </w:tc>
        <w:tc>
          <w:tcPr>
            <w:tcW w:w="2308" w:type="dxa"/>
            <w:tcBorders>
              <w:bottom w:val="nil"/>
            </w:tcBorders>
          </w:tcPr>
          <w:p w14:paraId="5C5F8A9C" w14:textId="77777777" w:rsidR="00F5706F" w:rsidRPr="000B65DA" w:rsidRDefault="00F5706F" w:rsidP="00F42AB8">
            <w:pPr>
              <w:pStyle w:val="TAC"/>
              <w:rPr>
                <w:color w:val="000000" w:themeColor="text1"/>
              </w:rPr>
            </w:pPr>
            <w:r w:rsidRPr="000B65DA">
              <w:rPr>
                <w:color w:val="000000" w:themeColor="text1"/>
              </w:rPr>
              <w:t>817.5 ≤ Fc &lt; 820.5</w:t>
            </w:r>
          </w:p>
        </w:tc>
        <w:tc>
          <w:tcPr>
            <w:tcW w:w="25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555937" w14:textId="77777777" w:rsidR="00F5706F" w:rsidRPr="000B65DA" w:rsidRDefault="00F5706F" w:rsidP="00F42AB8">
            <w:pPr>
              <w:pStyle w:val="TAC"/>
              <w:rPr>
                <w:color w:val="000000" w:themeColor="text1"/>
              </w:rPr>
            </w:pPr>
            <w:r w:rsidRPr="000B65DA">
              <w:rPr>
                <w:color w:val="000000" w:themeColor="text1"/>
              </w:rPr>
              <w:t>≤1.8</w:t>
            </w:r>
          </w:p>
        </w:tc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C64F3" w14:textId="77777777" w:rsidR="00F5706F" w:rsidRPr="000B65DA" w:rsidRDefault="00F5706F" w:rsidP="00F42AB8">
            <w:pPr>
              <w:pStyle w:val="TAC"/>
              <w:rPr>
                <w:rFonts w:cs="Arial"/>
                <w:color w:val="000000" w:themeColor="text1"/>
              </w:rPr>
            </w:pPr>
            <w:r w:rsidRPr="000B65DA">
              <w:rPr>
                <w:color w:val="000000" w:themeColor="text1"/>
              </w:rPr>
              <w:t>≤0.72</w:t>
            </w:r>
          </w:p>
        </w:tc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C9B38A" w14:textId="5920AB6F" w:rsidR="00F5706F" w:rsidRPr="000B65DA" w:rsidRDefault="00F5706F" w:rsidP="00F42AB8">
            <w:pPr>
              <w:pStyle w:val="TAC"/>
              <w:rPr>
                <w:color w:val="000000" w:themeColor="text1"/>
                <w:lang w:val="en-US"/>
              </w:rPr>
            </w:pPr>
            <w:r w:rsidRPr="000B65DA">
              <w:rPr>
                <w:color w:val="000000" w:themeColor="text1"/>
              </w:rPr>
              <w:t>A3</w:t>
            </w:r>
          </w:p>
        </w:tc>
      </w:tr>
      <w:tr w:rsidR="00F5706F" w:rsidRPr="00556F36" w14:paraId="5BD423B9" w14:textId="77777777" w:rsidTr="00F42AB8">
        <w:trPr>
          <w:jc w:val="center"/>
        </w:trPr>
        <w:tc>
          <w:tcPr>
            <w:tcW w:w="1369" w:type="dxa"/>
            <w:tcBorders>
              <w:top w:val="nil"/>
              <w:bottom w:val="nil"/>
            </w:tcBorders>
          </w:tcPr>
          <w:p w14:paraId="0C78866A" w14:textId="77777777" w:rsidR="00F5706F" w:rsidRPr="000B65DA" w:rsidRDefault="00F5706F" w:rsidP="00F42AB8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308" w:type="dxa"/>
            <w:tcBorders>
              <w:top w:val="nil"/>
              <w:bottom w:val="nil"/>
            </w:tcBorders>
          </w:tcPr>
          <w:p w14:paraId="06C94E67" w14:textId="77777777" w:rsidR="00F5706F" w:rsidRPr="000B65DA" w:rsidRDefault="00F5706F" w:rsidP="00F42AB8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5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D17A3D" w14:textId="77777777" w:rsidR="00F5706F" w:rsidRPr="000B65DA" w:rsidRDefault="00F5706F" w:rsidP="00F42AB8">
            <w:pPr>
              <w:pStyle w:val="TAC"/>
              <w:rPr>
                <w:color w:val="000000" w:themeColor="text1"/>
              </w:rPr>
            </w:pPr>
            <w:r w:rsidRPr="000B65DA">
              <w:rPr>
                <w:color w:val="000000" w:themeColor="text1"/>
              </w:rPr>
              <w:t>≤1.8</w:t>
            </w:r>
          </w:p>
        </w:tc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4B7889" w14:textId="77777777" w:rsidR="00F5706F" w:rsidRPr="000B65DA" w:rsidRDefault="00F5706F" w:rsidP="00F42AB8">
            <w:pPr>
              <w:pStyle w:val="TAC"/>
              <w:rPr>
                <w:color w:val="000000" w:themeColor="text1"/>
              </w:rPr>
            </w:pPr>
            <w:r w:rsidRPr="000B65DA">
              <w:rPr>
                <w:color w:val="000000" w:themeColor="text1"/>
              </w:rPr>
              <w:t>&gt;0.72</w:t>
            </w:r>
          </w:p>
        </w:tc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5BFBB5" w14:textId="020D73D0" w:rsidR="00F5706F" w:rsidRPr="000B65DA" w:rsidRDefault="00F5706F" w:rsidP="00F42AB8">
            <w:pPr>
              <w:pStyle w:val="TAC"/>
              <w:rPr>
                <w:color w:val="000000" w:themeColor="text1"/>
                <w:lang w:val="en-US"/>
              </w:rPr>
            </w:pPr>
            <w:r w:rsidRPr="000B65DA">
              <w:rPr>
                <w:color w:val="000000" w:themeColor="text1"/>
              </w:rPr>
              <w:t>A1</w:t>
            </w:r>
          </w:p>
        </w:tc>
      </w:tr>
      <w:tr w:rsidR="00F5706F" w:rsidRPr="00556F36" w14:paraId="7B39B50C" w14:textId="77777777" w:rsidTr="00F42AB8">
        <w:trPr>
          <w:jc w:val="center"/>
        </w:trPr>
        <w:tc>
          <w:tcPr>
            <w:tcW w:w="1369" w:type="dxa"/>
            <w:tcBorders>
              <w:top w:val="nil"/>
              <w:bottom w:val="single" w:sz="4" w:space="0" w:color="auto"/>
            </w:tcBorders>
          </w:tcPr>
          <w:p w14:paraId="746B494B" w14:textId="77777777" w:rsidR="00F5706F" w:rsidRPr="000B65DA" w:rsidRDefault="00F5706F" w:rsidP="00F42AB8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308" w:type="dxa"/>
            <w:tcBorders>
              <w:top w:val="nil"/>
              <w:bottom w:val="single" w:sz="4" w:space="0" w:color="auto"/>
            </w:tcBorders>
          </w:tcPr>
          <w:p w14:paraId="52E7C153" w14:textId="77777777" w:rsidR="00F5706F" w:rsidRPr="000B65DA" w:rsidRDefault="00F5706F" w:rsidP="00F42AB8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5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F06964" w14:textId="77777777" w:rsidR="00F5706F" w:rsidRPr="000B65DA" w:rsidRDefault="00F5706F" w:rsidP="00F42AB8">
            <w:pPr>
              <w:pStyle w:val="TAC"/>
              <w:rPr>
                <w:color w:val="000000" w:themeColor="text1"/>
              </w:rPr>
            </w:pPr>
            <w:r w:rsidRPr="000B65DA">
              <w:rPr>
                <w:color w:val="000000" w:themeColor="text1"/>
              </w:rPr>
              <w:t>&gt;1.8</w:t>
            </w:r>
          </w:p>
        </w:tc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07EBCE" w14:textId="77777777" w:rsidR="00F5706F" w:rsidRPr="000B65DA" w:rsidRDefault="00F5706F" w:rsidP="00F42AB8">
            <w:pPr>
              <w:pStyle w:val="TAC"/>
              <w:rPr>
                <w:color w:val="000000" w:themeColor="text1"/>
              </w:rPr>
            </w:pPr>
            <w:r w:rsidRPr="000B65DA">
              <w:rPr>
                <w:color w:val="000000" w:themeColor="text1"/>
              </w:rPr>
              <w:t>&gt;1.44</w:t>
            </w:r>
          </w:p>
        </w:tc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E2CCD" w14:textId="301DCB4F" w:rsidR="00F5706F" w:rsidRPr="000B65DA" w:rsidRDefault="009C3F0D" w:rsidP="00F42AB8">
            <w:pPr>
              <w:pStyle w:val="TAC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A</w:t>
            </w:r>
            <w:r w:rsidR="00F5706F" w:rsidRPr="000B65DA">
              <w:rPr>
                <w:color w:val="000000" w:themeColor="text1"/>
              </w:rPr>
              <w:t>1</w:t>
            </w:r>
          </w:p>
        </w:tc>
      </w:tr>
    </w:tbl>
    <w:p w14:paraId="6FE381DF" w14:textId="77777777" w:rsidR="00F5706F" w:rsidRPr="00F5706F" w:rsidRDefault="00F5706F" w:rsidP="00DB16C2">
      <w:pPr>
        <w:pStyle w:val="ListParagraph"/>
        <w:spacing w:after="120"/>
        <w:ind w:left="936" w:firstLineChars="0" w:firstLine="0"/>
        <w:rPr>
          <w:color w:val="0070C0"/>
          <w:szCs w:val="24"/>
          <w:lang w:val="fr-FR" w:eastAsia="zh-CN"/>
        </w:rPr>
      </w:pPr>
    </w:p>
    <w:p w14:paraId="05FA333D" w14:textId="77777777" w:rsidR="00F5706F" w:rsidRPr="00024F91" w:rsidRDefault="00F5706F" w:rsidP="00DB16C2">
      <w:pPr>
        <w:pStyle w:val="TH"/>
        <w:ind w:left="1788" w:firstLine="200"/>
        <w:jc w:val="left"/>
      </w:pPr>
      <w:r w:rsidRPr="00AE2E87">
        <w:t xml:space="preserve">Table </w:t>
      </w:r>
      <w:r>
        <w:t>3</w:t>
      </w:r>
      <w:r w:rsidRPr="00AE2E87">
        <w:t>: A-MPR for NS_12 (PC2)</w:t>
      </w:r>
      <w:r>
        <w:t>, from [3]</w:t>
      </w:r>
    </w:p>
    <w:tbl>
      <w:tblPr>
        <w:tblW w:w="597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00"/>
        <w:gridCol w:w="1259"/>
        <w:gridCol w:w="1259"/>
        <w:gridCol w:w="1259"/>
      </w:tblGrid>
      <w:tr w:rsidR="00F5706F" w14:paraId="1642DD7E" w14:textId="77777777" w:rsidTr="00F42AB8">
        <w:trPr>
          <w:jc w:val="center"/>
        </w:trPr>
        <w:tc>
          <w:tcPr>
            <w:tcW w:w="2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C5BF0" w14:textId="77777777" w:rsidR="00F5706F" w:rsidRDefault="00F5706F" w:rsidP="00F42AB8">
            <w:pPr>
              <w:pStyle w:val="TAH"/>
            </w:pPr>
            <w:r>
              <w:t>Modulation/Waveform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5AFE98B" w14:textId="77777777" w:rsidR="00F5706F" w:rsidRDefault="00F5706F" w:rsidP="00F42AB8">
            <w:pPr>
              <w:pStyle w:val="TAH"/>
            </w:pPr>
            <w:r>
              <w:t>A1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89F4DCA" w14:textId="77777777" w:rsidR="00F5706F" w:rsidRPr="00024F91" w:rsidRDefault="00F5706F" w:rsidP="00F42AB8">
            <w:pPr>
              <w:pStyle w:val="TAH"/>
            </w:pPr>
            <w:r w:rsidRPr="00024F91">
              <w:t>A2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278257C" w14:textId="77777777" w:rsidR="00F5706F" w:rsidRPr="00D327DF" w:rsidRDefault="00F5706F" w:rsidP="00F42AB8">
            <w:pPr>
              <w:pStyle w:val="TAH"/>
            </w:pPr>
            <w:r w:rsidRPr="00070FB1">
              <w:t>A</w:t>
            </w:r>
            <w:r>
              <w:t>3</w:t>
            </w:r>
          </w:p>
        </w:tc>
      </w:tr>
      <w:tr w:rsidR="00F5706F" w14:paraId="58319126" w14:textId="77777777" w:rsidTr="00F42AB8">
        <w:trPr>
          <w:jc w:val="center"/>
        </w:trPr>
        <w:tc>
          <w:tcPr>
            <w:tcW w:w="2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7DD47" w14:textId="77777777" w:rsidR="00F5706F" w:rsidRDefault="00F5706F" w:rsidP="00F42AB8">
            <w:pPr>
              <w:pStyle w:val="TAH"/>
              <w:rPr>
                <w:lang w:eastAsia="ko-KR"/>
              </w:rPr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030B09A" w14:textId="77777777" w:rsidR="00F5706F" w:rsidRDefault="00F5706F" w:rsidP="00F42AB8">
            <w:pPr>
              <w:pStyle w:val="TAH"/>
            </w:pPr>
            <w:r>
              <w:t>Outer/Inner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6F3EC8C" w14:textId="77777777" w:rsidR="00F5706F" w:rsidRPr="00024F91" w:rsidRDefault="00F5706F" w:rsidP="00F42AB8">
            <w:pPr>
              <w:pStyle w:val="TAH"/>
            </w:pPr>
            <w:r w:rsidRPr="00024F91">
              <w:t>Outer/Inner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6C68038" w14:textId="77777777" w:rsidR="00F5706F" w:rsidRPr="00D327DF" w:rsidRDefault="00F5706F" w:rsidP="00F42AB8">
            <w:pPr>
              <w:pStyle w:val="TAH"/>
            </w:pPr>
            <w:r w:rsidRPr="00070FB1">
              <w:t>Outer/Inner</w:t>
            </w:r>
          </w:p>
        </w:tc>
      </w:tr>
      <w:tr w:rsidR="00F5706F" w14:paraId="47AA43F5" w14:textId="77777777" w:rsidTr="00F42AB8">
        <w:trPr>
          <w:jc w:val="center"/>
        </w:trPr>
        <w:tc>
          <w:tcPr>
            <w:tcW w:w="22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9A507A" w14:textId="77777777" w:rsidR="00F5706F" w:rsidRDefault="00F5706F" w:rsidP="00F42AB8">
            <w:pPr>
              <w:pStyle w:val="TAC"/>
            </w:pPr>
            <w:r>
              <w:t>DFT-s-OFDM PI/2 BPSK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DFA7D" w14:textId="77777777" w:rsidR="00F5706F" w:rsidRPr="00E5703A" w:rsidRDefault="00F5706F" w:rsidP="00F42AB8">
            <w:pPr>
              <w:pStyle w:val="TAC"/>
            </w:pPr>
            <w:r w:rsidRPr="00E5703A">
              <w:t>≤ 7</w:t>
            </w:r>
            <w:r w:rsidRPr="00024F91">
              <w:t>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F60A9" w14:textId="77777777" w:rsidR="00F5706F" w:rsidRPr="00024F91" w:rsidRDefault="00F5706F" w:rsidP="00F42AB8">
            <w:pPr>
              <w:pStyle w:val="TAC"/>
            </w:pPr>
            <w:r>
              <w:t>3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BEAC4" w14:textId="77777777" w:rsidR="00F5706F" w:rsidRPr="00D327DF" w:rsidRDefault="00F5706F" w:rsidP="00F42AB8">
            <w:pPr>
              <w:pStyle w:val="TAC"/>
            </w:pPr>
            <w:r w:rsidRPr="00F43D5B">
              <w:t>≤ 5.5</w:t>
            </w:r>
          </w:p>
        </w:tc>
      </w:tr>
      <w:tr w:rsidR="00F5706F" w14:paraId="4D53CC34" w14:textId="77777777" w:rsidTr="00F42AB8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DF747" w14:textId="77777777" w:rsidR="00F5706F" w:rsidRDefault="00F5706F" w:rsidP="00F42AB8">
            <w:pPr>
              <w:pStyle w:val="TAC"/>
            </w:pPr>
            <w:r>
              <w:t>DFT-s-OFDM QPSK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044080" w14:textId="77777777" w:rsidR="00F5706F" w:rsidRPr="00E5703A" w:rsidRDefault="00F5706F" w:rsidP="00F42AB8">
            <w:pPr>
              <w:pStyle w:val="TAC"/>
            </w:pPr>
            <w:r w:rsidRPr="00E5703A">
              <w:t>≤ 7</w:t>
            </w:r>
            <w:r w:rsidRPr="00024F91">
              <w:t>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B42F1" w14:textId="77777777" w:rsidR="00F5706F" w:rsidRPr="00024F91" w:rsidRDefault="00F5706F" w:rsidP="00F42AB8">
            <w:pPr>
              <w:pStyle w:val="TAC"/>
            </w:pPr>
            <w:r w:rsidRPr="00024F91">
              <w:t>3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40C97" w14:textId="77777777" w:rsidR="00F5706F" w:rsidRPr="00D327DF" w:rsidRDefault="00F5706F" w:rsidP="00F42AB8">
            <w:pPr>
              <w:pStyle w:val="TAC"/>
            </w:pPr>
            <w:r w:rsidRPr="00F43D5B">
              <w:t>≤ 6</w:t>
            </w:r>
          </w:p>
        </w:tc>
      </w:tr>
      <w:tr w:rsidR="00F5706F" w14:paraId="0CB3D8E5" w14:textId="77777777" w:rsidTr="00F42AB8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CDCE72" w14:textId="77777777" w:rsidR="00F5706F" w:rsidRDefault="00F5706F" w:rsidP="00F42AB8">
            <w:pPr>
              <w:pStyle w:val="TAC"/>
            </w:pPr>
            <w:r>
              <w:t>DFT-s-OFDM 16 QAM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59FF0" w14:textId="77777777" w:rsidR="00F5706F" w:rsidRPr="00E5703A" w:rsidRDefault="00F5706F" w:rsidP="00F42AB8">
            <w:pPr>
              <w:pStyle w:val="TAC"/>
            </w:pPr>
            <w:r w:rsidRPr="00E5703A">
              <w:t>≤ 7.5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5A0B0" w14:textId="77777777" w:rsidR="00F5706F" w:rsidRPr="00024F91" w:rsidRDefault="00F5706F" w:rsidP="00F42AB8">
            <w:pPr>
              <w:pStyle w:val="TAC"/>
            </w:pPr>
            <w:r w:rsidRPr="00024F91">
              <w:t>3.</w:t>
            </w:r>
            <w:r>
              <w:t>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26C5C" w14:textId="77777777" w:rsidR="00F5706F" w:rsidRPr="00D327DF" w:rsidRDefault="00F5706F" w:rsidP="00F42AB8">
            <w:pPr>
              <w:pStyle w:val="TAC"/>
            </w:pPr>
            <w:r w:rsidRPr="00F43D5B">
              <w:t>≤ 6</w:t>
            </w:r>
          </w:p>
        </w:tc>
      </w:tr>
      <w:tr w:rsidR="00F5706F" w14:paraId="706CA2FB" w14:textId="77777777" w:rsidTr="00F42AB8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948A01" w14:textId="77777777" w:rsidR="00F5706F" w:rsidRDefault="00F5706F" w:rsidP="00F42AB8">
            <w:pPr>
              <w:pStyle w:val="TAC"/>
            </w:pPr>
            <w:r>
              <w:t>DFT-s-OFDM 64 QAM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7F26C5" w14:textId="77777777" w:rsidR="00F5706F" w:rsidRPr="00E5703A" w:rsidRDefault="00F5706F" w:rsidP="00F42AB8">
            <w:pPr>
              <w:pStyle w:val="TAC"/>
            </w:pPr>
            <w:r w:rsidRPr="00E5703A">
              <w:t>≤ 7.5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F4EAD" w14:textId="77777777" w:rsidR="00F5706F" w:rsidRPr="00024F91" w:rsidRDefault="00F5706F" w:rsidP="00F42AB8">
            <w:pPr>
              <w:pStyle w:val="TAC"/>
            </w:pPr>
            <w:r>
              <w:t>4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A0707" w14:textId="77777777" w:rsidR="00F5706F" w:rsidRPr="00D327DF" w:rsidRDefault="00F5706F" w:rsidP="00F42AB8">
            <w:pPr>
              <w:pStyle w:val="TAC"/>
            </w:pPr>
            <w:r w:rsidRPr="00F43D5B">
              <w:t>≤ 6.5</w:t>
            </w:r>
          </w:p>
        </w:tc>
      </w:tr>
      <w:tr w:rsidR="00F5706F" w14:paraId="49FF105E" w14:textId="77777777" w:rsidTr="00F42AB8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B578BD" w14:textId="77777777" w:rsidR="00F5706F" w:rsidRDefault="00F5706F" w:rsidP="00F42AB8">
            <w:pPr>
              <w:pStyle w:val="TAC"/>
            </w:pPr>
            <w:r>
              <w:t>DFT-s-OFDM 256 QAM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E5A062" w14:textId="77777777" w:rsidR="00F5706F" w:rsidRPr="00E5703A" w:rsidRDefault="00F5706F" w:rsidP="00F42AB8">
            <w:pPr>
              <w:pStyle w:val="TAC"/>
            </w:pPr>
            <w:r w:rsidRPr="00E5703A">
              <w:t xml:space="preserve">≤ </w:t>
            </w:r>
            <w:r w:rsidRPr="00E5703A">
              <w:rPr>
                <w:rFonts w:eastAsia="Yu Mincho"/>
              </w:rPr>
              <w:t>9.5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6B282" w14:textId="77777777" w:rsidR="00F5706F" w:rsidRPr="00024F91" w:rsidRDefault="00F5706F" w:rsidP="00F42AB8">
            <w:pPr>
              <w:pStyle w:val="TAC"/>
            </w:pPr>
            <w:r>
              <w:t>5.0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AF613" w14:textId="77777777" w:rsidR="00F5706F" w:rsidRPr="00D327DF" w:rsidRDefault="00F5706F" w:rsidP="00F42AB8">
            <w:pPr>
              <w:pStyle w:val="TAC"/>
            </w:pPr>
            <w:r w:rsidRPr="00F43D5B">
              <w:t>≤ 6.5</w:t>
            </w:r>
          </w:p>
        </w:tc>
      </w:tr>
      <w:tr w:rsidR="00F5706F" w14:paraId="63EEAE5E" w14:textId="77777777" w:rsidTr="00F42AB8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23BB57" w14:textId="77777777" w:rsidR="00F5706F" w:rsidRDefault="00F5706F" w:rsidP="00F42AB8">
            <w:pPr>
              <w:pStyle w:val="TAC"/>
            </w:pPr>
            <w:r>
              <w:t>CP-OFDM QPSK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D6E69A" w14:textId="77777777" w:rsidR="00F5706F" w:rsidRPr="00E5703A" w:rsidRDefault="00F5706F" w:rsidP="00F42AB8">
            <w:pPr>
              <w:pStyle w:val="TAC"/>
            </w:pPr>
            <w:r w:rsidRPr="00E5703A">
              <w:t>≤ 8.5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96E4C" w14:textId="77777777" w:rsidR="00F5706F" w:rsidRPr="00024F91" w:rsidRDefault="00F5706F" w:rsidP="00F42AB8">
            <w:pPr>
              <w:pStyle w:val="TAC"/>
            </w:pPr>
            <w:r w:rsidRPr="00024F91">
              <w:t>4.5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936F8" w14:textId="77777777" w:rsidR="00F5706F" w:rsidRPr="00D327DF" w:rsidRDefault="00F5706F" w:rsidP="00F42AB8">
            <w:pPr>
              <w:pStyle w:val="TAC"/>
            </w:pPr>
            <w:r w:rsidRPr="00F43D5B">
              <w:t>≤ 7.5</w:t>
            </w:r>
          </w:p>
        </w:tc>
      </w:tr>
      <w:tr w:rsidR="00F5706F" w14:paraId="51FA857A" w14:textId="77777777" w:rsidTr="00F42AB8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A44A07" w14:textId="77777777" w:rsidR="00F5706F" w:rsidRDefault="00F5706F" w:rsidP="00F42AB8">
            <w:pPr>
              <w:pStyle w:val="TAC"/>
            </w:pPr>
            <w:r>
              <w:t>CP-OFDM 16 QAM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B8CE60" w14:textId="77777777" w:rsidR="00F5706F" w:rsidRPr="00E5703A" w:rsidRDefault="00F5706F" w:rsidP="00F42AB8">
            <w:pPr>
              <w:pStyle w:val="TAC"/>
            </w:pPr>
            <w:r w:rsidRPr="00E5703A">
              <w:t>≤ 8.5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21EEE" w14:textId="77777777" w:rsidR="00F5706F" w:rsidRPr="00024F91" w:rsidRDefault="00F5706F" w:rsidP="00F42AB8">
            <w:pPr>
              <w:pStyle w:val="TAC"/>
            </w:pPr>
            <w:r w:rsidRPr="00024F91">
              <w:t>4.5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95339" w14:textId="77777777" w:rsidR="00F5706F" w:rsidRPr="00D327DF" w:rsidRDefault="00F5706F" w:rsidP="00F42AB8">
            <w:pPr>
              <w:pStyle w:val="TAC"/>
            </w:pPr>
            <w:r w:rsidRPr="00F43D5B">
              <w:t>≤ 7.5</w:t>
            </w:r>
          </w:p>
        </w:tc>
      </w:tr>
      <w:tr w:rsidR="00F5706F" w14:paraId="3D96CA31" w14:textId="77777777" w:rsidTr="00F42AB8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DF7602" w14:textId="77777777" w:rsidR="00F5706F" w:rsidRDefault="00F5706F" w:rsidP="00F42AB8">
            <w:pPr>
              <w:pStyle w:val="TAC"/>
            </w:pPr>
            <w:r>
              <w:t>CP-OFDM 64 QAM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BEF8A7" w14:textId="77777777" w:rsidR="00F5706F" w:rsidRPr="00E5703A" w:rsidRDefault="00F5706F" w:rsidP="00F42AB8">
            <w:pPr>
              <w:pStyle w:val="TAC"/>
            </w:pPr>
            <w:r w:rsidRPr="00E5703A">
              <w:t>≤ 8.</w:t>
            </w:r>
            <w:r w:rsidRPr="00024F91">
              <w:t>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5F4E9" w14:textId="77777777" w:rsidR="00F5706F" w:rsidRPr="00024F91" w:rsidRDefault="00F5706F" w:rsidP="00F42AB8">
            <w:pPr>
              <w:pStyle w:val="TAC"/>
            </w:pPr>
            <w:r w:rsidRPr="00024F91">
              <w:t>4.5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16B1C" w14:textId="77777777" w:rsidR="00F5706F" w:rsidRPr="00D327DF" w:rsidRDefault="00F5706F" w:rsidP="00F42AB8">
            <w:pPr>
              <w:pStyle w:val="TAC"/>
            </w:pPr>
            <w:r w:rsidRPr="00F43D5B">
              <w:t>≤ 7.5</w:t>
            </w:r>
          </w:p>
        </w:tc>
      </w:tr>
      <w:tr w:rsidR="00F5706F" w14:paraId="56BD41C3" w14:textId="77777777" w:rsidTr="00F42AB8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D79C68" w14:textId="77777777" w:rsidR="00F5706F" w:rsidRDefault="00F5706F" w:rsidP="00F42AB8">
            <w:pPr>
              <w:pStyle w:val="TAC"/>
            </w:pPr>
            <w:r>
              <w:t>CP-OFDM 256 QAM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981D1E" w14:textId="77777777" w:rsidR="00F5706F" w:rsidRPr="00E5703A" w:rsidRDefault="00F5706F" w:rsidP="00F42AB8">
            <w:pPr>
              <w:pStyle w:val="TAC"/>
            </w:pPr>
            <w:r w:rsidRPr="00E5703A">
              <w:t xml:space="preserve">≤ </w:t>
            </w:r>
            <w:r w:rsidRPr="00E5703A">
              <w:rPr>
                <w:rFonts w:eastAsia="Yu Mincho"/>
              </w:rPr>
              <w:t>9.5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1F1D9" w14:textId="77777777" w:rsidR="00F5706F" w:rsidRPr="00024F91" w:rsidRDefault="00F5706F" w:rsidP="00F42AB8">
            <w:pPr>
              <w:pStyle w:val="TAC"/>
            </w:pPr>
            <w:r w:rsidRPr="00024F91">
              <w:t>6.5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7E586" w14:textId="77777777" w:rsidR="00F5706F" w:rsidRPr="00D327DF" w:rsidRDefault="00F5706F" w:rsidP="00F42AB8">
            <w:pPr>
              <w:pStyle w:val="TAC"/>
            </w:pPr>
            <w:r w:rsidRPr="00F43D5B">
              <w:t>≤ 7.5</w:t>
            </w:r>
          </w:p>
        </w:tc>
      </w:tr>
    </w:tbl>
    <w:p w14:paraId="38D0F9D8" w14:textId="77777777" w:rsidR="0076744E" w:rsidRDefault="0076744E" w:rsidP="0076744E">
      <w:pPr>
        <w:spacing w:after="120"/>
        <w:rPr>
          <w:color w:val="0070C0"/>
          <w:szCs w:val="24"/>
          <w:lang w:val="fr-FR" w:eastAsia="zh-CN"/>
        </w:rPr>
      </w:pPr>
    </w:p>
    <w:p w14:paraId="7536E005" w14:textId="080FE3FC" w:rsidR="0076744E" w:rsidRDefault="0076744E" w:rsidP="0076744E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70C0"/>
          <w:szCs w:val="24"/>
          <w:lang w:val="fr-FR" w:eastAsia="zh-CN"/>
        </w:rPr>
      </w:pPr>
      <w:r>
        <w:rPr>
          <w:rFonts w:eastAsia="SimSun"/>
          <w:color w:val="0070C0"/>
          <w:szCs w:val="24"/>
          <w:lang w:val="fr-FR" w:eastAsia="zh-CN"/>
        </w:rPr>
        <w:t>Option</w:t>
      </w:r>
      <w:r w:rsidR="00314A29">
        <w:rPr>
          <w:rFonts w:eastAsia="SimSun"/>
          <w:color w:val="0070C0"/>
          <w:szCs w:val="24"/>
          <w:lang w:val="fr-FR" w:eastAsia="zh-CN"/>
        </w:rPr>
        <w:t xml:space="preserve"> 2</w:t>
      </w:r>
      <w:r>
        <w:rPr>
          <w:rFonts w:eastAsia="SimSun"/>
          <w:color w:val="0070C0"/>
          <w:szCs w:val="24"/>
          <w:lang w:val="fr-FR" w:eastAsia="zh-CN"/>
        </w:rPr>
        <w:t xml:space="preserve"> (Qualcomm)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5"/>
        <w:gridCol w:w="2127"/>
        <w:gridCol w:w="2125"/>
        <w:gridCol w:w="2126"/>
        <w:gridCol w:w="993"/>
      </w:tblGrid>
      <w:tr w:rsidR="00C64F89" w:rsidRPr="00813D87" w14:paraId="6E3D7A88" w14:textId="77777777" w:rsidTr="00A249B1">
        <w:trPr>
          <w:trHeight w:val="20"/>
          <w:jc w:val="center"/>
        </w:trPr>
        <w:tc>
          <w:tcPr>
            <w:tcW w:w="1555" w:type="dxa"/>
            <w:vMerge w:val="restart"/>
            <w:shd w:val="clear" w:color="auto" w:fill="FFFFFF" w:themeFill="background1"/>
          </w:tcPr>
          <w:p w14:paraId="48DE2838" w14:textId="77777777" w:rsidR="00C64F89" w:rsidRDefault="00C64F89" w:rsidP="00F42AB8">
            <w:pPr>
              <w:pStyle w:val="TAC"/>
            </w:pPr>
          </w:p>
          <w:p w14:paraId="0DB9D971" w14:textId="77777777" w:rsidR="00C64F89" w:rsidRDefault="00C64F89" w:rsidP="00F42AB8">
            <w:pPr>
              <w:pStyle w:val="TAC"/>
            </w:pPr>
            <w:r>
              <w:t>7 MHz</w:t>
            </w:r>
          </w:p>
        </w:tc>
        <w:tc>
          <w:tcPr>
            <w:tcW w:w="2127" w:type="dxa"/>
            <w:vMerge w:val="restart"/>
            <w:shd w:val="clear" w:color="auto" w:fill="FFFFFF" w:themeFill="background1"/>
          </w:tcPr>
          <w:p w14:paraId="2DD78983" w14:textId="77777777" w:rsidR="00C64F89" w:rsidRDefault="00C64F89" w:rsidP="00F42AB8">
            <w:pPr>
              <w:pStyle w:val="TAC"/>
            </w:pPr>
          </w:p>
          <w:p w14:paraId="40C328AD" w14:textId="77777777" w:rsidR="00C64F89" w:rsidRPr="000C61B6" w:rsidRDefault="00C64F89" w:rsidP="00F42AB8">
            <w:pPr>
              <w:pStyle w:val="TAC"/>
            </w:pPr>
            <w:r w:rsidRPr="001D0283">
              <w:t>81</w:t>
            </w:r>
            <w:r>
              <w:t>7</w:t>
            </w:r>
            <w:r w:rsidRPr="001D0283">
              <w:t>.5</w:t>
            </w:r>
            <w:r>
              <w:t xml:space="preserve"> </w:t>
            </w:r>
            <w:r w:rsidRPr="001D0283">
              <w:t>≤</w:t>
            </w:r>
            <w:r>
              <w:t xml:space="preserve"> </w:t>
            </w:r>
            <w:r w:rsidRPr="001D0283">
              <w:t>Fc</w:t>
            </w:r>
            <w:r>
              <w:t xml:space="preserve"> </w:t>
            </w:r>
            <w:r w:rsidRPr="001D0283">
              <w:t>&lt;</w:t>
            </w:r>
            <w:r>
              <w:t xml:space="preserve"> </w:t>
            </w:r>
            <w:r w:rsidRPr="001D0283">
              <w:t>8</w:t>
            </w:r>
            <w:r>
              <w:t>20</w:t>
            </w:r>
            <w:r w:rsidRPr="001D0283">
              <w:t>.5</w:t>
            </w:r>
          </w:p>
        </w:tc>
        <w:tc>
          <w:tcPr>
            <w:tcW w:w="2125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FC56A2" w14:textId="77777777" w:rsidR="00C64F89" w:rsidRPr="00813D87" w:rsidRDefault="00C64F89" w:rsidP="00F42AB8">
            <w:pPr>
              <w:pStyle w:val="TAC"/>
            </w:pPr>
            <w:r w:rsidRPr="001D0283">
              <w:t>≤1.8</w:t>
            </w:r>
          </w:p>
        </w:tc>
        <w:tc>
          <w:tcPr>
            <w:tcW w:w="212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9439E8" w14:textId="77777777" w:rsidR="00C64F89" w:rsidRPr="00813D87" w:rsidRDefault="00C64F89" w:rsidP="00F42AB8">
            <w:pPr>
              <w:pStyle w:val="TAC"/>
            </w:pPr>
            <w:r w:rsidRPr="001D0283">
              <w:t>≤</w:t>
            </w:r>
            <w:r>
              <w:t>0.72</w:t>
            </w:r>
          </w:p>
        </w:tc>
        <w:tc>
          <w:tcPr>
            <w:tcW w:w="993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7E1D79" w14:textId="77777777" w:rsidR="00C64F89" w:rsidRPr="00813D87" w:rsidRDefault="00C64F89" w:rsidP="00F42AB8">
            <w:pPr>
              <w:pStyle w:val="TAC"/>
            </w:pPr>
            <w:r>
              <w:t>A3</w:t>
            </w:r>
          </w:p>
        </w:tc>
      </w:tr>
      <w:tr w:rsidR="00C64F89" w:rsidRPr="00813D87" w14:paraId="6DFB966E" w14:textId="77777777" w:rsidTr="00A249B1">
        <w:trPr>
          <w:trHeight w:val="20"/>
          <w:jc w:val="center"/>
        </w:trPr>
        <w:tc>
          <w:tcPr>
            <w:tcW w:w="1555" w:type="dxa"/>
            <w:vMerge/>
            <w:shd w:val="clear" w:color="auto" w:fill="FFFFFF" w:themeFill="background1"/>
            <w:vAlign w:val="center"/>
          </w:tcPr>
          <w:p w14:paraId="479294F6" w14:textId="77777777" w:rsidR="00C64F89" w:rsidRDefault="00C64F89" w:rsidP="00F42AB8">
            <w:pPr>
              <w:pStyle w:val="TAC"/>
            </w:pPr>
          </w:p>
        </w:tc>
        <w:tc>
          <w:tcPr>
            <w:tcW w:w="2127" w:type="dxa"/>
            <w:vMerge/>
            <w:shd w:val="clear" w:color="auto" w:fill="FFFFFF" w:themeFill="background1"/>
          </w:tcPr>
          <w:p w14:paraId="5D698E63" w14:textId="77777777" w:rsidR="00C64F89" w:rsidRPr="000C61B6" w:rsidRDefault="00C64F89" w:rsidP="00F42AB8">
            <w:pPr>
              <w:pStyle w:val="TAC"/>
            </w:pPr>
          </w:p>
        </w:tc>
        <w:tc>
          <w:tcPr>
            <w:tcW w:w="2125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850D2" w14:textId="77777777" w:rsidR="00C64F89" w:rsidRPr="00813D87" w:rsidRDefault="00C64F89" w:rsidP="00F42AB8">
            <w:pPr>
              <w:pStyle w:val="TAC"/>
            </w:pPr>
            <w:r w:rsidRPr="001D0283">
              <w:t>≤1.8</w:t>
            </w:r>
          </w:p>
        </w:tc>
        <w:tc>
          <w:tcPr>
            <w:tcW w:w="212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914E7F" w14:textId="77777777" w:rsidR="00C64F89" w:rsidRPr="00813D87" w:rsidRDefault="00C64F89" w:rsidP="00F42AB8">
            <w:pPr>
              <w:pStyle w:val="TAC"/>
            </w:pPr>
            <w:r>
              <w:rPr>
                <w:rFonts w:cs="Arial"/>
              </w:rPr>
              <w:t>&gt;0.72</w:t>
            </w:r>
          </w:p>
        </w:tc>
        <w:tc>
          <w:tcPr>
            <w:tcW w:w="993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7D3F8B" w14:textId="77777777" w:rsidR="00C64F89" w:rsidRPr="00813D87" w:rsidRDefault="00C64F89" w:rsidP="00F42AB8">
            <w:pPr>
              <w:pStyle w:val="TAC"/>
            </w:pPr>
            <w:r>
              <w:t>A4</w:t>
            </w:r>
          </w:p>
        </w:tc>
      </w:tr>
      <w:tr w:rsidR="00C64F89" w:rsidRPr="00813D87" w14:paraId="17ECD2E3" w14:textId="77777777" w:rsidTr="00A249B1">
        <w:trPr>
          <w:trHeight w:val="20"/>
          <w:jc w:val="center"/>
        </w:trPr>
        <w:tc>
          <w:tcPr>
            <w:tcW w:w="1555" w:type="dxa"/>
            <w:vMerge/>
            <w:shd w:val="clear" w:color="auto" w:fill="FFFFFF" w:themeFill="background1"/>
            <w:vAlign w:val="center"/>
          </w:tcPr>
          <w:p w14:paraId="67C6D91E" w14:textId="77777777" w:rsidR="00C64F89" w:rsidRDefault="00C64F89" w:rsidP="00F42AB8">
            <w:pPr>
              <w:pStyle w:val="TAC"/>
            </w:pPr>
          </w:p>
        </w:tc>
        <w:tc>
          <w:tcPr>
            <w:tcW w:w="2127" w:type="dxa"/>
            <w:vMerge/>
            <w:shd w:val="clear" w:color="auto" w:fill="FFFFFF" w:themeFill="background1"/>
          </w:tcPr>
          <w:p w14:paraId="5284481D" w14:textId="77777777" w:rsidR="00C64F89" w:rsidRPr="000C61B6" w:rsidRDefault="00C64F89" w:rsidP="00F42AB8">
            <w:pPr>
              <w:pStyle w:val="TAC"/>
            </w:pPr>
          </w:p>
        </w:tc>
        <w:tc>
          <w:tcPr>
            <w:tcW w:w="2125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CF4FCF" w14:textId="77777777" w:rsidR="00C64F89" w:rsidRPr="00813D87" w:rsidRDefault="00C64F89" w:rsidP="00F42AB8">
            <w:pPr>
              <w:pStyle w:val="TAC"/>
            </w:pPr>
            <w:r>
              <w:t>&gt;</w:t>
            </w:r>
            <w:r w:rsidRPr="001D0283">
              <w:t>1.8</w:t>
            </w:r>
          </w:p>
        </w:tc>
        <w:tc>
          <w:tcPr>
            <w:tcW w:w="212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3598C9" w14:textId="77777777" w:rsidR="00C64F89" w:rsidRPr="00813D87" w:rsidRDefault="00C64F89" w:rsidP="00F42AB8">
            <w:pPr>
              <w:pStyle w:val="TAC"/>
            </w:pPr>
            <w:r>
              <w:rPr>
                <w:rFonts w:cs="Arial"/>
              </w:rPr>
              <w:t>&gt;1.44</w:t>
            </w:r>
          </w:p>
        </w:tc>
        <w:tc>
          <w:tcPr>
            <w:tcW w:w="993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330FAA" w14:textId="77777777" w:rsidR="00C64F89" w:rsidRPr="00813D87" w:rsidRDefault="00C64F89" w:rsidP="00F42AB8">
            <w:pPr>
              <w:pStyle w:val="TAC"/>
            </w:pPr>
            <w:r>
              <w:t>A3</w:t>
            </w:r>
          </w:p>
        </w:tc>
      </w:tr>
    </w:tbl>
    <w:p w14:paraId="2BF83593" w14:textId="77777777" w:rsidR="0076744E" w:rsidRDefault="0076744E" w:rsidP="0076744E">
      <w:pPr>
        <w:spacing w:after="120"/>
        <w:rPr>
          <w:color w:val="0070C0"/>
          <w:szCs w:val="24"/>
          <w:lang w:val="fr-FR" w:eastAsia="zh-CN"/>
        </w:rPr>
      </w:pPr>
    </w:p>
    <w:tbl>
      <w:tblPr>
        <w:tblW w:w="723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00"/>
        <w:gridCol w:w="1259"/>
        <w:gridCol w:w="1259"/>
        <w:gridCol w:w="1259"/>
        <w:gridCol w:w="1259"/>
      </w:tblGrid>
      <w:tr w:rsidR="00A249B1" w14:paraId="08E491DB" w14:textId="77777777" w:rsidTr="00A249B1">
        <w:trPr>
          <w:tblHeader/>
          <w:jc w:val="center"/>
        </w:trPr>
        <w:tc>
          <w:tcPr>
            <w:tcW w:w="2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38BF9" w14:textId="77777777" w:rsidR="00A249B1" w:rsidRDefault="00A249B1" w:rsidP="00F42AB8">
            <w:pPr>
              <w:pStyle w:val="TAH"/>
            </w:pPr>
            <w:r>
              <w:t>Modulation/Waveform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A0DC8D6" w14:textId="77777777" w:rsidR="00A249B1" w:rsidRDefault="00A249B1" w:rsidP="00F42AB8">
            <w:pPr>
              <w:pStyle w:val="TAH"/>
            </w:pPr>
            <w:r>
              <w:t>A1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DDEC3D5" w14:textId="77777777" w:rsidR="00A249B1" w:rsidRPr="00813D87" w:rsidRDefault="00A249B1" w:rsidP="00F42AB8">
            <w:pPr>
              <w:pStyle w:val="TAH"/>
            </w:pPr>
            <w:r w:rsidRPr="00813D87">
              <w:t>A2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60BB996" w14:textId="77777777" w:rsidR="00A249B1" w:rsidRPr="00070FB1" w:rsidRDefault="00A249B1" w:rsidP="00F42AB8">
            <w:pPr>
              <w:pStyle w:val="TAH"/>
            </w:pPr>
            <w:r w:rsidRPr="00070FB1">
              <w:t>A</w:t>
            </w:r>
            <w:r>
              <w:t>3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ADBAF64" w14:textId="77777777" w:rsidR="00A249B1" w:rsidRPr="00D327DF" w:rsidRDefault="00A249B1" w:rsidP="00F42AB8">
            <w:pPr>
              <w:pStyle w:val="TAH"/>
            </w:pPr>
            <w:r w:rsidRPr="00070FB1">
              <w:t>A</w:t>
            </w:r>
            <w:r>
              <w:t>4</w:t>
            </w:r>
          </w:p>
        </w:tc>
      </w:tr>
      <w:tr w:rsidR="00A249B1" w14:paraId="28BB6E22" w14:textId="77777777" w:rsidTr="00A249B1">
        <w:trPr>
          <w:tblHeader/>
          <w:jc w:val="center"/>
        </w:trPr>
        <w:tc>
          <w:tcPr>
            <w:tcW w:w="2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C4238" w14:textId="77777777" w:rsidR="00A249B1" w:rsidRDefault="00A249B1" w:rsidP="00F42AB8">
            <w:pPr>
              <w:pStyle w:val="TAH"/>
              <w:rPr>
                <w:lang w:eastAsia="ko-KR"/>
              </w:rPr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8453902" w14:textId="77777777" w:rsidR="00A249B1" w:rsidRDefault="00A249B1" w:rsidP="00F42AB8">
            <w:pPr>
              <w:pStyle w:val="TAH"/>
            </w:pPr>
            <w:r>
              <w:t>Outer/Inner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2A8D354" w14:textId="77777777" w:rsidR="00A249B1" w:rsidRPr="00813D87" w:rsidRDefault="00A249B1" w:rsidP="00F42AB8">
            <w:pPr>
              <w:pStyle w:val="TAH"/>
            </w:pPr>
            <w:r w:rsidRPr="00813D87">
              <w:t>Outer/Inner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1BFE993" w14:textId="77777777" w:rsidR="00A249B1" w:rsidRPr="00070FB1" w:rsidRDefault="00A249B1" w:rsidP="00F42AB8">
            <w:pPr>
              <w:pStyle w:val="TAH"/>
            </w:pPr>
            <w:r w:rsidRPr="00070FB1">
              <w:t>Outer/Inner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A707EC0" w14:textId="77777777" w:rsidR="00A249B1" w:rsidRPr="00D327DF" w:rsidRDefault="00A249B1" w:rsidP="00F42AB8">
            <w:pPr>
              <w:pStyle w:val="TAH"/>
            </w:pPr>
            <w:r w:rsidRPr="00070FB1">
              <w:t>Outer/Inner</w:t>
            </w:r>
          </w:p>
        </w:tc>
      </w:tr>
      <w:tr w:rsidR="00A249B1" w14:paraId="535B3599" w14:textId="77777777" w:rsidTr="00A249B1">
        <w:trPr>
          <w:jc w:val="center"/>
        </w:trPr>
        <w:tc>
          <w:tcPr>
            <w:tcW w:w="22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CD4C9" w14:textId="77777777" w:rsidR="00A249B1" w:rsidRDefault="00A249B1" w:rsidP="00F42AB8">
            <w:pPr>
              <w:pStyle w:val="TAC"/>
            </w:pPr>
            <w:r>
              <w:t>DFT-s-OFDM PI/2 BPSK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BF2F9" w14:textId="77777777" w:rsidR="00A249B1" w:rsidRPr="00E5703A" w:rsidRDefault="00A249B1" w:rsidP="00F42AB8">
            <w:pPr>
              <w:pStyle w:val="TAC"/>
            </w:pPr>
            <w:r w:rsidRPr="00E5703A">
              <w:t>≤ 7</w:t>
            </w:r>
            <w:r w:rsidRPr="00813D87">
              <w:t>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4E6AA" w14:textId="77777777" w:rsidR="00A249B1" w:rsidRPr="00813D87" w:rsidRDefault="00A249B1" w:rsidP="00F42AB8">
            <w:pPr>
              <w:pStyle w:val="TAC"/>
            </w:pPr>
            <w:r>
              <w:t>3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1E80A" w14:textId="77777777" w:rsidR="00A249B1" w:rsidRPr="00F43D5B" w:rsidRDefault="00A249B1" w:rsidP="00F42AB8">
            <w:pPr>
              <w:pStyle w:val="TAC"/>
            </w:pPr>
            <w:r w:rsidRPr="00F43D5B">
              <w:t>≤ 5.5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29FB122" w14:textId="77777777" w:rsidR="00A249B1" w:rsidRPr="00D327DF" w:rsidRDefault="00A249B1" w:rsidP="00F42AB8">
            <w:pPr>
              <w:pStyle w:val="TAC"/>
            </w:pPr>
            <w:r w:rsidRPr="00F43D5B">
              <w:t xml:space="preserve">≤ </w:t>
            </w:r>
            <w:r>
              <w:t>7</w:t>
            </w:r>
            <w:r w:rsidRPr="00F43D5B">
              <w:t>.5</w:t>
            </w:r>
          </w:p>
        </w:tc>
      </w:tr>
      <w:tr w:rsidR="00A249B1" w14:paraId="4C754076" w14:textId="77777777" w:rsidTr="00A249B1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41D06" w14:textId="77777777" w:rsidR="00A249B1" w:rsidRDefault="00A249B1" w:rsidP="00F42AB8">
            <w:pPr>
              <w:pStyle w:val="TAC"/>
            </w:pPr>
            <w:r>
              <w:t>DFT-s-OFDM QPSK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7A6558" w14:textId="77777777" w:rsidR="00A249B1" w:rsidRPr="00E5703A" w:rsidRDefault="00A249B1" w:rsidP="00F42AB8">
            <w:pPr>
              <w:pStyle w:val="TAC"/>
            </w:pPr>
            <w:r w:rsidRPr="00E5703A">
              <w:t>≤ 7</w:t>
            </w:r>
            <w:r w:rsidRPr="00813D87">
              <w:t>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EA5AD" w14:textId="77777777" w:rsidR="00A249B1" w:rsidRPr="00813D87" w:rsidRDefault="00A249B1" w:rsidP="00F42AB8">
            <w:pPr>
              <w:pStyle w:val="TAC"/>
            </w:pPr>
            <w:r w:rsidRPr="00813D87">
              <w:t>3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6CD58" w14:textId="77777777" w:rsidR="00A249B1" w:rsidRPr="00F43D5B" w:rsidRDefault="00A249B1" w:rsidP="00F42AB8">
            <w:pPr>
              <w:pStyle w:val="TAC"/>
            </w:pPr>
            <w:r w:rsidRPr="00F43D5B">
              <w:t>≤ 6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AB0673C" w14:textId="77777777" w:rsidR="00A249B1" w:rsidRPr="00D327DF" w:rsidRDefault="00A249B1" w:rsidP="00F42AB8">
            <w:pPr>
              <w:pStyle w:val="TAC"/>
            </w:pPr>
            <w:r w:rsidRPr="00F43D5B">
              <w:t xml:space="preserve">≤ </w:t>
            </w:r>
            <w:r>
              <w:t>7.5</w:t>
            </w:r>
          </w:p>
        </w:tc>
      </w:tr>
      <w:tr w:rsidR="00A249B1" w14:paraId="7AC035AE" w14:textId="77777777" w:rsidTr="00A249B1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36DCA3" w14:textId="77777777" w:rsidR="00A249B1" w:rsidRDefault="00A249B1" w:rsidP="00F42AB8">
            <w:pPr>
              <w:pStyle w:val="TAC"/>
            </w:pPr>
            <w:r>
              <w:t>DFT-s-OFDM 16 QAM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BB3706" w14:textId="77777777" w:rsidR="00A249B1" w:rsidRPr="00B06983" w:rsidRDefault="00A249B1" w:rsidP="00F42AB8">
            <w:pPr>
              <w:pStyle w:val="TAC"/>
            </w:pPr>
            <w:r w:rsidRPr="00B06983">
              <w:t>≤ 7.5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ACAE8" w14:textId="77777777" w:rsidR="00A249B1" w:rsidRPr="00813D87" w:rsidRDefault="00A249B1" w:rsidP="00F42AB8">
            <w:pPr>
              <w:pStyle w:val="TAC"/>
            </w:pPr>
            <w:r w:rsidRPr="00B06983">
              <w:t>4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6E512" w14:textId="77777777" w:rsidR="00A249B1" w:rsidRPr="00F43D5B" w:rsidRDefault="00A249B1" w:rsidP="00F42AB8">
            <w:pPr>
              <w:pStyle w:val="TAC"/>
            </w:pPr>
            <w:r w:rsidRPr="00F43D5B">
              <w:t>≤ 6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D0EC59F" w14:textId="77777777" w:rsidR="00A249B1" w:rsidRPr="00D327DF" w:rsidRDefault="00A249B1" w:rsidP="00F42AB8">
            <w:pPr>
              <w:pStyle w:val="TAC"/>
            </w:pPr>
            <w:r w:rsidRPr="00F43D5B">
              <w:t xml:space="preserve">≤ </w:t>
            </w:r>
            <w:r>
              <w:t>7.5</w:t>
            </w:r>
          </w:p>
        </w:tc>
      </w:tr>
      <w:tr w:rsidR="00A249B1" w14:paraId="6973CA45" w14:textId="77777777" w:rsidTr="00A249B1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D85B02" w14:textId="77777777" w:rsidR="00A249B1" w:rsidRDefault="00A249B1" w:rsidP="00F42AB8">
            <w:pPr>
              <w:pStyle w:val="TAC"/>
            </w:pPr>
            <w:r>
              <w:t>DFT-s-OFDM 64 QAM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82CE0" w14:textId="77777777" w:rsidR="00A249B1" w:rsidRPr="00B06983" w:rsidRDefault="00A249B1" w:rsidP="00F42AB8">
            <w:pPr>
              <w:pStyle w:val="TAC"/>
            </w:pPr>
            <w:r w:rsidRPr="00B06983">
              <w:t>≤ 7.5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E5C5A" w14:textId="77777777" w:rsidR="00A249B1" w:rsidRPr="00813D87" w:rsidRDefault="00A249B1" w:rsidP="00F42AB8">
            <w:pPr>
              <w:pStyle w:val="TAC"/>
            </w:pPr>
            <w:r w:rsidRPr="00B06983">
              <w:t>4.5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9AD68" w14:textId="77777777" w:rsidR="00A249B1" w:rsidRPr="00F43D5B" w:rsidRDefault="00A249B1" w:rsidP="00F42AB8">
            <w:pPr>
              <w:pStyle w:val="TAC"/>
            </w:pPr>
            <w:r w:rsidRPr="00F43D5B">
              <w:t>≤ 6.5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1BE37EA" w14:textId="77777777" w:rsidR="00A249B1" w:rsidRPr="00D327DF" w:rsidRDefault="00A249B1" w:rsidP="00F42AB8">
            <w:pPr>
              <w:pStyle w:val="TAC"/>
            </w:pPr>
            <w:r w:rsidRPr="00F43D5B">
              <w:t xml:space="preserve">≤ </w:t>
            </w:r>
            <w:r>
              <w:t>7</w:t>
            </w:r>
            <w:r w:rsidRPr="00F43D5B">
              <w:t>.5</w:t>
            </w:r>
          </w:p>
        </w:tc>
      </w:tr>
      <w:tr w:rsidR="00A249B1" w14:paraId="0ACD919A" w14:textId="77777777" w:rsidTr="00A249B1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23B719" w14:textId="77777777" w:rsidR="00A249B1" w:rsidRDefault="00A249B1" w:rsidP="00F42AB8">
            <w:pPr>
              <w:pStyle w:val="TAC"/>
            </w:pPr>
            <w:r>
              <w:t>DFT-s-OFDM 256 QAM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34017D" w14:textId="77777777" w:rsidR="00A249B1" w:rsidRPr="00B06983" w:rsidRDefault="00A249B1" w:rsidP="00F42AB8">
            <w:pPr>
              <w:pStyle w:val="TAC"/>
            </w:pPr>
            <w:r w:rsidRPr="00B06983">
              <w:t xml:space="preserve">≤ </w:t>
            </w:r>
            <w:r w:rsidRPr="00B06983">
              <w:rPr>
                <w:rFonts w:eastAsia="Yu Mincho"/>
              </w:rPr>
              <w:t>9.5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9F638" w14:textId="77777777" w:rsidR="00A249B1" w:rsidRPr="00813D87" w:rsidRDefault="00A249B1" w:rsidP="00F42AB8">
            <w:pPr>
              <w:pStyle w:val="TAC"/>
            </w:pPr>
            <w:r w:rsidRPr="00B06983">
              <w:t>6.0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7AC11" w14:textId="77777777" w:rsidR="00A249B1" w:rsidRPr="00F43D5B" w:rsidRDefault="00A249B1" w:rsidP="00F42AB8">
            <w:pPr>
              <w:pStyle w:val="TAC"/>
            </w:pPr>
            <w:r w:rsidRPr="00F43D5B">
              <w:t>≤ 6.5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9F0ED54" w14:textId="77777777" w:rsidR="00A249B1" w:rsidRPr="00D327DF" w:rsidRDefault="00A249B1" w:rsidP="00F42AB8">
            <w:pPr>
              <w:pStyle w:val="TAC"/>
            </w:pPr>
            <w:r w:rsidRPr="00F43D5B">
              <w:t xml:space="preserve">≤ </w:t>
            </w:r>
            <w:r>
              <w:t>8</w:t>
            </w:r>
            <w:r w:rsidRPr="00F43D5B">
              <w:t>.5</w:t>
            </w:r>
          </w:p>
        </w:tc>
      </w:tr>
      <w:tr w:rsidR="00A249B1" w14:paraId="7CB0F31F" w14:textId="77777777" w:rsidTr="00A249B1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76B82" w14:textId="77777777" w:rsidR="00A249B1" w:rsidRDefault="00A249B1" w:rsidP="00F42AB8">
            <w:pPr>
              <w:pStyle w:val="TAC"/>
            </w:pPr>
            <w:r>
              <w:t>CP-OFDM QPSK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4144C" w14:textId="77777777" w:rsidR="00A249B1" w:rsidRPr="00B06983" w:rsidRDefault="00A249B1" w:rsidP="00F42AB8">
            <w:pPr>
              <w:pStyle w:val="TAC"/>
            </w:pPr>
            <w:r w:rsidRPr="00B06983">
              <w:t>≤ 9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B78B0" w14:textId="77777777" w:rsidR="00A249B1" w:rsidRPr="00813D87" w:rsidRDefault="00A249B1" w:rsidP="00F42AB8">
            <w:pPr>
              <w:pStyle w:val="TAC"/>
            </w:pPr>
            <w:r w:rsidRPr="00B06983">
              <w:t>5.0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19994" w14:textId="77777777" w:rsidR="00A249B1" w:rsidRPr="00F43D5B" w:rsidRDefault="00A249B1" w:rsidP="00F42AB8">
            <w:pPr>
              <w:pStyle w:val="TAC"/>
            </w:pPr>
            <w:r w:rsidRPr="00F43D5B">
              <w:t>≤ 7.5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14DB1F5" w14:textId="77777777" w:rsidR="00A249B1" w:rsidRPr="00D327DF" w:rsidRDefault="00A249B1" w:rsidP="00F42AB8">
            <w:pPr>
              <w:pStyle w:val="TAC"/>
            </w:pPr>
            <w:r w:rsidRPr="00F43D5B">
              <w:t xml:space="preserve">≤ </w:t>
            </w:r>
            <w:r>
              <w:t>8</w:t>
            </w:r>
            <w:r w:rsidRPr="00F43D5B">
              <w:t>.5</w:t>
            </w:r>
          </w:p>
        </w:tc>
      </w:tr>
      <w:tr w:rsidR="00A249B1" w14:paraId="06D70CF2" w14:textId="77777777" w:rsidTr="00A249B1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6BD46A" w14:textId="77777777" w:rsidR="00A249B1" w:rsidRDefault="00A249B1" w:rsidP="00F42AB8">
            <w:pPr>
              <w:pStyle w:val="TAC"/>
            </w:pPr>
            <w:r>
              <w:t>CP-OFDM 16 QAM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C0AC90" w14:textId="77777777" w:rsidR="00A249B1" w:rsidRPr="00B06983" w:rsidRDefault="00A249B1" w:rsidP="00F42AB8">
            <w:pPr>
              <w:pStyle w:val="TAC"/>
            </w:pPr>
            <w:r w:rsidRPr="00B06983">
              <w:t>≤ 9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90A26" w14:textId="77777777" w:rsidR="00A249B1" w:rsidRPr="00813D87" w:rsidRDefault="00A249B1" w:rsidP="00F42AB8">
            <w:pPr>
              <w:pStyle w:val="TAC"/>
            </w:pPr>
            <w:r w:rsidRPr="00B06983">
              <w:t>5.0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7149E" w14:textId="77777777" w:rsidR="00A249B1" w:rsidRPr="00F43D5B" w:rsidRDefault="00A249B1" w:rsidP="00F42AB8">
            <w:pPr>
              <w:pStyle w:val="TAC"/>
            </w:pPr>
            <w:r w:rsidRPr="00F43D5B">
              <w:t>≤ 7.5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8DECFCF" w14:textId="77777777" w:rsidR="00A249B1" w:rsidRPr="00D327DF" w:rsidRDefault="00A249B1" w:rsidP="00F42AB8">
            <w:pPr>
              <w:pStyle w:val="TAC"/>
            </w:pPr>
            <w:r w:rsidRPr="00F43D5B">
              <w:t xml:space="preserve">≤ </w:t>
            </w:r>
            <w:r>
              <w:t>8</w:t>
            </w:r>
            <w:r w:rsidRPr="00F43D5B">
              <w:t>.5</w:t>
            </w:r>
          </w:p>
        </w:tc>
      </w:tr>
      <w:tr w:rsidR="00A249B1" w14:paraId="79A19CE4" w14:textId="77777777" w:rsidTr="00A249B1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18641A" w14:textId="77777777" w:rsidR="00A249B1" w:rsidRDefault="00A249B1" w:rsidP="00F42AB8">
            <w:pPr>
              <w:pStyle w:val="TAC"/>
            </w:pPr>
            <w:r>
              <w:t>CP-OFDM 64 QAM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C4F829" w14:textId="77777777" w:rsidR="00A249B1" w:rsidRPr="00B06983" w:rsidRDefault="00A249B1" w:rsidP="00F42AB8">
            <w:pPr>
              <w:pStyle w:val="TAC"/>
            </w:pPr>
            <w:r w:rsidRPr="00B06983">
              <w:t>≤ 9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11802" w14:textId="77777777" w:rsidR="00A249B1" w:rsidRPr="00813D87" w:rsidRDefault="00A249B1" w:rsidP="00F42AB8">
            <w:pPr>
              <w:pStyle w:val="TAC"/>
            </w:pPr>
            <w:r w:rsidRPr="00B06983">
              <w:t>5.0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2F0C6" w14:textId="77777777" w:rsidR="00A249B1" w:rsidRPr="00F43D5B" w:rsidRDefault="00A249B1" w:rsidP="00F42AB8">
            <w:pPr>
              <w:pStyle w:val="TAC"/>
            </w:pPr>
            <w:r w:rsidRPr="00F43D5B">
              <w:t>≤ 7.5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8CBB312" w14:textId="77777777" w:rsidR="00A249B1" w:rsidRPr="00D327DF" w:rsidRDefault="00A249B1" w:rsidP="00F42AB8">
            <w:pPr>
              <w:pStyle w:val="TAC"/>
            </w:pPr>
            <w:r w:rsidRPr="00F43D5B">
              <w:t xml:space="preserve">≤ </w:t>
            </w:r>
            <w:r>
              <w:t>8</w:t>
            </w:r>
            <w:r w:rsidRPr="00F43D5B">
              <w:t>.5</w:t>
            </w:r>
          </w:p>
        </w:tc>
      </w:tr>
      <w:tr w:rsidR="00A249B1" w14:paraId="47AA67B4" w14:textId="77777777" w:rsidTr="00A249B1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0CD17C" w14:textId="77777777" w:rsidR="00A249B1" w:rsidRDefault="00A249B1" w:rsidP="00F42AB8">
            <w:pPr>
              <w:pStyle w:val="TAC"/>
            </w:pPr>
            <w:r>
              <w:t>CP-OFDM 256 QAM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CD6939" w14:textId="77777777" w:rsidR="00A249B1" w:rsidRPr="00B06983" w:rsidRDefault="00A249B1" w:rsidP="00F42AB8">
            <w:pPr>
              <w:pStyle w:val="TAC"/>
            </w:pPr>
            <w:r w:rsidRPr="00B06983">
              <w:t xml:space="preserve">≤ </w:t>
            </w:r>
            <w:r w:rsidRPr="00B06983">
              <w:rPr>
                <w:rFonts w:eastAsia="Yu Mincho"/>
              </w:rPr>
              <w:t>11.5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A8E1F" w14:textId="77777777" w:rsidR="00A249B1" w:rsidRPr="00813D87" w:rsidRDefault="00A249B1" w:rsidP="00F42AB8">
            <w:pPr>
              <w:pStyle w:val="TAC"/>
            </w:pPr>
            <w:r w:rsidRPr="00B06983">
              <w:t>7.0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AE9A4" w14:textId="77777777" w:rsidR="00A249B1" w:rsidRPr="00F43D5B" w:rsidRDefault="00A249B1" w:rsidP="00F42AB8">
            <w:pPr>
              <w:pStyle w:val="TAC"/>
            </w:pPr>
            <w:r w:rsidRPr="00F43D5B">
              <w:t>≤ 7.5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B222320" w14:textId="77777777" w:rsidR="00A249B1" w:rsidRPr="00D327DF" w:rsidRDefault="00A249B1" w:rsidP="00F42AB8">
            <w:pPr>
              <w:pStyle w:val="TAC"/>
            </w:pPr>
            <w:r w:rsidRPr="00F43D5B">
              <w:t xml:space="preserve">≤ </w:t>
            </w:r>
            <w:r>
              <w:t>9</w:t>
            </w:r>
            <w:r w:rsidRPr="00F43D5B">
              <w:t>.5</w:t>
            </w:r>
          </w:p>
        </w:tc>
      </w:tr>
    </w:tbl>
    <w:p w14:paraId="5206A34C" w14:textId="77777777" w:rsidR="00A249B1" w:rsidRDefault="00A249B1" w:rsidP="0076744E">
      <w:pPr>
        <w:spacing w:after="120"/>
        <w:rPr>
          <w:color w:val="0070C0"/>
          <w:szCs w:val="24"/>
          <w:lang w:val="fr-FR" w:eastAsia="zh-CN"/>
        </w:rPr>
      </w:pPr>
    </w:p>
    <w:p w14:paraId="460BAD10" w14:textId="7DBCD4F8" w:rsidR="00146DBD" w:rsidRDefault="00146DBD" w:rsidP="00146DBD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70C0"/>
          <w:szCs w:val="24"/>
          <w:lang w:val="fr-FR" w:eastAsia="zh-CN"/>
        </w:rPr>
      </w:pPr>
      <w:r>
        <w:rPr>
          <w:rFonts w:eastAsia="SimSun"/>
          <w:color w:val="0070C0"/>
          <w:szCs w:val="24"/>
          <w:lang w:val="fr-FR" w:eastAsia="zh-CN"/>
        </w:rPr>
        <w:t>Option 3 (Nokia)</w:t>
      </w:r>
    </w:p>
    <w:p w14:paraId="7AC6D92B" w14:textId="77777777" w:rsidR="00323818" w:rsidRPr="004B13E1" w:rsidRDefault="00323818" w:rsidP="00DB16C2">
      <w:pPr>
        <w:pStyle w:val="TH"/>
        <w:ind w:left="2356" w:firstLine="200"/>
        <w:jc w:val="left"/>
      </w:pPr>
      <w:r w:rsidRPr="001D0283">
        <w:lastRenderedPageBreak/>
        <w:t xml:space="preserve">Table </w:t>
      </w:r>
      <w:r>
        <w:t>1</w:t>
      </w:r>
      <w:r w:rsidRPr="001D0283">
        <w:t>: A-MPR regions for NS_12</w:t>
      </w:r>
      <w:r>
        <w:t xml:space="preserve"> PC2</w:t>
      </w:r>
      <w:r>
        <w:tab/>
      </w:r>
    </w:p>
    <w:tbl>
      <w:tblPr>
        <w:tblW w:w="96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69"/>
        <w:gridCol w:w="2308"/>
        <w:gridCol w:w="2506"/>
        <w:gridCol w:w="2592"/>
        <w:gridCol w:w="844"/>
      </w:tblGrid>
      <w:tr w:rsidR="00323818" w:rsidRPr="001D0283" w14:paraId="6DA247FB" w14:textId="77777777" w:rsidTr="00F42AB8">
        <w:trPr>
          <w:jc w:val="center"/>
        </w:trPr>
        <w:tc>
          <w:tcPr>
            <w:tcW w:w="13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8651D7" w14:textId="77777777" w:rsidR="00323818" w:rsidRPr="001D0283" w:rsidRDefault="00323818" w:rsidP="00F42AB8">
            <w:pPr>
              <w:pStyle w:val="TAH"/>
              <w:rPr>
                <w:lang w:eastAsia="zh-CN"/>
              </w:rPr>
            </w:pPr>
            <w:r w:rsidRPr="001D0283">
              <w:t>Channel</w:t>
            </w:r>
            <w:r>
              <w:t xml:space="preserve"> </w:t>
            </w:r>
            <w:r w:rsidRPr="001D0283">
              <w:t>BW</w:t>
            </w:r>
          </w:p>
        </w:tc>
        <w:tc>
          <w:tcPr>
            <w:tcW w:w="2308" w:type="dxa"/>
          </w:tcPr>
          <w:p w14:paraId="70FE6B76" w14:textId="77777777" w:rsidR="00323818" w:rsidRPr="001D0283" w:rsidRDefault="00323818" w:rsidP="00F42AB8">
            <w:pPr>
              <w:pStyle w:val="TAH"/>
            </w:pPr>
            <w:r w:rsidRPr="001D0283">
              <w:t>Carrier</w:t>
            </w:r>
            <w:r>
              <w:t xml:space="preserve"> </w:t>
            </w:r>
            <w:r w:rsidRPr="001D0283">
              <w:t>Frequency,</w:t>
            </w:r>
            <w:r>
              <w:t xml:space="preserve"> </w:t>
            </w:r>
            <w:r w:rsidRPr="001D0283">
              <w:t>Fc,</w:t>
            </w:r>
            <w:r>
              <w:t xml:space="preserve"> </w:t>
            </w:r>
            <w:r w:rsidRPr="001D0283">
              <w:t>MHz</w:t>
            </w:r>
          </w:p>
        </w:tc>
        <w:tc>
          <w:tcPr>
            <w:tcW w:w="25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6D7D35" w14:textId="77777777" w:rsidR="00323818" w:rsidRPr="001D0283" w:rsidRDefault="00323818" w:rsidP="00F42AB8">
            <w:pPr>
              <w:pStyle w:val="TAH"/>
              <w:rPr>
                <w:lang w:eastAsia="zh-CN"/>
              </w:rPr>
            </w:pPr>
            <w:r w:rsidRPr="001D0283">
              <w:t>RB</w:t>
            </w:r>
            <w:r w:rsidRPr="001D0283">
              <w:rPr>
                <w:vertAlign w:val="subscript"/>
              </w:rPr>
              <w:t>Start</w:t>
            </w:r>
            <w:r w:rsidRPr="001D0283">
              <w:t>*12*SCS</w:t>
            </w:r>
            <w:r>
              <w:t xml:space="preserve"> </w:t>
            </w:r>
            <w:r w:rsidRPr="001D0283">
              <w:t>(MHz)</w:t>
            </w:r>
          </w:p>
        </w:tc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695775" w14:textId="77777777" w:rsidR="00323818" w:rsidRPr="001D0283" w:rsidRDefault="00323818" w:rsidP="00F42AB8">
            <w:pPr>
              <w:pStyle w:val="TAH"/>
              <w:rPr>
                <w:lang w:eastAsia="zh-CN"/>
              </w:rPr>
            </w:pPr>
            <w:r w:rsidRPr="001D0283">
              <w:t>L</w:t>
            </w:r>
            <w:r w:rsidRPr="001D0283">
              <w:rPr>
                <w:vertAlign w:val="subscript"/>
              </w:rPr>
              <w:t>CRB</w:t>
            </w:r>
            <w:r w:rsidRPr="001D0283">
              <w:t>*12*SCS</w:t>
            </w:r>
            <w:r>
              <w:t xml:space="preserve"> </w:t>
            </w:r>
            <w:r w:rsidRPr="001D0283">
              <w:t>(MHz)</w:t>
            </w:r>
          </w:p>
        </w:tc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4D116C" w14:textId="77777777" w:rsidR="00323818" w:rsidRPr="001D0283" w:rsidRDefault="00323818" w:rsidP="00F42AB8">
            <w:pPr>
              <w:pStyle w:val="TAH"/>
              <w:rPr>
                <w:lang w:eastAsia="zh-CN"/>
              </w:rPr>
            </w:pPr>
            <w:r w:rsidRPr="001D0283">
              <w:t>A-MPR</w:t>
            </w:r>
            <w:r>
              <w:t xml:space="preserve"> </w:t>
            </w:r>
          </w:p>
        </w:tc>
      </w:tr>
      <w:tr w:rsidR="00323818" w:rsidRPr="00556F36" w14:paraId="68458232" w14:textId="77777777" w:rsidTr="00F42AB8">
        <w:trPr>
          <w:jc w:val="center"/>
        </w:trPr>
        <w:tc>
          <w:tcPr>
            <w:tcW w:w="1369" w:type="dxa"/>
            <w:tcBorders>
              <w:bottom w:val="nil"/>
            </w:tcBorders>
          </w:tcPr>
          <w:p w14:paraId="05B049D2" w14:textId="77777777" w:rsidR="00323818" w:rsidRPr="000B65DA" w:rsidRDefault="00323818" w:rsidP="00F42AB8">
            <w:pPr>
              <w:pStyle w:val="TAC"/>
              <w:rPr>
                <w:color w:val="000000" w:themeColor="text1"/>
              </w:rPr>
            </w:pPr>
            <w:r w:rsidRPr="000B65DA">
              <w:rPr>
                <w:color w:val="000000" w:themeColor="text1"/>
              </w:rPr>
              <w:t>7MHz</w:t>
            </w:r>
          </w:p>
        </w:tc>
        <w:tc>
          <w:tcPr>
            <w:tcW w:w="2308" w:type="dxa"/>
            <w:tcBorders>
              <w:bottom w:val="nil"/>
            </w:tcBorders>
          </w:tcPr>
          <w:p w14:paraId="570CA47A" w14:textId="77777777" w:rsidR="00323818" w:rsidRPr="000B65DA" w:rsidRDefault="00323818" w:rsidP="00F42AB8">
            <w:pPr>
              <w:pStyle w:val="TAC"/>
              <w:rPr>
                <w:color w:val="000000" w:themeColor="text1"/>
              </w:rPr>
            </w:pPr>
            <w:r w:rsidRPr="000B65DA">
              <w:rPr>
                <w:color w:val="000000" w:themeColor="text1"/>
              </w:rPr>
              <w:t>817.5 ≤ Fc &lt; 820.5</w:t>
            </w:r>
          </w:p>
        </w:tc>
        <w:tc>
          <w:tcPr>
            <w:tcW w:w="25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0EB616" w14:textId="77777777" w:rsidR="00323818" w:rsidRPr="000B65DA" w:rsidRDefault="00323818" w:rsidP="00F42AB8">
            <w:pPr>
              <w:pStyle w:val="TAC"/>
              <w:rPr>
                <w:color w:val="000000" w:themeColor="text1"/>
              </w:rPr>
            </w:pPr>
            <w:r w:rsidRPr="000B65DA">
              <w:rPr>
                <w:color w:val="000000" w:themeColor="text1"/>
              </w:rPr>
              <w:t>≤1.8</w:t>
            </w:r>
          </w:p>
        </w:tc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6C34B3" w14:textId="77777777" w:rsidR="00323818" w:rsidRPr="000B65DA" w:rsidRDefault="00323818" w:rsidP="00F42AB8">
            <w:pPr>
              <w:pStyle w:val="TAC"/>
              <w:rPr>
                <w:rFonts w:cs="Arial"/>
                <w:color w:val="000000" w:themeColor="text1"/>
              </w:rPr>
            </w:pPr>
            <w:r w:rsidRPr="000B65DA">
              <w:rPr>
                <w:color w:val="000000" w:themeColor="text1"/>
              </w:rPr>
              <w:t>≤0.72</w:t>
            </w:r>
          </w:p>
        </w:tc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2E6E2D" w14:textId="77777777" w:rsidR="00323818" w:rsidRPr="000B65DA" w:rsidRDefault="00323818" w:rsidP="00F42AB8">
            <w:pPr>
              <w:pStyle w:val="TAC"/>
              <w:rPr>
                <w:color w:val="000000" w:themeColor="text1"/>
                <w:lang w:val="en-US"/>
              </w:rPr>
            </w:pPr>
            <w:r w:rsidRPr="000B65DA">
              <w:rPr>
                <w:color w:val="000000" w:themeColor="text1"/>
              </w:rPr>
              <w:t>A3</w:t>
            </w:r>
          </w:p>
        </w:tc>
      </w:tr>
      <w:tr w:rsidR="00323818" w:rsidRPr="00556F36" w14:paraId="101CD25F" w14:textId="77777777" w:rsidTr="00F42AB8">
        <w:trPr>
          <w:jc w:val="center"/>
        </w:trPr>
        <w:tc>
          <w:tcPr>
            <w:tcW w:w="1369" w:type="dxa"/>
            <w:tcBorders>
              <w:top w:val="nil"/>
              <w:bottom w:val="nil"/>
            </w:tcBorders>
          </w:tcPr>
          <w:p w14:paraId="4DA0ADCD" w14:textId="77777777" w:rsidR="00323818" w:rsidRPr="000B65DA" w:rsidRDefault="00323818" w:rsidP="00F42AB8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308" w:type="dxa"/>
            <w:tcBorders>
              <w:top w:val="nil"/>
              <w:bottom w:val="nil"/>
            </w:tcBorders>
          </w:tcPr>
          <w:p w14:paraId="2838720F" w14:textId="77777777" w:rsidR="00323818" w:rsidRPr="000B65DA" w:rsidRDefault="00323818" w:rsidP="00F42AB8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5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7C6219" w14:textId="77777777" w:rsidR="00323818" w:rsidRPr="000B65DA" w:rsidRDefault="00323818" w:rsidP="00F42AB8">
            <w:pPr>
              <w:pStyle w:val="TAC"/>
              <w:rPr>
                <w:color w:val="000000" w:themeColor="text1"/>
              </w:rPr>
            </w:pPr>
            <w:r w:rsidRPr="000B65DA">
              <w:rPr>
                <w:color w:val="000000" w:themeColor="text1"/>
              </w:rPr>
              <w:t>≤1.8</w:t>
            </w:r>
          </w:p>
        </w:tc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CC18D8" w14:textId="77777777" w:rsidR="00323818" w:rsidRPr="000B65DA" w:rsidRDefault="00323818" w:rsidP="00F42AB8">
            <w:pPr>
              <w:pStyle w:val="TAC"/>
              <w:rPr>
                <w:color w:val="000000" w:themeColor="text1"/>
              </w:rPr>
            </w:pPr>
            <w:r w:rsidRPr="000B65DA">
              <w:rPr>
                <w:color w:val="000000" w:themeColor="text1"/>
              </w:rPr>
              <w:t>&gt;0.72</w:t>
            </w:r>
          </w:p>
        </w:tc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E2066A" w14:textId="77777777" w:rsidR="00323818" w:rsidRPr="000B65DA" w:rsidRDefault="00323818" w:rsidP="00F42AB8">
            <w:pPr>
              <w:pStyle w:val="TAC"/>
              <w:rPr>
                <w:color w:val="000000" w:themeColor="text1"/>
                <w:lang w:val="en-US"/>
              </w:rPr>
            </w:pPr>
            <w:r w:rsidRPr="000B65DA">
              <w:rPr>
                <w:color w:val="000000" w:themeColor="text1"/>
              </w:rPr>
              <w:t>A1</w:t>
            </w:r>
          </w:p>
        </w:tc>
      </w:tr>
      <w:tr w:rsidR="00323818" w:rsidRPr="00556F36" w14:paraId="0F5DE976" w14:textId="77777777" w:rsidTr="00F42AB8">
        <w:trPr>
          <w:jc w:val="center"/>
        </w:trPr>
        <w:tc>
          <w:tcPr>
            <w:tcW w:w="1369" w:type="dxa"/>
            <w:tcBorders>
              <w:top w:val="nil"/>
              <w:bottom w:val="single" w:sz="4" w:space="0" w:color="auto"/>
            </w:tcBorders>
          </w:tcPr>
          <w:p w14:paraId="3CBF5364" w14:textId="77777777" w:rsidR="00323818" w:rsidRPr="000B65DA" w:rsidRDefault="00323818" w:rsidP="00F42AB8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308" w:type="dxa"/>
            <w:tcBorders>
              <w:top w:val="nil"/>
              <w:bottom w:val="single" w:sz="4" w:space="0" w:color="auto"/>
            </w:tcBorders>
          </w:tcPr>
          <w:p w14:paraId="12EEE4BE" w14:textId="77777777" w:rsidR="00323818" w:rsidRPr="000B65DA" w:rsidRDefault="00323818" w:rsidP="00F42AB8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5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CA1673" w14:textId="77777777" w:rsidR="00323818" w:rsidRPr="000B65DA" w:rsidRDefault="00323818" w:rsidP="00F42AB8">
            <w:pPr>
              <w:pStyle w:val="TAC"/>
              <w:rPr>
                <w:color w:val="000000" w:themeColor="text1"/>
              </w:rPr>
            </w:pPr>
            <w:r w:rsidRPr="000B65DA">
              <w:rPr>
                <w:color w:val="000000" w:themeColor="text1"/>
              </w:rPr>
              <w:t>&gt;1.8</w:t>
            </w:r>
          </w:p>
        </w:tc>
        <w:tc>
          <w:tcPr>
            <w:tcW w:w="2592" w:type="dxa"/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CC3A47" w14:textId="77777777" w:rsidR="00323818" w:rsidRPr="000B65DA" w:rsidRDefault="00323818" w:rsidP="00F42AB8">
            <w:pPr>
              <w:pStyle w:val="TAC"/>
              <w:rPr>
                <w:color w:val="000000" w:themeColor="text1"/>
              </w:rPr>
            </w:pPr>
            <w:r w:rsidRPr="000B65DA">
              <w:rPr>
                <w:color w:val="000000" w:themeColor="text1"/>
              </w:rPr>
              <w:t>&gt;</w:t>
            </w:r>
            <w:r>
              <w:rPr>
                <w:color w:val="000000" w:themeColor="text1"/>
              </w:rPr>
              <w:t>2.7</w:t>
            </w:r>
          </w:p>
        </w:tc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E4A369" w14:textId="77777777" w:rsidR="00323818" w:rsidRPr="000B65DA" w:rsidRDefault="00323818" w:rsidP="00F42AB8">
            <w:pPr>
              <w:pStyle w:val="TAC"/>
              <w:rPr>
                <w:color w:val="000000" w:themeColor="text1"/>
                <w:lang w:val="en-US"/>
              </w:rPr>
            </w:pPr>
            <w:r w:rsidRPr="000B65DA">
              <w:rPr>
                <w:color w:val="000000" w:themeColor="text1"/>
              </w:rPr>
              <w:t>A</w:t>
            </w:r>
            <w:r>
              <w:rPr>
                <w:color w:val="000000" w:themeColor="text1"/>
              </w:rPr>
              <w:t>2</w:t>
            </w:r>
          </w:p>
        </w:tc>
      </w:tr>
    </w:tbl>
    <w:p w14:paraId="20D20014" w14:textId="77777777" w:rsidR="00323818" w:rsidRPr="00323818" w:rsidRDefault="00323818" w:rsidP="00DB16C2">
      <w:pPr>
        <w:pStyle w:val="ListParagraph"/>
        <w:ind w:left="936" w:firstLineChars="0" w:firstLine="0"/>
        <w:rPr>
          <w:lang w:val="sv-SE"/>
        </w:rPr>
      </w:pPr>
    </w:p>
    <w:p w14:paraId="3359B930" w14:textId="77777777" w:rsidR="00323818" w:rsidRPr="0034716B" w:rsidRDefault="00323818" w:rsidP="00DB16C2">
      <w:pPr>
        <w:pStyle w:val="TH"/>
        <w:ind w:left="2924" w:firstLine="200"/>
        <w:jc w:val="left"/>
      </w:pPr>
      <w:r w:rsidRPr="001D0283">
        <w:t xml:space="preserve">Table </w:t>
      </w:r>
      <w:r>
        <w:t>2</w:t>
      </w:r>
      <w:r w:rsidRPr="001D0283">
        <w:t xml:space="preserve">: A-MPR </w:t>
      </w:r>
      <w:r>
        <w:t>values</w:t>
      </w:r>
      <w:r w:rsidRPr="001D0283">
        <w:t xml:space="preserve"> for NS_12</w:t>
      </w:r>
      <w:r>
        <w:t xml:space="preserve"> PC2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30"/>
        <w:gridCol w:w="991"/>
        <w:gridCol w:w="391"/>
        <w:gridCol w:w="391"/>
        <w:gridCol w:w="391"/>
      </w:tblGrid>
      <w:tr w:rsidR="00323818" w14:paraId="542E3099" w14:textId="77777777" w:rsidTr="00F42AB8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22994" w14:textId="77777777" w:rsidR="00323818" w:rsidRDefault="00323818" w:rsidP="00F42AB8">
            <w:pPr>
              <w:pStyle w:val="TAH"/>
            </w:pPr>
            <w:r>
              <w:t>Modulation/Waveform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1BCA6" w14:textId="77777777" w:rsidR="00323818" w:rsidRDefault="00323818" w:rsidP="00F42AB8">
            <w:pPr>
              <w:pStyle w:val="TAH"/>
            </w:pPr>
            <w:r>
              <w:t>A1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F1AC0" w14:textId="77777777" w:rsidR="00323818" w:rsidRDefault="00323818" w:rsidP="00F42AB8">
            <w:pPr>
              <w:pStyle w:val="TAH"/>
            </w:pPr>
            <w:r>
              <w:t>A2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207B2" w14:textId="77777777" w:rsidR="00323818" w:rsidRDefault="00323818" w:rsidP="00F42AB8">
            <w:pPr>
              <w:pStyle w:val="TAH"/>
            </w:pPr>
            <w:r>
              <w:t>A3</w:t>
            </w:r>
          </w:p>
        </w:tc>
      </w:tr>
      <w:tr w:rsidR="00323818" w14:paraId="3D340DF2" w14:textId="77777777" w:rsidTr="00F42AB8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0B3DDE" w14:textId="77777777" w:rsidR="00323818" w:rsidRDefault="00323818" w:rsidP="00F42AB8">
            <w:pPr>
              <w:pStyle w:val="TAL"/>
              <w:jc w:val="center"/>
            </w:pPr>
            <w:r>
              <w:t>DFT-s-OFDM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5130C9" w14:textId="77777777" w:rsidR="00323818" w:rsidRDefault="00323818" w:rsidP="00F42AB8">
            <w:pPr>
              <w:pStyle w:val="TAC"/>
            </w:pPr>
            <w:r>
              <w:t>PI/2 BPSK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C95F44" w14:textId="77777777" w:rsidR="00323818" w:rsidRDefault="00323818" w:rsidP="00F42AB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58A226" w14:textId="77777777" w:rsidR="00323818" w:rsidRDefault="00323818" w:rsidP="00F42AB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15B9B" w14:textId="77777777" w:rsidR="00323818" w:rsidRDefault="00323818" w:rsidP="00F42AB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</w:tr>
      <w:tr w:rsidR="00323818" w14:paraId="6B8D5522" w14:textId="77777777" w:rsidTr="00F42AB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07BF14" w14:textId="77777777" w:rsidR="00323818" w:rsidRDefault="00323818" w:rsidP="00F42AB8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3A24A6" w14:textId="77777777" w:rsidR="00323818" w:rsidRDefault="00323818" w:rsidP="00F42AB8">
            <w:pPr>
              <w:pStyle w:val="TAC"/>
            </w:pPr>
            <w:r>
              <w:t>QPSK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9CF1F5" w14:textId="77777777" w:rsidR="00323818" w:rsidRDefault="00323818" w:rsidP="00F42AB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FB355F" w14:textId="77777777" w:rsidR="00323818" w:rsidRDefault="00323818" w:rsidP="00F42AB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B5088" w14:textId="77777777" w:rsidR="00323818" w:rsidRDefault="00323818" w:rsidP="00F42AB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2.5</w:t>
            </w:r>
          </w:p>
        </w:tc>
      </w:tr>
      <w:tr w:rsidR="00323818" w14:paraId="49753478" w14:textId="77777777" w:rsidTr="00F42AB8">
        <w:trPr>
          <w:trHeight w:val="7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07F07D" w14:textId="77777777" w:rsidR="00323818" w:rsidRDefault="00323818" w:rsidP="00F42AB8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A1BE0E" w14:textId="77777777" w:rsidR="00323818" w:rsidRDefault="00323818" w:rsidP="00F42AB8">
            <w:pPr>
              <w:pStyle w:val="TAC"/>
            </w:pPr>
            <w:r>
              <w:t>16 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50655" w14:textId="77777777" w:rsidR="00323818" w:rsidRDefault="00323818" w:rsidP="00F42AB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D0F69E" w14:textId="77777777" w:rsidR="00323818" w:rsidRDefault="00323818" w:rsidP="00F42AB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20276" w14:textId="77777777" w:rsidR="00323818" w:rsidRDefault="00323818" w:rsidP="00F42AB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</w:tr>
      <w:tr w:rsidR="00323818" w14:paraId="291BFE94" w14:textId="77777777" w:rsidTr="00F42AB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6AC400" w14:textId="77777777" w:rsidR="00323818" w:rsidRDefault="00323818" w:rsidP="00F42AB8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EDF6C4" w14:textId="77777777" w:rsidR="00323818" w:rsidRDefault="00323818" w:rsidP="00F42AB8">
            <w:pPr>
              <w:pStyle w:val="TAC"/>
            </w:pPr>
            <w:r>
              <w:t>64 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06A9C" w14:textId="77777777" w:rsidR="00323818" w:rsidRPr="00EF476C" w:rsidRDefault="00323818" w:rsidP="00F42AB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6BF5D" w14:textId="77777777" w:rsidR="00323818" w:rsidRDefault="00323818" w:rsidP="00F42AB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7FA5A" w14:textId="77777777" w:rsidR="00323818" w:rsidRDefault="00323818" w:rsidP="00F42AB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3.5</w:t>
            </w:r>
          </w:p>
        </w:tc>
      </w:tr>
      <w:tr w:rsidR="00323818" w14:paraId="0E4AF722" w14:textId="77777777" w:rsidTr="00F42AB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0229DD" w14:textId="77777777" w:rsidR="00323818" w:rsidRDefault="00323818" w:rsidP="00F42AB8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0CE2AC" w14:textId="77777777" w:rsidR="00323818" w:rsidRDefault="00323818" w:rsidP="00F42AB8">
            <w:pPr>
              <w:pStyle w:val="TAC"/>
            </w:pPr>
            <w:r>
              <w:t>256 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09CBA" w14:textId="77777777" w:rsidR="00323818" w:rsidRDefault="00323818" w:rsidP="00F42AB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6966E9" w14:textId="77777777" w:rsidR="00323818" w:rsidRDefault="00323818" w:rsidP="00F42AB8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DBC3C" w14:textId="77777777" w:rsidR="00323818" w:rsidRDefault="00323818" w:rsidP="00F42AB8">
            <w:pPr>
              <w:pStyle w:val="TAC"/>
              <w:rPr>
                <w:rFonts w:cs="Arial"/>
              </w:rPr>
            </w:pPr>
          </w:p>
        </w:tc>
      </w:tr>
      <w:tr w:rsidR="00323818" w14:paraId="6139D182" w14:textId="77777777" w:rsidTr="00F42AB8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CF782B4" w14:textId="77777777" w:rsidR="00323818" w:rsidRDefault="00323818" w:rsidP="00F42AB8">
            <w:pPr>
              <w:pStyle w:val="TAL"/>
              <w:jc w:val="center"/>
            </w:pPr>
            <w:r>
              <w:t>CP-OFDM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5E2BCC" w14:textId="77777777" w:rsidR="00323818" w:rsidRDefault="00323818" w:rsidP="00F42AB8">
            <w:pPr>
              <w:pStyle w:val="TAC"/>
            </w:pPr>
            <w:r>
              <w:t>QPSK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C32D6B" w14:textId="77777777" w:rsidR="00323818" w:rsidRDefault="00323818" w:rsidP="00F42AB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B22289" w14:textId="77777777" w:rsidR="00323818" w:rsidRDefault="00323818" w:rsidP="00F42AB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3B23E" w14:textId="77777777" w:rsidR="00323818" w:rsidRDefault="00323818" w:rsidP="00F42AB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</w:tr>
      <w:tr w:rsidR="00323818" w14:paraId="644D423F" w14:textId="77777777" w:rsidTr="00F42AB8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2275208" w14:textId="77777777" w:rsidR="00323818" w:rsidRDefault="00323818" w:rsidP="00F42AB8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829C4D" w14:textId="77777777" w:rsidR="00323818" w:rsidRDefault="00323818" w:rsidP="00F42AB8">
            <w:pPr>
              <w:pStyle w:val="TAC"/>
            </w:pPr>
            <w:r>
              <w:t>16 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313EF" w14:textId="77777777" w:rsidR="00323818" w:rsidRDefault="00323818" w:rsidP="00F42AB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0A021" w14:textId="77777777" w:rsidR="00323818" w:rsidRDefault="00323818" w:rsidP="00F42AB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BBF79" w14:textId="77777777" w:rsidR="00323818" w:rsidRDefault="00323818" w:rsidP="00F42AB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</w:tr>
      <w:tr w:rsidR="00323818" w14:paraId="34F20BC1" w14:textId="77777777" w:rsidTr="00F42AB8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2F35B0F" w14:textId="77777777" w:rsidR="00323818" w:rsidRDefault="00323818" w:rsidP="00F42AB8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F8FEB4" w14:textId="77777777" w:rsidR="00323818" w:rsidRDefault="00323818" w:rsidP="00F42AB8">
            <w:pPr>
              <w:pStyle w:val="TAC"/>
            </w:pPr>
            <w:r>
              <w:t>64 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501856" w14:textId="77777777" w:rsidR="00323818" w:rsidRDefault="00323818" w:rsidP="00F42AB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C256AA" w14:textId="77777777" w:rsidR="00323818" w:rsidRDefault="00323818" w:rsidP="00F42AB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36CD0" w14:textId="77777777" w:rsidR="00323818" w:rsidRDefault="00323818" w:rsidP="00F42AB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</w:tr>
      <w:tr w:rsidR="00323818" w14:paraId="7D18ACB6" w14:textId="77777777" w:rsidTr="00F42AB8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4B9BAB0" w14:textId="77777777" w:rsidR="00323818" w:rsidRDefault="00323818" w:rsidP="00F42AB8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3BC808" w14:textId="77777777" w:rsidR="00323818" w:rsidRDefault="00323818" w:rsidP="00F42AB8">
            <w:pPr>
              <w:pStyle w:val="TAC"/>
            </w:pPr>
            <w:r>
              <w:t>256 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5A96F" w14:textId="77777777" w:rsidR="00323818" w:rsidRDefault="00323818" w:rsidP="00F42AB8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F1C896" w14:textId="77777777" w:rsidR="00323818" w:rsidRDefault="00323818" w:rsidP="00F42AB8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90459" w14:textId="77777777" w:rsidR="00323818" w:rsidRDefault="00323818" w:rsidP="00F42AB8">
            <w:pPr>
              <w:pStyle w:val="TAC"/>
              <w:rPr>
                <w:rFonts w:cs="Arial"/>
              </w:rPr>
            </w:pPr>
          </w:p>
        </w:tc>
      </w:tr>
    </w:tbl>
    <w:p w14:paraId="36A6AEEA" w14:textId="77777777" w:rsidR="00323818" w:rsidRPr="00323818" w:rsidRDefault="00323818" w:rsidP="00DB16C2">
      <w:pPr>
        <w:pStyle w:val="ListParagraph"/>
        <w:ind w:left="936" w:firstLineChars="0" w:firstLine="0"/>
        <w:rPr>
          <w:lang w:val="sv-SE"/>
        </w:rPr>
      </w:pPr>
    </w:p>
    <w:p w14:paraId="3C87EFEA" w14:textId="77777777" w:rsidR="00146DBD" w:rsidRDefault="00146DBD" w:rsidP="0076744E">
      <w:pPr>
        <w:spacing w:after="120"/>
        <w:rPr>
          <w:color w:val="0070C0"/>
          <w:szCs w:val="24"/>
          <w:lang w:val="fr-FR" w:eastAsia="zh-CN"/>
        </w:rPr>
      </w:pPr>
    </w:p>
    <w:p w14:paraId="5B492F44" w14:textId="435B5180" w:rsidR="00146DBD" w:rsidRDefault="00146DBD" w:rsidP="00146DBD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70C0"/>
          <w:szCs w:val="24"/>
          <w:lang w:val="fr-FR" w:eastAsia="zh-CN"/>
        </w:rPr>
      </w:pPr>
      <w:r>
        <w:rPr>
          <w:rFonts w:eastAsia="SimSun"/>
          <w:color w:val="0070C0"/>
          <w:szCs w:val="24"/>
          <w:lang w:val="fr-FR" w:eastAsia="zh-CN"/>
        </w:rPr>
        <w:t xml:space="preserve">Option </w:t>
      </w:r>
      <w:r w:rsidR="00DB16C2">
        <w:rPr>
          <w:rFonts w:eastAsia="SimSun"/>
          <w:color w:val="0070C0"/>
          <w:szCs w:val="24"/>
          <w:lang w:val="fr-FR" w:eastAsia="zh-CN"/>
        </w:rPr>
        <w:t>4</w:t>
      </w:r>
      <w:r>
        <w:rPr>
          <w:rFonts w:eastAsia="SimSun"/>
          <w:color w:val="0070C0"/>
          <w:szCs w:val="24"/>
          <w:lang w:val="fr-FR" w:eastAsia="zh-CN"/>
        </w:rPr>
        <w:t xml:space="preserve"> (Huawei)</w:t>
      </w:r>
    </w:p>
    <w:p w14:paraId="0828C4B7" w14:textId="77777777" w:rsidR="005530EF" w:rsidRPr="00E52A8E" w:rsidRDefault="005530EF" w:rsidP="00DB16C2">
      <w:pPr>
        <w:pStyle w:val="TH"/>
        <w:ind w:left="1240" w:firstLine="200"/>
        <w:jc w:val="left"/>
        <w:rPr>
          <w:rFonts w:asciiTheme="majorBidi" w:hAnsiTheme="majorBidi" w:cstheme="majorBidi"/>
        </w:rPr>
      </w:pPr>
      <w:r w:rsidRPr="00E52A8E">
        <w:rPr>
          <w:rFonts w:asciiTheme="majorBidi" w:hAnsiTheme="majorBidi" w:cstheme="majorBidi"/>
        </w:rPr>
        <w:t>Table 1: A-MPR regions for NS_12 for 7MHz CBW</w:t>
      </w:r>
      <w:r>
        <w:rPr>
          <w:rFonts w:asciiTheme="majorBidi" w:hAnsiTheme="majorBidi" w:cstheme="majorBidi"/>
        </w:rPr>
        <w:t xml:space="preserve"> </w:t>
      </w:r>
      <w:r w:rsidRPr="00F46860">
        <w:rPr>
          <w:rFonts w:asciiTheme="majorBidi" w:hAnsiTheme="majorBidi" w:cstheme="majorBidi"/>
        </w:rPr>
        <w:t>(Power Class 2)</w:t>
      </w:r>
    </w:p>
    <w:tbl>
      <w:tblPr>
        <w:tblW w:w="96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69"/>
        <w:gridCol w:w="2308"/>
        <w:gridCol w:w="2506"/>
        <w:gridCol w:w="2592"/>
        <w:gridCol w:w="844"/>
      </w:tblGrid>
      <w:tr w:rsidR="005530EF" w:rsidRPr="00E52A8E" w14:paraId="00D948FB" w14:textId="77777777" w:rsidTr="00F42AB8">
        <w:trPr>
          <w:jc w:val="center"/>
        </w:trPr>
        <w:tc>
          <w:tcPr>
            <w:tcW w:w="13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0F5F0C" w14:textId="77777777" w:rsidR="005530EF" w:rsidRPr="00E52A8E" w:rsidRDefault="005530EF" w:rsidP="00F42AB8">
            <w:pPr>
              <w:pStyle w:val="TAH"/>
              <w:rPr>
                <w:rFonts w:asciiTheme="majorBidi" w:hAnsiTheme="majorBidi" w:cstheme="majorBidi"/>
                <w:lang w:eastAsia="zh-CN"/>
              </w:rPr>
            </w:pPr>
            <w:r w:rsidRPr="00E52A8E">
              <w:rPr>
                <w:rFonts w:asciiTheme="majorBidi" w:hAnsiTheme="majorBidi" w:cstheme="majorBidi"/>
              </w:rPr>
              <w:t>Channel BW</w:t>
            </w:r>
          </w:p>
        </w:tc>
        <w:tc>
          <w:tcPr>
            <w:tcW w:w="2308" w:type="dxa"/>
          </w:tcPr>
          <w:p w14:paraId="2BBE1C89" w14:textId="77777777" w:rsidR="005530EF" w:rsidRPr="00E52A8E" w:rsidRDefault="005530EF" w:rsidP="00F42AB8">
            <w:pPr>
              <w:pStyle w:val="TAH"/>
              <w:rPr>
                <w:rFonts w:asciiTheme="majorBidi" w:hAnsiTheme="majorBidi" w:cstheme="majorBidi"/>
              </w:rPr>
            </w:pPr>
            <w:r w:rsidRPr="00E52A8E">
              <w:rPr>
                <w:rFonts w:asciiTheme="majorBidi" w:hAnsiTheme="majorBidi" w:cstheme="majorBidi"/>
              </w:rPr>
              <w:t>Carrier Frequency, Fc, MHz</w:t>
            </w:r>
          </w:p>
        </w:tc>
        <w:tc>
          <w:tcPr>
            <w:tcW w:w="25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59910E" w14:textId="77777777" w:rsidR="005530EF" w:rsidRPr="00E52A8E" w:rsidRDefault="005530EF" w:rsidP="00F42AB8">
            <w:pPr>
              <w:pStyle w:val="TAH"/>
              <w:rPr>
                <w:rFonts w:asciiTheme="majorBidi" w:hAnsiTheme="majorBidi" w:cstheme="majorBidi"/>
                <w:lang w:eastAsia="zh-CN"/>
              </w:rPr>
            </w:pPr>
            <w:r w:rsidRPr="00E52A8E">
              <w:rPr>
                <w:rFonts w:asciiTheme="majorBidi" w:hAnsiTheme="majorBidi" w:cstheme="majorBidi"/>
              </w:rPr>
              <w:t>RB</w:t>
            </w:r>
            <w:r w:rsidRPr="00E52A8E">
              <w:rPr>
                <w:rFonts w:asciiTheme="majorBidi" w:hAnsiTheme="majorBidi" w:cstheme="majorBidi"/>
                <w:vertAlign w:val="subscript"/>
              </w:rPr>
              <w:t>Start</w:t>
            </w:r>
            <w:r w:rsidRPr="00E52A8E">
              <w:rPr>
                <w:rFonts w:asciiTheme="majorBidi" w:hAnsiTheme="majorBidi" w:cstheme="majorBidi"/>
              </w:rPr>
              <w:t>*12*SCS (MHz)</w:t>
            </w:r>
          </w:p>
        </w:tc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1EA566" w14:textId="77777777" w:rsidR="005530EF" w:rsidRPr="00E52A8E" w:rsidRDefault="005530EF" w:rsidP="00F42AB8">
            <w:pPr>
              <w:pStyle w:val="TAH"/>
              <w:rPr>
                <w:rFonts w:asciiTheme="majorBidi" w:hAnsiTheme="majorBidi" w:cstheme="majorBidi"/>
                <w:lang w:eastAsia="zh-CN"/>
              </w:rPr>
            </w:pPr>
            <w:r w:rsidRPr="00E52A8E">
              <w:rPr>
                <w:rFonts w:asciiTheme="majorBidi" w:hAnsiTheme="majorBidi" w:cstheme="majorBidi"/>
              </w:rPr>
              <w:t>L</w:t>
            </w:r>
            <w:r w:rsidRPr="00E52A8E">
              <w:rPr>
                <w:rFonts w:asciiTheme="majorBidi" w:hAnsiTheme="majorBidi" w:cstheme="majorBidi"/>
                <w:vertAlign w:val="subscript"/>
              </w:rPr>
              <w:t>CRB</w:t>
            </w:r>
            <w:r w:rsidRPr="00E52A8E">
              <w:rPr>
                <w:rFonts w:asciiTheme="majorBidi" w:hAnsiTheme="majorBidi" w:cstheme="majorBidi"/>
              </w:rPr>
              <w:t>*12*SCS (MHz)</w:t>
            </w:r>
          </w:p>
        </w:tc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BBEF54" w14:textId="77777777" w:rsidR="005530EF" w:rsidRPr="00E52A8E" w:rsidRDefault="005530EF" w:rsidP="00F42AB8">
            <w:pPr>
              <w:pStyle w:val="TAH"/>
              <w:rPr>
                <w:rFonts w:asciiTheme="majorBidi" w:hAnsiTheme="majorBidi" w:cstheme="majorBidi"/>
                <w:lang w:eastAsia="zh-CN"/>
              </w:rPr>
            </w:pPr>
            <w:r w:rsidRPr="00E52A8E">
              <w:rPr>
                <w:rFonts w:asciiTheme="majorBidi" w:hAnsiTheme="majorBidi" w:cstheme="majorBidi"/>
              </w:rPr>
              <w:t xml:space="preserve">A-MPR </w:t>
            </w:r>
          </w:p>
        </w:tc>
      </w:tr>
      <w:tr w:rsidR="005530EF" w:rsidRPr="00E52A8E" w14:paraId="658DB9F9" w14:textId="77777777" w:rsidTr="00F42AB8">
        <w:trPr>
          <w:jc w:val="center"/>
        </w:trPr>
        <w:tc>
          <w:tcPr>
            <w:tcW w:w="1369" w:type="dxa"/>
          </w:tcPr>
          <w:p w14:paraId="2AD1791C" w14:textId="77777777" w:rsidR="005530EF" w:rsidRPr="00E52A8E" w:rsidRDefault="005530EF" w:rsidP="00F42AB8">
            <w:pPr>
              <w:pStyle w:val="TAC"/>
              <w:rPr>
                <w:rFonts w:asciiTheme="majorBidi" w:hAnsiTheme="majorBidi" w:cstheme="majorBidi"/>
              </w:rPr>
            </w:pPr>
            <w:r w:rsidRPr="00E52A8E">
              <w:rPr>
                <w:rFonts w:asciiTheme="majorBidi" w:hAnsiTheme="majorBidi" w:cstheme="majorBidi"/>
              </w:rPr>
              <w:t>7MHz</w:t>
            </w:r>
          </w:p>
        </w:tc>
        <w:tc>
          <w:tcPr>
            <w:tcW w:w="2308" w:type="dxa"/>
          </w:tcPr>
          <w:p w14:paraId="411FFC4B" w14:textId="77777777" w:rsidR="005530EF" w:rsidRPr="00E52A8E" w:rsidRDefault="005530EF" w:rsidP="00F42AB8">
            <w:pPr>
              <w:pStyle w:val="TAC"/>
              <w:rPr>
                <w:rFonts w:asciiTheme="majorBidi" w:hAnsiTheme="majorBidi" w:cstheme="majorBidi"/>
              </w:rPr>
            </w:pPr>
            <w:r w:rsidRPr="00E52A8E">
              <w:rPr>
                <w:rFonts w:asciiTheme="majorBidi" w:hAnsiTheme="majorBidi" w:cstheme="majorBidi"/>
              </w:rPr>
              <w:t>817.5 ≤ Fc  ≤ 820.5</w:t>
            </w:r>
          </w:p>
        </w:tc>
        <w:tc>
          <w:tcPr>
            <w:tcW w:w="25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1E956A" w14:textId="77777777" w:rsidR="005530EF" w:rsidRPr="00E52A8E" w:rsidRDefault="005530EF" w:rsidP="00F42AB8">
            <w:pPr>
              <w:pStyle w:val="TAC"/>
              <w:rPr>
                <w:rFonts w:asciiTheme="majorBidi" w:hAnsiTheme="majorBidi" w:cstheme="majorBidi"/>
              </w:rPr>
            </w:pPr>
            <w:r w:rsidRPr="00E52A8E">
              <w:rPr>
                <w:rFonts w:asciiTheme="majorBidi" w:hAnsiTheme="majorBidi" w:cstheme="majorBidi"/>
              </w:rPr>
              <w:t>≤2.</w:t>
            </w:r>
            <w:r>
              <w:rPr>
                <w:rFonts w:asciiTheme="majorBidi" w:hAnsiTheme="majorBidi" w:cstheme="majorBidi"/>
              </w:rPr>
              <w:t>34</w:t>
            </w:r>
          </w:p>
        </w:tc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56BC4E" w14:textId="77777777" w:rsidR="005530EF" w:rsidRPr="00E52A8E" w:rsidRDefault="005530EF" w:rsidP="00F42AB8">
            <w:pPr>
              <w:pStyle w:val="TAC"/>
              <w:rPr>
                <w:rFonts w:asciiTheme="majorBidi" w:hAnsiTheme="majorBidi" w:cstheme="majorBidi"/>
              </w:rPr>
            </w:pPr>
            <w:r w:rsidRPr="00E52A8E">
              <w:rPr>
                <w:rFonts w:asciiTheme="majorBidi" w:hAnsiTheme="majorBidi" w:cstheme="majorBidi"/>
              </w:rPr>
              <w:t>&gt;0</w:t>
            </w:r>
          </w:p>
        </w:tc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82CA09" w14:textId="77777777" w:rsidR="005530EF" w:rsidRPr="00E52A8E" w:rsidRDefault="005530EF" w:rsidP="00F42AB8">
            <w:pPr>
              <w:pStyle w:val="TAC"/>
              <w:rPr>
                <w:rFonts w:asciiTheme="majorBidi" w:hAnsiTheme="majorBidi" w:cstheme="majorBidi"/>
              </w:rPr>
            </w:pPr>
            <w:r w:rsidRPr="00E52A8E">
              <w:rPr>
                <w:rFonts w:asciiTheme="majorBidi" w:hAnsiTheme="majorBidi" w:cstheme="majorBidi"/>
              </w:rPr>
              <w:t>A3</w:t>
            </w:r>
          </w:p>
        </w:tc>
      </w:tr>
    </w:tbl>
    <w:p w14:paraId="09246538" w14:textId="77777777" w:rsidR="005530EF" w:rsidRPr="005530EF" w:rsidRDefault="005530EF" w:rsidP="00DB16C2">
      <w:pPr>
        <w:pStyle w:val="ListParagraph"/>
        <w:ind w:left="936" w:firstLineChars="0" w:firstLine="0"/>
        <w:rPr>
          <w:rFonts w:asciiTheme="majorBidi" w:hAnsiTheme="majorBidi" w:cstheme="majorBidi"/>
        </w:rPr>
      </w:pPr>
    </w:p>
    <w:p w14:paraId="544BCE10" w14:textId="77777777" w:rsidR="005530EF" w:rsidRPr="00E52A8E" w:rsidRDefault="005530EF" w:rsidP="00DB16C2">
      <w:pPr>
        <w:pStyle w:val="TH"/>
        <w:ind w:left="2640" w:firstLine="200"/>
        <w:jc w:val="left"/>
        <w:rPr>
          <w:rFonts w:asciiTheme="majorBidi" w:hAnsiTheme="majorBidi" w:cstheme="majorBidi"/>
        </w:rPr>
      </w:pPr>
      <w:r w:rsidRPr="00E52A8E">
        <w:rPr>
          <w:rFonts w:asciiTheme="majorBidi" w:hAnsiTheme="majorBidi" w:cstheme="majorBidi"/>
        </w:rPr>
        <w:t>Table 2: A</w:t>
      </w:r>
      <w:r w:rsidRPr="00F46860">
        <w:rPr>
          <w:rFonts w:asciiTheme="majorBidi" w:hAnsiTheme="majorBidi" w:cstheme="majorBidi"/>
        </w:rPr>
        <w:t>-MPR for NS_12 (Power Class 2)</w:t>
      </w:r>
    </w:p>
    <w:tbl>
      <w:tblPr>
        <w:tblW w:w="3459" w:type="dxa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200"/>
        <w:gridCol w:w="1259"/>
      </w:tblGrid>
      <w:tr w:rsidR="005530EF" w:rsidRPr="00E52A8E" w14:paraId="748025F8" w14:textId="77777777" w:rsidTr="00F42AB8">
        <w:trPr>
          <w:jc w:val="center"/>
        </w:trPr>
        <w:tc>
          <w:tcPr>
            <w:tcW w:w="2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D28E8" w14:textId="77777777" w:rsidR="005530EF" w:rsidRPr="00E52A8E" w:rsidRDefault="005530EF" w:rsidP="00F42AB8">
            <w:pPr>
              <w:pStyle w:val="TAH"/>
              <w:rPr>
                <w:rFonts w:asciiTheme="majorBidi" w:hAnsiTheme="majorBidi" w:cstheme="majorBidi"/>
              </w:rPr>
            </w:pPr>
            <w:r w:rsidRPr="00E52A8E">
              <w:rPr>
                <w:rFonts w:asciiTheme="majorBidi" w:hAnsiTheme="majorBidi" w:cstheme="majorBidi"/>
              </w:rPr>
              <w:t>Modulation/Waveform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E87381B" w14:textId="77777777" w:rsidR="005530EF" w:rsidRPr="00E52A8E" w:rsidRDefault="005530EF" w:rsidP="00F42AB8">
            <w:pPr>
              <w:pStyle w:val="TAH"/>
              <w:rPr>
                <w:rFonts w:asciiTheme="majorBidi" w:hAnsiTheme="majorBidi" w:cstheme="majorBidi"/>
              </w:rPr>
            </w:pPr>
            <w:r w:rsidRPr="00E52A8E">
              <w:rPr>
                <w:rFonts w:asciiTheme="majorBidi" w:hAnsiTheme="majorBidi" w:cstheme="majorBidi"/>
              </w:rPr>
              <w:t>A3</w:t>
            </w:r>
          </w:p>
        </w:tc>
      </w:tr>
      <w:tr w:rsidR="005530EF" w:rsidRPr="00E52A8E" w14:paraId="527CDF95" w14:textId="77777777" w:rsidTr="00F42AB8">
        <w:trPr>
          <w:jc w:val="center"/>
        </w:trPr>
        <w:tc>
          <w:tcPr>
            <w:tcW w:w="2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D83D7" w14:textId="77777777" w:rsidR="005530EF" w:rsidRPr="00E52A8E" w:rsidRDefault="005530EF" w:rsidP="00F42AB8">
            <w:pPr>
              <w:pStyle w:val="TAH"/>
              <w:rPr>
                <w:rFonts w:asciiTheme="majorBidi" w:hAnsiTheme="majorBidi" w:cstheme="majorBidi"/>
                <w:lang w:eastAsia="ko-KR"/>
              </w:rPr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9F7CCEA" w14:textId="77777777" w:rsidR="005530EF" w:rsidRPr="00E52A8E" w:rsidRDefault="005530EF" w:rsidP="00F42AB8">
            <w:pPr>
              <w:pStyle w:val="TAH"/>
              <w:rPr>
                <w:rFonts w:asciiTheme="majorBidi" w:hAnsiTheme="majorBidi" w:cstheme="majorBidi"/>
              </w:rPr>
            </w:pPr>
            <w:r w:rsidRPr="00E52A8E">
              <w:rPr>
                <w:rFonts w:asciiTheme="majorBidi" w:hAnsiTheme="majorBidi" w:cstheme="majorBidi"/>
              </w:rPr>
              <w:t>Outer/Inner</w:t>
            </w:r>
          </w:p>
        </w:tc>
      </w:tr>
      <w:tr w:rsidR="005530EF" w:rsidRPr="00E52A8E" w14:paraId="309EBB97" w14:textId="77777777" w:rsidTr="00F42AB8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9A4846" w14:textId="77777777" w:rsidR="005530EF" w:rsidRPr="00E52A8E" w:rsidRDefault="005530EF" w:rsidP="00F42AB8">
            <w:pPr>
              <w:pStyle w:val="TAC"/>
              <w:rPr>
                <w:rFonts w:asciiTheme="majorBidi" w:hAnsiTheme="majorBidi" w:cstheme="majorBidi"/>
              </w:rPr>
            </w:pPr>
            <w:r w:rsidRPr="00E52A8E">
              <w:rPr>
                <w:rFonts w:asciiTheme="majorBidi" w:hAnsiTheme="majorBidi" w:cstheme="majorBidi"/>
              </w:rPr>
              <w:t>DFT-s-OFDM QPSK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3638D" w14:textId="77777777" w:rsidR="005530EF" w:rsidRPr="00E52A8E" w:rsidRDefault="005530EF" w:rsidP="00F42AB8">
            <w:pPr>
              <w:pStyle w:val="TAC"/>
              <w:rPr>
                <w:rFonts w:asciiTheme="majorBidi" w:hAnsiTheme="majorBidi" w:cstheme="majorBidi"/>
              </w:rPr>
            </w:pPr>
            <w:r w:rsidRPr="00E52A8E">
              <w:rPr>
                <w:rFonts w:asciiTheme="majorBidi" w:hAnsiTheme="majorBidi" w:cstheme="majorBidi"/>
              </w:rPr>
              <w:t>≤ 4</w:t>
            </w:r>
          </w:p>
        </w:tc>
      </w:tr>
      <w:tr w:rsidR="005530EF" w:rsidRPr="00E52A8E" w14:paraId="5BDCB280" w14:textId="77777777" w:rsidTr="00F42AB8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F5F81" w14:textId="77777777" w:rsidR="005530EF" w:rsidRPr="00E52A8E" w:rsidRDefault="005530EF" w:rsidP="00F42AB8">
            <w:pPr>
              <w:pStyle w:val="TAC"/>
              <w:rPr>
                <w:rFonts w:asciiTheme="majorBidi" w:hAnsiTheme="majorBidi" w:cstheme="majorBidi"/>
              </w:rPr>
            </w:pPr>
            <w:r w:rsidRPr="00E52A8E">
              <w:rPr>
                <w:rFonts w:asciiTheme="majorBidi" w:hAnsiTheme="majorBidi" w:cstheme="majorBidi"/>
              </w:rPr>
              <w:t>DFT-s-OFDM 16 QAM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4FB4ED" w14:textId="77777777" w:rsidR="005530EF" w:rsidRPr="00E52A8E" w:rsidRDefault="005530EF" w:rsidP="00F42AB8">
            <w:pPr>
              <w:pStyle w:val="TAC"/>
              <w:rPr>
                <w:rFonts w:asciiTheme="majorBidi" w:hAnsiTheme="majorBidi" w:cstheme="majorBidi"/>
              </w:rPr>
            </w:pPr>
            <w:r w:rsidRPr="00E52A8E">
              <w:rPr>
                <w:rFonts w:asciiTheme="majorBidi" w:hAnsiTheme="majorBidi" w:cstheme="majorBidi"/>
              </w:rPr>
              <w:t>≤ 5</w:t>
            </w:r>
          </w:p>
        </w:tc>
      </w:tr>
      <w:tr w:rsidR="005530EF" w:rsidRPr="00E52A8E" w14:paraId="0A67FB85" w14:textId="77777777" w:rsidTr="00F42AB8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8C080" w14:textId="77777777" w:rsidR="005530EF" w:rsidRPr="00E52A8E" w:rsidRDefault="005530EF" w:rsidP="00F42AB8">
            <w:pPr>
              <w:pStyle w:val="TAC"/>
              <w:rPr>
                <w:rFonts w:asciiTheme="majorBidi" w:hAnsiTheme="majorBidi" w:cstheme="majorBidi"/>
              </w:rPr>
            </w:pPr>
            <w:r w:rsidRPr="00E52A8E">
              <w:rPr>
                <w:rFonts w:asciiTheme="majorBidi" w:hAnsiTheme="majorBidi" w:cstheme="majorBidi"/>
              </w:rPr>
              <w:t>DFT-s-OFDM 64 QAM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BDCCD6" w14:textId="77777777" w:rsidR="005530EF" w:rsidRPr="00E52A8E" w:rsidRDefault="005530EF" w:rsidP="00F42AB8">
            <w:pPr>
              <w:pStyle w:val="TAC"/>
              <w:rPr>
                <w:rFonts w:asciiTheme="majorBidi" w:hAnsiTheme="majorBidi" w:cstheme="majorBidi"/>
              </w:rPr>
            </w:pPr>
            <w:r w:rsidRPr="00E52A8E">
              <w:rPr>
                <w:rFonts w:asciiTheme="majorBidi" w:hAnsiTheme="majorBidi" w:cstheme="majorBidi"/>
              </w:rPr>
              <w:t>≤ 5</w:t>
            </w:r>
          </w:p>
        </w:tc>
      </w:tr>
      <w:tr w:rsidR="005530EF" w:rsidRPr="00E52A8E" w14:paraId="78F258DD" w14:textId="77777777" w:rsidTr="00F42AB8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28E59F" w14:textId="77777777" w:rsidR="005530EF" w:rsidRPr="00E52A8E" w:rsidRDefault="005530EF" w:rsidP="00F42AB8">
            <w:pPr>
              <w:pStyle w:val="TAC"/>
              <w:rPr>
                <w:rFonts w:asciiTheme="majorBidi" w:hAnsiTheme="majorBidi" w:cstheme="majorBidi"/>
              </w:rPr>
            </w:pPr>
            <w:r w:rsidRPr="00E52A8E">
              <w:rPr>
                <w:rFonts w:asciiTheme="majorBidi" w:hAnsiTheme="majorBidi" w:cstheme="majorBidi"/>
              </w:rPr>
              <w:t>DFT-s-OFDM 256 QAM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DE978" w14:textId="77777777" w:rsidR="005530EF" w:rsidRPr="00E52A8E" w:rsidRDefault="005530EF" w:rsidP="00F42AB8">
            <w:pPr>
              <w:pStyle w:val="TAC"/>
              <w:rPr>
                <w:rFonts w:asciiTheme="majorBidi" w:hAnsiTheme="majorBidi" w:cstheme="majorBidi"/>
              </w:rPr>
            </w:pPr>
          </w:p>
        </w:tc>
      </w:tr>
      <w:tr w:rsidR="005530EF" w:rsidRPr="00E52A8E" w14:paraId="7A86BCAB" w14:textId="77777777" w:rsidTr="00F42AB8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47FFF0" w14:textId="77777777" w:rsidR="005530EF" w:rsidRPr="00E52A8E" w:rsidRDefault="005530EF" w:rsidP="00F42AB8">
            <w:pPr>
              <w:pStyle w:val="TAC"/>
              <w:rPr>
                <w:rFonts w:asciiTheme="majorBidi" w:hAnsiTheme="majorBidi" w:cstheme="majorBidi"/>
              </w:rPr>
            </w:pPr>
            <w:r w:rsidRPr="00E52A8E">
              <w:rPr>
                <w:rFonts w:asciiTheme="majorBidi" w:hAnsiTheme="majorBidi" w:cstheme="majorBidi"/>
              </w:rPr>
              <w:t>CP-OFDM QPSK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325228" w14:textId="77777777" w:rsidR="005530EF" w:rsidRPr="00E52A8E" w:rsidRDefault="005530EF" w:rsidP="00F42AB8">
            <w:pPr>
              <w:pStyle w:val="TAC"/>
              <w:rPr>
                <w:rFonts w:asciiTheme="majorBidi" w:hAnsiTheme="majorBidi" w:cstheme="majorBidi"/>
              </w:rPr>
            </w:pPr>
            <w:r w:rsidRPr="00E52A8E">
              <w:rPr>
                <w:rFonts w:asciiTheme="majorBidi" w:hAnsiTheme="majorBidi" w:cstheme="majorBidi"/>
              </w:rPr>
              <w:t>≤ 6.5</w:t>
            </w:r>
          </w:p>
        </w:tc>
      </w:tr>
      <w:tr w:rsidR="005530EF" w:rsidRPr="00E52A8E" w14:paraId="379A7680" w14:textId="77777777" w:rsidTr="00F42AB8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00DACB" w14:textId="77777777" w:rsidR="005530EF" w:rsidRPr="00E52A8E" w:rsidRDefault="005530EF" w:rsidP="00F42AB8">
            <w:pPr>
              <w:pStyle w:val="TAC"/>
              <w:rPr>
                <w:rFonts w:asciiTheme="majorBidi" w:hAnsiTheme="majorBidi" w:cstheme="majorBidi"/>
              </w:rPr>
            </w:pPr>
            <w:r w:rsidRPr="00E52A8E">
              <w:rPr>
                <w:rFonts w:asciiTheme="majorBidi" w:hAnsiTheme="majorBidi" w:cstheme="majorBidi"/>
              </w:rPr>
              <w:t>CP-OFDM 16 QAM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D65C2A" w14:textId="77777777" w:rsidR="005530EF" w:rsidRPr="00E52A8E" w:rsidRDefault="005530EF" w:rsidP="00F42AB8">
            <w:pPr>
              <w:pStyle w:val="TAC"/>
              <w:rPr>
                <w:rFonts w:asciiTheme="majorBidi" w:hAnsiTheme="majorBidi" w:cstheme="majorBidi"/>
              </w:rPr>
            </w:pPr>
            <w:r w:rsidRPr="00E52A8E">
              <w:rPr>
                <w:rFonts w:asciiTheme="majorBidi" w:hAnsiTheme="majorBidi" w:cstheme="majorBidi"/>
              </w:rPr>
              <w:t>≤ 6.5</w:t>
            </w:r>
          </w:p>
        </w:tc>
      </w:tr>
      <w:tr w:rsidR="005530EF" w:rsidRPr="00E52A8E" w14:paraId="5E55611B" w14:textId="77777777" w:rsidTr="00F42AB8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0CBAA" w14:textId="77777777" w:rsidR="005530EF" w:rsidRPr="00E52A8E" w:rsidRDefault="005530EF" w:rsidP="00F42AB8">
            <w:pPr>
              <w:pStyle w:val="TAC"/>
              <w:rPr>
                <w:rFonts w:asciiTheme="majorBidi" w:hAnsiTheme="majorBidi" w:cstheme="majorBidi"/>
              </w:rPr>
            </w:pPr>
            <w:r w:rsidRPr="00E52A8E">
              <w:rPr>
                <w:rFonts w:asciiTheme="majorBidi" w:hAnsiTheme="majorBidi" w:cstheme="majorBidi"/>
              </w:rPr>
              <w:t>CP-OFDM 64 QAM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521751" w14:textId="77777777" w:rsidR="005530EF" w:rsidRPr="00E52A8E" w:rsidRDefault="005530EF" w:rsidP="00F42AB8">
            <w:pPr>
              <w:pStyle w:val="TAC"/>
              <w:rPr>
                <w:rFonts w:asciiTheme="majorBidi" w:hAnsiTheme="majorBidi" w:cstheme="majorBidi"/>
              </w:rPr>
            </w:pPr>
            <w:r w:rsidRPr="00E52A8E">
              <w:rPr>
                <w:rFonts w:asciiTheme="majorBidi" w:hAnsiTheme="majorBidi" w:cstheme="majorBidi"/>
              </w:rPr>
              <w:t>≤ 6.5</w:t>
            </w:r>
          </w:p>
        </w:tc>
      </w:tr>
      <w:tr w:rsidR="005530EF" w:rsidRPr="00E52A8E" w14:paraId="3E4C76BF" w14:textId="77777777" w:rsidTr="00F42AB8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7B2B31" w14:textId="77777777" w:rsidR="005530EF" w:rsidRPr="00E52A8E" w:rsidRDefault="005530EF" w:rsidP="00F42AB8">
            <w:pPr>
              <w:pStyle w:val="TAC"/>
              <w:rPr>
                <w:rFonts w:asciiTheme="majorBidi" w:hAnsiTheme="majorBidi" w:cstheme="majorBidi"/>
              </w:rPr>
            </w:pPr>
            <w:r w:rsidRPr="00E52A8E">
              <w:rPr>
                <w:rFonts w:asciiTheme="majorBidi" w:hAnsiTheme="majorBidi" w:cstheme="majorBidi"/>
              </w:rPr>
              <w:t>CP-OFDM 256 QAM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34BD3B" w14:textId="77777777" w:rsidR="005530EF" w:rsidRPr="00E52A8E" w:rsidRDefault="005530EF" w:rsidP="00F42AB8">
            <w:pPr>
              <w:pStyle w:val="TAC"/>
              <w:rPr>
                <w:rFonts w:asciiTheme="majorBidi" w:hAnsiTheme="majorBidi" w:cstheme="majorBidi"/>
              </w:rPr>
            </w:pPr>
          </w:p>
        </w:tc>
      </w:tr>
      <w:tr w:rsidR="005530EF" w:rsidRPr="00E52A8E" w14:paraId="072F2A29" w14:textId="77777777" w:rsidTr="00F42AB8">
        <w:trPr>
          <w:jc w:val="center"/>
        </w:trPr>
        <w:tc>
          <w:tcPr>
            <w:tcW w:w="34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45009" w14:textId="77777777" w:rsidR="005530EF" w:rsidRPr="00E52A8E" w:rsidRDefault="005530EF" w:rsidP="00F42AB8">
            <w:pPr>
              <w:pStyle w:val="TAC"/>
              <w:jc w:val="left"/>
              <w:rPr>
                <w:rFonts w:asciiTheme="majorBidi" w:hAnsiTheme="majorBidi" w:cstheme="majorBidi"/>
              </w:rPr>
            </w:pPr>
            <w:r w:rsidRPr="00E52A8E">
              <w:rPr>
                <w:rFonts w:asciiTheme="majorBidi" w:hAnsiTheme="majorBidi" w:cstheme="majorBidi"/>
              </w:rPr>
              <w:t xml:space="preserve">NOTE: for 256QAM MPR would suffice and no A-MPR </w:t>
            </w:r>
            <w:r>
              <w:rPr>
                <w:rFonts w:asciiTheme="majorBidi" w:hAnsiTheme="majorBidi" w:cstheme="majorBidi"/>
              </w:rPr>
              <w:t>is</w:t>
            </w:r>
            <w:r w:rsidRPr="00E52A8E">
              <w:rPr>
                <w:rFonts w:asciiTheme="majorBidi" w:hAnsiTheme="majorBidi" w:cstheme="majorBidi"/>
              </w:rPr>
              <w:t xml:space="preserve"> needed. </w:t>
            </w:r>
          </w:p>
        </w:tc>
      </w:tr>
    </w:tbl>
    <w:p w14:paraId="5F159D87" w14:textId="77777777" w:rsidR="00146DBD" w:rsidRPr="008C0BDC" w:rsidRDefault="00146DBD" w:rsidP="0076744E">
      <w:pPr>
        <w:spacing w:after="120"/>
        <w:rPr>
          <w:color w:val="0070C0"/>
          <w:szCs w:val="24"/>
          <w:lang w:val="fr-FR" w:eastAsia="zh-CN"/>
        </w:rPr>
      </w:pPr>
    </w:p>
    <w:p w14:paraId="6C2C2550" w14:textId="77777777" w:rsidR="0076744E" w:rsidRDefault="0076744E" w:rsidP="0076744E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Recommended WF</w:t>
      </w:r>
    </w:p>
    <w:p w14:paraId="66EEFD34" w14:textId="5C9D8519" w:rsidR="0076744E" w:rsidRPr="00D32438" w:rsidRDefault="000038ED" w:rsidP="0076744E">
      <w:pPr>
        <w:pStyle w:val="ListParagraph"/>
        <w:overflowPunct/>
        <w:autoSpaceDE/>
        <w:autoSpaceDN/>
        <w:adjustRightInd/>
        <w:spacing w:after="120"/>
        <w:ind w:left="1440" w:firstLineChars="0" w:firstLine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Discuss offline how to finalize A-MPR requirements specifications for PC2 and for NS_12.</w:t>
      </w:r>
    </w:p>
    <w:p w14:paraId="4D2EB8F1" w14:textId="77777777" w:rsidR="0076744E" w:rsidRDefault="0076744E" w:rsidP="00F33C31">
      <w:pPr>
        <w:spacing w:after="120"/>
        <w:rPr>
          <w:color w:val="0070C0"/>
          <w:szCs w:val="24"/>
          <w:lang w:eastAsia="zh-CN"/>
        </w:rPr>
      </w:pPr>
    </w:p>
    <w:p w14:paraId="166940D8" w14:textId="47D31DAB" w:rsidR="00F33C31" w:rsidRDefault="00F33C31" w:rsidP="00F33C31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 xml:space="preserve">Issue </w:t>
      </w:r>
      <w:r w:rsidR="00AE3060">
        <w:rPr>
          <w:b/>
          <w:color w:val="0070C0"/>
          <w:u w:val="single"/>
          <w:lang w:eastAsia="ko-KR"/>
        </w:rPr>
        <w:t>1</w:t>
      </w:r>
      <w:r>
        <w:rPr>
          <w:b/>
          <w:color w:val="0070C0"/>
          <w:u w:val="single"/>
          <w:lang w:eastAsia="ko-KR"/>
        </w:rPr>
        <w:t>-</w:t>
      </w:r>
      <w:r w:rsidR="00DB16C2">
        <w:rPr>
          <w:b/>
          <w:color w:val="0070C0"/>
          <w:u w:val="single"/>
          <w:lang w:eastAsia="ko-KR"/>
        </w:rPr>
        <w:t>3</w:t>
      </w:r>
      <w:r>
        <w:rPr>
          <w:b/>
          <w:color w:val="0070C0"/>
          <w:u w:val="single"/>
          <w:lang w:eastAsia="ko-KR"/>
        </w:rPr>
        <w:t>-2: NS_13 A-MPR for PC2</w:t>
      </w:r>
    </w:p>
    <w:p w14:paraId="5EE95816" w14:textId="5E39422B" w:rsidR="00F33C31" w:rsidRDefault="00F33C31" w:rsidP="00F33C31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Proposals: NS_1</w:t>
      </w:r>
      <w:r w:rsidR="001B0EF6">
        <w:rPr>
          <w:rFonts w:eastAsia="SimSun"/>
          <w:color w:val="0070C0"/>
          <w:szCs w:val="24"/>
          <w:lang w:eastAsia="zh-CN"/>
        </w:rPr>
        <w:t>3</w:t>
      </w:r>
      <w:r>
        <w:rPr>
          <w:rFonts w:eastAsia="SimSun"/>
          <w:color w:val="0070C0"/>
          <w:szCs w:val="24"/>
          <w:lang w:eastAsia="zh-CN"/>
        </w:rPr>
        <w:t xml:space="preserve"> A-MPR definition for 7 MHz channel BW and PC2:</w:t>
      </w:r>
    </w:p>
    <w:p w14:paraId="38E537FB" w14:textId="77777777" w:rsidR="00F33C31" w:rsidRDefault="00F33C31" w:rsidP="00F33C31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70C0"/>
          <w:szCs w:val="24"/>
          <w:lang w:val="fr-FR" w:eastAsia="zh-CN"/>
        </w:rPr>
      </w:pPr>
      <w:r>
        <w:rPr>
          <w:rFonts w:eastAsia="SimSun"/>
          <w:color w:val="0070C0"/>
          <w:szCs w:val="24"/>
          <w:lang w:val="fr-FR" w:eastAsia="zh-CN"/>
        </w:rPr>
        <w:t>Option 1 (Apple)</w:t>
      </w:r>
    </w:p>
    <w:p w14:paraId="010E93CB" w14:textId="77777777" w:rsidR="007E6799" w:rsidRPr="007E6799" w:rsidRDefault="007E6799" w:rsidP="007E6799">
      <w:pPr>
        <w:spacing w:after="120"/>
        <w:rPr>
          <w:rFonts w:eastAsia="PMingLiU"/>
          <w:sz w:val="22"/>
          <w:szCs w:val="22"/>
        </w:rPr>
      </w:pPr>
    </w:p>
    <w:tbl>
      <w:tblPr>
        <w:tblW w:w="85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30"/>
        <w:gridCol w:w="2160"/>
        <w:gridCol w:w="2160"/>
        <w:gridCol w:w="1890"/>
        <w:gridCol w:w="990"/>
      </w:tblGrid>
      <w:tr w:rsidR="007E6799" w:rsidRPr="001D0283" w14:paraId="5F065B60" w14:textId="77777777" w:rsidTr="00F42AB8">
        <w:trPr>
          <w:jc w:val="center"/>
        </w:trPr>
        <w:tc>
          <w:tcPr>
            <w:tcW w:w="1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487344" w14:textId="77777777" w:rsidR="007E6799" w:rsidRPr="001D0283" w:rsidRDefault="007E6799" w:rsidP="00F42AB8">
            <w:pPr>
              <w:pStyle w:val="TAH"/>
              <w:rPr>
                <w:lang w:eastAsia="zh-CN"/>
              </w:rPr>
            </w:pPr>
            <w:r w:rsidRPr="001D0283">
              <w:lastRenderedPageBreak/>
              <w:t>Channel</w:t>
            </w:r>
            <w:r>
              <w:t xml:space="preserve"> </w:t>
            </w:r>
            <w:r w:rsidRPr="001D0283">
              <w:t>BW</w:t>
            </w:r>
          </w:p>
        </w:tc>
        <w:tc>
          <w:tcPr>
            <w:tcW w:w="2160" w:type="dxa"/>
          </w:tcPr>
          <w:p w14:paraId="217ACB1A" w14:textId="77777777" w:rsidR="007E6799" w:rsidRPr="001D0283" w:rsidRDefault="007E6799" w:rsidP="00F42AB8">
            <w:pPr>
              <w:pStyle w:val="TAH"/>
            </w:pPr>
            <w:r w:rsidRPr="001D0283">
              <w:t>Carrier</w:t>
            </w:r>
            <w:r>
              <w:t xml:space="preserve"> </w:t>
            </w:r>
            <w:r w:rsidRPr="001D0283">
              <w:t>Frequency,</w:t>
            </w:r>
            <w:r>
              <w:t xml:space="preserve"> </w:t>
            </w:r>
            <w:r w:rsidRPr="001D0283">
              <w:t>Fc,</w:t>
            </w:r>
            <w:r>
              <w:t xml:space="preserve"> </w:t>
            </w:r>
            <w:r w:rsidRPr="001D0283">
              <w:t>MHz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CE69CA" w14:textId="77777777" w:rsidR="007E6799" w:rsidRPr="001D0283" w:rsidRDefault="007E6799" w:rsidP="00F42AB8">
            <w:pPr>
              <w:pStyle w:val="TAH"/>
              <w:rPr>
                <w:lang w:eastAsia="zh-CN"/>
              </w:rPr>
            </w:pPr>
            <w:r w:rsidRPr="001D0283">
              <w:t>RB</w:t>
            </w:r>
            <w:r w:rsidRPr="001D0283">
              <w:rPr>
                <w:vertAlign w:val="subscript"/>
              </w:rPr>
              <w:t>Start</w:t>
            </w:r>
            <w:r w:rsidRPr="001D0283">
              <w:t>*12*SCS</w:t>
            </w:r>
            <w:r>
              <w:t xml:space="preserve"> </w:t>
            </w:r>
            <w:r w:rsidRPr="001D0283">
              <w:t>(MHz)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BD5B90" w14:textId="77777777" w:rsidR="007E6799" w:rsidRPr="001D0283" w:rsidRDefault="007E6799" w:rsidP="00F42AB8">
            <w:pPr>
              <w:pStyle w:val="TAH"/>
              <w:rPr>
                <w:lang w:eastAsia="zh-CN"/>
              </w:rPr>
            </w:pPr>
            <w:r w:rsidRPr="001D0283">
              <w:t>L</w:t>
            </w:r>
            <w:r w:rsidRPr="001D0283">
              <w:rPr>
                <w:vertAlign w:val="subscript"/>
              </w:rPr>
              <w:t>CRB</w:t>
            </w:r>
            <w:r w:rsidRPr="001D0283">
              <w:t>*12*SCS</w:t>
            </w:r>
            <w:r>
              <w:t xml:space="preserve"> </w:t>
            </w:r>
            <w:r w:rsidRPr="001D0283">
              <w:t>(MHz)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6E7835" w14:textId="77777777" w:rsidR="007E6799" w:rsidRPr="001D0283" w:rsidRDefault="007E6799" w:rsidP="00F42AB8">
            <w:pPr>
              <w:pStyle w:val="TAH"/>
              <w:rPr>
                <w:lang w:eastAsia="zh-CN"/>
              </w:rPr>
            </w:pPr>
            <w:r w:rsidRPr="001D0283">
              <w:t>A-MPR</w:t>
            </w:r>
          </w:p>
        </w:tc>
      </w:tr>
      <w:tr w:rsidR="007E6799" w:rsidRPr="001D0283" w14:paraId="3A14E5AE" w14:textId="77777777" w:rsidTr="00F42AB8">
        <w:trPr>
          <w:jc w:val="center"/>
        </w:trPr>
        <w:tc>
          <w:tcPr>
            <w:tcW w:w="13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1EC4EB7" w14:textId="77777777" w:rsidR="007E6799" w:rsidRPr="00ED6A47" w:rsidRDefault="007E6799" w:rsidP="00F42AB8">
            <w:pPr>
              <w:pStyle w:val="TAC"/>
              <w:rPr>
                <w:rFonts w:cs="Arial"/>
                <w:color w:val="000000" w:themeColor="text1"/>
                <w:lang w:eastAsia="zh-CN"/>
              </w:rPr>
            </w:pPr>
            <w:r w:rsidRPr="00ED6A47">
              <w:rPr>
                <w:rFonts w:cs="Arial"/>
                <w:color w:val="000000" w:themeColor="text1"/>
                <w:lang w:eastAsia="zh-CN"/>
              </w:rPr>
              <w:t>7MHz</w:t>
            </w:r>
          </w:p>
        </w:tc>
        <w:tc>
          <w:tcPr>
            <w:tcW w:w="21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19477FB" w14:textId="77777777" w:rsidR="007E6799" w:rsidRPr="00ED6A47" w:rsidRDefault="007E6799" w:rsidP="00F42AB8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160" w:type="dxa"/>
          </w:tcPr>
          <w:p w14:paraId="27CBA630" w14:textId="77777777" w:rsidR="007E6799" w:rsidRPr="00ED6A47" w:rsidRDefault="007E6799" w:rsidP="00F42AB8">
            <w:pPr>
              <w:pStyle w:val="TAC"/>
              <w:rPr>
                <w:color w:val="000000" w:themeColor="text1"/>
              </w:rPr>
            </w:pPr>
            <w:r w:rsidRPr="00ED6A47">
              <w:rPr>
                <w:rFonts w:cs="Arial"/>
                <w:color w:val="000000" w:themeColor="text1"/>
              </w:rPr>
              <w:t>≤</w:t>
            </w:r>
            <w:r w:rsidRPr="00ED6A47">
              <w:rPr>
                <w:color w:val="000000" w:themeColor="text1"/>
              </w:rPr>
              <w:t>1.8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33649" w14:textId="77777777" w:rsidR="007E6799" w:rsidRPr="00ED6A47" w:rsidRDefault="007E6799" w:rsidP="00F42AB8">
            <w:pPr>
              <w:pStyle w:val="TAC"/>
              <w:rPr>
                <w:rFonts w:cs="Arial"/>
                <w:color w:val="000000" w:themeColor="text1"/>
              </w:rPr>
            </w:pPr>
            <w:r w:rsidRPr="00ED6A47">
              <w:rPr>
                <w:rFonts w:cs="Arial"/>
                <w:color w:val="000000" w:themeColor="text1"/>
              </w:rPr>
              <w:t>&lt;1.44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666DC" w14:textId="77777777" w:rsidR="007E6799" w:rsidRPr="00ED6A47" w:rsidRDefault="007E6799" w:rsidP="00F42AB8">
            <w:pPr>
              <w:pStyle w:val="TAC"/>
              <w:rPr>
                <w:color w:val="000000" w:themeColor="text1"/>
                <w:lang w:val="en-US"/>
              </w:rPr>
            </w:pPr>
            <w:r w:rsidRPr="00ED6A47">
              <w:rPr>
                <w:color w:val="000000" w:themeColor="text1"/>
              </w:rPr>
              <w:t>A1</w:t>
            </w:r>
          </w:p>
        </w:tc>
      </w:tr>
      <w:tr w:rsidR="007E6799" w:rsidRPr="001D0283" w14:paraId="6D619E7D" w14:textId="77777777" w:rsidTr="00F42AB8">
        <w:trPr>
          <w:jc w:val="center"/>
        </w:trPr>
        <w:tc>
          <w:tcPr>
            <w:tcW w:w="1330" w:type="dxa"/>
            <w:tcBorders>
              <w:top w:val="nil"/>
              <w:bottom w:val="nil"/>
            </w:tcBorders>
            <w:shd w:val="clear" w:color="auto" w:fill="auto"/>
          </w:tcPr>
          <w:p w14:paraId="4EBC234B" w14:textId="77777777" w:rsidR="007E6799" w:rsidRPr="00ED6A47" w:rsidRDefault="007E6799" w:rsidP="00F42AB8">
            <w:pPr>
              <w:pStyle w:val="TAC"/>
              <w:rPr>
                <w:rFonts w:cs="Arial"/>
                <w:color w:val="000000" w:themeColor="text1"/>
                <w:lang w:eastAsia="zh-CN"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14:paraId="22A2E158" w14:textId="77777777" w:rsidR="007E6799" w:rsidRPr="00ED6A47" w:rsidRDefault="007E6799" w:rsidP="00F42AB8">
            <w:pPr>
              <w:pStyle w:val="TAC"/>
              <w:rPr>
                <w:color w:val="000000" w:themeColor="text1"/>
              </w:rPr>
            </w:pPr>
            <w:r w:rsidRPr="00ED6A47">
              <w:rPr>
                <w:color w:val="000000" w:themeColor="text1"/>
              </w:rPr>
              <w:t>820.5 ≤ Fc</w:t>
            </w:r>
          </w:p>
        </w:tc>
        <w:tc>
          <w:tcPr>
            <w:tcW w:w="2160" w:type="dxa"/>
          </w:tcPr>
          <w:p w14:paraId="5DABB26D" w14:textId="77777777" w:rsidR="007E6799" w:rsidRPr="00ED6A47" w:rsidRDefault="007E6799" w:rsidP="00F42AB8">
            <w:pPr>
              <w:pStyle w:val="TAC"/>
              <w:rPr>
                <w:rFonts w:cs="Arial"/>
                <w:color w:val="000000" w:themeColor="text1"/>
              </w:rPr>
            </w:pPr>
            <w:r w:rsidRPr="00ED6A47">
              <w:rPr>
                <w:rFonts w:cs="Arial"/>
                <w:color w:val="000000" w:themeColor="text1"/>
              </w:rPr>
              <w:t>≤</w:t>
            </w:r>
            <w:r w:rsidRPr="00ED6A47">
              <w:rPr>
                <w:color w:val="000000" w:themeColor="text1"/>
              </w:rPr>
              <w:t>1.8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8E80D" w14:textId="77777777" w:rsidR="007E6799" w:rsidRPr="00ED6A47" w:rsidRDefault="007E6799" w:rsidP="00F42AB8">
            <w:pPr>
              <w:pStyle w:val="TAC"/>
              <w:rPr>
                <w:rFonts w:cs="Arial"/>
                <w:color w:val="000000" w:themeColor="text1"/>
              </w:rPr>
            </w:pPr>
            <w:r w:rsidRPr="00ED6A47">
              <w:rPr>
                <w:rFonts w:cs="Arial"/>
                <w:color w:val="000000" w:themeColor="text1"/>
              </w:rPr>
              <w:t>≥1.44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AF624" w14:textId="77777777" w:rsidR="007E6799" w:rsidRPr="00ED6A47" w:rsidRDefault="007E6799" w:rsidP="00F42AB8">
            <w:pPr>
              <w:pStyle w:val="TAC"/>
              <w:rPr>
                <w:color w:val="000000" w:themeColor="text1"/>
                <w:lang w:val="en-US"/>
              </w:rPr>
            </w:pPr>
            <w:r w:rsidRPr="00ED6A47">
              <w:rPr>
                <w:color w:val="000000" w:themeColor="text1"/>
              </w:rPr>
              <w:t>A2</w:t>
            </w:r>
          </w:p>
        </w:tc>
      </w:tr>
      <w:tr w:rsidR="007E6799" w:rsidRPr="001D0283" w14:paraId="6FD2B996" w14:textId="77777777" w:rsidTr="00F42AB8">
        <w:trPr>
          <w:jc w:val="center"/>
        </w:trPr>
        <w:tc>
          <w:tcPr>
            <w:tcW w:w="1330" w:type="dxa"/>
            <w:tcBorders>
              <w:top w:val="nil"/>
            </w:tcBorders>
            <w:shd w:val="clear" w:color="auto" w:fill="auto"/>
          </w:tcPr>
          <w:p w14:paraId="550A1253" w14:textId="77777777" w:rsidR="007E6799" w:rsidRPr="00ED6A47" w:rsidRDefault="007E6799" w:rsidP="00F42AB8">
            <w:pPr>
              <w:pStyle w:val="TAC"/>
              <w:rPr>
                <w:rFonts w:cs="Arial"/>
                <w:color w:val="000000" w:themeColor="text1"/>
                <w:lang w:eastAsia="zh-CN"/>
              </w:rPr>
            </w:pPr>
          </w:p>
        </w:tc>
        <w:tc>
          <w:tcPr>
            <w:tcW w:w="2160" w:type="dxa"/>
            <w:tcBorders>
              <w:top w:val="nil"/>
            </w:tcBorders>
            <w:shd w:val="clear" w:color="auto" w:fill="auto"/>
          </w:tcPr>
          <w:p w14:paraId="7E6DF029" w14:textId="77777777" w:rsidR="007E6799" w:rsidRPr="00ED6A47" w:rsidRDefault="007E6799" w:rsidP="00F42AB8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160" w:type="dxa"/>
          </w:tcPr>
          <w:p w14:paraId="5AA35851" w14:textId="77777777" w:rsidR="007E6799" w:rsidRPr="00ED6A47" w:rsidRDefault="007E6799" w:rsidP="00F42AB8">
            <w:pPr>
              <w:pStyle w:val="TAC"/>
              <w:rPr>
                <w:rFonts w:cs="Arial"/>
                <w:color w:val="000000" w:themeColor="text1"/>
              </w:rPr>
            </w:pPr>
            <w:r w:rsidRPr="00ED6A47">
              <w:rPr>
                <w:rFonts w:cs="Arial"/>
                <w:color w:val="000000" w:themeColor="text1"/>
              </w:rPr>
              <w:t>&gt;1.8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00C58" w14:textId="77777777" w:rsidR="007E6799" w:rsidRPr="00ED6A47" w:rsidRDefault="007E6799" w:rsidP="00F42AB8">
            <w:pPr>
              <w:pStyle w:val="TAC"/>
              <w:rPr>
                <w:rFonts w:cs="Arial"/>
                <w:color w:val="000000" w:themeColor="text1"/>
              </w:rPr>
            </w:pPr>
            <w:r w:rsidRPr="00ED6A47">
              <w:rPr>
                <w:rFonts w:cs="Arial"/>
                <w:color w:val="000000" w:themeColor="text1"/>
              </w:rPr>
              <w:t>≥1.8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65B8C" w14:textId="77777777" w:rsidR="007E6799" w:rsidRPr="00ED6A47" w:rsidRDefault="007E6799" w:rsidP="00F42AB8">
            <w:pPr>
              <w:pStyle w:val="TAC"/>
              <w:rPr>
                <w:color w:val="000000" w:themeColor="text1"/>
                <w:lang w:val="en-US"/>
              </w:rPr>
            </w:pPr>
            <w:r w:rsidRPr="00ED6A47">
              <w:rPr>
                <w:color w:val="000000" w:themeColor="text1"/>
              </w:rPr>
              <w:t>A1</w:t>
            </w:r>
          </w:p>
        </w:tc>
      </w:tr>
    </w:tbl>
    <w:p w14:paraId="0226A462" w14:textId="77777777" w:rsidR="007E6799" w:rsidRPr="001D0283" w:rsidRDefault="007E6799" w:rsidP="007E6799"/>
    <w:p w14:paraId="1F7D04DE" w14:textId="77777777" w:rsidR="007E6799" w:rsidRDefault="007E6799" w:rsidP="007E6799">
      <w:pPr>
        <w:pStyle w:val="TH"/>
        <w:ind w:left="2072" w:firstLine="200"/>
        <w:jc w:val="left"/>
      </w:pPr>
      <w:r>
        <w:t xml:space="preserve">Table </w:t>
      </w:r>
      <w:r>
        <w:rPr>
          <w:lang w:val="en-US"/>
        </w:rPr>
        <w:t>6</w:t>
      </w:r>
      <w:r>
        <w:t>: A-MPR for NS_13 (Power Class 2</w:t>
      </w:r>
      <w:r w:rsidRPr="00AE2E87">
        <w:t>)</w:t>
      </w:r>
      <w:r>
        <w:t>, from [3]</w:t>
      </w:r>
    </w:p>
    <w:tbl>
      <w:tblPr>
        <w:tblW w:w="6654" w:type="dxa"/>
        <w:tblInd w:w="148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00"/>
        <w:gridCol w:w="1252"/>
        <w:gridCol w:w="1259"/>
        <w:gridCol w:w="1234"/>
        <w:gridCol w:w="709"/>
      </w:tblGrid>
      <w:tr w:rsidR="007E6799" w14:paraId="7EF7CBF9" w14:textId="77777777" w:rsidTr="00F42AB8">
        <w:tc>
          <w:tcPr>
            <w:tcW w:w="2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07425" w14:textId="77777777" w:rsidR="007E6799" w:rsidRDefault="007E6799" w:rsidP="00F42AB8">
            <w:pPr>
              <w:pStyle w:val="TAH"/>
            </w:pPr>
            <w:r>
              <w:t>Modulation/Waveform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FE48276" w14:textId="77777777" w:rsidR="007E6799" w:rsidRDefault="007E6799" w:rsidP="00F42AB8">
            <w:pPr>
              <w:pStyle w:val="TAH"/>
            </w:pPr>
            <w:r>
              <w:t>A1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DCC9A" w14:textId="77777777" w:rsidR="007E6799" w:rsidRDefault="007E6799" w:rsidP="00F42AB8">
            <w:pPr>
              <w:pStyle w:val="TAH"/>
            </w:pPr>
            <w:r>
              <w:t>A2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EDA5A" w14:textId="77777777" w:rsidR="007E6799" w:rsidRPr="004A388F" w:rsidRDefault="007E6799" w:rsidP="00F42AB8">
            <w:pPr>
              <w:pStyle w:val="TAH"/>
            </w:pPr>
            <w:r w:rsidRPr="004A388F">
              <w:t>A3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BA78E" w14:textId="77777777" w:rsidR="007E6799" w:rsidRPr="00024F91" w:rsidRDefault="007E6799" w:rsidP="00F42AB8">
            <w:pPr>
              <w:pStyle w:val="TAH"/>
            </w:pPr>
            <w:r w:rsidRPr="00024F91">
              <w:t>A4</w:t>
            </w:r>
          </w:p>
        </w:tc>
      </w:tr>
      <w:tr w:rsidR="007E6799" w14:paraId="1645EDD6" w14:textId="77777777" w:rsidTr="00F42AB8">
        <w:tc>
          <w:tcPr>
            <w:tcW w:w="2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9040D" w14:textId="77777777" w:rsidR="007E6799" w:rsidRDefault="007E6799" w:rsidP="00F42AB8">
            <w:pPr>
              <w:pStyle w:val="TAH"/>
              <w:rPr>
                <w:lang w:eastAsia="ko-KR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8FD0C1E" w14:textId="77777777" w:rsidR="007E6799" w:rsidRDefault="007E6799" w:rsidP="00F42AB8">
            <w:pPr>
              <w:pStyle w:val="TAH"/>
            </w:pPr>
            <w:r>
              <w:t>Outer/Inner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68083" w14:textId="77777777" w:rsidR="007E6799" w:rsidRDefault="007E6799" w:rsidP="00F42AB8">
            <w:pPr>
              <w:pStyle w:val="TAH"/>
            </w:pPr>
            <w:r>
              <w:t>Outer/Inner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D0279" w14:textId="77777777" w:rsidR="007E6799" w:rsidRPr="004A388F" w:rsidRDefault="007E6799" w:rsidP="00F42AB8">
            <w:pPr>
              <w:pStyle w:val="TAH"/>
            </w:pPr>
            <w:r w:rsidRPr="004A388F">
              <w:t>Outer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4B08D" w14:textId="77777777" w:rsidR="007E6799" w:rsidRPr="00024F91" w:rsidRDefault="007E6799" w:rsidP="00F42AB8">
            <w:pPr>
              <w:pStyle w:val="TAH"/>
            </w:pPr>
            <w:r w:rsidRPr="00024F91">
              <w:t>Outer</w:t>
            </w:r>
          </w:p>
        </w:tc>
      </w:tr>
      <w:tr w:rsidR="007E6799" w14:paraId="50F3C286" w14:textId="77777777" w:rsidTr="00F42AB8">
        <w:tc>
          <w:tcPr>
            <w:tcW w:w="22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1F1B4" w14:textId="77777777" w:rsidR="007E6799" w:rsidRDefault="007E6799" w:rsidP="00F42AB8">
            <w:pPr>
              <w:pStyle w:val="TAC"/>
            </w:pPr>
            <w:r>
              <w:t>DFT-s-OFDM PI/2 BPSK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23A65" w14:textId="77777777" w:rsidR="007E6799" w:rsidRPr="004A388F" w:rsidRDefault="007E6799" w:rsidP="00F42AB8">
            <w:pPr>
              <w:pStyle w:val="TAC"/>
            </w:pPr>
            <w:r w:rsidRPr="0034249B">
              <w:t>≤ 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66EA6A" w14:textId="77777777" w:rsidR="007E6799" w:rsidRPr="004A388F" w:rsidRDefault="007E6799" w:rsidP="00F42AB8">
            <w:pPr>
              <w:pStyle w:val="TAC"/>
            </w:pPr>
            <w:r w:rsidRPr="004A388F">
              <w:t>≤ 6.5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BC76A" w14:textId="77777777" w:rsidR="007E6799" w:rsidRPr="004A388F" w:rsidRDefault="007E6799" w:rsidP="00F42AB8">
            <w:pPr>
              <w:pStyle w:val="TAC"/>
            </w:pPr>
            <w:r w:rsidRPr="004A388F">
              <w:t>≤ 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DFE5C" w14:textId="77777777" w:rsidR="007E6799" w:rsidRPr="00024F91" w:rsidRDefault="007E6799" w:rsidP="00F42AB8">
            <w:pPr>
              <w:pStyle w:val="TAC"/>
            </w:pPr>
            <w:r w:rsidRPr="00024F91">
              <w:t>≤ 3</w:t>
            </w:r>
          </w:p>
        </w:tc>
      </w:tr>
      <w:tr w:rsidR="007E6799" w14:paraId="44122FEF" w14:textId="77777777" w:rsidTr="00F42AB8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A63E0" w14:textId="77777777" w:rsidR="007E6799" w:rsidRDefault="007E6799" w:rsidP="00F42AB8">
            <w:pPr>
              <w:pStyle w:val="TAC"/>
            </w:pPr>
            <w:r>
              <w:t>DFT-s-OFDM QPSK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65002" w14:textId="77777777" w:rsidR="007E6799" w:rsidRPr="004A388F" w:rsidRDefault="007E6799" w:rsidP="00F42AB8">
            <w:pPr>
              <w:pStyle w:val="TAC"/>
            </w:pPr>
            <w:r w:rsidRPr="0034249B">
              <w:t>≤ 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482914" w14:textId="77777777" w:rsidR="007E6799" w:rsidRPr="004A388F" w:rsidRDefault="007E6799" w:rsidP="00F42AB8">
            <w:pPr>
              <w:pStyle w:val="TAC"/>
            </w:pPr>
            <w:r w:rsidRPr="004A388F">
              <w:t>≤ 6.5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CC1A1" w14:textId="77777777" w:rsidR="007E6799" w:rsidRPr="004A388F" w:rsidRDefault="007E6799" w:rsidP="00F42AB8">
            <w:pPr>
              <w:pStyle w:val="TAC"/>
            </w:pPr>
            <w:r w:rsidRPr="004A388F">
              <w:t>≤ 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CFD67" w14:textId="77777777" w:rsidR="007E6799" w:rsidRPr="00024F91" w:rsidRDefault="007E6799" w:rsidP="00F42AB8">
            <w:pPr>
              <w:pStyle w:val="TAC"/>
            </w:pPr>
            <w:r w:rsidRPr="00024F91">
              <w:t>≤ 3</w:t>
            </w:r>
          </w:p>
        </w:tc>
      </w:tr>
      <w:tr w:rsidR="007E6799" w14:paraId="67364BE7" w14:textId="77777777" w:rsidTr="00F42AB8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C5C3A9" w14:textId="77777777" w:rsidR="007E6799" w:rsidRDefault="007E6799" w:rsidP="00F42AB8">
            <w:pPr>
              <w:pStyle w:val="TAC"/>
            </w:pPr>
            <w:r>
              <w:t>DFT-s-OFDM 16 QAM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FEA16" w14:textId="77777777" w:rsidR="007E6799" w:rsidRPr="004A388F" w:rsidRDefault="007E6799" w:rsidP="00F42AB8">
            <w:pPr>
              <w:pStyle w:val="TAC"/>
            </w:pPr>
            <w:r w:rsidRPr="0034249B">
              <w:t>≤ 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F4109A" w14:textId="77777777" w:rsidR="007E6799" w:rsidRPr="004A388F" w:rsidRDefault="007E6799" w:rsidP="00F42AB8">
            <w:pPr>
              <w:pStyle w:val="TAC"/>
            </w:pPr>
            <w:r w:rsidRPr="004A388F">
              <w:t>≤ 6</w:t>
            </w:r>
            <w:r w:rsidRPr="00024F91">
              <w:t>.5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DD024" w14:textId="77777777" w:rsidR="007E6799" w:rsidRPr="004A388F" w:rsidRDefault="007E6799" w:rsidP="00F42AB8">
            <w:pPr>
              <w:pStyle w:val="TAC"/>
            </w:pPr>
            <w:r w:rsidRPr="004A388F">
              <w:t>≤ 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6DA01" w14:textId="77777777" w:rsidR="007E6799" w:rsidRPr="00024F91" w:rsidRDefault="007E6799" w:rsidP="00F42AB8">
            <w:pPr>
              <w:pStyle w:val="TAC"/>
            </w:pPr>
            <w:r w:rsidRPr="00024F91">
              <w:t>≤ 3</w:t>
            </w:r>
          </w:p>
        </w:tc>
      </w:tr>
      <w:tr w:rsidR="007E6799" w14:paraId="36BF640B" w14:textId="77777777" w:rsidTr="00F42AB8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0ABA35" w14:textId="77777777" w:rsidR="007E6799" w:rsidRDefault="007E6799" w:rsidP="00F42AB8">
            <w:pPr>
              <w:pStyle w:val="TAC"/>
            </w:pPr>
            <w:r>
              <w:t>DFT-s-OFDM 64 QAM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63C34" w14:textId="77777777" w:rsidR="007E6799" w:rsidRPr="004A388F" w:rsidRDefault="007E6799" w:rsidP="00F42AB8">
            <w:pPr>
              <w:pStyle w:val="TAC"/>
            </w:pPr>
            <w:r w:rsidRPr="0034249B">
              <w:t>≤ 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04C2A" w14:textId="77777777" w:rsidR="007E6799" w:rsidRPr="004A388F" w:rsidRDefault="007E6799" w:rsidP="00F42AB8">
            <w:pPr>
              <w:pStyle w:val="TAC"/>
            </w:pPr>
            <w:r w:rsidRPr="004A388F">
              <w:t>≤ 6</w:t>
            </w:r>
            <w:r w:rsidRPr="00024F91">
              <w:t>.5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6C6B7" w14:textId="77777777" w:rsidR="007E6799" w:rsidRPr="004A388F" w:rsidRDefault="007E6799" w:rsidP="00F42AB8">
            <w:pPr>
              <w:pStyle w:val="TAC"/>
            </w:pPr>
            <w:r w:rsidRPr="004A388F">
              <w:t>≤ 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24435" w14:textId="77777777" w:rsidR="007E6799" w:rsidRPr="00024F91" w:rsidRDefault="007E6799" w:rsidP="00F42AB8">
            <w:pPr>
              <w:pStyle w:val="TAC"/>
            </w:pPr>
            <w:r w:rsidRPr="00024F91">
              <w:t>≤ 3</w:t>
            </w:r>
          </w:p>
        </w:tc>
      </w:tr>
      <w:tr w:rsidR="007E6799" w14:paraId="214563B9" w14:textId="77777777" w:rsidTr="00F42AB8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6DDC13" w14:textId="77777777" w:rsidR="007E6799" w:rsidRDefault="007E6799" w:rsidP="00F42AB8">
            <w:pPr>
              <w:pStyle w:val="TAC"/>
            </w:pPr>
            <w:r>
              <w:t>DFT-s-OFDM 256 QAM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0BC2F" w14:textId="77777777" w:rsidR="007E6799" w:rsidRPr="004A388F" w:rsidRDefault="007E6799" w:rsidP="00F42AB8">
            <w:pPr>
              <w:pStyle w:val="TAC"/>
            </w:pPr>
            <w:r w:rsidRPr="0034249B">
              <w:t>≤ 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605DDF" w14:textId="77777777" w:rsidR="007E6799" w:rsidRPr="004A388F" w:rsidRDefault="007E6799" w:rsidP="00F42AB8">
            <w:pPr>
              <w:pStyle w:val="TAC"/>
            </w:pPr>
            <w:r w:rsidRPr="004A388F">
              <w:t>≤ 7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E0529" w14:textId="77777777" w:rsidR="007E6799" w:rsidRPr="004A388F" w:rsidRDefault="007E6799" w:rsidP="00F42AB8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8C4DF" w14:textId="77777777" w:rsidR="007E6799" w:rsidRPr="00024F91" w:rsidRDefault="007E6799" w:rsidP="00F42AB8">
            <w:pPr>
              <w:pStyle w:val="TAC"/>
            </w:pPr>
          </w:p>
        </w:tc>
      </w:tr>
      <w:tr w:rsidR="007E6799" w14:paraId="4D8559EC" w14:textId="77777777" w:rsidTr="00F42AB8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F7955" w14:textId="77777777" w:rsidR="007E6799" w:rsidRDefault="007E6799" w:rsidP="00F42AB8">
            <w:pPr>
              <w:pStyle w:val="TAC"/>
            </w:pPr>
            <w:r>
              <w:t>CP-OFDM QPSK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EBCDF" w14:textId="77777777" w:rsidR="007E6799" w:rsidRPr="004A388F" w:rsidRDefault="007E6799" w:rsidP="00F42AB8">
            <w:pPr>
              <w:pStyle w:val="TAC"/>
            </w:pPr>
            <w:r w:rsidRPr="0034249B">
              <w:t xml:space="preserve">≤ </w:t>
            </w:r>
            <w:r>
              <w:t>7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908EC0" w14:textId="77777777" w:rsidR="007E6799" w:rsidRPr="004A388F" w:rsidRDefault="007E6799" w:rsidP="00F42AB8">
            <w:pPr>
              <w:pStyle w:val="TAC"/>
            </w:pPr>
            <w:r w:rsidRPr="004A388F">
              <w:t>≤ 7.5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1507C" w14:textId="77777777" w:rsidR="007E6799" w:rsidRPr="004A388F" w:rsidRDefault="007E6799" w:rsidP="00F42AB8">
            <w:pPr>
              <w:pStyle w:val="TAC"/>
            </w:pPr>
            <w:r w:rsidRPr="004A388F">
              <w:t>≤ 5.5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9A53F" w14:textId="77777777" w:rsidR="007E6799" w:rsidRPr="00024F91" w:rsidRDefault="007E6799" w:rsidP="00F42AB8">
            <w:pPr>
              <w:pStyle w:val="TAC"/>
            </w:pPr>
            <w:r w:rsidRPr="00024F91">
              <w:t>≤ 4.5</w:t>
            </w:r>
          </w:p>
        </w:tc>
      </w:tr>
      <w:tr w:rsidR="007E6799" w14:paraId="7FA97BA7" w14:textId="77777777" w:rsidTr="00F42AB8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D78C21" w14:textId="77777777" w:rsidR="007E6799" w:rsidRDefault="007E6799" w:rsidP="00F42AB8">
            <w:pPr>
              <w:pStyle w:val="TAC"/>
            </w:pPr>
            <w:r>
              <w:t>CP-OFDM 16 QAM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775D9" w14:textId="77777777" w:rsidR="007E6799" w:rsidRPr="004A388F" w:rsidRDefault="007E6799" w:rsidP="00F42AB8">
            <w:pPr>
              <w:pStyle w:val="TAC"/>
            </w:pPr>
            <w:r w:rsidRPr="0034249B">
              <w:t xml:space="preserve">≤ </w:t>
            </w:r>
            <w:r>
              <w:t>7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E0F7F3" w14:textId="77777777" w:rsidR="007E6799" w:rsidRPr="004A388F" w:rsidRDefault="007E6799" w:rsidP="00F42AB8">
            <w:pPr>
              <w:pStyle w:val="TAC"/>
            </w:pPr>
            <w:r w:rsidRPr="004A388F">
              <w:t>≤ 7.5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4F141" w14:textId="77777777" w:rsidR="007E6799" w:rsidRPr="004A388F" w:rsidRDefault="007E6799" w:rsidP="00F42AB8">
            <w:pPr>
              <w:pStyle w:val="TAC"/>
            </w:pPr>
            <w:r w:rsidRPr="004A388F">
              <w:t>≤ 5.5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82B7F" w14:textId="77777777" w:rsidR="007E6799" w:rsidRPr="00024F91" w:rsidRDefault="007E6799" w:rsidP="00F42AB8">
            <w:pPr>
              <w:pStyle w:val="TAC"/>
            </w:pPr>
            <w:r w:rsidRPr="00024F91">
              <w:t>≤ 4.5</w:t>
            </w:r>
          </w:p>
        </w:tc>
      </w:tr>
      <w:tr w:rsidR="007E6799" w14:paraId="79ED4D0F" w14:textId="77777777" w:rsidTr="00F42AB8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F9B1AD" w14:textId="77777777" w:rsidR="007E6799" w:rsidRDefault="007E6799" w:rsidP="00F42AB8">
            <w:pPr>
              <w:pStyle w:val="TAC"/>
            </w:pPr>
            <w:r>
              <w:t>CP-OFDM 64 QAM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20500" w14:textId="77777777" w:rsidR="007E6799" w:rsidRPr="004A388F" w:rsidRDefault="007E6799" w:rsidP="00F42AB8">
            <w:pPr>
              <w:pStyle w:val="TAC"/>
            </w:pPr>
            <w:r w:rsidRPr="0034249B">
              <w:t xml:space="preserve">≤ </w:t>
            </w:r>
            <w:r>
              <w:t>7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6B1F5" w14:textId="77777777" w:rsidR="007E6799" w:rsidRPr="004A388F" w:rsidRDefault="007E6799" w:rsidP="00F42AB8">
            <w:pPr>
              <w:pStyle w:val="TAC"/>
            </w:pPr>
            <w:r w:rsidRPr="004A388F">
              <w:t>≤ 7.5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5DF7E" w14:textId="77777777" w:rsidR="007E6799" w:rsidRPr="004A388F" w:rsidRDefault="007E6799" w:rsidP="00F42AB8">
            <w:pPr>
              <w:pStyle w:val="TAC"/>
            </w:pPr>
            <w:r w:rsidRPr="004A388F">
              <w:t>≤ 5.5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BB64C" w14:textId="77777777" w:rsidR="007E6799" w:rsidRPr="00024F91" w:rsidRDefault="007E6799" w:rsidP="00F42AB8">
            <w:pPr>
              <w:pStyle w:val="TAC"/>
            </w:pPr>
            <w:r w:rsidRPr="00024F91">
              <w:t>≤ 4.5</w:t>
            </w:r>
          </w:p>
        </w:tc>
      </w:tr>
      <w:tr w:rsidR="007E6799" w14:paraId="52C1D781" w14:textId="77777777" w:rsidTr="00F42AB8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B23548" w14:textId="77777777" w:rsidR="007E6799" w:rsidRDefault="007E6799" w:rsidP="00F42AB8">
            <w:pPr>
              <w:pStyle w:val="TAC"/>
            </w:pPr>
            <w:r>
              <w:t>CP-OFDM 256 QAM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B2D650" w14:textId="77777777" w:rsidR="007E6799" w:rsidRPr="004A388F" w:rsidRDefault="007E6799" w:rsidP="00F42AB8">
            <w:pPr>
              <w:pStyle w:val="TAC"/>
            </w:pPr>
            <w:r w:rsidRPr="004A388F">
              <w:t xml:space="preserve">≤ 8 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475A7" w14:textId="77777777" w:rsidR="007E6799" w:rsidRPr="004A388F" w:rsidRDefault="007E6799" w:rsidP="00F42AB8">
            <w:pPr>
              <w:pStyle w:val="TAC"/>
            </w:pPr>
            <w:r w:rsidRPr="004A388F">
              <w:t>≤ 8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28984" w14:textId="77777777" w:rsidR="007E6799" w:rsidRPr="004A388F" w:rsidRDefault="007E6799" w:rsidP="00F42AB8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284EA" w14:textId="77777777" w:rsidR="007E6799" w:rsidRPr="00024F91" w:rsidRDefault="007E6799" w:rsidP="00F42AB8">
            <w:pPr>
              <w:pStyle w:val="TAC"/>
            </w:pPr>
          </w:p>
        </w:tc>
      </w:tr>
    </w:tbl>
    <w:p w14:paraId="4CA178EA" w14:textId="77777777" w:rsidR="00F33C31" w:rsidRDefault="00F33C31" w:rsidP="00F33C31">
      <w:pPr>
        <w:spacing w:after="120"/>
        <w:rPr>
          <w:color w:val="0070C0"/>
          <w:szCs w:val="24"/>
          <w:lang w:val="fr-FR" w:eastAsia="zh-CN"/>
        </w:rPr>
      </w:pPr>
    </w:p>
    <w:p w14:paraId="69A895F4" w14:textId="77777777" w:rsidR="00F33C31" w:rsidRDefault="00F33C31" w:rsidP="00F33C31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70C0"/>
          <w:szCs w:val="24"/>
          <w:lang w:val="fr-FR" w:eastAsia="zh-CN"/>
        </w:rPr>
      </w:pPr>
      <w:r>
        <w:rPr>
          <w:rFonts w:eastAsia="SimSun"/>
          <w:color w:val="0070C0"/>
          <w:szCs w:val="24"/>
          <w:lang w:val="fr-FR" w:eastAsia="zh-CN"/>
        </w:rPr>
        <w:t>Option 2 (Qualcomm)</w:t>
      </w:r>
    </w:p>
    <w:tbl>
      <w:tblPr>
        <w:tblW w:w="85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0"/>
        <w:gridCol w:w="2160"/>
        <w:gridCol w:w="2160"/>
        <w:gridCol w:w="1890"/>
        <w:gridCol w:w="990"/>
      </w:tblGrid>
      <w:tr w:rsidR="001D4228" w:rsidRPr="00813D87" w14:paraId="52062A76" w14:textId="77777777" w:rsidTr="00DB16C2">
        <w:trPr>
          <w:trHeight w:val="60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14:paraId="6C29E44C" w14:textId="77777777" w:rsidR="001D4228" w:rsidRDefault="001D4228" w:rsidP="00F42AB8">
            <w:pPr>
              <w:pStyle w:val="TAC"/>
              <w:rPr>
                <w:rFonts w:cs="Arial"/>
                <w:lang w:eastAsia="zh-CN"/>
              </w:rPr>
            </w:pPr>
          </w:p>
          <w:p w14:paraId="1E282E13" w14:textId="77777777" w:rsidR="001D4228" w:rsidRDefault="001D4228" w:rsidP="00F42AB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7MHz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14:paraId="067C4920" w14:textId="77777777" w:rsidR="001D4228" w:rsidRDefault="001D4228" w:rsidP="00F42AB8">
            <w:pPr>
              <w:pStyle w:val="TAC"/>
            </w:pPr>
          </w:p>
          <w:p w14:paraId="690E0945" w14:textId="77777777" w:rsidR="001D4228" w:rsidRDefault="001D4228" w:rsidP="00F42AB8">
            <w:pPr>
              <w:pStyle w:val="TAC"/>
            </w:pPr>
            <w:r w:rsidRPr="001D0283">
              <w:t>Fc</w:t>
            </w:r>
            <w:r>
              <w:t xml:space="preserve"> = </w:t>
            </w:r>
            <w:r w:rsidRPr="001D0283">
              <w:t>8</w:t>
            </w:r>
            <w:r>
              <w:t>20</w:t>
            </w:r>
            <w:r w:rsidRPr="001D0283">
              <w:t>.5</w:t>
            </w:r>
          </w:p>
        </w:tc>
        <w:tc>
          <w:tcPr>
            <w:tcW w:w="2160" w:type="dxa"/>
            <w:shd w:val="clear" w:color="auto" w:fill="FFFFFF" w:themeFill="background1"/>
          </w:tcPr>
          <w:p w14:paraId="5A868231" w14:textId="77777777" w:rsidR="001D4228" w:rsidRPr="00652CB4" w:rsidRDefault="001D4228" w:rsidP="00F42AB8">
            <w:pPr>
              <w:pStyle w:val="TAC"/>
            </w:pPr>
            <w:r w:rsidRPr="001D0283">
              <w:rPr>
                <w:rFonts w:cs="Arial"/>
              </w:rPr>
              <w:t>≤</w:t>
            </w:r>
            <w:r>
              <w:rPr>
                <w:rFonts w:cs="Arial"/>
              </w:rPr>
              <w:t>1.8</w:t>
            </w:r>
          </w:p>
        </w:tc>
        <w:tc>
          <w:tcPr>
            <w:tcW w:w="189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D81BE" w14:textId="77777777" w:rsidR="001D4228" w:rsidRPr="00813D87" w:rsidRDefault="001D4228" w:rsidP="00F42AB8">
            <w:pPr>
              <w:pStyle w:val="TAC"/>
            </w:pPr>
            <w:r>
              <w:rPr>
                <w:rFonts w:cs="Arial"/>
              </w:rPr>
              <w:t>&lt;1.44</w:t>
            </w:r>
          </w:p>
        </w:tc>
        <w:tc>
          <w:tcPr>
            <w:tcW w:w="99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73E19" w14:textId="77777777" w:rsidR="001D4228" w:rsidRPr="00813D87" w:rsidRDefault="001D4228" w:rsidP="00F42AB8">
            <w:pPr>
              <w:pStyle w:val="TAC"/>
            </w:pPr>
            <w:r>
              <w:t>A1</w:t>
            </w:r>
          </w:p>
        </w:tc>
      </w:tr>
      <w:tr w:rsidR="001D4228" w:rsidRPr="00813D87" w14:paraId="52A36514" w14:textId="77777777" w:rsidTr="00DB16C2">
        <w:trPr>
          <w:trHeight w:val="60"/>
          <w:jc w:val="center"/>
        </w:trPr>
        <w:tc>
          <w:tcPr>
            <w:tcW w:w="1330" w:type="dxa"/>
            <w:vMerge/>
            <w:shd w:val="clear" w:color="auto" w:fill="FFFFFF" w:themeFill="background1"/>
          </w:tcPr>
          <w:p w14:paraId="5197C17D" w14:textId="77777777" w:rsidR="001D4228" w:rsidRDefault="001D4228" w:rsidP="00F42AB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160" w:type="dxa"/>
            <w:vMerge/>
            <w:shd w:val="clear" w:color="auto" w:fill="FFFFFF" w:themeFill="background1"/>
          </w:tcPr>
          <w:p w14:paraId="45E6C355" w14:textId="77777777" w:rsidR="001D4228" w:rsidRDefault="001D4228" w:rsidP="00F42AB8">
            <w:pPr>
              <w:pStyle w:val="TAC"/>
            </w:pPr>
          </w:p>
        </w:tc>
        <w:tc>
          <w:tcPr>
            <w:tcW w:w="2160" w:type="dxa"/>
            <w:shd w:val="clear" w:color="auto" w:fill="FFFFFF" w:themeFill="background1"/>
          </w:tcPr>
          <w:p w14:paraId="40E07570" w14:textId="77777777" w:rsidR="001D4228" w:rsidRPr="00652CB4" w:rsidRDefault="001D4228" w:rsidP="00F42AB8">
            <w:pPr>
              <w:pStyle w:val="TAC"/>
            </w:pPr>
            <w:r w:rsidRPr="001D0283">
              <w:rPr>
                <w:rFonts w:cs="Arial"/>
              </w:rPr>
              <w:t>≤</w:t>
            </w:r>
            <w:r>
              <w:rPr>
                <w:rFonts w:cs="Arial"/>
              </w:rPr>
              <w:t>1.8</w:t>
            </w:r>
          </w:p>
        </w:tc>
        <w:tc>
          <w:tcPr>
            <w:tcW w:w="189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61031" w14:textId="77777777" w:rsidR="001D4228" w:rsidRPr="00813D87" w:rsidRDefault="001D4228" w:rsidP="00F42AB8">
            <w:pPr>
              <w:pStyle w:val="TAC"/>
            </w:pPr>
            <w:r w:rsidRPr="001D0283">
              <w:rPr>
                <w:rFonts w:cs="Arial"/>
              </w:rPr>
              <w:t>≥</w:t>
            </w:r>
            <w:r>
              <w:rPr>
                <w:rFonts w:cs="Arial"/>
              </w:rPr>
              <w:t>1.44</w:t>
            </w:r>
          </w:p>
        </w:tc>
        <w:tc>
          <w:tcPr>
            <w:tcW w:w="99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82515" w14:textId="77777777" w:rsidR="001D4228" w:rsidRPr="00813D87" w:rsidRDefault="001D4228" w:rsidP="00F42AB8">
            <w:pPr>
              <w:pStyle w:val="TAC"/>
            </w:pPr>
            <w:r>
              <w:t>A2</w:t>
            </w:r>
          </w:p>
        </w:tc>
      </w:tr>
      <w:tr w:rsidR="001D4228" w:rsidRPr="00813D87" w14:paraId="03307808" w14:textId="77777777" w:rsidTr="00DB16C2">
        <w:trPr>
          <w:trHeight w:val="60"/>
          <w:jc w:val="center"/>
        </w:trPr>
        <w:tc>
          <w:tcPr>
            <w:tcW w:w="1330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14:paraId="616990EC" w14:textId="77777777" w:rsidR="001D4228" w:rsidRDefault="001D4228" w:rsidP="00F42AB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160" w:type="dxa"/>
            <w:vMerge/>
            <w:shd w:val="clear" w:color="auto" w:fill="FFFFFF" w:themeFill="background1"/>
          </w:tcPr>
          <w:p w14:paraId="29E993B7" w14:textId="77777777" w:rsidR="001D4228" w:rsidRDefault="001D4228" w:rsidP="00F42AB8">
            <w:pPr>
              <w:pStyle w:val="TAC"/>
            </w:pPr>
          </w:p>
        </w:tc>
        <w:tc>
          <w:tcPr>
            <w:tcW w:w="2160" w:type="dxa"/>
            <w:shd w:val="clear" w:color="auto" w:fill="FFFFFF" w:themeFill="background1"/>
          </w:tcPr>
          <w:p w14:paraId="00D48F21" w14:textId="77777777" w:rsidR="001D4228" w:rsidRPr="00652CB4" w:rsidRDefault="001D4228" w:rsidP="00F42AB8">
            <w:pPr>
              <w:pStyle w:val="TAC"/>
            </w:pPr>
            <w:r>
              <w:t>&gt;1.8</w:t>
            </w:r>
          </w:p>
        </w:tc>
        <w:tc>
          <w:tcPr>
            <w:tcW w:w="189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38894" w14:textId="77777777" w:rsidR="001D4228" w:rsidRPr="00813D87" w:rsidRDefault="001D4228" w:rsidP="00F42AB8">
            <w:pPr>
              <w:pStyle w:val="TAC"/>
            </w:pPr>
            <w:r w:rsidRPr="001D0283">
              <w:rPr>
                <w:rFonts w:cs="Arial"/>
              </w:rPr>
              <w:t>≥</w:t>
            </w:r>
            <w:r>
              <w:rPr>
                <w:rFonts w:cs="Arial"/>
              </w:rPr>
              <w:t>1.8</w:t>
            </w:r>
          </w:p>
        </w:tc>
        <w:tc>
          <w:tcPr>
            <w:tcW w:w="99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B7A52" w14:textId="77777777" w:rsidR="001D4228" w:rsidRPr="00813D87" w:rsidRDefault="001D4228" w:rsidP="00F42AB8">
            <w:pPr>
              <w:pStyle w:val="TAC"/>
            </w:pPr>
            <w:r>
              <w:t>A1</w:t>
            </w:r>
          </w:p>
        </w:tc>
      </w:tr>
    </w:tbl>
    <w:p w14:paraId="038D8F88" w14:textId="77777777" w:rsidR="00F33C31" w:rsidRDefault="00F33C31" w:rsidP="00F33C31">
      <w:pPr>
        <w:spacing w:after="120"/>
        <w:rPr>
          <w:color w:val="0070C0"/>
          <w:szCs w:val="24"/>
          <w:lang w:val="fr-FR" w:eastAsia="zh-CN"/>
        </w:rPr>
      </w:pPr>
    </w:p>
    <w:p w14:paraId="3EB2F381" w14:textId="77777777" w:rsidR="0022420D" w:rsidRDefault="0022420D" w:rsidP="0022420D">
      <w:pPr>
        <w:pStyle w:val="TH"/>
      </w:pPr>
      <w:r w:rsidRPr="001D0283">
        <w:t xml:space="preserve">Table </w:t>
      </w:r>
      <w:r>
        <w:t>10</w:t>
      </w:r>
      <w:r w:rsidRPr="001D0283">
        <w:t>: A-MPR for NS_13</w:t>
      </w:r>
      <w:r>
        <w:t xml:space="preserve"> (Power Class 2)</w:t>
      </w:r>
    </w:p>
    <w:tbl>
      <w:tblPr>
        <w:tblW w:w="6654" w:type="dxa"/>
        <w:tblInd w:w="198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00"/>
        <w:gridCol w:w="1252"/>
        <w:gridCol w:w="1259"/>
        <w:gridCol w:w="1234"/>
        <w:gridCol w:w="709"/>
      </w:tblGrid>
      <w:tr w:rsidR="0022420D" w14:paraId="0592D855" w14:textId="77777777" w:rsidTr="00F42AB8">
        <w:trPr>
          <w:tblHeader/>
        </w:trPr>
        <w:tc>
          <w:tcPr>
            <w:tcW w:w="2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47A1F" w14:textId="77777777" w:rsidR="0022420D" w:rsidRDefault="0022420D" w:rsidP="00F42AB8">
            <w:pPr>
              <w:pStyle w:val="TAH"/>
            </w:pPr>
            <w:r>
              <w:t>Modulation/Waveform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23DE46E" w14:textId="77777777" w:rsidR="0022420D" w:rsidRDefault="0022420D" w:rsidP="00F42AB8">
            <w:pPr>
              <w:pStyle w:val="TAH"/>
            </w:pPr>
            <w:r>
              <w:t>A1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142D3" w14:textId="77777777" w:rsidR="0022420D" w:rsidRDefault="0022420D" w:rsidP="00F42AB8">
            <w:pPr>
              <w:pStyle w:val="TAH"/>
            </w:pPr>
            <w:r>
              <w:t>A2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D83F3" w14:textId="77777777" w:rsidR="0022420D" w:rsidRPr="004A388F" w:rsidRDefault="0022420D" w:rsidP="00F42AB8">
            <w:pPr>
              <w:pStyle w:val="TAH"/>
            </w:pPr>
            <w:r w:rsidRPr="004A388F">
              <w:t>A3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BDF50" w14:textId="77777777" w:rsidR="0022420D" w:rsidRPr="00813D87" w:rsidRDefault="0022420D" w:rsidP="00F42AB8">
            <w:pPr>
              <w:pStyle w:val="TAH"/>
            </w:pPr>
            <w:r w:rsidRPr="00813D87">
              <w:t>A4</w:t>
            </w:r>
          </w:p>
        </w:tc>
      </w:tr>
      <w:tr w:rsidR="0022420D" w14:paraId="38853C90" w14:textId="77777777" w:rsidTr="00F42AB8">
        <w:trPr>
          <w:tblHeader/>
        </w:trPr>
        <w:tc>
          <w:tcPr>
            <w:tcW w:w="2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1E74E" w14:textId="77777777" w:rsidR="0022420D" w:rsidRDefault="0022420D" w:rsidP="00F42AB8">
            <w:pPr>
              <w:pStyle w:val="TAH"/>
              <w:rPr>
                <w:lang w:eastAsia="ko-KR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B937E8B" w14:textId="77777777" w:rsidR="0022420D" w:rsidRDefault="0022420D" w:rsidP="00F42AB8">
            <w:pPr>
              <w:pStyle w:val="TAH"/>
            </w:pPr>
            <w:r>
              <w:t>Outer/Inner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A60DA" w14:textId="77777777" w:rsidR="0022420D" w:rsidRDefault="0022420D" w:rsidP="00F42AB8">
            <w:pPr>
              <w:pStyle w:val="TAH"/>
            </w:pPr>
            <w:r>
              <w:t>Outer/Inner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27A8B" w14:textId="77777777" w:rsidR="0022420D" w:rsidRPr="004A388F" w:rsidRDefault="0022420D" w:rsidP="00F42AB8">
            <w:pPr>
              <w:pStyle w:val="TAH"/>
            </w:pPr>
            <w:r w:rsidRPr="004A388F">
              <w:t>Outer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3D6D3" w14:textId="77777777" w:rsidR="0022420D" w:rsidRPr="00813D87" w:rsidRDefault="0022420D" w:rsidP="00F42AB8">
            <w:pPr>
              <w:pStyle w:val="TAH"/>
            </w:pPr>
            <w:r w:rsidRPr="00813D87">
              <w:t>Outer</w:t>
            </w:r>
          </w:p>
        </w:tc>
      </w:tr>
      <w:tr w:rsidR="0022420D" w14:paraId="16228710" w14:textId="77777777" w:rsidTr="00F42AB8">
        <w:tc>
          <w:tcPr>
            <w:tcW w:w="22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7126F8" w14:textId="77777777" w:rsidR="0022420D" w:rsidRDefault="0022420D" w:rsidP="00F42AB8">
            <w:pPr>
              <w:pStyle w:val="TAC"/>
            </w:pPr>
            <w:r>
              <w:t>DFT-s-OFDM PI/2 BPSK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0DCF3" w14:textId="77777777" w:rsidR="0022420D" w:rsidRPr="004A388F" w:rsidRDefault="0022420D" w:rsidP="00F42AB8">
            <w:pPr>
              <w:pStyle w:val="TAC"/>
            </w:pPr>
            <w:r w:rsidRPr="0034249B">
              <w:t>≤ 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91C7C" w14:textId="77777777" w:rsidR="0022420D" w:rsidRPr="004A388F" w:rsidRDefault="0022420D" w:rsidP="00F42AB8">
            <w:pPr>
              <w:pStyle w:val="TAC"/>
            </w:pPr>
            <w:r w:rsidRPr="004A388F">
              <w:t>≤ 6.5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6A274" w14:textId="77777777" w:rsidR="0022420D" w:rsidRPr="004A388F" w:rsidRDefault="0022420D" w:rsidP="00F42AB8">
            <w:pPr>
              <w:pStyle w:val="TAC"/>
            </w:pPr>
            <w:r w:rsidRPr="004A388F">
              <w:t>≤ 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31B12" w14:textId="77777777" w:rsidR="0022420D" w:rsidRPr="00813D87" w:rsidRDefault="0022420D" w:rsidP="00F42AB8">
            <w:pPr>
              <w:pStyle w:val="TAC"/>
            </w:pPr>
            <w:r w:rsidRPr="00813D87">
              <w:t>≤ 3</w:t>
            </w:r>
          </w:p>
        </w:tc>
      </w:tr>
      <w:tr w:rsidR="0022420D" w14:paraId="61DFE494" w14:textId="77777777" w:rsidTr="00F42AB8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43EAA" w14:textId="77777777" w:rsidR="0022420D" w:rsidRDefault="0022420D" w:rsidP="00F42AB8">
            <w:pPr>
              <w:pStyle w:val="TAC"/>
            </w:pPr>
            <w:r>
              <w:t>DFT-s-OFDM QPSK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4CF08" w14:textId="77777777" w:rsidR="0022420D" w:rsidRPr="00B06983" w:rsidRDefault="0022420D" w:rsidP="00F42AB8">
            <w:pPr>
              <w:pStyle w:val="TAC"/>
            </w:pPr>
            <w:r w:rsidRPr="00B06983">
              <w:t>≤ 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87467D" w14:textId="77777777" w:rsidR="0022420D" w:rsidRPr="00B06983" w:rsidRDefault="0022420D" w:rsidP="00F42AB8">
            <w:pPr>
              <w:pStyle w:val="TAC"/>
            </w:pPr>
            <w:r w:rsidRPr="00B06983">
              <w:t>≤ 6.5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8086B" w14:textId="77777777" w:rsidR="0022420D" w:rsidRPr="00B06983" w:rsidRDefault="0022420D" w:rsidP="00F42AB8">
            <w:pPr>
              <w:pStyle w:val="TAC"/>
            </w:pPr>
            <w:r w:rsidRPr="00B06983">
              <w:t>≤ 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7D700" w14:textId="77777777" w:rsidR="0022420D" w:rsidRPr="00813D87" w:rsidRDefault="0022420D" w:rsidP="00F42AB8">
            <w:pPr>
              <w:pStyle w:val="TAC"/>
            </w:pPr>
            <w:r w:rsidRPr="00813D87">
              <w:t>≤ 3</w:t>
            </w:r>
          </w:p>
        </w:tc>
      </w:tr>
      <w:tr w:rsidR="0022420D" w14:paraId="5303299D" w14:textId="77777777" w:rsidTr="00F42AB8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0E9D7" w14:textId="77777777" w:rsidR="0022420D" w:rsidRDefault="0022420D" w:rsidP="00F42AB8">
            <w:pPr>
              <w:pStyle w:val="TAC"/>
            </w:pPr>
            <w:r>
              <w:t>DFT-s-OFDM 16 QAM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7C268" w14:textId="77777777" w:rsidR="0022420D" w:rsidRPr="00B06983" w:rsidRDefault="0022420D" w:rsidP="00F42AB8">
            <w:pPr>
              <w:pStyle w:val="TAC"/>
            </w:pPr>
            <w:r w:rsidRPr="00B06983">
              <w:t>≤ 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59FFCC" w14:textId="77777777" w:rsidR="0022420D" w:rsidRPr="00B06983" w:rsidRDefault="0022420D" w:rsidP="00F42AB8">
            <w:pPr>
              <w:pStyle w:val="TAC"/>
            </w:pPr>
            <w:r w:rsidRPr="00B06983">
              <w:t>≤ 7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7243B" w14:textId="77777777" w:rsidR="0022420D" w:rsidRPr="00B06983" w:rsidRDefault="0022420D" w:rsidP="00F42AB8">
            <w:pPr>
              <w:pStyle w:val="TAC"/>
            </w:pPr>
            <w:r w:rsidRPr="00B06983">
              <w:t>≤ 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5AD39" w14:textId="77777777" w:rsidR="0022420D" w:rsidRPr="00813D87" w:rsidRDefault="0022420D" w:rsidP="00F42AB8">
            <w:pPr>
              <w:pStyle w:val="TAC"/>
            </w:pPr>
            <w:r w:rsidRPr="00813D87">
              <w:t>≤ 3</w:t>
            </w:r>
          </w:p>
        </w:tc>
      </w:tr>
      <w:tr w:rsidR="0022420D" w14:paraId="6BDEF59C" w14:textId="77777777" w:rsidTr="00F42AB8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6057EF" w14:textId="77777777" w:rsidR="0022420D" w:rsidRDefault="0022420D" w:rsidP="00F42AB8">
            <w:pPr>
              <w:pStyle w:val="TAC"/>
            </w:pPr>
            <w:r>
              <w:t>DFT-s-OFDM 64 QAM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A34E0" w14:textId="77777777" w:rsidR="0022420D" w:rsidRPr="00B06983" w:rsidRDefault="0022420D" w:rsidP="00F42AB8">
            <w:pPr>
              <w:pStyle w:val="TAC"/>
            </w:pPr>
            <w:r w:rsidRPr="00B06983">
              <w:t>≤ 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6B7966" w14:textId="77777777" w:rsidR="0022420D" w:rsidRPr="00B06983" w:rsidRDefault="0022420D" w:rsidP="00F42AB8">
            <w:pPr>
              <w:pStyle w:val="TAC"/>
            </w:pPr>
            <w:r w:rsidRPr="00B06983">
              <w:t>≤ 7.5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D19FD" w14:textId="77777777" w:rsidR="0022420D" w:rsidRPr="00B06983" w:rsidRDefault="0022420D" w:rsidP="00F42AB8">
            <w:pPr>
              <w:pStyle w:val="TAC"/>
            </w:pPr>
            <w:r w:rsidRPr="00B06983">
              <w:t>≤ 4.5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AFA3E" w14:textId="77777777" w:rsidR="0022420D" w:rsidRPr="00813D87" w:rsidRDefault="0022420D" w:rsidP="00F42AB8">
            <w:pPr>
              <w:pStyle w:val="TAC"/>
            </w:pPr>
            <w:r w:rsidRPr="00813D87">
              <w:t>≤ 3</w:t>
            </w:r>
          </w:p>
        </w:tc>
      </w:tr>
      <w:tr w:rsidR="0022420D" w14:paraId="04D5D970" w14:textId="77777777" w:rsidTr="00F42AB8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160C0" w14:textId="77777777" w:rsidR="0022420D" w:rsidRDefault="0022420D" w:rsidP="00F42AB8">
            <w:pPr>
              <w:pStyle w:val="TAC"/>
            </w:pPr>
            <w:r>
              <w:t>DFT-s-OFDM 256 QAM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981FC" w14:textId="77777777" w:rsidR="0022420D" w:rsidRPr="00B06983" w:rsidRDefault="0022420D" w:rsidP="00F42AB8">
            <w:pPr>
              <w:pStyle w:val="TAC"/>
            </w:pPr>
            <w:r w:rsidRPr="00B06983">
              <w:t>≤ 8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C9163" w14:textId="77777777" w:rsidR="0022420D" w:rsidRPr="00B06983" w:rsidRDefault="0022420D" w:rsidP="00F42AB8">
            <w:pPr>
              <w:pStyle w:val="TAC"/>
            </w:pPr>
            <w:r w:rsidRPr="00B06983">
              <w:t>≤ 8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27215" w14:textId="77777777" w:rsidR="0022420D" w:rsidRPr="00B06983" w:rsidRDefault="0022420D" w:rsidP="00F42AB8">
            <w:pPr>
              <w:pStyle w:val="TAC"/>
            </w:pPr>
            <w:r w:rsidRPr="00B06983">
              <w:t>≤ 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F77DB" w14:textId="77777777" w:rsidR="0022420D" w:rsidRPr="00813D87" w:rsidRDefault="0022420D" w:rsidP="00F42AB8">
            <w:pPr>
              <w:pStyle w:val="TAC"/>
            </w:pPr>
          </w:p>
        </w:tc>
      </w:tr>
      <w:tr w:rsidR="0022420D" w14:paraId="2C2AD740" w14:textId="77777777" w:rsidTr="00F42AB8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035F1A" w14:textId="77777777" w:rsidR="0022420D" w:rsidRDefault="0022420D" w:rsidP="00F42AB8">
            <w:pPr>
              <w:pStyle w:val="TAC"/>
            </w:pPr>
            <w:r>
              <w:t>CP-OFDM QPSK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431DF" w14:textId="77777777" w:rsidR="0022420D" w:rsidRPr="00B06983" w:rsidRDefault="0022420D" w:rsidP="00F42AB8">
            <w:pPr>
              <w:pStyle w:val="TAC"/>
            </w:pPr>
            <w:r w:rsidRPr="00B06983">
              <w:t>≤ 7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DA3883" w14:textId="77777777" w:rsidR="0022420D" w:rsidRPr="00B06983" w:rsidRDefault="0022420D" w:rsidP="00F42AB8">
            <w:pPr>
              <w:pStyle w:val="TAC"/>
            </w:pPr>
            <w:r w:rsidRPr="00B06983">
              <w:t>≤ 8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6E736" w14:textId="77777777" w:rsidR="0022420D" w:rsidRPr="00B06983" w:rsidRDefault="0022420D" w:rsidP="00F42AB8">
            <w:pPr>
              <w:pStyle w:val="TAC"/>
            </w:pPr>
            <w:r w:rsidRPr="00B06983">
              <w:t>≤ 5.5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0D290" w14:textId="77777777" w:rsidR="0022420D" w:rsidRPr="00813D87" w:rsidRDefault="0022420D" w:rsidP="00F42AB8">
            <w:pPr>
              <w:pStyle w:val="TAC"/>
            </w:pPr>
            <w:r w:rsidRPr="00813D87">
              <w:t>≤ 4.5</w:t>
            </w:r>
          </w:p>
        </w:tc>
      </w:tr>
      <w:tr w:rsidR="0022420D" w14:paraId="47C2B666" w14:textId="77777777" w:rsidTr="00F42AB8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06C53" w14:textId="77777777" w:rsidR="0022420D" w:rsidRDefault="0022420D" w:rsidP="00F42AB8">
            <w:pPr>
              <w:pStyle w:val="TAC"/>
            </w:pPr>
            <w:r>
              <w:t>CP-OFDM 16 QAM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856DC" w14:textId="77777777" w:rsidR="0022420D" w:rsidRPr="00B06983" w:rsidRDefault="0022420D" w:rsidP="00F42AB8">
            <w:pPr>
              <w:pStyle w:val="TAC"/>
            </w:pPr>
            <w:r w:rsidRPr="00B06983">
              <w:t>≤ 7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49244B" w14:textId="77777777" w:rsidR="0022420D" w:rsidRPr="00B06983" w:rsidRDefault="0022420D" w:rsidP="00F42AB8">
            <w:pPr>
              <w:pStyle w:val="TAC"/>
            </w:pPr>
            <w:r w:rsidRPr="00B06983">
              <w:t>≤ 8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23114" w14:textId="77777777" w:rsidR="0022420D" w:rsidRPr="00B06983" w:rsidRDefault="0022420D" w:rsidP="00F42AB8">
            <w:pPr>
              <w:pStyle w:val="TAC"/>
            </w:pPr>
            <w:r w:rsidRPr="00B06983">
              <w:t>≤ 5.5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1B252" w14:textId="77777777" w:rsidR="0022420D" w:rsidRPr="00813D87" w:rsidRDefault="0022420D" w:rsidP="00F42AB8">
            <w:pPr>
              <w:pStyle w:val="TAC"/>
            </w:pPr>
            <w:r w:rsidRPr="00813D87">
              <w:t>≤ 4.5</w:t>
            </w:r>
          </w:p>
        </w:tc>
      </w:tr>
      <w:tr w:rsidR="0022420D" w14:paraId="0A731CF6" w14:textId="77777777" w:rsidTr="00F42AB8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DC5341" w14:textId="77777777" w:rsidR="0022420D" w:rsidRDefault="0022420D" w:rsidP="00F42AB8">
            <w:pPr>
              <w:pStyle w:val="TAC"/>
            </w:pPr>
            <w:r>
              <w:t>CP-OFDM 64 QAM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2A32F" w14:textId="77777777" w:rsidR="0022420D" w:rsidRPr="00B06983" w:rsidRDefault="0022420D" w:rsidP="00F42AB8">
            <w:pPr>
              <w:pStyle w:val="TAC"/>
            </w:pPr>
            <w:r w:rsidRPr="00B06983">
              <w:t>≤ 7.5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AE8E2" w14:textId="77777777" w:rsidR="0022420D" w:rsidRPr="00B06983" w:rsidRDefault="0022420D" w:rsidP="00F42AB8">
            <w:pPr>
              <w:pStyle w:val="TAC"/>
            </w:pPr>
            <w:r w:rsidRPr="00B06983">
              <w:t>≤ 8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529C1" w14:textId="77777777" w:rsidR="0022420D" w:rsidRPr="00B06983" w:rsidRDefault="0022420D" w:rsidP="00F42AB8">
            <w:pPr>
              <w:pStyle w:val="TAC"/>
            </w:pPr>
            <w:r w:rsidRPr="00B06983">
              <w:t>≤ 5.5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F8A22" w14:textId="77777777" w:rsidR="0022420D" w:rsidRPr="00813D87" w:rsidRDefault="0022420D" w:rsidP="00F42AB8">
            <w:pPr>
              <w:pStyle w:val="TAC"/>
            </w:pPr>
            <w:r w:rsidRPr="00813D87">
              <w:t>≤ 4.5</w:t>
            </w:r>
          </w:p>
        </w:tc>
      </w:tr>
      <w:tr w:rsidR="0022420D" w14:paraId="7047AD65" w14:textId="77777777" w:rsidTr="00F42AB8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ABE57" w14:textId="77777777" w:rsidR="0022420D" w:rsidRDefault="0022420D" w:rsidP="00F42AB8">
            <w:pPr>
              <w:pStyle w:val="TAC"/>
            </w:pPr>
            <w:r>
              <w:t>CP-OFDM 256 QAM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D4F98D" w14:textId="77777777" w:rsidR="0022420D" w:rsidRPr="00B06983" w:rsidRDefault="0022420D" w:rsidP="00F42AB8">
            <w:pPr>
              <w:pStyle w:val="TAC"/>
            </w:pPr>
            <w:r w:rsidRPr="00B06983">
              <w:t>≤ 10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76906E" w14:textId="77777777" w:rsidR="0022420D" w:rsidRPr="00B06983" w:rsidRDefault="0022420D" w:rsidP="00F42AB8">
            <w:pPr>
              <w:pStyle w:val="TAC"/>
            </w:pPr>
            <w:r w:rsidRPr="00B06983">
              <w:t>≤ 10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FAFB1" w14:textId="77777777" w:rsidR="0022420D" w:rsidRPr="00B06983" w:rsidRDefault="0022420D" w:rsidP="00F42AB8">
            <w:pPr>
              <w:pStyle w:val="TAC"/>
            </w:pPr>
            <w:r w:rsidRPr="00B06983">
              <w:t>≤ 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3EA13" w14:textId="77777777" w:rsidR="0022420D" w:rsidRPr="00813D87" w:rsidRDefault="0022420D" w:rsidP="00F42AB8">
            <w:pPr>
              <w:pStyle w:val="TAC"/>
            </w:pPr>
          </w:p>
        </w:tc>
      </w:tr>
    </w:tbl>
    <w:p w14:paraId="08D3FB5F" w14:textId="77777777" w:rsidR="0022420D" w:rsidRPr="001D0283" w:rsidRDefault="0022420D" w:rsidP="0022420D">
      <w:pPr>
        <w:pStyle w:val="TH"/>
      </w:pPr>
    </w:p>
    <w:p w14:paraId="19C3B35B" w14:textId="77777777" w:rsidR="001D4228" w:rsidRDefault="001D4228" w:rsidP="00F33C31">
      <w:pPr>
        <w:spacing w:after="120"/>
        <w:rPr>
          <w:color w:val="0070C0"/>
          <w:szCs w:val="24"/>
          <w:lang w:val="fr-FR" w:eastAsia="zh-CN"/>
        </w:rPr>
      </w:pPr>
    </w:p>
    <w:p w14:paraId="68C7F85F" w14:textId="77777777" w:rsidR="00F33C31" w:rsidRDefault="00F33C31" w:rsidP="00F33C31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70C0"/>
          <w:szCs w:val="24"/>
          <w:lang w:val="fr-FR" w:eastAsia="zh-CN"/>
        </w:rPr>
      </w:pPr>
      <w:r>
        <w:rPr>
          <w:rFonts w:eastAsia="SimSun"/>
          <w:color w:val="0070C0"/>
          <w:szCs w:val="24"/>
          <w:lang w:val="fr-FR" w:eastAsia="zh-CN"/>
        </w:rPr>
        <w:t>Option 3 (Nokia)</w:t>
      </w:r>
    </w:p>
    <w:p w14:paraId="57B7D7A8" w14:textId="77777777" w:rsidR="00E31B22" w:rsidRPr="00B22561" w:rsidRDefault="00E31B22" w:rsidP="00FA4260">
      <w:pPr>
        <w:pStyle w:val="TH"/>
        <w:ind w:left="2072" w:firstLine="200"/>
        <w:jc w:val="left"/>
      </w:pPr>
      <w:r w:rsidRPr="001D0283">
        <w:t xml:space="preserve">Table </w:t>
      </w:r>
      <w:r>
        <w:t>3</w:t>
      </w:r>
      <w:r w:rsidRPr="001D0283">
        <w:t>: A-MPR regions for NS_1</w:t>
      </w:r>
      <w:r>
        <w:t>3 PC2</w:t>
      </w:r>
      <w:r>
        <w:tab/>
      </w:r>
    </w:p>
    <w:tbl>
      <w:tblPr>
        <w:tblW w:w="85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30"/>
        <w:gridCol w:w="2160"/>
        <w:gridCol w:w="2160"/>
        <w:gridCol w:w="1890"/>
        <w:gridCol w:w="990"/>
      </w:tblGrid>
      <w:tr w:rsidR="00E31B22" w:rsidRPr="001D0283" w14:paraId="31A87C64" w14:textId="77777777" w:rsidTr="00F42AB8">
        <w:trPr>
          <w:jc w:val="center"/>
        </w:trPr>
        <w:tc>
          <w:tcPr>
            <w:tcW w:w="1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D93859" w14:textId="77777777" w:rsidR="00E31B22" w:rsidRPr="001D0283" w:rsidRDefault="00E31B22" w:rsidP="00F42AB8">
            <w:pPr>
              <w:pStyle w:val="TAH"/>
              <w:rPr>
                <w:lang w:eastAsia="zh-CN"/>
              </w:rPr>
            </w:pPr>
            <w:r w:rsidRPr="001D0283">
              <w:t>Channel</w:t>
            </w:r>
            <w:r>
              <w:t xml:space="preserve"> </w:t>
            </w:r>
            <w:r w:rsidRPr="001D0283">
              <w:t>BW</w:t>
            </w:r>
          </w:p>
        </w:tc>
        <w:tc>
          <w:tcPr>
            <w:tcW w:w="2160" w:type="dxa"/>
          </w:tcPr>
          <w:p w14:paraId="225392E3" w14:textId="77777777" w:rsidR="00E31B22" w:rsidRPr="001D0283" w:rsidRDefault="00E31B22" w:rsidP="00F42AB8">
            <w:pPr>
              <w:pStyle w:val="TAH"/>
            </w:pPr>
            <w:r w:rsidRPr="001D0283">
              <w:t>Carrier</w:t>
            </w:r>
            <w:r>
              <w:t xml:space="preserve"> </w:t>
            </w:r>
            <w:r w:rsidRPr="001D0283">
              <w:t>Frequency,</w:t>
            </w:r>
            <w:r>
              <w:t xml:space="preserve"> </w:t>
            </w:r>
            <w:r w:rsidRPr="001D0283">
              <w:t>Fc,</w:t>
            </w:r>
            <w:r>
              <w:t xml:space="preserve"> </w:t>
            </w:r>
            <w:r w:rsidRPr="001D0283">
              <w:t>MHz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36DF29" w14:textId="77777777" w:rsidR="00E31B22" w:rsidRPr="001D0283" w:rsidRDefault="00E31B22" w:rsidP="00F42AB8">
            <w:pPr>
              <w:pStyle w:val="TAH"/>
              <w:rPr>
                <w:lang w:eastAsia="zh-CN"/>
              </w:rPr>
            </w:pPr>
            <w:r w:rsidRPr="001D0283">
              <w:t>RB</w:t>
            </w:r>
            <w:r w:rsidRPr="001D0283">
              <w:rPr>
                <w:vertAlign w:val="subscript"/>
              </w:rPr>
              <w:t>Start</w:t>
            </w:r>
            <w:r w:rsidRPr="001D0283">
              <w:t>*12*SCS</w:t>
            </w:r>
            <w:r>
              <w:t xml:space="preserve"> </w:t>
            </w:r>
            <w:r w:rsidRPr="001D0283">
              <w:t>(MHz)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1C19CA" w14:textId="77777777" w:rsidR="00E31B22" w:rsidRPr="001D0283" w:rsidRDefault="00E31B22" w:rsidP="00F42AB8">
            <w:pPr>
              <w:pStyle w:val="TAH"/>
              <w:rPr>
                <w:lang w:eastAsia="zh-CN"/>
              </w:rPr>
            </w:pPr>
            <w:r w:rsidRPr="001D0283">
              <w:t>L</w:t>
            </w:r>
            <w:r w:rsidRPr="001D0283">
              <w:rPr>
                <w:vertAlign w:val="subscript"/>
              </w:rPr>
              <w:t>CRB</w:t>
            </w:r>
            <w:r w:rsidRPr="001D0283">
              <w:t>*12*SCS</w:t>
            </w:r>
            <w:r>
              <w:t xml:space="preserve"> </w:t>
            </w:r>
            <w:r w:rsidRPr="001D0283">
              <w:t>(MHz)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161174" w14:textId="77777777" w:rsidR="00E31B22" w:rsidRPr="001D0283" w:rsidRDefault="00E31B22" w:rsidP="00F42AB8">
            <w:pPr>
              <w:pStyle w:val="TAH"/>
              <w:rPr>
                <w:lang w:eastAsia="zh-CN"/>
              </w:rPr>
            </w:pPr>
            <w:r w:rsidRPr="001D0283">
              <w:t>A-MPR</w:t>
            </w:r>
          </w:p>
        </w:tc>
      </w:tr>
      <w:tr w:rsidR="00E31B22" w:rsidRPr="001D0283" w14:paraId="1E25B0D3" w14:textId="77777777" w:rsidTr="00F42AB8">
        <w:trPr>
          <w:jc w:val="center"/>
        </w:trPr>
        <w:tc>
          <w:tcPr>
            <w:tcW w:w="13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7B8CC5D" w14:textId="77777777" w:rsidR="00E31B22" w:rsidRPr="00ED6A47" w:rsidRDefault="00E31B22" w:rsidP="00F42AB8">
            <w:pPr>
              <w:pStyle w:val="TAC"/>
              <w:rPr>
                <w:rFonts w:cs="Arial"/>
                <w:color w:val="000000" w:themeColor="text1"/>
                <w:lang w:eastAsia="zh-CN"/>
              </w:rPr>
            </w:pPr>
            <w:r w:rsidRPr="00ED6A47">
              <w:rPr>
                <w:rFonts w:cs="Arial"/>
                <w:color w:val="000000" w:themeColor="text1"/>
                <w:lang w:eastAsia="zh-CN"/>
              </w:rPr>
              <w:t>7MHz</w:t>
            </w:r>
          </w:p>
        </w:tc>
        <w:tc>
          <w:tcPr>
            <w:tcW w:w="21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84E2EC" w14:textId="77777777" w:rsidR="00E31B22" w:rsidRPr="00ED6A47" w:rsidRDefault="00E31B22" w:rsidP="00F42AB8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160" w:type="dxa"/>
          </w:tcPr>
          <w:p w14:paraId="40028174" w14:textId="77777777" w:rsidR="00E31B22" w:rsidRPr="00ED6A47" w:rsidRDefault="00E31B22" w:rsidP="00F42AB8">
            <w:pPr>
              <w:pStyle w:val="TAC"/>
              <w:rPr>
                <w:color w:val="000000" w:themeColor="text1"/>
              </w:rPr>
            </w:pPr>
            <w:r w:rsidRPr="00ED6A47">
              <w:rPr>
                <w:rFonts w:cs="Arial"/>
                <w:color w:val="000000" w:themeColor="text1"/>
              </w:rPr>
              <w:t>≤</w:t>
            </w:r>
            <w:r w:rsidRPr="00ED6A47">
              <w:rPr>
                <w:color w:val="000000" w:themeColor="text1"/>
              </w:rPr>
              <w:t>1.8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D1396" w14:textId="77777777" w:rsidR="00E31B22" w:rsidRPr="00ED6A47" w:rsidRDefault="00E31B22" w:rsidP="00F42AB8">
            <w:pPr>
              <w:pStyle w:val="TAC"/>
              <w:rPr>
                <w:rFonts w:cs="Arial"/>
                <w:color w:val="000000" w:themeColor="text1"/>
              </w:rPr>
            </w:pPr>
            <w:r w:rsidRPr="00ED6A47">
              <w:rPr>
                <w:rFonts w:cs="Arial"/>
                <w:color w:val="000000" w:themeColor="text1"/>
              </w:rPr>
              <w:t>&lt;1.44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5302B" w14:textId="77777777" w:rsidR="00E31B22" w:rsidRPr="00ED6A47" w:rsidRDefault="00E31B22" w:rsidP="00F42AB8">
            <w:pPr>
              <w:pStyle w:val="TAC"/>
              <w:rPr>
                <w:color w:val="000000" w:themeColor="text1"/>
                <w:lang w:val="en-US"/>
              </w:rPr>
            </w:pPr>
            <w:r w:rsidRPr="00ED6A47">
              <w:rPr>
                <w:color w:val="000000" w:themeColor="text1"/>
              </w:rPr>
              <w:t>A1</w:t>
            </w:r>
          </w:p>
        </w:tc>
      </w:tr>
      <w:tr w:rsidR="00E31B22" w:rsidRPr="001D0283" w14:paraId="6C9DA0D5" w14:textId="77777777" w:rsidTr="00F42AB8">
        <w:trPr>
          <w:jc w:val="center"/>
        </w:trPr>
        <w:tc>
          <w:tcPr>
            <w:tcW w:w="1330" w:type="dxa"/>
            <w:tcBorders>
              <w:top w:val="nil"/>
              <w:bottom w:val="nil"/>
            </w:tcBorders>
            <w:shd w:val="clear" w:color="auto" w:fill="auto"/>
          </w:tcPr>
          <w:p w14:paraId="26FD41E8" w14:textId="77777777" w:rsidR="00E31B22" w:rsidRPr="00ED6A47" w:rsidRDefault="00E31B22" w:rsidP="00F42AB8">
            <w:pPr>
              <w:pStyle w:val="TAC"/>
              <w:rPr>
                <w:rFonts w:cs="Arial"/>
                <w:color w:val="000000" w:themeColor="text1"/>
                <w:lang w:eastAsia="zh-CN"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14:paraId="5CD61E0C" w14:textId="77777777" w:rsidR="00E31B22" w:rsidRPr="00ED6A47" w:rsidRDefault="00E31B22" w:rsidP="00F42AB8">
            <w:pPr>
              <w:pStyle w:val="TAC"/>
              <w:rPr>
                <w:color w:val="000000" w:themeColor="text1"/>
              </w:rPr>
            </w:pPr>
            <w:r w:rsidRPr="00ED6A47">
              <w:rPr>
                <w:color w:val="000000" w:themeColor="text1"/>
              </w:rPr>
              <w:t>820.5 ≤ Fc</w:t>
            </w:r>
          </w:p>
        </w:tc>
        <w:tc>
          <w:tcPr>
            <w:tcW w:w="2160" w:type="dxa"/>
          </w:tcPr>
          <w:p w14:paraId="1D4B981D" w14:textId="77777777" w:rsidR="00E31B22" w:rsidRPr="00ED6A47" w:rsidRDefault="00E31B22" w:rsidP="00F42AB8">
            <w:pPr>
              <w:pStyle w:val="TAC"/>
              <w:rPr>
                <w:rFonts w:cs="Arial"/>
                <w:color w:val="000000" w:themeColor="text1"/>
              </w:rPr>
            </w:pPr>
            <w:r w:rsidRPr="00ED6A47">
              <w:rPr>
                <w:rFonts w:cs="Arial"/>
                <w:color w:val="000000" w:themeColor="text1"/>
              </w:rPr>
              <w:t>≤</w:t>
            </w:r>
            <w:r w:rsidRPr="00ED6A47">
              <w:rPr>
                <w:color w:val="000000" w:themeColor="text1"/>
              </w:rPr>
              <w:t>1.8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75DA2" w14:textId="77777777" w:rsidR="00E31B22" w:rsidRPr="00ED6A47" w:rsidRDefault="00E31B22" w:rsidP="00F42AB8">
            <w:pPr>
              <w:pStyle w:val="TAC"/>
              <w:rPr>
                <w:rFonts w:cs="Arial"/>
                <w:color w:val="000000" w:themeColor="text1"/>
              </w:rPr>
            </w:pPr>
            <w:r w:rsidRPr="00ED6A47">
              <w:rPr>
                <w:rFonts w:cs="Arial"/>
                <w:color w:val="000000" w:themeColor="text1"/>
              </w:rPr>
              <w:t>≥1.44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00C89" w14:textId="77777777" w:rsidR="00E31B22" w:rsidRPr="00ED6A47" w:rsidRDefault="00E31B22" w:rsidP="00F42AB8">
            <w:pPr>
              <w:pStyle w:val="TAC"/>
              <w:rPr>
                <w:color w:val="000000" w:themeColor="text1"/>
                <w:lang w:val="en-US"/>
              </w:rPr>
            </w:pPr>
            <w:r w:rsidRPr="00ED6A47">
              <w:rPr>
                <w:color w:val="000000" w:themeColor="text1"/>
              </w:rPr>
              <w:t>A</w:t>
            </w:r>
            <w:r>
              <w:rPr>
                <w:color w:val="000000" w:themeColor="text1"/>
              </w:rPr>
              <w:t>2</w:t>
            </w:r>
          </w:p>
        </w:tc>
      </w:tr>
      <w:tr w:rsidR="00E31B22" w:rsidRPr="001D0283" w14:paraId="34C3101C" w14:textId="77777777" w:rsidTr="00F42AB8">
        <w:trPr>
          <w:jc w:val="center"/>
        </w:trPr>
        <w:tc>
          <w:tcPr>
            <w:tcW w:w="1330" w:type="dxa"/>
            <w:tcBorders>
              <w:top w:val="nil"/>
            </w:tcBorders>
            <w:shd w:val="clear" w:color="auto" w:fill="auto"/>
          </w:tcPr>
          <w:p w14:paraId="76300D00" w14:textId="77777777" w:rsidR="00E31B22" w:rsidRPr="00ED6A47" w:rsidRDefault="00E31B22" w:rsidP="00F42AB8">
            <w:pPr>
              <w:pStyle w:val="TAC"/>
              <w:rPr>
                <w:rFonts w:cs="Arial"/>
                <w:color w:val="000000" w:themeColor="text1"/>
                <w:lang w:eastAsia="zh-CN"/>
              </w:rPr>
            </w:pPr>
          </w:p>
        </w:tc>
        <w:tc>
          <w:tcPr>
            <w:tcW w:w="2160" w:type="dxa"/>
            <w:tcBorders>
              <w:top w:val="nil"/>
            </w:tcBorders>
            <w:shd w:val="clear" w:color="auto" w:fill="auto"/>
          </w:tcPr>
          <w:p w14:paraId="2C6FC27F" w14:textId="77777777" w:rsidR="00E31B22" w:rsidRPr="00ED6A47" w:rsidRDefault="00E31B22" w:rsidP="00F42AB8">
            <w:pPr>
              <w:pStyle w:val="TAC"/>
              <w:rPr>
                <w:color w:val="000000" w:themeColor="text1"/>
              </w:rPr>
            </w:pPr>
          </w:p>
        </w:tc>
        <w:tc>
          <w:tcPr>
            <w:tcW w:w="2160" w:type="dxa"/>
          </w:tcPr>
          <w:p w14:paraId="5685419A" w14:textId="77777777" w:rsidR="00E31B22" w:rsidRPr="00ED6A47" w:rsidRDefault="00E31B22" w:rsidP="00F42AB8">
            <w:pPr>
              <w:pStyle w:val="TAC"/>
              <w:rPr>
                <w:rFonts w:cs="Arial"/>
                <w:color w:val="000000" w:themeColor="text1"/>
              </w:rPr>
            </w:pPr>
            <w:r w:rsidRPr="00ED6A47">
              <w:rPr>
                <w:rFonts w:cs="Arial"/>
                <w:color w:val="000000" w:themeColor="text1"/>
              </w:rPr>
              <w:t>&gt;1.8</w:t>
            </w:r>
          </w:p>
        </w:tc>
        <w:tc>
          <w:tcPr>
            <w:tcW w:w="1890" w:type="dxa"/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28504" w14:textId="77777777" w:rsidR="00E31B22" w:rsidRPr="00ED6A47" w:rsidRDefault="00E31B22" w:rsidP="00F42AB8">
            <w:pPr>
              <w:pStyle w:val="TAC"/>
              <w:rPr>
                <w:rFonts w:cs="Arial"/>
                <w:color w:val="000000" w:themeColor="text1"/>
              </w:rPr>
            </w:pPr>
            <w:r w:rsidRPr="00ED6A47">
              <w:rPr>
                <w:rFonts w:cs="Arial"/>
                <w:color w:val="000000" w:themeColor="text1"/>
              </w:rPr>
              <w:t>≥</w:t>
            </w:r>
            <w:r>
              <w:rPr>
                <w:rFonts w:cs="Arial"/>
                <w:color w:val="000000" w:themeColor="text1"/>
              </w:rPr>
              <w:t>3.6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5BCA7" w14:textId="77777777" w:rsidR="00E31B22" w:rsidRPr="00ED6A47" w:rsidRDefault="00E31B22" w:rsidP="00F42AB8">
            <w:pPr>
              <w:pStyle w:val="TAC"/>
              <w:rPr>
                <w:color w:val="000000" w:themeColor="text1"/>
                <w:lang w:val="en-US"/>
              </w:rPr>
            </w:pPr>
            <w:r w:rsidRPr="00ED6A47">
              <w:rPr>
                <w:color w:val="000000" w:themeColor="text1"/>
              </w:rPr>
              <w:t>A</w:t>
            </w:r>
            <w:r>
              <w:rPr>
                <w:color w:val="000000" w:themeColor="text1"/>
              </w:rPr>
              <w:t>3</w:t>
            </w:r>
          </w:p>
        </w:tc>
      </w:tr>
    </w:tbl>
    <w:p w14:paraId="3A4DD9EA" w14:textId="77777777" w:rsidR="00E31B22" w:rsidRPr="00E31B22" w:rsidRDefault="00E31B22" w:rsidP="00FA4260">
      <w:pPr>
        <w:pStyle w:val="ListParagraph"/>
        <w:ind w:left="936" w:firstLineChars="0" w:firstLine="0"/>
        <w:rPr>
          <w:lang w:val="sv-SE"/>
        </w:rPr>
      </w:pPr>
    </w:p>
    <w:p w14:paraId="57ADB462" w14:textId="77777777" w:rsidR="00E31B22" w:rsidRPr="0034716B" w:rsidRDefault="00E31B22" w:rsidP="00FA4260">
      <w:pPr>
        <w:pStyle w:val="TH"/>
        <w:ind w:left="2840" w:firstLine="284"/>
        <w:jc w:val="left"/>
      </w:pPr>
      <w:r w:rsidRPr="001D0283">
        <w:t xml:space="preserve">Table </w:t>
      </w:r>
      <w:r>
        <w:t>4</w:t>
      </w:r>
      <w:r w:rsidRPr="001D0283">
        <w:t>: A-MPR regions for NS_1</w:t>
      </w:r>
      <w:r>
        <w:t>3 PC2</w:t>
      </w:r>
      <w:r>
        <w:tab/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30"/>
        <w:gridCol w:w="991"/>
        <w:gridCol w:w="391"/>
        <w:gridCol w:w="391"/>
        <w:gridCol w:w="391"/>
      </w:tblGrid>
      <w:tr w:rsidR="00E31B22" w14:paraId="5B7CD015" w14:textId="77777777" w:rsidTr="00F42AB8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DED4B" w14:textId="77777777" w:rsidR="00E31B22" w:rsidRDefault="00E31B22" w:rsidP="00F42AB8">
            <w:pPr>
              <w:pStyle w:val="TAH"/>
            </w:pPr>
            <w:r>
              <w:t>Modulation/Waveform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519FB" w14:textId="77777777" w:rsidR="00E31B22" w:rsidRDefault="00E31B22" w:rsidP="00F42AB8">
            <w:pPr>
              <w:pStyle w:val="TAH"/>
            </w:pPr>
            <w:r>
              <w:t>A1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293D1" w14:textId="77777777" w:rsidR="00E31B22" w:rsidRDefault="00E31B22" w:rsidP="00F42AB8">
            <w:pPr>
              <w:pStyle w:val="TAH"/>
            </w:pPr>
            <w:r>
              <w:t>A2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D8679" w14:textId="77777777" w:rsidR="00E31B22" w:rsidRDefault="00E31B22" w:rsidP="00F42AB8">
            <w:pPr>
              <w:pStyle w:val="TAH"/>
            </w:pPr>
            <w:r>
              <w:t>A3</w:t>
            </w:r>
          </w:p>
        </w:tc>
      </w:tr>
      <w:tr w:rsidR="00E31B22" w14:paraId="48A35623" w14:textId="77777777" w:rsidTr="00F42AB8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47A6B2" w14:textId="77777777" w:rsidR="00E31B22" w:rsidRDefault="00E31B22" w:rsidP="00F42AB8">
            <w:pPr>
              <w:pStyle w:val="TAL"/>
              <w:jc w:val="center"/>
            </w:pPr>
            <w:r>
              <w:t>DFT-s-OFDM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D2D82C" w14:textId="77777777" w:rsidR="00E31B22" w:rsidRDefault="00E31B22" w:rsidP="00F42AB8">
            <w:pPr>
              <w:pStyle w:val="TAC"/>
            </w:pPr>
            <w:r>
              <w:t>PI/2 BPSK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C0433" w14:textId="77777777" w:rsidR="00E31B22" w:rsidRDefault="00E31B22" w:rsidP="00F42AB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F9E7E0" w14:textId="77777777" w:rsidR="00E31B22" w:rsidRDefault="00E31B22" w:rsidP="00F42AB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163ED" w14:textId="77777777" w:rsidR="00E31B22" w:rsidRDefault="00E31B22" w:rsidP="00F42AB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1.5</w:t>
            </w:r>
          </w:p>
        </w:tc>
      </w:tr>
      <w:tr w:rsidR="00E31B22" w14:paraId="0AC55628" w14:textId="77777777" w:rsidTr="00F42AB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2C4ACA" w14:textId="77777777" w:rsidR="00E31B22" w:rsidRDefault="00E31B22" w:rsidP="00F42AB8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3E0B8F" w14:textId="77777777" w:rsidR="00E31B22" w:rsidRDefault="00E31B22" w:rsidP="00F42AB8">
            <w:pPr>
              <w:pStyle w:val="TAC"/>
            </w:pPr>
            <w:r>
              <w:t>QPSK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E6788" w14:textId="77777777" w:rsidR="00E31B22" w:rsidRDefault="00E31B22" w:rsidP="00F42AB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E6AC8B" w14:textId="77777777" w:rsidR="00E31B22" w:rsidRDefault="00E31B22" w:rsidP="00F42AB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605B2" w14:textId="77777777" w:rsidR="00E31B22" w:rsidRDefault="00E31B22" w:rsidP="00F42AB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</w:tr>
      <w:tr w:rsidR="00E31B22" w14:paraId="2AC0E111" w14:textId="77777777" w:rsidTr="00F42AB8">
        <w:trPr>
          <w:trHeight w:val="7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8703DD" w14:textId="77777777" w:rsidR="00E31B22" w:rsidRDefault="00E31B22" w:rsidP="00F42AB8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AC0C21" w14:textId="77777777" w:rsidR="00E31B22" w:rsidRDefault="00E31B22" w:rsidP="00F42AB8">
            <w:pPr>
              <w:pStyle w:val="TAC"/>
            </w:pPr>
            <w:r>
              <w:t>16 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5A1579" w14:textId="77777777" w:rsidR="00E31B22" w:rsidRDefault="00E31B22" w:rsidP="00F42AB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68160" w14:textId="77777777" w:rsidR="00E31B22" w:rsidRDefault="00E31B22" w:rsidP="00F42AB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DFF1D" w14:textId="77777777" w:rsidR="00E31B22" w:rsidRDefault="00E31B22" w:rsidP="00F42AB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2.5</w:t>
            </w:r>
          </w:p>
        </w:tc>
      </w:tr>
      <w:tr w:rsidR="00E31B22" w14:paraId="618AF6B7" w14:textId="77777777" w:rsidTr="00F42AB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87015F" w14:textId="77777777" w:rsidR="00E31B22" w:rsidRDefault="00E31B22" w:rsidP="00F42AB8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4C7C32" w14:textId="77777777" w:rsidR="00E31B22" w:rsidRDefault="00E31B22" w:rsidP="00F42AB8">
            <w:pPr>
              <w:pStyle w:val="TAC"/>
            </w:pPr>
            <w:r>
              <w:t>64 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45461C" w14:textId="77777777" w:rsidR="00E31B22" w:rsidRPr="00EF476C" w:rsidRDefault="00E31B22" w:rsidP="00F42AB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F5FA4" w14:textId="77777777" w:rsidR="00E31B22" w:rsidRDefault="00E31B22" w:rsidP="00F42AB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4C44A" w14:textId="77777777" w:rsidR="00E31B22" w:rsidRDefault="00E31B22" w:rsidP="00F42AB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2.5</w:t>
            </w:r>
          </w:p>
        </w:tc>
      </w:tr>
      <w:tr w:rsidR="00E31B22" w14:paraId="0C9AEF59" w14:textId="77777777" w:rsidTr="00F42AB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27AE49" w14:textId="77777777" w:rsidR="00E31B22" w:rsidRDefault="00E31B22" w:rsidP="00F42AB8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55FE43" w14:textId="77777777" w:rsidR="00E31B22" w:rsidRDefault="00E31B22" w:rsidP="00F42AB8">
            <w:pPr>
              <w:pStyle w:val="TAC"/>
            </w:pPr>
            <w:r>
              <w:t>256 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081EB6" w14:textId="77777777" w:rsidR="00E31B22" w:rsidRDefault="00E31B22" w:rsidP="00F42AB8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F2C2C" w14:textId="77777777" w:rsidR="00E31B22" w:rsidRDefault="00E31B22" w:rsidP="00F42AB8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E57CC" w14:textId="77777777" w:rsidR="00E31B22" w:rsidRDefault="00E31B22" w:rsidP="00F42AB8">
            <w:pPr>
              <w:pStyle w:val="TAC"/>
              <w:rPr>
                <w:rFonts w:cs="Arial"/>
              </w:rPr>
            </w:pPr>
          </w:p>
        </w:tc>
      </w:tr>
      <w:tr w:rsidR="00E31B22" w14:paraId="18991F37" w14:textId="77777777" w:rsidTr="00F42AB8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EDCF2B0" w14:textId="77777777" w:rsidR="00E31B22" w:rsidRDefault="00E31B22" w:rsidP="00F42AB8">
            <w:pPr>
              <w:pStyle w:val="TAL"/>
              <w:jc w:val="center"/>
            </w:pPr>
            <w:r>
              <w:t>CP-OFDM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571D1B" w14:textId="77777777" w:rsidR="00E31B22" w:rsidRDefault="00E31B22" w:rsidP="00F42AB8">
            <w:pPr>
              <w:pStyle w:val="TAC"/>
            </w:pPr>
            <w:r>
              <w:t>QPSK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04867A" w14:textId="77777777" w:rsidR="00E31B22" w:rsidRDefault="00E31B22" w:rsidP="00F42AB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A7BEED" w14:textId="77777777" w:rsidR="00E31B22" w:rsidRDefault="00E31B22" w:rsidP="00F42AB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46450" w14:textId="77777777" w:rsidR="00E31B22" w:rsidRDefault="00E31B22" w:rsidP="00F42AB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3.5</w:t>
            </w:r>
          </w:p>
        </w:tc>
      </w:tr>
      <w:tr w:rsidR="00E31B22" w14:paraId="6301D0B5" w14:textId="77777777" w:rsidTr="00F42AB8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54F45C4" w14:textId="77777777" w:rsidR="00E31B22" w:rsidRDefault="00E31B22" w:rsidP="00F42AB8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34404E" w14:textId="77777777" w:rsidR="00E31B22" w:rsidRDefault="00E31B22" w:rsidP="00F42AB8">
            <w:pPr>
              <w:pStyle w:val="TAC"/>
            </w:pPr>
            <w:r>
              <w:t>16 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3AA7B" w14:textId="77777777" w:rsidR="00E31B22" w:rsidRDefault="00E31B22" w:rsidP="00F42AB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0008B9" w14:textId="77777777" w:rsidR="00E31B22" w:rsidRDefault="00E31B22" w:rsidP="00F42AB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B8B74" w14:textId="77777777" w:rsidR="00E31B22" w:rsidRDefault="00E31B22" w:rsidP="00F42AB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3.5</w:t>
            </w:r>
          </w:p>
        </w:tc>
      </w:tr>
      <w:tr w:rsidR="00E31B22" w14:paraId="54D2E78D" w14:textId="77777777" w:rsidTr="00F42AB8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7B09B5A" w14:textId="77777777" w:rsidR="00E31B22" w:rsidRDefault="00E31B22" w:rsidP="00F42AB8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449F3E" w14:textId="77777777" w:rsidR="00E31B22" w:rsidRDefault="00E31B22" w:rsidP="00F42AB8">
            <w:pPr>
              <w:pStyle w:val="TAC"/>
            </w:pPr>
            <w:r>
              <w:t>64 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9DD54E" w14:textId="77777777" w:rsidR="00E31B22" w:rsidRDefault="00E31B22" w:rsidP="00F42AB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0CEBA1" w14:textId="77777777" w:rsidR="00E31B22" w:rsidRDefault="00E31B22" w:rsidP="00F42AB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82E3F" w14:textId="77777777" w:rsidR="00E31B22" w:rsidRDefault="00E31B22" w:rsidP="00F42AB8">
            <w:pPr>
              <w:pStyle w:val="TAC"/>
              <w:rPr>
                <w:rFonts w:cs="Arial"/>
              </w:rPr>
            </w:pPr>
          </w:p>
        </w:tc>
      </w:tr>
      <w:tr w:rsidR="00E31B22" w14:paraId="726B06A9" w14:textId="77777777" w:rsidTr="00F42AB8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A09DCB2" w14:textId="77777777" w:rsidR="00E31B22" w:rsidRDefault="00E31B22" w:rsidP="00F42AB8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6475A7" w14:textId="77777777" w:rsidR="00E31B22" w:rsidRDefault="00E31B22" w:rsidP="00F42AB8">
            <w:pPr>
              <w:pStyle w:val="TAC"/>
            </w:pPr>
            <w:r>
              <w:t>256 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024B1A" w14:textId="77777777" w:rsidR="00E31B22" w:rsidRDefault="00E31B22" w:rsidP="00F42AB8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081090" w14:textId="77777777" w:rsidR="00E31B22" w:rsidRDefault="00E31B22" w:rsidP="00F42AB8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068A4" w14:textId="77777777" w:rsidR="00E31B22" w:rsidRDefault="00E31B22" w:rsidP="00F42AB8">
            <w:pPr>
              <w:pStyle w:val="TAC"/>
              <w:rPr>
                <w:rFonts w:cs="Arial"/>
              </w:rPr>
            </w:pPr>
          </w:p>
        </w:tc>
      </w:tr>
    </w:tbl>
    <w:p w14:paraId="5A90358B" w14:textId="77777777" w:rsidR="00F33C31" w:rsidRDefault="00F33C31" w:rsidP="00F33C31">
      <w:pPr>
        <w:spacing w:after="120"/>
        <w:rPr>
          <w:color w:val="0070C0"/>
          <w:szCs w:val="24"/>
          <w:lang w:val="fr-FR" w:eastAsia="zh-CN"/>
        </w:rPr>
      </w:pPr>
    </w:p>
    <w:p w14:paraId="6962F7F3" w14:textId="0187ADEC" w:rsidR="00F33C31" w:rsidRDefault="00F33C31" w:rsidP="00F33C31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70C0"/>
          <w:szCs w:val="24"/>
          <w:lang w:val="fr-FR" w:eastAsia="zh-CN"/>
        </w:rPr>
      </w:pPr>
      <w:r>
        <w:rPr>
          <w:rFonts w:eastAsia="SimSun"/>
          <w:color w:val="0070C0"/>
          <w:szCs w:val="24"/>
          <w:lang w:val="fr-FR" w:eastAsia="zh-CN"/>
        </w:rPr>
        <w:t xml:space="preserve">Option </w:t>
      </w:r>
      <w:r w:rsidR="00323818">
        <w:rPr>
          <w:rFonts w:eastAsia="SimSun"/>
          <w:color w:val="0070C0"/>
          <w:szCs w:val="24"/>
          <w:lang w:val="fr-FR" w:eastAsia="zh-CN"/>
        </w:rPr>
        <w:t>4</w:t>
      </w:r>
      <w:r>
        <w:rPr>
          <w:rFonts w:eastAsia="SimSun"/>
          <w:color w:val="0070C0"/>
          <w:szCs w:val="24"/>
          <w:lang w:val="fr-FR" w:eastAsia="zh-CN"/>
        </w:rPr>
        <w:t xml:space="preserve"> (Huawei)</w:t>
      </w:r>
    </w:p>
    <w:p w14:paraId="764B075C" w14:textId="77777777" w:rsidR="009C3D58" w:rsidRPr="00FF0E0C" w:rsidRDefault="009C3D58" w:rsidP="00FA4260">
      <w:pPr>
        <w:pStyle w:val="TH"/>
        <w:ind w:left="4060" w:firstLine="200"/>
        <w:jc w:val="left"/>
        <w:rPr>
          <w:rFonts w:asciiTheme="majorBidi" w:hAnsiTheme="majorBidi" w:cstheme="majorBidi"/>
        </w:rPr>
      </w:pPr>
      <w:r w:rsidRPr="00FF0E0C">
        <w:rPr>
          <w:rFonts w:asciiTheme="majorBidi" w:hAnsiTheme="majorBidi" w:cstheme="majorBidi"/>
        </w:rPr>
        <w:t xml:space="preserve">Table 3: </w:t>
      </w:r>
      <w:r>
        <w:rPr>
          <w:rFonts w:asciiTheme="majorBidi" w:hAnsiTheme="majorBidi" w:cstheme="majorBidi"/>
        </w:rPr>
        <w:t xml:space="preserve">PC2 </w:t>
      </w:r>
      <w:r w:rsidRPr="00FF0E0C">
        <w:rPr>
          <w:rFonts w:asciiTheme="majorBidi" w:hAnsiTheme="majorBidi" w:cstheme="majorBidi"/>
        </w:rPr>
        <w:t>A-MPR regions for NS_13</w:t>
      </w:r>
    </w:p>
    <w:tbl>
      <w:tblPr>
        <w:tblW w:w="85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30"/>
        <w:gridCol w:w="2160"/>
        <w:gridCol w:w="2160"/>
        <w:gridCol w:w="1890"/>
        <w:gridCol w:w="990"/>
      </w:tblGrid>
      <w:tr w:rsidR="009C3D58" w:rsidRPr="00FF0E0C" w14:paraId="441A59CE" w14:textId="77777777" w:rsidTr="00F42AB8">
        <w:trPr>
          <w:jc w:val="center"/>
        </w:trPr>
        <w:tc>
          <w:tcPr>
            <w:tcW w:w="1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663F1F" w14:textId="77777777" w:rsidR="009C3D58" w:rsidRPr="00FF0E0C" w:rsidRDefault="009C3D58" w:rsidP="00F42AB8">
            <w:pPr>
              <w:pStyle w:val="TAH"/>
              <w:rPr>
                <w:rFonts w:asciiTheme="majorBidi" w:hAnsiTheme="majorBidi" w:cstheme="majorBidi"/>
                <w:lang w:eastAsia="zh-CN"/>
              </w:rPr>
            </w:pPr>
            <w:r w:rsidRPr="00FF0E0C">
              <w:rPr>
                <w:rFonts w:asciiTheme="majorBidi" w:hAnsiTheme="majorBidi" w:cstheme="majorBidi"/>
              </w:rPr>
              <w:t>Channel BW</w:t>
            </w:r>
          </w:p>
        </w:tc>
        <w:tc>
          <w:tcPr>
            <w:tcW w:w="2160" w:type="dxa"/>
          </w:tcPr>
          <w:p w14:paraId="68906073" w14:textId="77777777" w:rsidR="009C3D58" w:rsidRPr="00FF0E0C" w:rsidRDefault="009C3D58" w:rsidP="00F42AB8">
            <w:pPr>
              <w:pStyle w:val="TAH"/>
              <w:rPr>
                <w:rFonts w:asciiTheme="majorBidi" w:hAnsiTheme="majorBidi" w:cstheme="majorBidi"/>
              </w:rPr>
            </w:pPr>
            <w:r w:rsidRPr="00FF0E0C">
              <w:rPr>
                <w:rFonts w:asciiTheme="majorBidi" w:hAnsiTheme="majorBidi" w:cstheme="majorBidi"/>
              </w:rPr>
              <w:t>Carrier Frequency, Fc, MHz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D113F7" w14:textId="77777777" w:rsidR="009C3D58" w:rsidRPr="00FF0E0C" w:rsidRDefault="009C3D58" w:rsidP="00F42AB8">
            <w:pPr>
              <w:pStyle w:val="TAH"/>
              <w:rPr>
                <w:rFonts w:asciiTheme="majorBidi" w:hAnsiTheme="majorBidi" w:cstheme="majorBidi"/>
                <w:lang w:eastAsia="zh-CN"/>
              </w:rPr>
            </w:pPr>
            <w:r w:rsidRPr="00FF0E0C">
              <w:rPr>
                <w:rFonts w:asciiTheme="majorBidi" w:hAnsiTheme="majorBidi" w:cstheme="majorBidi"/>
              </w:rPr>
              <w:t>RB</w:t>
            </w:r>
            <w:r w:rsidRPr="00FF0E0C">
              <w:rPr>
                <w:rFonts w:asciiTheme="majorBidi" w:hAnsiTheme="majorBidi" w:cstheme="majorBidi"/>
                <w:vertAlign w:val="subscript"/>
              </w:rPr>
              <w:t>Start</w:t>
            </w:r>
            <w:r w:rsidRPr="00FF0E0C">
              <w:rPr>
                <w:rFonts w:asciiTheme="majorBidi" w:hAnsiTheme="majorBidi" w:cstheme="majorBidi"/>
              </w:rPr>
              <w:t>*12*SCS (MHz)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F7ABB2" w14:textId="77777777" w:rsidR="009C3D58" w:rsidRPr="00FF0E0C" w:rsidRDefault="009C3D58" w:rsidP="00F42AB8">
            <w:pPr>
              <w:pStyle w:val="TAH"/>
              <w:rPr>
                <w:rFonts w:asciiTheme="majorBidi" w:hAnsiTheme="majorBidi" w:cstheme="majorBidi"/>
                <w:lang w:eastAsia="zh-CN"/>
              </w:rPr>
            </w:pPr>
            <w:r w:rsidRPr="00FF0E0C">
              <w:rPr>
                <w:rFonts w:asciiTheme="majorBidi" w:hAnsiTheme="majorBidi" w:cstheme="majorBidi"/>
              </w:rPr>
              <w:t>L</w:t>
            </w:r>
            <w:r w:rsidRPr="00FF0E0C">
              <w:rPr>
                <w:rFonts w:asciiTheme="majorBidi" w:hAnsiTheme="majorBidi" w:cstheme="majorBidi"/>
                <w:vertAlign w:val="subscript"/>
              </w:rPr>
              <w:t>CRB</w:t>
            </w:r>
            <w:r w:rsidRPr="00FF0E0C">
              <w:rPr>
                <w:rFonts w:asciiTheme="majorBidi" w:hAnsiTheme="majorBidi" w:cstheme="majorBidi"/>
              </w:rPr>
              <w:t>*12*SCS (MHz)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8291A5" w14:textId="77777777" w:rsidR="009C3D58" w:rsidRPr="00FF0E0C" w:rsidRDefault="009C3D58" w:rsidP="00F42AB8">
            <w:pPr>
              <w:pStyle w:val="TAH"/>
              <w:rPr>
                <w:rFonts w:asciiTheme="majorBidi" w:hAnsiTheme="majorBidi" w:cstheme="majorBidi"/>
                <w:lang w:eastAsia="zh-CN"/>
              </w:rPr>
            </w:pPr>
            <w:r w:rsidRPr="00FF0E0C">
              <w:rPr>
                <w:rFonts w:asciiTheme="majorBidi" w:hAnsiTheme="majorBidi" w:cstheme="majorBidi"/>
              </w:rPr>
              <w:t>A-MPR</w:t>
            </w:r>
          </w:p>
        </w:tc>
      </w:tr>
      <w:tr w:rsidR="009C3D58" w:rsidRPr="00FF0E0C" w14:paraId="0C66D247" w14:textId="77777777" w:rsidTr="00F42AB8">
        <w:trPr>
          <w:jc w:val="center"/>
        </w:trPr>
        <w:tc>
          <w:tcPr>
            <w:tcW w:w="1330" w:type="dxa"/>
            <w:tcBorders>
              <w:top w:val="nil"/>
            </w:tcBorders>
            <w:shd w:val="clear" w:color="auto" w:fill="auto"/>
          </w:tcPr>
          <w:p w14:paraId="41F41F35" w14:textId="77777777" w:rsidR="009C3D58" w:rsidRPr="00FF0E0C" w:rsidRDefault="009C3D58" w:rsidP="00F42AB8">
            <w:pPr>
              <w:pStyle w:val="TAC"/>
              <w:rPr>
                <w:rFonts w:asciiTheme="majorBidi" w:hAnsiTheme="majorBidi" w:cstheme="majorBidi"/>
                <w:lang w:eastAsia="zh-CN"/>
              </w:rPr>
            </w:pPr>
            <w:r w:rsidRPr="00FF0E0C">
              <w:rPr>
                <w:rFonts w:asciiTheme="majorBidi" w:hAnsiTheme="majorBidi" w:cstheme="majorBidi"/>
                <w:lang w:eastAsia="zh-CN"/>
              </w:rPr>
              <w:t>7MHz</w:t>
            </w:r>
          </w:p>
        </w:tc>
        <w:tc>
          <w:tcPr>
            <w:tcW w:w="2160" w:type="dxa"/>
            <w:tcBorders>
              <w:top w:val="nil"/>
            </w:tcBorders>
            <w:shd w:val="clear" w:color="auto" w:fill="auto"/>
          </w:tcPr>
          <w:p w14:paraId="4D5E1942" w14:textId="77777777" w:rsidR="009C3D58" w:rsidRPr="00FF0E0C" w:rsidRDefault="009C3D58" w:rsidP="00F42AB8">
            <w:pPr>
              <w:pStyle w:val="TAC"/>
              <w:rPr>
                <w:rFonts w:asciiTheme="majorBidi" w:hAnsiTheme="majorBidi" w:cstheme="majorBidi"/>
              </w:rPr>
            </w:pPr>
            <w:r w:rsidRPr="00FF0E0C">
              <w:rPr>
                <w:rFonts w:asciiTheme="majorBidi" w:hAnsiTheme="majorBidi" w:cstheme="majorBidi"/>
              </w:rPr>
              <w:t>Fc = 820.5 MHz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BCD1F" w14:textId="77777777" w:rsidR="009C3D58" w:rsidRPr="00FF0E0C" w:rsidRDefault="009C3D58" w:rsidP="00F42AB8">
            <w:pPr>
              <w:pStyle w:val="TAC"/>
              <w:rPr>
                <w:rFonts w:asciiTheme="majorBidi" w:hAnsiTheme="majorBidi" w:cstheme="majorBidi"/>
              </w:rPr>
            </w:pPr>
            <w:r w:rsidRPr="00FF0E0C">
              <w:rPr>
                <w:rFonts w:asciiTheme="majorBidi" w:hAnsiTheme="majorBidi" w:cstheme="majorBidi"/>
              </w:rPr>
              <w:t>≤1.98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8F76D" w14:textId="77777777" w:rsidR="009C3D58" w:rsidRPr="00FF0E0C" w:rsidRDefault="009C3D58" w:rsidP="00F42AB8">
            <w:pPr>
              <w:pStyle w:val="TAC"/>
              <w:rPr>
                <w:rFonts w:asciiTheme="majorBidi" w:hAnsiTheme="majorBidi" w:cstheme="majorBidi"/>
              </w:rPr>
            </w:pPr>
            <w:r w:rsidRPr="00FF0E0C">
              <w:rPr>
                <w:rFonts w:asciiTheme="majorBidi" w:hAnsiTheme="majorBidi" w:cstheme="majorBidi"/>
              </w:rPr>
              <w:t>&gt;0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8F047" w14:textId="77777777" w:rsidR="009C3D58" w:rsidRPr="00FF0E0C" w:rsidRDefault="009C3D58" w:rsidP="00F42AB8">
            <w:pPr>
              <w:pStyle w:val="TAC"/>
              <w:rPr>
                <w:rFonts w:asciiTheme="majorBidi" w:hAnsiTheme="majorBidi" w:cstheme="majorBidi"/>
              </w:rPr>
            </w:pPr>
            <w:r w:rsidRPr="00FF0E0C">
              <w:rPr>
                <w:rFonts w:asciiTheme="majorBidi" w:hAnsiTheme="majorBidi" w:cstheme="majorBidi"/>
              </w:rPr>
              <w:t>A</w:t>
            </w:r>
            <w:r>
              <w:rPr>
                <w:rFonts w:asciiTheme="majorBidi" w:hAnsiTheme="majorBidi" w:cstheme="majorBidi"/>
              </w:rPr>
              <w:t>4</w:t>
            </w:r>
          </w:p>
        </w:tc>
      </w:tr>
    </w:tbl>
    <w:p w14:paraId="5F9D9248" w14:textId="77777777" w:rsidR="009C3D58" w:rsidRPr="009C3D58" w:rsidRDefault="009C3D58" w:rsidP="00FA4260">
      <w:pPr>
        <w:pStyle w:val="ListParagraph"/>
        <w:ind w:left="936" w:firstLineChars="0" w:firstLine="0"/>
        <w:rPr>
          <w:rFonts w:asciiTheme="majorBidi" w:hAnsiTheme="majorBidi" w:cstheme="majorBidi"/>
        </w:rPr>
      </w:pPr>
    </w:p>
    <w:p w14:paraId="3B01BF9B" w14:textId="77777777" w:rsidR="009C3D58" w:rsidRPr="00FF0E0C" w:rsidRDefault="009C3D58" w:rsidP="00FA4260">
      <w:pPr>
        <w:pStyle w:val="TH"/>
        <w:ind w:left="2924" w:firstLine="200"/>
        <w:jc w:val="left"/>
        <w:rPr>
          <w:rFonts w:asciiTheme="majorBidi" w:hAnsiTheme="majorBidi" w:cstheme="majorBidi"/>
        </w:rPr>
      </w:pPr>
      <w:r w:rsidRPr="00FF0E0C">
        <w:rPr>
          <w:rFonts w:asciiTheme="majorBidi" w:hAnsiTheme="majorBidi" w:cstheme="majorBidi"/>
        </w:rPr>
        <w:t xml:space="preserve">Table 4: </w:t>
      </w:r>
      <w:r>
        <w:rPr>
          <w:rFonts w:asciiTheme="majorBidi" w:hAnsiTheme="majorBidi" w:cstheme="majorBidi"/>
        </w:rPr>
        <w:t xml:space="preserve">PC2 </w:t>
      </w:r>
      <w:r w:rsidRPr="00FF0E0C">
        <w:rPr>
          <w:rFonts w:asciiTheme="majorBidi" w:hAnsiTheme="majorBidi" w:cstheme="majorBidi"/>
        </w:rPr>
        <w:t>A-MPR for NS_13</w:t>
      </w:r>
    </w:p>
    <w:tbl>
      <w:tblPr>
        <w:tblW w:w="3257" w:type="dxa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146"/>
        <w:gridCol w:w="1111"/>
      </w:tblGrid>
      <w:tr w:rsidR="009C3D58" w:rsidRPr="00FF0E0C" w14:paraId="315F793B" w14:textId="77777777" w:rsidTr="00F42AB8">
        <w:trPr>
          <w:jc w:val="center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062EB" w14:textId="77777777" w:rsidR="009C3D58" w:rsidRPr="00FF0E0C" w:rsidRDefault="009C3D58" w:rsidP="00F42AB8">
            <w:pPr>
              <w:pStyle w:val="TAH"/>
              <w:rPr>
                <w:rFonts w:asciiTheme="majorBidi" w:hAnsiTheme="majorBidi" w:cstheme="majorBidi"/>
              </w:rPr>
            </w:pPr>
            <w:r w:rsidRPr="00FF0E0C">
              <w:rPr>
                <w:rFonts w:asciiTheme="majorBidi" w:hAnsiTheme="majorBidi" w:cstheme="majorBidi"/>
              </w:rPr>
              <w:t>Modulation/Waveform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FA164" w14:textId="77777777" w:rsidR="009C3D58" w:rsidRPr="00FF0E0C" w:rsidRDefault="009C3D58" w:rsidP="00F42AB8">
            <w:pPr>
              <w:pStyle w:val="TAH"/>
              <w:rPr>
                <w:rFonts w:asciiTheme="majorBidi" w:hAnsiTheme="majorBidi" w:cstheme="majorBidi"/>
              </w:rPr>
            </w:pPr>
            <w:r w:rsidRPr="00FF0E0C">
              <w:rPr>
                <w:rFonts w:asciiTheme="majorBidi" w:hAnsiTheme="majorBidi" w:cstheme="majorBidi"/>
              </w:rPr>
              <w:t>A4</w:t>
            </w:r>
          </w:p>
        </w:tc>
      </w:tr>
      <w:tr w:rsidR="009C3D58" w:rsidRPr="00FF0E0C" w14:paraId="502A0456" w14:textId="77777777" w:rsidTr="00F42AB8">
        <w:trPr>
          <w:jc w:val="center"/>
        </w:trPr>
        <w:tc>
          <w:tcPr>
            <w:tcW w:w="2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AA8AC" w14:textId="77777777" w:rsidR="009C3D58" w:rsidRPr="00FF0E0C" w:rsidRDefault="009C3D58" w:rsidP="00F42AB8">
            <w:pPr>
              <w:pStyle w:val="TAH"/>
              <w:rPr>
                <w:rFonts w:asciiTheme="majorBidi" w:hAnsiTheme="majorBidi" w:cstheme="majorBidi"/>
                <w:lang w:eastAsia="ko-KR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598F7" w14:textId="77777777" w:rsidR="009C3D58" w:rsidRPr="00FF0E0C" w:rsidRDefault="009C3D58" w:rsidP="00F42AB8">
            <w:pPr>
              <w:pStyle w:val="TAH"/>
              <w:rPr>
                <w:rFonts w:asciiTheme="majorBidi" w:hAnsiTheme="majorBidi" w:cstheme="majorBidi"/>
              </w:rPr>
            </w:pPr>
          </w:p>
        </w:tc>
      </w:tr>
      <w:tr w:rsidR="009C3D58" w:rsidRPr="00FF0E0C" w14:paraId="709FA8E3" w14:textId="77777777" w:rsidTr="00F42AB8">
        <w:trPr>
          <w:jc w:val="center"/>
        </w:trPr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F53174" w14:textId="77777777" w:rsidR="009C3D58" w:rsidRPr="00FF0E0C" w:rsidRDefault="009C3D58" w:rsidP="00F42AB8">
            <w:pPr>
              <w:pStyle w:val="TAC"/>
              <w:rPr>
                <w:rFonts w:asciiTheme="majorBidi" w:hAnsiTheme="majorBidi" w:cstheme="majorBidi"/>
              </w:rPr>
            </w:pPr>
            <w:r w:rsidRPr="00FF0E0C">
              <w:rPr>
                <w:rFonts w:asciiTheme="majorBidi" w:hAnsiTheme="majorBidi" w:cstheme="majorBidi"/>
              </w:rPr>
              <w:t>DFT-s-OFDM QPSK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7723A8" w14:textId="77777777" w:rsidR="009C3D58" w:rsidRPr="00FF0E0C" w:rsidRDefault="009C3D58" w:rsidP="00F42AB8">
            <w:pPr>
              <w:pStyle w:val="TAC"/>
              <w:rPr>
                <w:rFonts w:asciiTheme="majorBidi" w:hAnsiTheme="majorBidi" w:cstheme="majorBidi"/>
              </w:rPr>
            </w:pPr>
            <w:r w:rsidRPr="00FF0E0C">
              <w:rPr>
                <w:rFonts w:asciiTheme="majorBidi" w:hAnsiTheme="majorBidi" w:cstheme="majorBidi"/>
              </w:rPr>
              <w:t>≤ 4.5</w:t>
            </w:r>
          </w:p>
        </w:tc>
      </w:tr>
      <w:tr w:rsidR="009C3D58" w:rsidRPr="00FF0E0C" w14:paraId="2CFD2FED" w14:textId="77777777" w:rsidTr="00F42AB8">
        <w:trPr>
          <w:jc w:val="center"/>
        </w:trPr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F09E5" w14:textId="77777777" w:rsidR="009C3D58" w:rsidRPr="00FF0E0C" w:rsidRDefault="009C3D58" w:rsidP="00F42AB8">
            <w:pPr>
              <w:pStyle w:val="TAC"/>
              <w:rPr>
                <w:rFonts w:asciiTheme="majorBidi" w:hAnsiTheme="majorBidi" w:cstheme="majorBidi"/>
              </w:rPr>
            </w:pPr>
            <w:r w:rsidRPr="00FF0E0C">
              <w:rPr>
                <w:rFonts w:asciiTheme="majorBidi" w:hAnsiTheme="majorBidi" w:cstheme="majorBidi"/>
              </w:rPr>
              <w:t>DFT-s-OFDM 16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CB72BB" w14:textId="77777777" w:rsidR="009C3D58" w:rsidRPr="00FF0E0C" w:rsidRDefault="009C3D58" w:rsidP="00F42AB8">
            <w:pPr>
              <w:pStyle w:val="TAC"/>
              <w:rPr>
                <w:rFonts w:asciiTheme="majorBidi" w:hAnsiTheme="majorBidi" w:cstheme="majorBidi"/>
              </w:rPr>
            </w:pPr>
            <w:r w:rsidRPr="00FF0E0C">
              <w:rPr>
                <w:rFonts w:asciiTheme="majorBidi" w:hAnsiTheme="majorBidi" w:cstheme="majorBidi"/>
              </w:rPr>
              <w:t>≤ 5</w:t>
            </w:r>
          </w:p>
        </w:tc>
      </w:tr>
      <w:tr w:rsidR="009C3D58" w:rsidRPr="00FF0E0C" w14:paraId="3D1C4683" w14:textId="77777777" w:rsidTr="00F42AB8">
        <w:trPr>
          <w:jc w:val="center"/>
        </w:trPr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44F39" w14:textId="77777777" w:rsidR="009C3D58" w:rsidRPr="00FF0E0C" w:rsidRDefault="009C3D58" w:rsidP="00F42AB8">
            <w:pPr>
              <w:pStyle w:val="TAC"/>
              <w:rPr>
                <w:rFonts w:asciiTheme="majorBidi" w:hAnsiTheme="majorBidi" w:cstheme="majorBidi"/>
              </w:rPr>
            </w:pPr>
            <w:r w:rsidRPr="00FF0E0C">
              <w:rPr>
                <w:rFonts w:asciiTheme="majorBidi" w:hAnsiTheme="majorBidi" w:cstheme="majorBidi"/>
              </w:rPr>
              <w:t>DFT-s-OFDM 64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FFF30E" w14:textId="77777777" w:rsidR="009C3D58" w:rsidRPr="00FF0E0C" w:rsidRDefault="009C3D58" w:rsidP="00F42AB8">
            <w:pPr>
              <w:pStyle w:val="TAC"/>
              <w:rPr>
                <w:rFonts w:asciiTheme="majorBidi" w:hAnsiTheme="majorBidi" w:cstheme="majorBidi"/>
              </w:rPr>
            </w:pPr>
            <w:r w:rsidRPr="00FF0E0C">
              <w:rPr>
                <w:rFonts w:asciiTheme="majorBidi" w:hAnsiTheme="majorBidi" w:cstheme="majorBidi"/>
              </w:rPr>
              <w:t>≤ 5</w:t>
            </w:r>
          </w:p>
        </w:tc>
      </w:tr>
      <w:tr w:rsidR="009C3D58" w:rsidRPr="00FF0E0C" w14:paraId="07AD9130" w14:textId="77777777" w:rsidTr="00F42AB8">
        <w:trPr>
          <w:jc w:val="center"/>
        </w:trPr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C9F51F" w14:textId="77777777" w:rsidR="009C3D58" w:rsidRPr="00FF0E0C" w:rsidRDefault="009C3D58" w:rsidP="00F42AB8">
            <w:pPr>
              <w:pStyle w:val="TAC"/>
              <w:rPr>
                <w:rFonts w:asciiTheme="majorBidi" w:hAnsiTheme="majorBidi" w:cstheme="majorBidi"/>
              </w:rPr>
            </w:pPr>
            <w:r w:rsidRPr="00FF0E0C">
              <w:rPr>
                <w:rFonts w:asciiTheme="majorBidi" w:hAnsiTheme="majorBidi" w:cstheme="majorBidi"/>
              </w:rPr>
              <w:t>DFT-s-OFDM 256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CD5E75" w14:textId="77777777" w:rsidR="009C3D58" w:rsidRPr="00FF0E0C" w:rsidRDefault="009C3D58" w:rsidP="00F42AB8">
            <w:pPr>
              <w:pStyle w:val="TAC"/>
              <w:rPr>
                <w:rFonts w:asciiTheme="majorBidi" w:hAnsiTheme="majorBidi" w:cstheme="majorBidi"/>
              </w:rPr>
            </w:pPr>
          </w:p>
        </w:tc>
      </w:tr>
      <w:tr w:rsidR="009C3D58" w:rsidRPr="00FF0E0C" w14:paraId="7CDFE683" w14:textId="77777777" w:rsidTr="00F42AB8">
        <w:trPr>
          <w:jc w:val="center"/>
        </w:trPr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7A5D9" w14:textId="77777777" w:rsidR="009C3D58" w:rsidRPr="00FF0E0C" w:rsidRDefault="009C3D58" w:rsidP="00F42AB8">
            <w:pPr>
              <w:pStyle w:val="TAC"/>
              <w:rPr>
                <w:rFonts w:asciiTheme="majorBidi" w:hAnsiTheme="majorBidi" w:cstheme="majorBidi"/>
              </w:rPr>
            </w:pPr>
            <w:r w:rsidRPr="00FF0E0C">
              <w:rPr>
                <w:rFonts w:asciiTheme="majorBidi" w:hAnsiTheme="majorBidi" w:cstheme="majorBidi"/>
              </w:rPr>
              <w:t>CP-OFDM QPSK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22D47" w14:textId="77777777" w:rsidR="009C3D58" w:rsidRPr="00FF0E0C" w:rsidRDefault="009C3D58" w:rsidP="00F42AB8">
            <w:pPr>
              <w:pStyle w:val="TAC"/>
              <w:rPr>
                <w:rFonts w:asciiTheme="majorBidi" w:hAnsiTheme="majorBidi" w:cstheme="majorBidi"/>
              </w:rPr>
            </w:pPr>
            <w:r w:rsidRPr="00FF0E0C">
              <w:rPr>
                <w:rFonts w:asciiTheme="majorBidi" w:hAnsiTheme="majorBidi" w:cstheme="majorBidi"/>
              </w:rPr>
              <w:t>≤ 6.5</w:t>
            </w:r>
          </w:p>
        </w:tc>
      </w:tr>
      <w:tr w:rsidR="009C3D58" w:rsidRPr="00FF0E0C" w14:paraId="60F9277E" w14:textId="77777777" w:rsidTr="00F42AB8">
        <w:trPr>
          <w:jc w:val="center"/>
        </w:trPr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B3B1B" w14:textId="77777777" w:rsidR="009C3D58" w:rsidRPr="00FF0E0C" w:rsidRDefault="009C3D58" w:rsidP="00F42AB8">
            <w:pPr>
              <w:pStyle w:val="TAC"/>
              <w:rPr>
                <w:rFonts w:asciiTheme="majorBidi" w:hAnsiTheme="majorBidi" w:cstheme="majorBidi"/>
              </w:rPr>
            </w:pPr>
            <w:r w:rsidRPr="00FF0E0C">
              <w:rPr>
                <w:rFonts w:asciiTheme="majorBidi" w:hAnsiTheme="majorBidi" w:cstheme="majorBidi"/>
              </w:rPr>
              <w:t>CP-OFDM 16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375D0A" w14:textId="77777777" w:rsidR="009C3D58" w:rsidRPr="00FF0E0C" w:rsidRDefault="009C3D58" w:rsidP="00F42AB8">
            <w:pPr>
              <w:pStyle w:val="TAC"/>
              <w:rPr>
                <w:rFonts w:asciiTheme="majorBidi" w:hAnsiTheme="majorBidi" w:cstheme="majorBidi"/>
              </w:rPr>
            </w:pPr>
            <w:r w:rsidRPr="00FF0E0C">
              <w:rPr>
                <w:rFonts w:asciiTheme="majorBidi" w:hAnsiTheme="majorBidi" w:cstheme="majorBidi"/>
              </w:rPr>
              <w:t>≤ 6.5</w:t>
            </w:r>
          </w:p>
        </w:tc>
      </w:tr>
      <w:tr w:rsidR="009C3D58" w:rsidRPr="00FF0E0C" w14:paraId="50AD6D8C" w14:textId="77777777" w:rsidTr="00F42AB8">
        <w:trPr>
          <w:jc w:val="center"/>
        </w:trPr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6CE4F7" w14:textId="77777777" w:rsidR="009C3D58" w:rsidRPr="00FF0E0C" w:rsidRDefault="009C3D58" w:rsidP="00F42AB8">
            <w:pPr>
              <w:pStyle w:val="TAC"/>
              <w:rPr>
                <w:rFonts w:asciiTheme="majorBidi" w:hAnsiTheme="majorBidi" w:cstheme="majorBidi"/>
              </w:rPr>
            </w:pPr>
            <w:r w:rsidRPr="00FF0E0C">
              <w:rPr>
                <w:rFonts w:asciiTheme="majorBidi" w:hAnsiTheme="majorBidi" w:cstheme="majorBidi"/>
              </w:rPr>
              <w:t>CP-OFDM 64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98A98D" w14:textId="77777777" w:rsidR="009C3D58" w:rsidRPr="00FF0E0C" w:rsidRDefault="009C3D58" w:rsidP="00F42AB8">
            <w:pPr>
              <w:pStyle w:val="TAC"/>
              <w:rPr>
                <w:rFonts w:asciiTheme="majorBidi" w:hAnsiTheme="majorBidi" w:cstheme="majorBidi"/>
              </w:rPr>
            </w:pPr>
            <w:r w:rsidRPr="00FF0E0C">
              <w:rPr>
                <w:rFonts w:asciiTheme="majorBidi" w:hAnsiTheme="majorBidi" w:cstheme="majorBidi"/>
              </w:rPr>
              <w:t>≤ 6.5</w:t>
            </w:r>
          </w:p>
        </w:tc>
      </w:tr>
      <w:tr w:rsidR="009C3D58" w:rsidRPr="00FF0E0C" w14:paraId="1B75006A" w14:textId="77777777" w:rsidTr="00F42AB8">
        <w:trPr>
          <w:jc w:val="center"/>
        </w:trPr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508035" w14:textId="77777777" w:rsidR="009C3D58" w:rsidRPr="00FF0E0C" w:rsidRDefault="009C3D58" w:rsidP="00F42AB8">
            <w:pPr>
              <w:pStyle w:val="TAC"/>
              <w:rPr>
                <w:rFonts w:asciiTheme="majorBidi" w:hAnsiTheme="majorBidi" w:cstheme="majorBidi"/>
              </w:rPr>
            </w:pPr>
            <w:r w:rsidRPr="00FF0E0C">
              <w:rPr>
                <w:rFonts w:asciiTheme="majorBidi" w:hAnsiTheme="majorBidi" w:cstheme="majorBidi"/>
              </w:rPr>
              <w:t>CP-OFDM 256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33DC2" w14:textId="77777777" w:rsidR="009C3D58" w:rsidRPr="00FF0E0C" w:rsidRDefault="009C3D58" w:rsidP="00F42AB8">
            <w:pPr>
              <w:pStyle w:val="TAC"/>
              <w:rPr>
                <w:rFonts w:asciiTheme="majorBidi" w:hAnsiTheme="majorBidi" w:cstheme="majorBidi"/>
              </w:rPr>
            </w:pPr>
          </w:p>
        </w:tc>
      </w:tr>
      <w:tr w:rsidR="009C3D58" w:rsidRPr="00FF0E0C" w14:paraId="2330AEFB" w14:textId="77777777" w:rsidTr="00F42AB8">
        <w:trPr>
          <w:jc w:val="center"/>
        </w:trPr>
        <w:tc>
          <w:tcPr>
            <w:tcW w:w="3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9D9A2D" w14:textId="77777777" w:rsidR="009C3D58" w:rsidRPr="00FF0E0C" w:rsidRDefault="009C3D58" w:rsidP="00F42AB8">
            <w:pPr>
              <w:pStyle w:val="TAC"/>
              <w:rPr>
                <w:rFonts w:asciiTheme="majorBidi" w:hAnsiTheme="majorBidi" w:cstheme="majorBidi"/>
              </w:rPr>
            </w:pPr>
            <w:r w:rsidRPr="00FF0E0C">
              <w:rPr>
                <w:rFonts w:asciiTheme="majorBidi" w:hAnsiTheme="majorBidi" w:cstheme="majorBidi"/>
              </w:rPr>
              <w:t xml:space="preserve">NOTE: for 256QAM MPR would suffice and no A-MPR is needed. </w:t>
            </w:r>
          </w:p>
        </w:tc>
      </w:tr>
    </w:tbl>
    <w:p w14:paraId="14CF190B" w14:textId="77777777" w:rsidR="00F33C31" w:rsidRPr="008C0BDC" w:rsidRDefault="00F33C31" w:rsidP="00F33C31">
      <w:pPr>
        <w:spacing w:after="120"/>
        <w:rPr>
          <w:color w:val="0070C0"/>
          <w:szCs w:val="24"/>
          <w:lang w:val="fr-FR" w:eastAsia="zh-CN"/>
        </w:rPr>
      </w:pPr>
    </w:p>
    <w:p w14:paraId="680086D2" w14:textId="77777777" w:rsidR="00F33C31" w:rsidRDefault="00F33C31" w:rsidP="00F33C31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Recommended WF</w:t>
      </w:r>
    </w:p>
    <w:p w14:paraId="77411F98" w14:textId="27F2EE63" w:rsidR="00F33C31" w:rsidRPr="00D32438" w:rsidRDefault="00FA561B" w:rsidP="00F33C31">
      <w:pPr>
        <w:pStyle w:val="ListParagraph"/>
        <w:overflowPunct/>
        <w:autoSpaceDE/>
        <w:autoSpaceDN/>
        <w:adjustRightInd/>
        <w:spacing w:after="120"/>
        <w:ind w:left="1440" w:firstLineChars="0" w:firstLine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 xml:space="preserve">Discuss offline how to finalize A-MPR requirements specifications for </w:t>
      </w:r>
      <w:r w:rsidR="000038ED">
        <w:rPr>
          <w:rFonts w:eastAsia="SimSun"/>
          <w:color w:val="0070C0"/>
          <w:szCs w:val="24"/>
          <w:lang w:eastAsia="zh-CN"/>
        </w:rPr>
        <w:t xml:space="preserve">PC2 and for </w:t>
      </w:r>
      <w:r>
        <w:rPr>
          <w:rFonts w:eastAsia="SimSun"/>
          <w:color w:val="0070C0"/>
          <w:szCs w:val="24"/>
          <w:lang w:eastAsia="zh-CN"/>
        </w:rPr>
        <w:t>NS_13.</w:t>
      </w:r>
    </w:p>
    <w:p w14:paraId="17A4554E" w14:textId="77777777" w:rsidR="00F33C31" w:rsidRPr="00F33C31" w:rsidRDefault="00F33C31" w:rsidP="00F33C31">
      <w:pPr>
        <w:spacing w:after="120"/>
        <w:rPr>
          <w:color w:val="0070C0"/>
          <w:szCs w:val="24"/>
          <w:lang w:eastAsia="zh-CN"/>
        </w:rPr>
      </w:pPr>
    </w:p>
    <w:p w14:paraId="576BB61B" w14:textId="2940AB2A" w:rsidR="00BE626D" w:rsidRDefault="00BE626D">
      <w:pPr>
        <w:spacing w:after="0"/>
        <w:rPr>
          <w:color w:val="0070C0"/>
          <w:lang w:val="en-US" w:eastAsia="zh-CN"/>
        </w:rPr>
      </w:pPr>
    </w:p>
    <w:p w14:paraId="226D2B37" w14:textId="2BB12A34" w:rsidR="001B0EF6" w:rsidRDefault="00257CFC" w:rsidP="001B0EF6">
      <w:pPr>
        <w:rPr>
          <w:b/>
          <w:color w:val="0070C0"/>
          <w:u w:val="single"/>
          <w:lang w:eastAsia="ko-KR"/>
        </w:rPr>
      </w:pPr>
      <w:r>
        <w:rPr>
          <w:color w:val="0070C0"/>
          <w:lang w:val="en-US" w:eastAsia="zh-CN"/>
        </w:rPr>
        <w:br w:type="page"/>
      </w:r>
      <w:r w:rsidR="001B0EF6">
        <w:rPr>
          <w:b/>
          <w:color w:val="0070C0"/>
          <w:u w:val="single"/>
          <w:lang w:eastAsia="ko-KR"/>
        </w:rPr>
        <w:lastRenderedPageBreak/>
        <w:t xml:space="preserve">Issue </w:t>
      </w:r>
      <w:r w:rsidR="00AE3060">
        <w:rPr>
          <w:b/>
          <w:color w:val="0070C0"/>
          <w:u w:val="single"/>
          <w:lang w:eastAsia="ko-KR"/>
        </w:rPr>
        <w:t>1</w:t>
      </w:r>
      <w:r w:rsidR="001B0EF6">
        <w:rPr>
          <w:b/>
          <w:color w:val="0070C0"/>
          <w:u w:val="single"/>
          <w:lang w:eastAsia="ko-KR"/>
        </w:rPr>
        <w:t>-</w:t>
      </w:r>
      <w:r w:rsidR="00AE3060">
        <w:rPr>
          <w:b/>
          <w:color w:val="0070C0"/>
          <w:u w:val="single"/>
          <w:lang w:eastAsia="ko-KR"/>
        </w:rPr>
        <w:t>3</w:t>
      </w:r>
      <w:r w:rsidR="001B0EF6">
        <w:rPr>
          <w:b/>
          <w:color w:val="0070C0"/>
          <w:u w:val="single"/>
          <w:lang w:eastAsia="ko-KR"/>
        </w:rPr>
        <w:t>-3: NS_15 A-MPR for PC2</w:t>
      </w:r>
    </w:p>
    <w:p w14:paraId="511FA609" w14:textId="36F4F4DE" w:rsidR="001B0EF6" w:rsidRDefault="001B0EF6" w:rsidP="001B0EF6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Proposals: NS_15 A-MPR definition for 7 MHz channel BW and PC2:</w:t>
      </w:r>
    </w:p>
    <w:p w14:paraId="463184EE" w14:textId="77777777" w:rsidR="001B0EF6" w:rsidRDefault="001B0EF6" w:rsidP="001B0EF6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70C0"/>
          <w:szCs w:val="24"/>
          <w:lang w:val="fr-FR" w:eastAsia="zh-CN"/>
        </w:rPr>
      </w:pPr>
      <w:r>
        <w:rPr>
          <w:rFonts w:eastAsia="SimSun"/>
          <w:color w:val="0070C0"/>
          <w:szCs w:val="24"/>
          <w:lang w:val="fr-FR" w:eastAsia="zh-CN"/>
        </w:rPr>
        <w:t>Option 1 (Apple)</w:t>
      </w:r>
    </w:p>
    <w:p w14:paraId="1D6D89DB" w14:textId="77777777" w:rsidR="000F2BAB" w:rsidRPr="001D0283" w:rsidRDefault="000F2BAB" w:rsidP="000F2BAB">
      <w:pPr>
        <w:pStyle w:val="TH"/>
        <w:numPr>
          <w:ilvl w:val="0"/>
          <w:numId w:val="3"/>
        </w:numPr>
        <w:jc w:val="left"/>
      </w:pPr>
    </w:p>
    <w:tbl>
      <w:tblPr>
        <w:tblW w:w="9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40"/>
        <w:gridCol w:w="2140"/>
        <w:gridCol w:w="2140"/>
        <w:gridCol w:w="2790"/>
        <w:gridCol w:w="990"/>
      </w:tblGrid>
      <w:tr w:rsidR="000F2BAB" w:rsidRPr="001D0283" w14:paraId="30A4D4F0" w14:textId="77777777" w:rsidTr="00F42AB8">
        <w:trPr>
          <w:tblHeader/>
          <w:jc w:val="center"/>
        </w:trPr>
        <w:tc>
          <w:tcPr>
            <w:tcW w:w="144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4E4E4F" w14:textId="77777777" w:rsidR="000F2BAB" w:rsidRPr="001D0283" w:rsidRDefault="000F2BAB" w:rsidP="00F42AB8">
            <w:pPr>
              <w:pStyle w:val="TAH"/>
              <w:keepNext w:val="0"/>
              <w:rPr>
                <w:lang w:eastAsia="zh-CN"/>
              </w:rPr>
            </w:pPr>
            <w:r w:rsidRPr="001D0283">
              <w:t>Channel</w:t>
            </w:r>
            <w:r>
              <w:t xml:space="preserve"> </w:t>
            </w:r>
            <w:r w:rsidRPr="001D0283">
              <w:t>BW</w:t>
            </w:r>
          </w:p>
        </w:tc>
        <w:tc>
          <w:tcPr>
            <w:tcW w:w="2140" w:type="dxa"/>
            <w:tcBorders>
              <w:bottom w:val="single" w:sz="4" w:space="0" w:color="auto"/>
            </w:tcBorders>
          </w:tcPr>
          <w:p w14:paraId="6D1EE591" w14:textId="77777777" w:rsidR="000F2BAB" w:rsidRPr="001D0283" w:rsidRDefault="000F2BAB" w:rsidP="00F42AB8">
            <w:pPr>
              <w:pStyle w:val="TAH"/>
            </w:pPr>
            <w:r w:rsidRPr="001D0283">
              <w:t>Carrier</w:t>
            </w:r>
            <w:r>
              <w:t xml:space="preserve"> </w:t>
            </w:r>
            <w:r w:rsidRPr="001D0283">
              <w:t>Frequency,</w:t>
            </w:r>
            <w:r>
              <w:t xml:space="preserve"> </w:t>
            </w:r>
            <w:r w:rsidRPr="001D0283">
              <w:t>Fc,</w:t>
            </w:r>
            <w:r>
              <w:t xml:space="preserve"> </w:t>
            </w:r>
            <w:r w:rsidRPr="001D0283">
              <w:t>MHz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59E6B5" w14:textId="77777777" w:rsidR="000F2BAB" w:rsidRPr="001D0283" w:rsidRDefault="000F2BAB" w:rsidP="00F42AB8">
            <w:pPr>
              <w:pStyle w:val="TAH"/>
              <w:rPr>
                <w:lang w:eastAsia="zh-CN"/>
              </w:rPr>
            </w:pPr>
            <w:r w:rsidRPr="001D0283">
              <w:t>RB</w:t>
            </w:r>
            <w:r w:rsidRPr="001D0283">
              <w:rPr>
                <w:vertAlign w:val="subscript"/>
              </w:rPr>
              <w:t>end</w:t>
            </w:r>
            <w:r w:rsidRPr="001D0283">
              <w:t>*12*SCS</w:t>
            </w:r>
            <w:r>
              <w:t xml:space="preserve"> </w:t>
            </w:r>
            <w:r w:rsidRPr="001D0283">
              <w:t>(MHz)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F4917B" w14:textId="77777777" w:rsidR="000F2BAB" w:rsidRPr="001D0283" w:rsidRDefault="000F2BAB" w:rsidP="00F42AB8">
            <w:pPr>
              <w:pStyle w:val="TAH"/>
              <w:rPr>
                <w:lang w:eastAsia="zh-CN"/>
              </w:rPr>
            </w:pPr>
            <w:r w:rsidRPr="001D0283">
              <w:t>L</w:t>
            </w:r>
            <w:r w:rsidRPr="001D0283">
              <w:rPr>
                <w:vertAlign w:val="subscript"/>
              </w:rPr>
              <w:t>CRB</w:t>
            </w:r>
            <w:r w:rsidRPr="001D0283">
              <w:t>*12*SCS</w:t>
            </w:r>
            <w:r>
              <w:t xml:space="preserve"> </w:t>
            </w:r>
            <w:r w:rsidRPr="001D0283">
              <w:t>(MHz)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7E12D1" w14:textId="77777777" w:rsidR="000F2BAB" w:rsidRPr="001D0283" w:rsidRDefault="000F2BAB" w:rsidP="00F42AB8">
            <w:pPr>
              <w:pStyle w:val="TAH"/>
              <w:rPr>
                <w:lang w:eastAsia="zh-CN"/>
              </w:rPr>
            </w:pPr>
            <w:r w:rsidRPr="001D0283">
              <w:t>A-MPR</w:t>
            </w:r>
          </w:p>
        </w:tc>
      </w:tr>
      <w:tr w:rsidR="000F2BAB" w:rsidRPr="001D0283" w14:paraId="602448A4" w14:textId="77777777" w:rsidTr="00F42AB8">
        <w:trPr>
          <w:jc w:val="center"/>
        </w:trPr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E89BC13" w14:textId="77777777" w:rsidR="000F2BAB" w:rsidRPr="00741088" w:rsidRDefault="000F2BAB" w:rsidP="00F42AB8">
            <w:pPr>
              <w:pStyle w:val="TAC"/>
              <w:keepNext w:val="0"/>
              <w:rPr>
                <w:rFonts w:cs="Arial"/>
                <w:color w:val="000000" w:themeColor="text1"/>
                <w:lang w:eastAsia="zh-CN"/>
              </w:rPr>
            </w:pPr>
            <w:r w:rsidRPr="00741088">
              <w:rPr>
                <w:rFonts w:cs="Arial"/>
                <w:color w:val="000000" w:themeColor="text1"/>
                <w:lang w:eastAsia="zh-CN"/>
              </w:rPr>
              <w:t>7MHz</w:t>
            </w:r>
          </w:p>
        </w:tc>
        <w:tc>
          <w:tcPr>
            <w:tcW w:w="21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5010A48" w14:textId="77777777" w:rsidR="000F2BAB" w:rsidRPr="00741088" w:rsidRDefault="000F2BAB" w:rsidP="00F42AB8">
            <w:pPr>
              <w:pStyle w:val="TAC"/>
              <w:rPr>
                <w:color w:val="000000" w:themeColor="text1"/>
                <w:lang w:eastAsia="zh-CN"/>
              </w:rPr>
            </w:pPr>
            <w:r w:rsidRPr="00741088">
              <w:rPr>
                <w:rFonts w:cs="Arial"/>
                <w:color w:val="000000" w:themeColor="text1"/>
              </w:rPr>
              <w:t>841.5 &lt; Fc ≤ 845.5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43CC7" w14:textId="77777777" w:rsidR="000F2BAB" w:rsidRPr="00741088" w:rsidRDefault="000F2BAB" w:rsidP="00F42AB8">
            <w:pPr>
              <w:pStyle w:val="TAC"/>
              <w:rPr>
                <w:color w:val="000000" w:themeColor="text1"/>
                <w:lang w:eastAsia="zh-CN"/>
              </w:rPr>
            </w:pPr>
            <w:r w:rsidRPr="00741088">
              <w:rPr>
                <w:rFonts w:cs="Arial"/>
                <w:color w:val="000000" w:themeColor="text1"/>
              </w:rPr>
              <w:t>≥</w:t>
            </w:r>
            <w:r w:rsidRPr="00741088">
              <w:rPr>
                <w:color w:val="000000" w:themeColor="text1"/>
              </w:rPr>
              <w:t>4.68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C8937" w14:textId="77777777" w:rsidR="000F2BAB" w:rsidRPr="00741088" w:rsidRDefault="000F2BAB" w:rsidP="00F42AB8">
            <w:pPr>
              <w:pStyle w:val="TAC"/>
              <w:rPr>
                <w:color w:val="000000" w:themeColor="text1"/>
              </w:rPr>
            </w:pPr>
            <w:r w:rsidRPr="00741088">
              <w:rPr>
                <w:color w:val="000000" w:themeColor="text1"/>
              </w:rPr>
              <w:t>&gt;0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8E489" w14:textId="77777777" w:rsidR="000F2BAB" w:rsidRPr="00A46BD4" w:rsidRDefault="000F2BAB" w:rsidP="00F42AB8">
            <w:pPr>
              <w:pStyle w:val="TAC"/>
              <w:rPr>
                <w:color w:val="000000" w:themeColor="text1"/>
                <w:lang w:val="en-US" w:eastAsia="zh-CN"/>
              </w:rPr>
            </w:pPr>
            <w:r>
              <w:rPr>
                <w:color w:val="000000" w:themeColor="text1"/>
                <w:lang w:val="en-US"/>
              </w:rPr>
              <w:t>[</w:t>
            </w:r>
            <w:r w:rsidRPr="00741088">
              <w:rPr>
                <w:color w:val="000000" w:themeColor="text1"/>
              </w:rPr>
              <w:t>A1</w:t>
            </w:r>
            <w:r>
              <w:rPr>
                <w:color w:val="000000" w:themeColor="text1"/>
                <w:lang w:val="en-US"/>
              </w:rPr>
              <w:t>]</w:t>
            </w:r>
          </w:p>
        </w:tc>
      </w:tr>
      <w:tr w:rsidR="000F2BAB" w:rsidRPr="001D0283" w14:paraId="4A4C7436" w14:textId="77777777" w:rsidTr="00F42AB8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6B03927E" w14:textId="77777777" w:rsidR="000F2BAB" w:rsidRPr="00741088" w:rsidRDefault="000F2BAB" w:rsidP="00F42AB8">
            <w:pPr>
              <w:pStyle w:val="TAC"/>
              <w:keepNext w:val="0"/>
              <w:rPr>
                <w:rFonts w:cs="Arial"/>
                <w:color w:val="000000" w:themeColor="text1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0317E097" w14:textId="77777777" w:rsidR="000F2BAB" w:rsidRPr="00741088" w:rsidRDefault="000F2BAB" w:rsidP="00F42AB8">
            <w:pPr>
              <w:pStyle w:val="TAC"/>
              <w:rPr>
                <w:rFonts w:cs="Arial"/>
                <w:color w:val="000000" w:themeColor="text1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FBB39" w14:textId="77777777" w:rsidR="000F2BAB" w:rsidRPr="00741088" w:rsidRDefault="000F2BAB" w:rsidP="00F42AB8">
            <w:pPr>
              <w:pStyle w:val="TAC"/>
              <w:rPr>
                <w:rFonts w:cs="Arial"/>
                <w:color w:val="000000" w:themeColor="text1"/>
              </w:rPr>
            </w:pPr>
            <w:r w:rsidRPr="00741088">
              <w:rPr>
                <w:rFonts w:cs="Arial"/>
                <w:color w:val="000000" w:themeColor="text1"/>
              </w:rPr>
              <w:t>&lt;4.68, ≥2.52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E66A7" w14:textId="77777777" w:rsidR="000F2BAB" w:rsidRPr="00741088" w:rsidRDefault="000F2BAB" w:rsidP="00F42AB8">
            <w:pPr>
              <w:pStyle w:val="TAC"/>
              <w:rPr>
                <w:color w:val="000000" w:themeColor="text1"/>
              </w:rPr>
            </w:pPr>
            <w:r w:rsidRPr="00741088">
              <w:rPr>
                <w:color w:val="000000" w:themeColor="text1"/>
              </w:rPr>
              <w:t>≥2.16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5098E" w14:textId="77777777" w:rsidR="000F2BAB" w:rsidRPr="00A46BD4" w:rsidRDefault="000F2BAB" w:rsidP="00F42AB8">
            <w:pPr>
              <w:pStyle w:val="TAC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[</w:t>
            </w:r>
            <w:r w:rsidRPr="00741088">
              <w:rPr>
                <w:color w:val="000000" w:themeColor="text1"/>
              </w:rPr>
              <w:t>A2</w:t>
            </w:r>
            <w:r>
              <w:rPr>
                <w:color w:val="000000" w:themeColor="text1"/>
                <w:lang w:val="en-US"/>
              </w:rPr>
              <w:t>]</w:t>
            </w:r>
          </w:p>
        </w:tc>
      </w:tr>
      <w:tr w:rsidR="000F2BAB" w:rsidRPr="001D0283" w14:paraId="0D590584" w14:textId="77777777" w:rsidTr="00F42AB8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2131D79" w14:textId="77777777" w:rsidR="000F2BAB" w:rsidRPr="00741088" w:rsidRDefault="000F2BAB" w:rsidP="00F42AB8">
            <w:pPr>
              <w:pStyle w:val="TAC"/>
              <w:keepNext w:val="0"/>
              <w:rPr>
                <w:rFonts w:cs="Arial"/>
                <w:color w:val="000000" w:themeColor="text1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625E8D56" w14:textId="77777777" w:rsidR="000F2BAB" w:rsidRPr="00741088" w:rsidRDefault="000F2BAB" w:rsidP="00F42AB8">
            <w:pPr>
              <w:pStyle w:val="TAC"/>
              <w:rPr>
                <w:rFonts w:cs="Arial"/>
                <w:color w:val="000000" w:themeColor="text1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1091D" w14:textId="77777777" w:rsidR="000F2BAB" w:rsidRPr="00741088" w:rsidRDefault="000F2BAB" w:rsidP="00F42AB8">
            <w:pPr>
              <w:pStyle w:val="TAC"/>
              <w:rPr>
                <w:rFonts w:cs="Arial"/>
                <w:color w:val="000000" w:themeColor="text1"/>
              </w:rPr>
            </w:pPr>
            <w:r w:rsidRPr="00741088">
              <w:rPr>
                <w:rFonts w:cs="Arial"/>
                <w:color w:val="000000" w:themeColor="text1"/>
              </w:rPr>
              <w:t>&lt;4.68, ≥2.52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77475" w14:textId="77777777" w:rsidR="000F2BAB" w:rsidRPr="00741088" w:rsidRDefault="000F2BAB" w:rsidP="00F42AB8">
            <w:pPr>
              <w:pStyle w:val="TAC"/>
              <w:rPr>
                <w:color w:val="000000" w:themeColor="text1"/>
              </w:rPr>
            </w:pPr>
            <w:r w:rsidRPr="00741088">
              <w:rPr>
                <w:color w:val="000000" w:themeColor="text1"/>
              </w:rPr>
              <w:t>&lt;2.16, ≥1.44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B5498" w14:textId="77777777" w:rsidR="000F2BAB" w:rsidRPr="00A46BD4" w:rsidRDefault="000F2BAB" w:rsidP="00F42AB8">
            <w:pPr>
              <w:pStyle w:val="TAC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[</w:t>
            </w:r>
            <w:r w:rsidRPr="00741088">
              <w:rPr>
                <w:color w:val="000000" w:themeColor="text1"/>
              </w:rPr>
              <w:t>A2</w:t>
            </w:r>
            <w:r>
              <w:rPr>
                <w:color w:val="000000" w:themeColor="text1"/>
                <w:lang w:val="en-US"/>
              </w:rPr>
              <w:t>]</w:t>
            </w:r>
          </w:p>
        </w:tc>
      </w:tr>
      <w:tr w:rsidR="000F2BAB" w:rsidRPr="001D0283" w14:paraId="334ED5AF" w14:textId="77777777" w:rsidTr="00F42AB8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2B355892" w14:textId="77777777" w:rsidR="000F2BAB" w:rsidRPr="00741088" w:rsidRDefault="000F2BAB" w:rsidP="00F42AB8">
            <w:pPr>
              <w:pStyle w:val="TAC"/>
              <w:keepNext w:val="0"/>
              <w:rPr>
                <w:rFonts w:cs="Arial"/>
                <w:color w:val="000000" w:themeColor="text1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9394AF" w14:textId="77777777" w:rsidR="000F2BAB" w:rsidRPr="00741088" w:rsidRDefault="000F2BAB" w:rsidP="00F42AB8">
            <w:pPr>
              <w:pStyle w:val="TAC"/>
              <w:rPr>
                <w:rFonts w:cs="Arial"/>
                <w:color w:val="000000" w:themeColor="text1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BC788" w14:textId="77777777" w:rsidR="000F2BAB" w:rsidRPr="00741088" w:rsidRDefault="000F2BAB" w:rsidP="00F42AB8">
            <w:pPr>
              <w:pStyle w:val="TAC"/>
              <w:rPr>
                <w:rFonts w:cs="Arial"/>
                <w:color w:val="000000" w:themeColor="text1"/>
              </w:rPr>
            </w:pPr>
            <w:r w:rsidRPr="00741088">
              <w:rPr>
                <w:color w:val="000000" w:themeColor="text1"/>
                <w:lang w:eastAsia="zh-CN"/>
              </w:rPr>
              <w:t>&lt;1.8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26A9A" w14:textId="77777777" w:rsidR="000F2BAB" w:rsidRPr="00741088" w:rsidRDefault="000F2BAB" w:rsidP="00F42AB8">
            <w:pPr>
              <w:pStyle w:val="TAC"/>
              <w:rPr>
                <w:color w:val="000000" w:themeColor="text1"/>
              </w:rPr>
            </w:pPr>
            <w:r w:rsidRPr="00741088">
              <w:rPr>
                <w:color w:val="000000" w:themeColor="text1"/>
              </w:rPr>
              <w:t>≤0.36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04048" w14:textId="77777777" w:rsidR="000F2BAB" w:rsidRPr="00A46BD4" w:rsidRDefault="000F2BAB" w:rsidP="00F42AB8">
            <w:pPr>
              <w:pStyle w:val="TAC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 w:eastAsia="zh-CN"/>
              </w:rPr>
              <w:t>[</w:t>
            </w:r>
            <w:r w:rsidRPr="00741088">
              <w:rPr>
                <w:color w:val="000000" w:themeColor="text1"/>
                <w:lang w:eastAsia="zh-CN"/>
              </w:rPr>
              <w:t>A3</w:t>
            </w:r>
            <w:r>
              <w:rPr>
                <w:color w:val="000000" w:themeColor="text1"/>
                <w:lang w:val="en-US" w:eastAsia="zh-CN"/>
              </w:rPr>
              <w:t>]</w:t>
            </w:r>
          </w:p>
        </w:tc>
      </w:tr>
      <w:tr w:rsidR="000F2BAB" w:rsidRPr="001D0283" w14:paraId="215EBF0E" w14:textId="77777777" w:rsidTr="00F42AB8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2687802" w14:textId="77777777" w:rsidR="000F2BAB" w:rsidRPr="00741088" w:rsidRDefault="000F2BAB" w:rsidP="00F42AB8">
            <w:pPr>
              <w:pStyle w:val="TAC"/>
              <w:keepNext w:val="0"/>
              <w:rPr>
                <w:rFonts w:cs="Arial"/>
                <w:color w:val="000000" w:themeColor="text1"/>
                <w:lang w:eastAsia="zh-CN"/>
              </w:rPr>
            </w:pPr>
          </w:p>
        </w:tc>
        <w:tc>
          <w:tcPr>
            <w:tcW w:w="21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CD0D1F9" w14:textId="77777777" w:rsidR="000F2BAB" w:rsidRPr="00741088" w:rsidRDefault="000F2BAB" w:rsidP="00F42AB8">
            <w:pPr>
              <w:pStyle w:val="TAC"/>
              <w:rPr>
                <w:rFonts w:cs="Arial"/>
                <w:color w:val="000000" w:themeColor="text1"/>
              </w:rPr>
            </w:pPr>
            <w:r w:rsidRPr="00741088">
              <w:rPr>
                <w:rFonts w:cs="Arial"/>
                <w:color w:val="000000" w:themeColor="text1"/>
              </w:rPr>
              <w:t>837 &lt; Fc ≤ 841.5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41100" w14:textId="77777777" w:rsidR="000F2BAB" w:rsidRPr="00741088" w:rsidRDefault="000F2BAB" w:rsidP="00F42AB8">
            <w:pPr>
              <w:pStyle w:val="TAC"/>
              <w:rPr>
                <w:color w:val="000000" w:themeColor="text1"/>
                <w:lang w:eastAsia="zh-CN"/>
              </w:rPr>
            </w:pPr>
            <w:r w:rsidRPr="00741088">
              <w:rPr>
                <w:rFonts w:cs="Arial"/>
                <w:color w:val="000000" w:themeColor="text1"/>
              </w:rPr>
              <w:t>≥</w:t>
            </w:r>
            <w:r w:rsidRPr="00741088">
              <w:rPr>
                <w:color w:val="000000" w:themeColor="text1"/>
              </w:rPr>
              <w:t>0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D1B25" w14:textId="77777777" w:rsidR="000F2BAB" w:rsidRPr="00741088" w:rsidRDefault="000F2BAB" w:rsidP="00F42AB8">
            <w:pPr>
              <w:pStyle w:val="TAC"/>
              <w:rPr>
                <w:color w:val="000000" w:themeColor="text1"/>
              </w:rPr>
            </w:pPr>
            <w:r w:rsidRPr="00741088">
              <w:rPr>
                <w:rFonts w:cs="Arial"/>
                <w:color w:val="000000" w:themeColor="text1"/>
              </w:rPr>
              <w:t>≥</w:t>
            </w:r>
            <w:r w:rsidRPr="00741088">
              <w:rPr>
                <w:color w:val="000000" w:themeColor="text1"/>
              </w:rPr>
              <w:t>2.7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734BB" w14:textId="77777777" w:rsidR="000F2BAB" w:rsidRPr="00A46BD4" w:rsidRDefault="000F2BAB" w:rsidP="00F42AB8">
            <w:pPr>
              <w:pStyle w:val="TAC"/>
              <w:rPr>
                <w:color w:val="000000" w:themeColor="text1"/>
                <w:lang w:val="en-US" w:eastAsia="zh-CN"/>
              </w:rPr>
            </w:pPr>
            <w:r>
              <w:rPr>
                <w:color w:val="000000" w:themeColor="text1"/>
                <w:lang w:val="en-US"/>
              </w:rPr>
              <w:t>[</w:t>
            </w:r>
            <w:r w:rsidRPr="00741088">
              <w:rPr>
                <w:color w:val="000000" w:themeColor="text1"/>
              </w:rPr>
              <w:t>A2</w:t>
            </w:r>
            <w:r>
              <w:rPr>
                <w:color w:val="000000" w:themeColor="text1"/>
                <w:lang w:val="en-US"/>
              </w:rPr>
              <w:t>]</w:t>
            </w:r>
          </w:p>
        </w:tc>
      </w:tr>
      <w:tr w:rsidR="000F2BAB" w:rsidRPr="001D0283" w14:paraId="20E7BCDA" w14:textId="77777777" w:rsidTr="00F42AB8">
        <w:trPr>
          <w:jc w:val="center"/>
        </w:trPr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D43CC0" w14:textId="77777777" w:rsidR="000F2BAB" w:rsidRPr="00741088" w:rsidRDefault="000F2BAB" w:rsidP="00F42AB8">
            <w:pPr>
              <w:pStyle w:val="TAC"/>
              <w:keepNext w:val="0"/>
              <w:rPr>
                <w:rFonts w:cs="Arial"/>
                <w:color w:val="000000" w:themeColor="text1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2B6239" w14:textId="77777777" w:rsidR="000F2BAB" w:rsidRPr="00741088" w:rsidRDefault="000F2BAB" w:rsidP="00F42AB8">
            <w:pPr>
              <w:pStyle w:val="TAC"/>
              <w:rPr>
                <w:rFonts w:cs="Arial"/>
                <w:color w:val="000000" w:themeColor="text1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401B1" w14:textId="77777777" w:rsidR="000F2BAB" w:rsidRPr="00741088" w:rsidRDefault="000F2BAB" w:rsidP="00F42AB8">
            <w:pPr>
              <w:pStyle w:val="TAC"/>
              <w:rPr>
                <w:rFonts w:cs="Arial"/>
                <w:color w:val="000000" w:themeColor="text1"/>
              </w:rPr>
            </w:pPr>
            <w:r w:rsidRPr="00741088">
              <w:rPr>
                <w:rFonts w:cs="Arial"/>
                <w:color w:val="000000" w:themeColor="text1"/>
              </w:rPr>
              <w:t>≥5.94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1CD19" w14:textId="77777777" w:rsidR="000F2BAB" w:rsidRPr="00741088" w:rsidRDefault="000F2BAB" w:rsidP="00F42AB8">
            <w:pPr>
              <w:pStyle w:val="TAC"/>
              <w:rPr>
                <w:rFonts w:cs="Arial"/>
                <w:color w:val="000000" w:themeColor="text1"/>
              </w:rPr>
            </w:pPr>
            <w:r w:rsidRPr="00741088">
              <w:rPr>
                <w:rFonts w:cs="Arial"/>
                <w:color w:val="000000" w:themeColor="text1"/>
              </w:rPr>
              <w:t>&lt;</w:t>
            </w:r>
            <w:r w:rsidRPr="00741088">
              <w:rPr>
                <w:color w:val="000000" w:themeColor="text1"/>
              </w:rPr>
              <w:t>2.7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62434" w14:textId="77777777" w:rsidR="000F2BAB" w:rsidRPr="00A46BD4" w:rsidRDefault="000F2BAB" w:rsidP="00F42AB8">
            <w:pPr>
              <w:pStyle w:val="TAC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[</w:t>
            </w:r>
            <w:r w:rsidRPr="00741088">
              <w:rPr>
                <w:color w:val="000000" w:themeColor="text1"/>
              </w:rPr>
              <w:t>A3</w:t>
            </w:r>
            <w:r>
              <w:rPr>
                <w:color w:val="000000" w:themeColor="text1"/>
                <w:lang w:val="en-US"/>
              </w:rPr>
              <w:t>]</w:t>
            </w:r>
          </w:p>
        </w:tc>
      </w:tr>
    </w:tbl>
    <w:p w14:paraId="7544C87D" w14:textId="77777777" w:rsidR="000F2BAB" w:rsidRDefault="000F2BAB" w:rsidP="000F2BAB">
      <w:pPr>
        <w:pStyle w:val="ListParagraph"/>
        <w:numPr>
          <w:ilvl w:val="0"/>
          <w:numId w:val="3"/>
        </w:numPr>
        <w:ind w:firstLineChars="0"/>
      </w:pPr>
    </w:p>
    <w:p w14:paraId="6ACC66AF" w14:textId="77777777" w:rsidR="000F2BAB" w:rsidRDefault="000F2BAB" w:rsidP="000F2BAB">
      <w:pPr>
        <w:pStyle w:val="TH"/>
        <w:numPr>
          <w:ilvl w:val="0"/>
          <w:numId w:val="3"/>
        </w:numPr>
        <w:jc w:val="left"/>
        <w:rPr>
          <w:lang w:val="en-US"/>
        </w:rPr>
      </w:pPr>
      <w:r>
        <w:t xml:space="preserve">Table </w:t>
      </w:r>
      <w:r>
        <w:rPr>
          <w:lang w:val="en-US"/>
        </w:rPr>
        <w:t>10</w:t>
      </w:r>
      <w:r>
        <w:t xml:space="preserve">: A-MPR for NS_15 (Power Class 2), from [3] </w:t>
      </w:r>
    </w:p>
    <w:tbl>
      <w:tblPr>
        <w:tblW w:w="9205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3"/>
        <w:gridCol w:w="1191"/>
        <w:gridCol w:w="1195"/>
        <w:gridCol w:w="1195"/>
        <w:gridCol w:w="1195"/>
        <w:gridCol w:w="1195"/>
        <w:gridCol w:w="1111"/>
      </w:tblGrid>
      <w:tr w:rsidR="000F2BAB" w14:paraId="132C8709" w14:textId="77777777" w:rsidTr="00F42AB8">
        <w:tc>
          <w:tcPr>
            <w:tcW w:w="21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C2A68" w14:textId="77777777" w:rsidR="000F2BAB" w:rsidRDefault="000F2BAB" w:rsidP="00F42AB8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Modulation/Waveform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243A1BD" w14:textId="77777777" w:rsidR="000F2BAB" w:rsidRDefault="000F2BAB" w:rsidP="00F42AB8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A1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08DDA" w14:textId="77777777" w:rsidR="000F2BAB" w:rsidRDefault="000F2BAB" w:rsidP="00F42AB8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A2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EB4E6" w14:textId="77777777" w:rsidR="000F2BAB" w:rsidRDefault="000F2BAB" w:rsidP="00F42AB8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A3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E80B9" w14:textId="77777777" w:rsidR="000F2BAB" w:rsidRDefault="000F2BAB" w:rsidP="00F42AB8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A4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CF048" w14:textId="77777777" w:rsidR="000F2BAB" w:rsidRPr="00BB16B3" w:rsidRDefault="000F2BAB" w:rsidP="00F42AB8">
            <w:pPr>
              <w:pStyle w:val="TAH"/>
              <w:rPr>
                <w:rFonts w:eastAsia="Yu Mincho"/>
              </w:rPr>
            </w:pPr>
            <w:r w:rsidRPr="00024F91">
              <w:rPr>
                <w:rFonts w:eastAsia="Yu Mincho"/>
              </w:rPr>
              <w:t>A5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AC10A" w14:textId="77777777" w:rsidR="000F2BAB" w:rsidRPr="006B45D7" w:rsidRDefault="000F2BAB" w:rsidP="00F42AB8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A6</w:t>
            </w:r>
          </w:p>
        </w:tc>
      </w:tr>
      <w:tr w:rsidR="000F2BAB" w14:paraId="603ABFD7" w14:textId="77777777" w:rsidTr="00F42AB8">
        <w:tc>
          <w:tcPr>
            <w:tcW w:w="21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5150D" w14:textId="77777777" w:rsidR="000F2BAB" w:rsidRDefault="000F2BAB" w:rsidP="00F42AB8">
            <w:pPr>
              <w:pStyle w:val="TAH"/>
              <w:rPr>
                <w:rFonts w:eastAsia="Yu Mincho"/>
                <w:lang w:eastAsia="ko-KR"/>
              </w:rPr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B4550B7" w14:textId="77777777" w:rsidR="000F2BAB" w:rsidRDefault="000F2BAB" w:rsidP="00F42AB8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Outer/Inner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650C7" w14:textId="77777777" w:rsidR="000F2BAB" w:rsidRDefault="000F2BAB" w:rsidP="00F42AB8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Outer/Inner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5A308" w14:textId="77777777" w:rsidR="000F2BAB" w:rsidRDefault="000F2BAB" w:rsidP="00F42AB8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Outer/Inner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C415A" w14:textId="77777777" w:rsidR="000F2BAB" w:rsidRDefault="000F2BAB" w:rsidP="00F42AB8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Outer/Inner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3CC32" w14:textId="77777777" w:rsidR="000F2BAB" w:rsidRPr="00BB16B3" w:rsidRDefault="000F2BAB" w:rsidP="00F42AB8">
            <w:pPr>
              <w:pStyle w:val="TAH"/>
              <w:rPr>
                <w:rFonts w:eastAsia="Yu Mincho"/>
              </w:rPr>
            </w:pPr>
            <w:r w:rsidRPr="00024F91">
              <w:rPr>
                <w:rFonts w:eastAsia="Yu Mincho"/>
              </w:rPr>
              <w:t>Outer/Inner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D8457" w14:textId="77777777" w:rsidR="000F2BAB" w:rsidRPr="006B45D7" w:rsidRDefault="000F2BAB" w:rsidP="00F42AB8">
            <w:pPr>
              <w:pStyle w:val="TAH"/>
              <w:rPr>
                <w:rFonts w:eastAsia="Yu Mincho"/>
              </w:rPr>
            </w:pPr>
            <w:r w:rsidRPr="007A0C77">
              <w:rPr>
                <w:rFonts w:eastAsia="Yu Mincho"/>
              </w:rPr>
              <w:t>Outer/Inner</w:t>
            </w:r>
          </w:p>
        </w:tc>
      </w:tr>
      <w:tr w:rsidR="000F2BAB" w14:paraId="532D708B" w14:textId="77777777" w:rsidTr="00F42AB8">
        <w:tc>
          <w:tcPr>
            <w:tcW w:w="21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DE8AD3" w14:textId="77777777" w:rsidR="000F2BAB" w:rsidRDefault="000F2BAB" w:rsidP="00F42AB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DFT-s-OFDM PI/2 BPSK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093D3" w14:textId="77777777" w:rsidR="000F2BAB" w:rsidRDefault="000F2BAB" w:rsidP="00F42AB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12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B3D0F5" w14:textId="77777777" w:rsidR="000F2BAB" w:rsidRDefault="000F2BAB" w:rsidP="00F42AB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6.5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640F8A" w14:textId="77777777" w:rsidR="000F2BAB" w:rsidRDefault="000F2BAB" w:rsidP="00F42AB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7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B4CE03" w14:textId="77777777" w:rsidR="000F2BAB" w:rsidRDefault="000F2BAB" w:rsidP="00F42AB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10.5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041BA" w14:textId="77777777" w:rsidR="000F2BAB" w:rsidRPr="00BB16B3" w:rsidRDefault="000F2BAB" w:rsidP="00F42AB8">
            <w:pPr>
              <w:pStyle w:val="TAC"/>
              <w:rPr>
                <w:rFonts w:eastAsia="Yu Mincho"/>
              </w:rPr>
            </w:pPr>
            <w:r w:rsidRPr="00024F91">
              <w:rPr>
                <w:rFonts w:eastAsia="Yu Mincho"/>
              </w:rPr>
              <w:t>≤ 3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64122" w14:textId="77777777" w:rsidR="000F2BAB" w:rsidRPr="006B45D7" w:rsidRDefault="000F2BAB" w:rsidP="00F42AB8">
            <w:pPr>
              <w:pStyle w:val="TAC"/>
              <w:rPr>
                <w:rFonts w:eastAsia="Yu Mincho"/>
              </w:rPr>
            </w:pPr>
            <w:r w:rsidRPr="00A362A4">
              <w:rPr>
                <w:rFonts w:eastAsia="Yu Mincho"/>
              </w:rPr>
              <w:t>≤ 4</w:t>
            </w:r>
          </w:p>
        </w:tc>
      </w:tr>
      <w:tr w:rsidR="000F2BAB" w14:paraId="792106ED" w14:textId="77777777" w:rsidTr="00F42AB8"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43715F" w14:textId="77777777" w:rsidR="000F2BAB" w:rsidRDefault="000F2BAB" w:rsidP="00F42AB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DFT-s-OFDM QPSK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60FA10" w14:textId="77777777" w:rsidR="000F2BAB" w:rsidRDefault="000F2BAB" w:rsidP="00F42AB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12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662CA1" w14:textId="77777777" w:rsidR="000F2BAB" w:rsidRDefault="000F2BAB" w:rsidP="00F42AB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6.5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CAD6C8" w14:textId="77777777" w:rsidR="000F2BAB" w:rsidRDefault="000F2BAB" w:rsidP="00F42AB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7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E9CA2" w14:textId="77777777" w:rsidR="000F2BAB" w:rsidRDefault="000F2BAB" w:rsidP="00F42AB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10.5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BD4DC" w14:textId="77777777" w:rsidR="000F2BAB" w:rsidRPr="00BB16B3" w:rsidRDefault="000F2BAB" w:rsidP="00F42AB8">
            <w:pPr>
              <w:pStyle w:val="TAC"/>
              <w:rPr>
                <w:rFonts w:eastAsia="Yu Mincho"/>
              </w:rPr>
            </w:pPr>
            <w:r w:rsidRPr="00024F91">
              <w:rPr>
                <w:rFonts w:eastAsia="Yu Mincho"/>
              </w:rPr>
              <w:t>≤ 3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1C5E0" w14:textId="77777777" w:rsidR="000F2BAB" w:rsidRPr="006B45D7" w:rsidRDefault="000F2BAB" w:rsidP="00F42AB8">
            <w:pPr>
              <w:pStyle w:val="TAC"/>
              <w:rPr>
                <w:rFonts w:eastAsia="Yu Mincho"/>
              </w:rPr>
            </w:pPr>
            <w:r w:rsidRPr="00A362A4">
              <w:rPr>
                <w:rFonts w:eastAsia="Yu Mincho"/>
              </w:rPr>
              <w:t>≤ 4</w:t>
            </w:r>
          </w:p>
        </w:tc>
      </w:tr>
      <w:tr w:rsidR="000F2BAB" w14:paraId="52922E8A" w14:textId="77777777" w:rsidTr="00F42AB8"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13A92A" w14:textId="77777777" w:rsidR="000F2BAB" w:rsidRDefault="000F2BAB" w:rsidP="00F42AB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DFT-s-OFDM 16 QAM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D5580" w14:textId="77777777" w:rsidR="000F2BAB" w:rsidRDefault="000F2BAB" w:rsidP="00F42AB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12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D5CD8B" w14:textId="77777777" w:rsidR="000F2BAB" w:rsidRDefault="000F2BAB" w:rsidP="00F42AB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6.5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3B2743" w14:textId="77777777" w:rsidR="000F2BAB" w:rsidRDefault="000F2BAB" w:rsidP="00F42AB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7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5E000C" w14:textId="77777777" w:rsidR="000F2BAB" w:rsidRDefault="000F2BAB" w:rsidP="00F42AB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10.5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48382" w14:textId="77777777" w:rsidR="000F2BAB" w:rsidRPr="00BB16B3" w:rsidRDefault="000F2BAB" w:rsidP="00F42AB8">
            <w:pPr>
              <w:pStyle w:val="TAC"/>
              <w:rPr>
                <w:rFonts w:eastAsia="Yu Mincho"/>
              </w:rPr>
            </w:pPr>
            <w:r w:rsidRPr="00024F91">
              <w:rPr>
                <w:rFonts w:eastAsia="Yu Mincho"/>
              </w:rPr>
              <w:t>≤ 3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5E015" w14:textId="77777777" w:rsidR="000F2BAB" w:rsidRPr="006B45D7" w:rsidRDefault="000F2BAB" w:rsidP="00F42AB8">
            <w:pPr>
              <w:pStyle w:val="TAC"/>
              <w:rPr>
                <w:rFonts w:eastAsia="Yu Mincho"/>
              </w:rPr>
            </w:pPr>
            <w:r w:rsidRPr="00A362A4">
              <w:rPr>
                <w:rFonts w:eastAsia="Yu Mincho"/>
              </w:rPr>
              <w:t>≤ 4.5</w:t>
            </w:r>
          </w:p>
        </w:tc>
      </w:tr>
      <w:tr w:rsidR="000F2BAB" w14:paraId="5EB12EBF" w14:textId="77777777" w:rsidTr="00F42AB8"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1044B7" w14:textId="77777777" w:rsidR="000F2BAB" w:rsidRDefault="000F2BAB" w:rsidP="00F42AB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DFT-s-OFDM 64 QAM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28FF7E" w14:textId="77777777" w:rsidR="000F2BAB" w:rsidRDefault="000F2BAB" w:rsidP="00F42AB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12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DE448A" w14:textId="77777777" w:rsidR="000F2BAB" w:rsidRDefault="000F2BAB" w:rsidP="00F42AB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6.5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F82BB6" w14:textId="77777777" w:rsidR="000F2BAB" w:rsidRDefault="000F2BAB" w:rsidP="00F42AB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7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B1CD30" w14:textId="77777777" w:rsidR="000F2BAB" w:rsidRDefault="000F2BAB" w:rsidP="00F42AB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10.5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9B62D" w14:textId="77777777" w:rsidR="000F2BAB" w:rsidRPr="00BB16B3" w:rsidRDefault="000F2BAB" w:rsidP="00F42AB8">
            <w:pPr>
              <w:pStyle w:val="TAC"/>
              <w:rPr>
                <w:rFonts w:eastAsia="Yu Mincho"/>
              </w:rPr>
            </w:pPr>
            <w:r w:rsidRPr="00024F91">
              <w:rPr>
                <w:rFonts w:eastAsia="Yu Mincho"/>
              </w:rPr>
              <w:t>≤ 3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ED369" w14:textId="77777777" w:rsidR="000F2BAB" w:rsidRPr="006B45D7" w:rsidRDefault="000F2BAB" w:rsidP="00F42AB8">
            <w:pPr>
              <w:pStyle w:val="TAC"/>
              <w:rPr>
                <w:rFonts w:eastAsia="Yu Mincho"/>
              </w:rPr>
            </w:pPr>
            <w:r w:rsidRPr="00A362A4">
              <w:rPr>
                <w:rFonts w:eastAsia="Yu Mincho"/>
              </w:rPr>
              <w:t>≤ 5</w:t>
            </w:r>
          </w:p>
        </w:tc>
      </w:tr>
      <w:tr w:rsidR="000F2BAB" w14:paraId="29A03153" w14:textId="77777777" w:rsidTr="00F42AB8"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5B39CA" w14:textId="77777777" w:rsidR="000F2BAB" w:rsidRDefault="000F2BAB" w:rsidP="00F42AB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DFT-s-OFDM 256 QAM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C4E382" w14:textId="77777777" w:rsidR="000F2BAB" w:rsidRDefault="000F2BAB" w:rsidP="00F42AB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12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58C5FF" w14:textId="77777777" w:rsidR="000F2BAB" w:rsidRDefault="000F2BAB" w:rsidP="00F42AB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6.5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0A454" w14:textId="77777777" w:rsidR="000F2BAB" w:rsidRDefault="000F2BAB" w:rsidP="00F42AB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9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CD213" w14:textId="77777777" w:rsidR="000F2BAB" w:rsidRDefault="000F2BAB" w:rsidP="00F42AB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13.5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41F83" w14:textId="77777777" w:rsidR="000F2BAB" w:rsidRPr="00BB16B3" w:rsidRDefault="000F2BAB" w:rsidP="00F42AB8">
            <w:pPr>
              <w:pStyle w:val="TAC"/>
              <w:rPr>
                <w:rFonts w:eastAsia="Yu Mincho"/>
              </w:rPr>
            </w:pPr>
            <w:r w:rsidRPr="00024F91">
              <w:rPr>
                <w:rFonts w:eastAsia="Yu Mincho"/>
              </w:rPr>
              <w:t>≤ 4.5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99AAF" w14:textId="77777777" w:rsidR="000F2BAB" w:rsidRPr="006B45D7" w:rsidRDefault="000F2BAB" w:rsidP="00F42AB8">
            <w:pPr>
              <w:pStyle w:val="TAC"/>
              <w:rPr>
                <w:rFonts w:eastAsia="Yu Mincho"/>
              </w:rPr>
            </w:pPr>
            <w:r w:rsidRPr="00A362A4">
              <w:rPr>
                <w:rFonts w:eastAsia="Yu Mincho"/>
              </w:rPr>
              <w:t>≤ 5</w:t>
            </w:r>
          </w:p>
        </w:tc>
      </w:tr>
      <w:tr w:rsidR="000F2BAB" w14:paraId="06AA1085" w14:textId="77777777" w:rsidTr="00F42AB8"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0F979" w14:textId="77777777" w:rsidR="000F2BAB" w:rsidRDefault="000F2BAB" w:rsidP="00F42AB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CP-OFDM QPSK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F52E7" w14:textId="77777777" w:rsidR="000F2BAB" w:rsidRDefault="000F2BAB" w:rsidP="00F42AB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13.5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DC2763" w14:textId="77777777" w:rsidR="000F2BAB" w:rsidRDefault="000F2BAB" w:rsidP="00F42AB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8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DFBA2B" w14:textId="77777777" w:rsidR="000F2BAB" w:rsidRDefault="000F2BAB" w:rsidP="00F42AB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7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F60AD4" w14:textId="77777777" w:rsidR="000F2BAB" w:rsidRDefault="000F2BAB" w:rsidP="00F42AB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12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A4B59" w14:textId="77777777" w:rsidR="000F2BAB" w:rsidRPr="00BB16B3" w:rsidRDefault="000F2BAB" w:rsidP="00F42AB8">
            <w:pPr>
              <w:pStyle w:val="TAC"/>
              <w:rPr>
                <w:rFonts w:eastAsia="Yu Mincho"/>
              </w:rPr>
            </w:pPr>
            <w:r w:rsidRPr="00024F91">
              <w:rPr>
                <w:rFonts w:eastAsia="Yu Mincho"/>
              </w:rPr>
              <w:t>≤ 4.5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95120" w14:textId="77777777" w:rsidR="000F2BAB" w:rsidRPr="006B45D7" w:rsidRDefault="000F2BAB" w:rsidP="00F42AB8">
            <w:pPr>
              <w:pStyle w:val="TAC"/>
              <w:rPr>
                <w:rFonts w:eastAsia="Yu Mincho"/>
              </w:rPr>
            </w:pPr>
            <w:r w:rsidRPr="00A362A4">
              <w:rPr>
                <w:rFonts w:eastAsia="Yu Mincho"/>
              </w:rPr>
              <w:t>≤ 6</w:t>
            </w:r>
          </w:p>
        </w:tc>
      </w:tr>
      <w:tr w:rsidR="000F2BAB" w14:paraId="798472AB" w14:textId="77777777" w:rsidTr="00F42AB8"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487444" w14:textId="77777777" w:rsidR="000F2BAB" w:rsidRDefault="000F2BAB" w:rsidP="00F42AB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CP-OFDM 16 QAM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A12627" w14:textId="77777777" w:rsidR="000F2BAB" w:rsidRDefault="000F2BAB" w:rsidP="00F42AB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13.5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416AA7" w14:textId="77777777" w:rsidR="000F2BAB" w:rsidRDefault="000F2BAB" w:rsidP="00F42AB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8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56343" w14:textId="77777777" w:rsidR="000F2BAB" w:rsidRDefault="000F2BAB" w:rsidP="00F42AB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7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DA59B" w14:textId="77777777" w:rsidR="000F2BAB" w:rsidRDefault="000F2BAB" w:rsidP="00F42AB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12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701D9" w14:textId="77777777" w:rsidR="000F2BAB" w:rsidRPr="00BB16B3" w:rsidRDefault="000F2BAB" w:rsidP="00F42AB8">
            <w:pPr>
              <w:pStyle w:val="TAC"/>
              <w:rPr>
                <w:rFonts w:eastAsia="Yu Mincho"/>
              </w:rPr>
            </w:pPr>
            <w:r w:rsidRPr="00024F91">
              <w:rPr>
                <w:rFonts w:eastAsia="Yu Mincho"/>
              </w:rPr>
              <w:t>≤ 4.5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EDA2C" w14:textId="77777777" w:rsidR="000F2BAB" w:rsidRPr="006B45D7" w:rsidRDefault="000F2BAB" w:rsidP="00F42AB8">
            <w:pPr>
              <w:pStyle w:val="TAC"/>
              <w:rPr>
                <w:rFonts w:eastAsia="Yu Mincho"/>
              </w:rPr>
            </w:pPr>
            <w:r w:rsidRPr="00A362A4">
              <w:rPr>
                <w:rFonts w:eastAsia="Yu Mincho"/>
              </w:rPr>
              <w:t>≤ 6</w:t>
            </w:r>
          </w:p>
        </w:tc>
      </w:tr>
      <w:tr w:rsidR="000F2BAB" w14:paraId="5B6927CB" w14:textId="77777777" w:rsidTr="00F42AB8"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FFC29" w14:textId="77777777" w:rsidR="000F2BAB" w:rsidRDefault="000F2BAB" w:rsidP="00F42AB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CP-OFDM 64 QAM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99C6A" w14:textId="77777777" w:rsidR="000F2BAB" w:rsidRDefault="000F2BAB" w:rsidP="00F42AB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13.5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28173" w14:textId="77777777" w:rsidR="000F2BAB" w:rsidRDefault="000F2BAB" w:rsidP="00F42AB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8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CCE4D4" w14:textId="77777777" w:rsidR="000F2BAB" w:rsidRDefault="000F2BAB" w:rsidP="00F42AB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7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380DE" w14:textId="77777777" w:rsidR="000F2BAB" w:rsidRDefault="000F2BAB" w:rsidP="00F42AB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12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3950D" w14:textId="77777777" w:rsidR="000F2BAB" w:rsidRPr="00BB16B3" w:rsidRDefault="000F2BAB" w:rsidP="00F42AB8">
            <w:pPr>
              <w:pStyle w:val="TAC"/>
              <w:rPr>
                <w:rFonts w:eastAsia="Yu Mincho"/>
              </w:rPr>
            </w:pPr>
            <w:r w:rsidRPr="00024F91">
              <w:rPr>
                <w:rFonts w:eastAsia="Yu Mincho"/>
              </w:rPr>
              <w:t>≤ 4.5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9C361" w14:textId="77777777" w:rsidR="000F2BAB" w:rsidRPr="006B45D7" w:rsidRDefault="000F2BAB" w:rsidP="00F42AB8">
            <w:pPr>
              <w:pStyle w:val="TAC"/>
              <w:rPr>
                <w:rFonts w:eastAsia="Yu Mincho"/>
              </w:rPr>
            </w:pPr>
            <w:r w:rsidRPr="00A362A4">
              <w:rPr>
                <w:rFonts w:eastAsia="Yu Mincho"/>
              </w:rPr>
              <w:t>≤ 6</w:t>
            </w:r>
          </w:p>
        </w:tc>
      </w:tr>
      <w:tr w:rsidR="000F2BAB" w14:paraId="4F4ED121" w14:textId="77777777" w:rsidTr="00F42AB8"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28827E" w14:textId="77777777" w:rsidR="000F2BAB" w:rsidRDefault="000F2BAB" w:rsidP="00F42AB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CP-OFDM 256 QAM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2FD41" w14:textId="77777777" w:rsidR="000F2BAB" w:rsidRDefault="000F2BAB" w:rsidP="00F42AB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13.5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5A8C96" w14:textId="77777777" w:rsidR="000F2BAB" w:rsidRDefault="000F2BAB" w:rsidP="00F42AB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8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05EDC" w14:textId="77777777" w:rsidR="000F2BAB" w:rsidRDefault="000F2BAB" w:rsidP="00F42AB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9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40E3D" w14:textId="77777777" w:rsidR="000F2BAB" w:rsidRDefault="000F2BAB" w:rsidP="00F42AB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13.5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31EC9" w14:textId="77777777" w:rsidR="000F2BAB" w:rsidRPr="00BB16B3" w:rsidRDefault="000F2BAB" w:rsidP="00F42AB8">
            <w:pPr>
              <w:pStyle w:val="TAC"/>
              <w:rPr>
                <w:rFonts w:eastAsia="Yu Mincho"/>
              </w:rPr>
            </w:pPr>
            <w:r w:rsidRPr="00024F91">
              <w:rPr>
                <w:rFonts w:eastAsia="Yu Mincho"/>
              </w:rPr>
              <w:t>≤ 6.5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1030D" w14:textId="77777777" w:rsidR="000F2BAB" w:rsidRPr="006B45D7" w:rsidRDefault="000F2BAB" w:rsidP="00F42AB8">
            <w:pPr>
              <w:pStyle w:val="TAC"/>
              <w:rPr>
                <w:rFonts w:eastAsia="Yu Mincho"/>
              </w:rPr>
            </w:pPr>
            <w:r w:rsidRPr="00A362A4">
              <w:rPr>
                <w:rFonts w:eastAsia="Yu Mincho"/>
              </w:rPr>
              <w:t>≤ 7</w:t>
            </w:r>
          </w:p>
        </w:tc>
      </w:tr>
    </w:tbl>
    <w:p w14:paraId="74C57A3F" w14:textId="77777777" w:rsidR="001B0EF6" w:rsidRDefault="001B0EF6" w:rsidP="001B0EF6">
      <w:pPr>
        <w:spacing w:after="120"/>
        <w:rPr>
          <w:color w:val="0070C0"/>
          <w:szCs w:val="24"/>
          <w:lang w:val="fr-FR" w:eastAsia="zh-CN"/>
        </w:rPr>
      </w:pPr>
    </w:p>
    <w:p w14:paraId="56EFB048" w14:textId="77777777" w:rsidR="001B0EF6" w:rsidRDefault="001B0EF6" w:rsidP="001B0EF6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70C0"/>
          <w:szCs w:val="24"/>
          <w:lang w:val="fr-FR" w:eastAsia="zh-CN"/>
        </w:rPr>
      </w:pPr>
      <w:r>
        <w:rPr>
          <w:rFonts w:eastAsia="SimSun"/>
          <w:color w:val="0070C0"/>
          <w:szCs w:val="24"/>
          <w:lang w:val="fr-FR" w:eastAsia="zh-CN"/>
        </w:rPr>
        <w:t>Option 2 (Qualcomm)</w:t>
      </w:r>
    </w:p>
    <w:tbl>
      <w:tblPr>
        <w:tblW w:w="9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0"/>
        <w:gridCol w:w="2140"/>
        <w:gridCol w:w="2140"/>
        <w:gridCol w:w="2790"/>
        <w:gridCol w:w="990"/>
      </w:tblGrid>
      <w:tr w:rsidR="00B55A25" w:rsidRPr="00B06983" w14:paraId="423E8159" w14:textId="77777777" w:rsidTr="00FA4260">
        <w:trPr>
          <w:trHeight w:val="187"/>
          <w:jc w:val="center"/>
        </w:trPr>
        <w:tc>
          <w:tcPr>
            <w:tcW w:w="1440" w:type="dxa"/>
            <w:vMerge w:val="restart"/>
            <w:shd w:val="clear" w:color="auto" w:fill="FFFFFF" w:themeFill="background1"/>
          </w:tcPr>
          <w:p w14:paraId="5B3249F4" w14:textId="77777777" w:rsidR="00B55A25" w:rsidRDefault="00B55A25" w:rsidP="00F42AB8">
            <w:pPr>
              <w:pStyle w:val="TAC"/>
              <w:rPr>
                <w:rFonts w:cs="Arial"/>
                <w:lang w:eastAsia="zh-CN"/>
              </w:rPr>
            </w:pPr>
          </w:p>
          <w:p w14:paraId="334BFB52" w14:textId="77777777" w:rsidR="00B55A25" w:rsidRDefault="00B55A25" w:rsidP="00F42AB8">
            <w:pPr>
              <w:pStyle w:val="TAC"/>
              <w:rPr>
                <w:rFonts w:cs="Arial"/>
                <w:lang w:eastAsia="zh-CN"/>
              </w:rPr>
            </w:pPr>
          </w:p>
          <w:p w14:paraId="04F53EED" w14:textId="77777777" w:rsidR="00B55A25" w:rsidRDefault="00B55A25" w:rsidP="00F42AB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7MHz</w:t>
            </w:r>
          </w:p>
        </w:tc>
        <w:tc>
          <w:tcPr>
            <w:tcW w:w="2140" w:type="dxa"/>
            <w:vMerge w:val="restart"/>
            <w:tcBorders>
              <w:top w:val="nil"/>
            </w:tcBorders>
            <w:shd w:val="clear" w:color="auto" w:fill="FFFFFF" w:themeFill="background1"/>
          </w:tcPr>
          <w:p w14:paraId="4F7BBE2C" w14:textId="77777777" w:rsidR="00B55A25" w:rsidRDefault="00B55A25" w:rsidP="00F42AB8">
            <w:pPr>
              <w:pStyle w:val="TAC"/>
              <w:rPr>
                <w:rFonts w:cs="Arial"/>
              </w:rPr>
            </w:pPr>
          </w:p>
          <w:p w14:paraId="593B810A" w14:textId="77777777" w:rsidR="00B55A25" w:rsidRPr="00B06983" w:rsidRDefault="00B55A25" w:rsidP="00F42AB8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84</w:t>
            </w:r>
            <w:r>
              <w:rPr>
                <w:rFonts w:cs="Arial"/>
              </w:rPr>
              <w:t>1</w:t>
            </w:r>
            <w:r w:rsidRPr="001D0283">
              <w:rPr>
                <w:rFonts w:cs="Arial"/>
              </w:rPr>
              <w:t>.5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&lt;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Fc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≤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84</w:t>
            </w:r>
            <w:r>
              <w:rPr>
                <w:rFonts w:cs="Arial"/>
              </w:rPr>
              <w:t>5</w:t>
            </w:r>
            <w:r w:rsidRPr="001D0283">
              <w:rPr>
                <w:rFonts w:cs="Arial"/>
              </w:rPr>
              <w:t>.5</w:t>
            </w:r>
          </w:p>
        </w:tc>
        <w:tc>
          <w:tcPr>
            <w:tcW w:w="214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23B6A" w14:textId="77777777" w:rsidR="00B55A25" w:rsidRPr="00B06983" w:rsidRDefault="00B55A25" w:rsidP="00F42AB8">
            <w:pPr>
              <w:pStyle w:val="TAC"/>
              <w:rPr>
                <w:rFonts w:cs="Arial"/>
              </w:rPr>
            </w:pPr>
            <w:r w:rsidRPr="001D0283">
              <w:t>≥</w:t>
            </w:r>
            <w:r>
              <w:t>4.68</w:t>
            </w:r>
          </w:p>
        </w:tc>
        <w:tc>
          <w:tcPr>
            <w:tcW w:w="279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E4918" w14:textId="77777777" w:rsidR="00B55A25" w:rsidRPr="00B06983" w:rsidRDefault="00B55A25" w:rsidP="00F42AB8">
            <w:pPr>
              <w:pStyle w:val="TAC"/>
            </w:pPr>
            <w:r w:rsidRPr="001D0283">
              <w:t>&gt;0</w:t>
            </w:r>
          </w:p>
        </w:tc>
        <w:tc>
          <w:tcPr>
            <w:tcW w:w="99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6F3A9" w14:textId="77777777" w:rsidR="00B55A25" w:rsidRPr="00B06983" w:rsidRDefault="00B55A25" w:rsidP="00F42A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A4</w:t>
            </w:r>
          </w:p>
        </w:tc>
      </w:tr>
      <w:tr w:rsidR="00B55A25" w:rsidRPr="00B06983" w14:paraId="38B87D23" w14:textId="77777777" w:rsidTr="00FA4260">
        <w:trPr>
          <w:trHeight w:val="187"/>
          <w:jc w:val="center"/>
        </w:trPr>
        <w:tc>
          <w:tcPr>
            <w:tcW w:w="1440" w:type="dxa"/>
            <w:vMerge/>
            <w:shd w:val="clear" w:color="auto" w:fill="FFFFFF" w:themeFill="background1"/>
          </w:tcPr>
          <w:p w14:paraId="72F4FCD5" w14:textId="77777777" w:rsidR="00B55A25" w:rsidRDefault="00B55A25" w:rsidP="00F42AB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vMerge/>
            <w:shd w:val="clear" w:color="auto" w:fill="FFFFFF" w:themeFill="background1"/>
          </w:tcPr>
          <w:p w14:paraId="3B947EDA" w14:textId="77777777" w:rsidR="00B55A25" w:rsidRPr="00B06983" w:rsidRDefault="00B55A25" w:rsidP="00F42AB8">
            <w:pPr>
              <w:pStyle w:val="TAC"/>
              <w:rPr>
                <w:rFonts w:cs="Arial"/>
              </w:rPr>
            </w:pPr>
          </w:p>
        </w:tc>
        <w:tc>
          <w:tcPr>
            <w:tcW w:w="214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33441" w14:textId="77777777" w:rsidR="00B55A25" w:rsidRPr="00B06983" w:rsidRDefault="00B55A25" w:rsidP="00F42AB8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≥2.</w:t>
            </w:r>
            <w:r>
              <w:rPr>
                <w:rFonts w:cs="Arial"/>
              </w:rPr>
              <w:t xml:space="preserve">52, </w:t>
            </w:r>
            <w:r w:rsidRPr="001D0283">
              <w:rPr>
                <w:rFonts w:cs="Arial"/>
              </w:rPr>
              <w:t>&lt;</w:t>
            </w:r>
            <w:r>
              <w:rPr>
                <w:rFonts w:cs="Arial"/>
              </w:rPr>
              <w:t>4.68</w:t>
            </w:r>
          </w:p>
        </w:tc>
        <w:tc>
          <w:tcPr>
            <w:tcW w:w="279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89142" w14:textId="77777777" w:rsidR="00B55A25" w:rsidRPr="00B06983" w:rsidRDefault="00B55A25" w:rsidP="00F42AB8">
            <w:pPr>
              <w:pStyle w:val="TAC"/>
            </w:pPr>
            <w:r w:rsidRPr="001D0283">
              <w:t>≥</w:t>
            </w:r>
            <w:r>
              <w:t>2.16</w:t>
            </w:r>
          </w:p>
        </w:tc>
        <w:tc>
          <w:tcPr>
            <w:tcW w:w="99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95D2E" w14:textId="77777777" w:rsidR="00B55A25" w:rsidRPr="00B06983" w:rsidRDefault="00B55A25" w:rsidP="00F42A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A2</w:t>
            </w:r>
          </w:p>
        </w:tc>
      </w:tr>
      <w:tr w:rsidR="00B55A25" w:rsidRPr="00B06983" w14:paraId="17F77F8C" w14:textId="77777777" w:rsidTr="00FA4260">
        <w:trPr>
          <w:trHeight w:val="187"/>
          <w:jc w:val="center"/>
        </w:trPr>
        <w:tc>
          <w:tcPr>
            <w:tcW w:w="1440" w:type="dxa"/>
            <w:vMerge/>
            <w:shd w:val="clear" w:color="auto" w:fill="FFFFFF" w:themeFill="background1"/>
          </w:tcPr>
          <w:p w14:paraId="18A56FE0" w14:textId="77777777" w:rsidR="00B55A25" w:rsidRDefault="00B55A25" w:rsidP="00F42AB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vMerge/>
            <w:shd w:val="clear" w:color="auto" w:fill="FFFFFF" w:themeFill="background1"/>
          </w:tcPr>
          <w:p w14:paraId="1DC194C8" w14:textId="77777777" w:rsidR="00B55A25" w:rsidRPr="00B06983" w:rsidRDefault="00B55A25" w:rsidP="00F42AB8">
            <w:pPr>
              <w:pStyle w:val="TAC"/>
              <w:rPr>
                <w:rFonts w:cs="Arial"/>
              </w:rPr>
            </w:pPr>
          </w:p>
        </w:tc>
        <w:tc>
          <w:tcPr>
            <w:tcW w:w="214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57D2C" w14:textId="77777777" w:rsidR="00B55A25" w:rsidRPr="00B06983" w:rsidRDefault="00B55A25" w:rsidP="00F42AB8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≥2.</w:t>
            </w:r>
            <w:r>
              <w:rPr>
                <w:rFonts w:cs="Arial"/>
              </w:rPr>
              <w:t xml:space="preserve">52, </w:t>
            </w:r>
            <w:r w:rsidRPr="001D0283">
              <w:rPr>
                <w:rFonts w:cs="Arial"/>
              </w:rPr>
              <w:t>&lt;</w:t>
            </w:r>
            <w:r>
              <w:rPr>
                <w:rFonts w:cs="Arial"/>
              </w:rPr>
              <w:t>4.68</w:t>
            </w:r>
          </w:p>
        </w:tc>
        <w:tc>
          <w:tcPr>
            <w:tcW w:w="279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FC386" w14:textId="77777777" w:rsidR="00B55A25" w:rsidRPr="00B06983" w:rsidRDefault="00B55A25" w:rsidP="00F42AB8">
            <w:pPr>
              <w:pStyle w:val="TAC"/>
            </w:pPr>
            <w:r w:rsidRPr="001D0283">
              <w:t>≥</w:t>
            </w:r>
            <w:r>
              <w:t>1.44, &lt;2.16</w:t>
            </w:r>
          </w:p>
        </w:tc>
        <w:tc>
          <w:tcPr>
            <w:tcW w:w="99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CAA8C" w14:textId="77777777" w:rsidR="00B55A25" w:rsidRPr="00B06983" w:rsidRDefault="00B55A25" w:rsidP="00F42A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A6</w:t>
            </w:r>
          </w:p>
        </w:tc>
      </w:tr>
      <w:tr w:rsidR="00B55A25" w:rsidRPr="00B06983" w14:paraId="7F478647" w14:textId="77777777" w:rsidTr="00FA4260">
        <w:trPr>
          <w:trHeight w:val="187"/>
          <w:jc w:val="center"/>
        </w:trPr>
        <w:tc>
          <w:tcPr>
            <w:tcW w:w="1440" w:type="dxa"/>
            <w:vMerge/>
            <w:shd w:val="clear" w:color="auto" w:fill="FFFFFF" w:themeFill="background1"/>
          </w:tcPr>
          <w:p w14:paraId="0CE4EAAB" w14:textId="77777777" w:rsidR="00B55A25" w:rsidRDefault="00B55A25" w:rsidP="00F42AB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14:paraId="450B4D34" w14:textId="77777777" w:rsidR="00B55A25" w:rsidRPr="00B06983" w:rsidRDefault="00B55A25" w:rsidP="00F42AB8">
            <w:pPr>
              <w:pStyle w:val="TAC"/>
              <w:rPr>
                <w:rFonts w:cs="Arial"/>
              </w:rPr>
            </w:pPr>
          </w:p>
        </w:tc>
        <w:tc>
          <w:tcPr>
            <w:tcW w:w="214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DAEBD" w14:textId="77777777" w:rsidR="00B55A25" w:rsidRPr="00B06983" w:rsidRDefault="00B55A25" w:rsidP="00F42AB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&lt;1.8</w:t>
            </w:r>
          </w:p>
        </w:tc>
        <w:tc>
          <w:tcPr>
            <w:tcW w:w="2790" w:type="dxa"/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56341" w14:textId="77777777" w:rsidR="00B55A25" w:rsidRPr="00B06983" w:rsidRDefault="00B55A25" w:rsidP="00F42AB8">
            <w:pPr>
              <w:pStyle w:val="TAC"/>
            </w:pPr>
            <w:r w:rsidRPr="00356303">
              <w:rPr>
                <w:strike/>
              </w:rPr>
              <w:t>≤0.36</w:t>
            </w:r>
            <w:r>
              <w:t xml:space="preserve"> </w:t>
            </w:r>
            <w:r>
              <w:sym w:font="Wingdings" w:char="F0E0"/>
            </w:r>
            <w:r w:rsidRPr="002D135C">
              <w:rPr>
                <w:b/>
                <w:bCs/>
              </w:rPr>
              <w:t>&gt;0</w:t>
            </w:r>
          </w:p>
        </w:tc>
        <w:tc>
          <w:tcPr>
            <w:tcW w:w="99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D58E1" w14:textId="77777777" w:rsidR="00B55A25" w:rsidRPr="00B06983" w:rsidRDefault="00B55A25" w:rsidP="00F42A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A1</w:t>
            </w:r>
          </w:p>
        </w:tc>
      </w:tr>
      <w:tr w:rsidR="00B55A25" w:rsidRPr="00B06983" w14:paraId="0C7E6F97" w14:textId="77777777" w:rsidTr="00FA4260">
        <w:trPr>
          <w:trHeight w:val="187"/>
          <w:jc w:val="center"/>
        </w:trPr>
        <w:tc>
          <w:tcPr>
            <w:tcW w:w="1440" w:type="dxa"/>
            <w:vMerge/>
            <w:shd w:val="clear" w:color="auto" w:fill="FFFFFF" w:themeFill="background1"/>
          </w:tcPr>
          <w:p w14:paraId="75F74A20" w14:textId="77777777" w:rsidR="00B55A25" w:rsidRDefault="00B55A25" w:rsidP="00F42AB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vMerge w:val="restart"/>
            <w:tcBorders>
              <w:top w:val="nil"/>
            </w:tcBorders>
            <w:shd w:val="clear" w:color="auto" w:fill="FFFFFF" w:themeFill="background1"/>
          </w:tcPr>
          <w:p w14:paraId="2AE3A30A" w14:textId="77777777" w:rsidR="00B55A25" w:rsidRPr="00B06983" w:rsidRDefault="00B55A25" w:rsidP="00F42AB8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8</w:t>
            </w:r>
            <w:r>
              <w:rPr>
                <w:rFonts w:cs="Arial"/>
              </w:rPr>
              <w:t xml:space="preserve">37 </w:t>
            </w:r>
            <w:r w:rsidRPr="001D0283">
              <w:rPr>
                <w:rFonts w:cs="Arial"/>
              </w:rPr>
              <w:t>&lt;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Fc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≤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84</w:t>
            </w:r>
            <w:r>
              <w:rPr>
                <w:rFonts w:cs="Arial"/>
              </w:rPr>
              <w:t>1</w:t>
            </w:r>
            <w:r w:rsidRPr="001D0283">
              <w:rPr>
                <w:rFonts w:cs="Arial"/>
              </w:rPr>
              <w:t>.5</w:t>
            </w:r>
          </w:p>
        </w:tc>
        <w:tc>
          <w:tcPr>
            <w:tcW w:w="214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28262" w14:textId="77777777" w:rsidR="00B55A25" w:rsidRPr="00B06983" w:rsidRDefault="00B55A25" w:rsidP="00F42AB8">
            <w:pPr>
              <w:pStyle w:val="TAC"/>
              <w:rPr>
                <w:rFonts w:cs="Arial"/>
              </w:rPr>
            </w:pPr>
            <w:r w:rsidRPr="001D0283">
              <w:rPr>
                <w:rFonts w:cs="Arial"/>
              </w:rPr>
              <w:t>≥</w:t>
            </w:r>
            <w:r>
              <w:rPr>
                <w:rFonts w:cs="Arial"/>
              </w:rPr>
              <w:t>0</w:t>
            </w:r>
          </w:p>
        </w:tc>
        <w:tc>
          <w:tcPr>
            <w:tcW w:w="279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0DBF1" w14:textId="77777777" w:rsidR="00B55A25" w:rsidRPr="00B06983" w:rsidRDefault="00B55A25" w:rsidP="00F42AB8">
            <w:pPr>
              <w:pStyle w:val="TAC"/>
            </w:pPr>
            <w:r w:rsidRPr="001D0283">
              <w:rPr>
                <w:rFonts w:cs="Arial"/>
              </w:rPr>
              <w:t>≥</w:t>
            </w:r>
            <w:r>
              <w:t>2.7</w:t>
            </w:r>
          </w:p>
        </w:tc>
        <w:tc>
          <w:tcPr>
            <w:tcW w:w="99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28D95" w14:textId="77777777" w:rsidR="00B55A25" w:rsidRPr="00B06983" w:rsidRDefault="00B55A25" w:rsidP="00F42A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A2</w:t>
            </w:r>
          </w:p>
        </w:tc>
      </w:tr>
      <w:tr w:rsidR="00B55A25" w:rsidRPr="00B06983" w14:paraId="00FEE83B" w14:textId="77777777" w:rsidTr="00FA4260">
        <w:trPr>
          <w:trHeight w:val="187"/>
          <w:jc w:val="center"/>
        </w:trPr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14:paraId="698B9AE4" w14:textId="77777777" w:rsidR="00B55A25" w:rsidRDefault="00B55A25" w:rsidP="00F42AB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14:paraId="2BC20F05" w14:textId="77777777" w:rsidR="00B55A25" w:rsidRPr="00B06983" w:rsidRDefault="00B55A25" w:rsidP="00F42AB8">
            <w:pPr>
              <w:pStyle w:val="TAC"/>
              <w:rPr>
                <w:rFonts w:cs="Arial"/>
              </w:rPr>
            </w:pPr>
          </w:p>
        </w:tc>
        <w:tc>
          <w:tcPr>
            <w:tcW w:w="214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705C3" w14:textId="77777777" w:rsidR="00B55A25" w:rsidRPr="00B06983" w:rsidRDefault="00B55A25" w:rsidP="00F42AB8">
            <w:pPr>
              <w:pStyle w:val="TAC"/>
              <w:rPr>
                <w:rFonts w:cs="Arial"/>
              </w:rPr>
            </w:pPr>
            <w:r w:rsidRPr="00356303">
              <w:rPr>
                <w:rFonts w:cs="Arial"/>
                <w:strike/>
              </w:rPr>
              <w:t>≥5.94</w:t>
            </w:r>
            <w:r w:rsidRPr="002D135C">
              <w:rPr>
                <w:rFonts w:cs="Arial"/>
              </w:rPr>
              <w:sym w:font="Wingdings" w:char="F0E0"/>
            </w:r>
            <w:r w:rsidRPr="002D135C">
              <w:rPr>
                <w:rFonts w:cs="Arial"/>
                <w:b/>
                <w:bCs/>
              </w:rPr>
              <w:t>≥5.58</w:t>
            </w:r>
          </w:p>
        </w:tc>
        <w:tc>
          <w:tcPr>
            <w:tcW w:w="279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4E69A" w14:textId="77777777" w:rsidR="00B55A25" w:rsidRPr="00B06983" w:rsidRDefault="00B55A25" w:rsidP="00F42AB8">
            <w:pPr>
              <w:pStyle w:val="TAC"/>
            </w:pPr>
            <w:r>
              <w:rPr>
                <w:rFonts w:cs="Arial"/>
              </w:rPr>
              <w:t>&lt;2.7</w:t>
            </w:r>
          </w:p>
        </w:tc>
        <w:tc>
          <w:tcPr>
            <w:tcW w:w="99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F76D7" w14:textId="77777777" w:rsidR="00B55A25" w:rsidRPr="00B06983" w:rsidRDefault="00B55A25" w:rsidP="00F42A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A5</w:t>
            </w:r>
          </w:p>
        </w:tc>
      </w:tr>
    </w:tbl>
    <w:p w14:paraId="444A9B7D" w14:textId="77777777" w:rsidR="001B0EF6" w:rsidRDefault="001B0EF6" w:rsidP="001B0EF6">
      <w:pPr>
        <w:spacing w:after="120"/>
        <w:rPr>
          <w:color w:val="0070C0"/>
          <w:szCs w:val="24"/>
          <w:lang w:val="fr-FR" w:eastAsia="zh-CN"/>
        </w:rPr>
      </w:pPr>
    </w:p>
    <w:p w14:paraId="3F1EBD29" w14:textId="77777777" w:rsidR="0051680E" w:rsidRDefault="0051680E" w:rsidP="0051680E">
      <w:pPr>
        <w:pStyle w:val="TH"/>
      </w:pPr>
      <w:r w:rsidRPr="001D0283">
        <w:t xml:space="preserve">Table </w:t>
      </w:r>
      <w:r>
        <w:t>12</w:t>
      </w:r>
      <w:r w:rsidRPr="001D0283">
        <w:t>: A-MPR for NS_15</w:t>
      </w:r>
      <w:r>
        <w:t xml:space="preserve"> (Power Class 2)</w:t>
      </w:r>
    </w:p>
    <w:tbl>
      <w:tblPr>
        <w:tblW w:w="10316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3"/>
        <w:gridCol w:w="1191"/>
        <w:gridCol w:w="1195"/>
        <w:gridCol w:w="1195"/>
        <w:gridCol w:w="1195"/>
        <w:gridCol w:w="1195"/>
        <w:gridCol w:w="1111"/>
        <w:gridCol w:w="1111"/>
      </w:tblGrid>
      <w:tr w:rsidR="0051680E" w14:paraId="7AF2A78E" w14:textId="77777777" w:rsidTr="00F42AB8">
        <w:trPr>
          <w:tblHeader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BB227" w14:textId="77777777" w:rsidR="0051680E" w:rsidRDefault="0051680E" w:rsidP="00F42AB8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Modulation/Waveform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7FE36FF" w14:textId="77777777" w:rsidR="0051680E" w:rsidRDefault="0051680E" w:rsidP="00F42AB8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A1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08A49" w14:textId="77777777" w:rsidR="0051680E" w:rsidRDefault="0051680E" w:rsidP="00F42AB8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A2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5EE75" w14:textId="77777777" w:rsidR="0051680E" w:rsidRDefault="0051680E" w:rsidP="00F42AB8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A3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9D379" w14:textId="77777777" w:rsidR="0051680E" w:rsidRDefault="0051680E" w:rsidP="00F42AB8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A4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2A20B" w14:textId="77777777" w:rsidR="0051680E" w:rsidRPr="00BB16B3" w:rsidRDefault="0051680E" w:rsidP="00F42AB8">
            <w:pPr>
              <w:pStyle w:val="TAH"/>
              <w:rPr>
                <w:rFonts w:eastAsia="Yu Mincho"/>
              </w:rPr>
            </w:pPr>
            <w:r w:rsidRPr="00813D87">
              <w:rPr>
                <w:rFonts w:eastAsia="Yu Mincho"/>
              </w:rPr>
              <w:t>A5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F7F13" w14:textId="77777777" w:rsidR="0051680E" w:rsidRPr="006B45D7" w:rsidRDefault="0051680E" w:rsidP="00F42AB8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A6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AD825" w14:textId="77777777" w:rsidR="0051680E" w:rsidRDefault="0051680E" w:rsidP="00F42AB8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A7</w:t>
            </w:r>
          </w:p>
        </w:tc>
      </w:tr>
      <w:tr w:rsidR="0051680E" w14:paraId="583FCC29" w14:textId="77777777" w:rsidTr="00F42AB8">
        <w:trPr>
          <w:tblHeader/>
        </w:trPr>
        <w:tc>
          <w:tcPr>
            <w:tcW w:w="21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2E18E" w14:textId="77777777" w:rsidR="0051680E" w:rsidRDefault="0051680E" w:rsidP="00F42AB8">
            <w:pPr>
              <w:pStyle w:val="TAH"/>
              <w:rPr>
                <w:rFonts w:eastAsia="Yu Mincho"/>
                <w:lang w:eastAsia="ko-KR"/>
              </w:rPr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163EA6A" w14:textId="77777777" w:rsidR="0051680E" w:rsidRDefault="0051680E" w:rsidP="00F42AB8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Outer/Inner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4B895" w14:textId="77777777" w:rsidR="0051680E" w:rsidRDefault="0051680E" w:rsidP="00F42AB8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Outer/Inner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9D7F5" w14:textId="77777777" w:rsidR="0051680E" w:rsidRDefault="0051680E" w:rsidP="00F42AB8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Outer/Inner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EDC2C" w14:textId="77777777" w:rsidR="0051680E" w:rsidRDefault="0051680E" w:rsidP="00F42AB8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Outer/Inner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16744" w14:textId="77777777" w:rsidR="0051680E" w:rsidRPr="00BB16B3" w:rsidRDefault="0051680E" w:rsidP="00F42AB8">
            <w:pPr>
              <w:pStyle w:val="TAH"/>
              <w:rPr>
                <w:rFonts w:eastAsia="Yu Mincho"/>
              </w:rPr>
            </w:pPr>
            <w:r w:rsidRPr="00813D87">
              <w:rPr>
                <w:rFonts w:eastAsia="Yu Mincho"/>
              </w:rPr>
              <w:t>Outer/Inner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3691B" w14:textId="77777777" w:rsidR="0051680E" w:rsidRPr="006B45D7" w:rsidRDefault="0051680E" w:rsidP="00F42AB8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Edge</w:t>
            </w:r>
            <w:r w:rsidRPr="007A0C77">
              <w:rPr>
                <w:rFonts w:eastAsia="Yu Mincho"/>
              </w:rPr>
              <w:t>/Inner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3FCA2" w14:textId="77777777" w:rsidR="0051680E" w:rsidRPr="007A0C77" w:rsidRDefault="0051680E" w:rsidP="00F42AB8">
            <w:pPr>
              <w:pStyle w:val="TAH"/>
              <w:rPr>
                <w:rFonts w:eastAsia="Yu Mincho"/>
              </w:rPr>
            </w:pPr>
            <w:r w:rsidRPr="007A0C77">
              <w:rPr>
                <w:rFonts w:eastAsia="Yu Mincho"/>
              </w:rPr>
              <w:t>Outer/Inner</w:t>
            </w:r>
          </w:p>
        </w:tc>
      </w:tr>
      <w:tr w:rsidR="0051680E" w14:paraId="369EFBDB" w14:textId="77777777" w:rsidTr="00F42AB8">
        <w:tc>
          <w:tcPr>
            <w:tcW w:w="21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881DBC" w14:textId="77777777" w:rsidR="0051680E" w:rsidRDefault="0051680E" w:rsidP="00F42AB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DFT-s-OFDM PI/2 BPSK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E96ACB" w14:textId="77777777" w:rsidR="0051680E" w:rsidRDefault="0051680E" w:rsidP="00F42AB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12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B2E21C" w14:textId="77777777" w:rsidR="0051680E" w:rsidRDefault="0051680E" w:rsidP="00F42AB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6.5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92962" w14:textId="77777777" w:rsidR="0051680E" w:rsidRDefault="0051680E" w:rsidP="00F42AB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7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56CF0" w14:textId="77777777" w:rsidR="0051680E" w:rsidRDefault="0051680E" w:rsidP="00F42AB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10.5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C13950" w14:textId="77777777" w:rsidR="0051680E" w:rsidRPr="00B06983" w:rsidRDefault="0051680E" w:rsidP="00F42AB8">
            <w:pPr>
              <w:pStyle w:val="TAC"/>
              <w:rPr>
                <w:rFonts w:eastAsia="Yu Mincho"/>
              </w:rPr>
            </w:pPr>
            <w:r w:rsidRPr="00813D87">
              <w:rPr>
                <w:rFonts w:eastAsia="Yu Mincho"/>
              </w:rPr>
              <w:t>≤ 3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C06AF0" w14:textId="77777777" w:rsidR="0051680E" w:rsidRPr="00B06983" w:rsidRDefault="0051680E" w:rsidP="00F42AB8">
            <w:pPr>
              <w:pStyle w:val="TAC"/>
              <w:rPr>
                <w:rFonts w:eastAsia="Yu Mincho"/>
              </w:rPr>
            </w:pPr>
            <w:r w:rsidRPr="00B06983">
              <w:rPr>
                <w:rFonts w:eastAsia="Yu Mincho"/>
              </w:rPr>
              <w:t>≤ 4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D3277E" w14:textId="77777777" w:rsidR="0051680E" w:rsidRPr="00B06983" w:rsidRDefault="0051680E" w:rsidP="00F42AB8">
            <w:pPr>
              <w:pStyle w:val="TAC"/>
              <w:rPr>
                <w:rFonts w:eastAsia="Yu Mincho"/>
              </w:rPr>
            </w:pPr>
            <w:r w:rsidRPr="00B06983">
              <w:rPr>
                <w:rFonts w:eastAsia="Yu Mincho"/>
              </w:rPr>
              <w:t>≤ 3.5</w:t>
            </w:r>
          </w:p>
        </w:tc>
      </w:tr>
      <w:tr w:rsidR="0051680E" w14:paraId="7681D4D9" w14:textId="77777777" w:rsidTr="00F42AB8"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0D216" w14:textId="77777777" w:rsidR="0051680E" w:rsidRDefault="0051680E" w:rsidP="00F42AB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DFT-s-OFDM QPSK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F83B15" w14:textId="77777777" w:rsidR="0051680E" w:rsidRDefault="0051680E" w:rsidP="00F42AB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12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F6B19" w14:textId="77777777" w:rsidR="0051680E" w:rsidRDefault="0051680E" w:rsidP="00F42AB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6.5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BC6917" w14:textId="77777777" w:rsidR="0051680E" w:rsidRDefault="0051680E" w:rsidP="00F42AB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7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84403" w14:textId="77777777" w:rsidR="0051680E" w:rsidRDefault="0051680E" w:rsidP="00F42AB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10.5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60AD1" w14:textId="77777777" w:rsidR="0051680E" w:rsidRPr="00B06983" w:rsidRDefault="0051680E" w:rsidP="00F42AB8">
            <w:pPr>
              <w:pStyle w:val="TAC"/>
              <w:rPr>
                <w:rFonts w:eastAsia="Yu Mincho"/>
              </w:rPr>
            </w:pPr>
            <w:r w:rsidRPr="00813D87">
              <w:rPr>
                <w:rFonts w:eastAsia="Yu Mincho"/>
              </w:rPr>
              <w:t>≤ 3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9EB22" w14:textId="77777777" w:rsidR="0051680E" w:rsidRPr="00B06983" w:rsidRDefault="0051680E" w:rsidP="00F42AB8">
            <w:pPr>
              <w:pStyle w:val="TAC"/>
              <w:rPr>
                <w:rFonts w:eastAsia="Yu Mincho"/>
              </w:rPr>
            </w:pPr>
            <w:r w:rsidRPr="00B06983">
              <w:rPr>
                <w:rFonts w:eastAsia="Yu Mincho"/>
              </w:rPr>
              <w:t>≤ 4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E7740" w14:textId="77777777" w:rsidR="0051680E" w:rsidRPr="00B06983" w:rsidRDefault="0051680E" w:rsidP="00F42AB8">
            <w:pPr>
              <w:pStyle w:val="TAC"/>
              <w:rPr>
                <w:rFonts w:eastAsia="Yu Mincho"/>
              </w:rPr>
            </w:pPr>
            <w:r w:rsidRPr="00B06983">
              <w:rPr>
                <w:rFonts w:eastAsia="Yu Mincho"/>
              </w:rPr>
              <w:t>≤ 4</w:t>
            </w:r>
          </w:p>
        </w:tc>
      </w:tr>
      <w:tr w:rsidR="0051680E" w14:paraId="63238066" w14:textId="77777777" w:rsidTr="00F42AB8"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CF79AC" w14:textId="77777777" w:rsidR="0051680E" w:rsidRDefault="0051680E" w:rsidP="00F42AB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DFT-s-OFDM 16 QAM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7BAA9A" w14:textId="77777777" w:rsidR="0051680E" w:rsidRDefault="0051680E" w:rsidP="00F42AB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12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4CBE2B" w14:textId="77777777" w:rsidR="0051680E" w:rsidRDefault="0051680E" w:rsidP="00F42AB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6.5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286ADD" w14:textId="77777777" w:rsidR="0051680E" w:rsidRDefault="0051680E" w:rsidP="00F42AB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7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9861B2" w14:textId="77777777" w:rsidR="0051680E" w:rsidRDefault="0051680E" w:rsidP="00F42AB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10.5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8D974" w14:textId="77777777" w:rsidR="0051680E" w:rsidRPr="00B06983" w:rsidRDefault="0051680E" w:rsidP="00F42AB8">
            <w:pPr>
              <w:pStyle w:val="TAC"/>
              <w:rPr>
                <w:rFonts w:eastAsia="Yu Mincho"/>
              </w:rPr>
            </w:pPr>
            <w:r w:rsidRPr="00B06983">
              <w:rPr>
                <w:rFonts w:eastAsia="Yu Mincho"/>
              </w:rPr>
              <w:t>≤ 3.5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B37A4" w14:textId="77777777" w:rsidR="0051680E" w:rsidRPr="00B06983" w:rsidRDefault="0051680E" w:rsidP="00F42AB8">
            <w:pPr>
              <w:pStyle w:val="TAC"/>
              <w:rPr>
                <w:rFonts w:eastAsia="Yu Mincho"/>
              </w:rPr>
            </w:pPr>
            <w:r w:rsidRPr="00B06983">
              <w:rPr>
                <w:rFonts w:eastAsia="Yu Mincho"/>
              </w:rPr>
              <w:t>≤ 4.5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27C32" w14:textId="77777777" w:rsidR="0051680E" w:rsidRPr="00B06983" w:rsidRDefault="0051680E" w:rsidP="00F42AB8">
            <w:pPr>
              <w:pStyle w:val="TAC"/>
              <w:rPr>
                <w:rFonts w:eastAsia="Yu Mincho"/>
              </w:rPr>
            </w:pPr>
            <w:r w:rsidRPr="00B06983">
              <w:rPr>
                <w:rFonts w:eastAsia="Yu Mincho"/>
              </w:rPr>
              <w:t>≤ 4.5</w:t>
            </w:r>
          </w:p>
        </w:tc>
      </w:tr>
      <w:tr w:rsidR="0051680E" w14:paraId="66B344F0" w14:textId="77777777" w:rsidTr="00F42AB8"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01BB2B" w14:textId="77777777" w:rsidR="0051680E" w:rsidRDefault="0051680E" w:rsidP="00F42AB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DFT-s-OFDM 64 QAM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652F6" w14:textId="77777777" w:rsidR="0051680E" w:rsidRDefault="0051680E" w:rsidP="00F42AB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12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598840" w14:textId="77777777" w:rsidR="0051680E" w:rsidRDefault="0051680E" w:rsidP="00F42AB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6.5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CCD3C5" w14:textId="77777777" w:rsidR="0051680E" w:rsidRDefault="0051680E" w:rsidP="00F42AB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7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E50236" w14:textId="77777777" w:rsidR="0051680E" w:rsidRDefault="0051680E" w:rsidP="00F42AB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10.5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29CB3" w14:textId="77777777" w:rsidR="0051680E" w:rsidRPr="00B06983" w:rsidRDefault="0051680E" w:rsidP="00F42AB8">
            <w:pPr>
              <w:pStyle w:val="TAC"/>
              <w:rPr>
                <w:rFonts w:eastAsia="Yu Mincho"/>
              </w:rPr>
            </w:pPr>
            <w:r w:rsidRPr="00B06983">
              <w:rPr>
                <w:rFonts w:eastAsia="Yu Mincho"/>
              </w:rPr>
              <w:t>≤ 4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232A8" w14:textId="77777777" w:rsidR="0051680E" w:rsidRPr="00B06983" w:rsidRDefault="0051680E" w:rsidP="00F42AB8">
            <w:pPr>
              <w:pStyle w:val="TAC"/>
              <w:rPr>
                <w:rFonts w:eastAsia="Yu Mincho"/>
              </w:rPr>
            </w:pPr>
            <w:r w:rsidRPr="00B06983">
              <w:rPr>
                <w:rFonts w:eastAsia="Yu Mincho"/>
              </w:rPr>
              <w:t>≤ 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E1047" w14:textId="77777777" w:rsidR="0051680E" w:rsidRPr="00B06983" w:rsidRDefault="0051680E" w:rsidP="00F42AB8">
            <w:pPr>
              <w:pStyle w:val="TAC"/>
              <w:rPr>
                <w:rFonts w:eastAsia="Yu Mincho"/>
              </w:rPr>
            </w:pPr>
            <w:r w:rsidRPr="00B06983">
              <w:rPr>
                <w:rFonts w:eastAsia="Yu Mincho"/>
              </w:rPr>
              <w:t>≤ 5</w:t>
            </w:r>
          </w:p>
        </w:tc>
      </w:tr>
      <w:tr w:rsidR="0051680E" w14:paraId="2024F3E2" w14:textId="77777777" w:rsidTr="00F42AB8"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68A087" w14:textId="77777777" w:rsidR="0051680E" w:rsidRDefault="0051680E" w:rsidP="00F42AB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DFT-s-OFDM 256 QAM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31FC0" w14:textId="77777777" w:rsidR="0051680E" w:rsidRDefault="0051680E" w:rsidP="00F42AB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12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45F83F" w14:textId="77777777" w:rsidR="0051680E" w:rsidRDefault="0051680E" w:rsidP="00F42AB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6.5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514727" w14:textId="77777777" w:rsidR="0051680E" w:rsidRDefault="0051680E" w:rsidP="00F42AB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9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37AD6" w14:textId="77777777" w:rsidR="0051680E" w:rsidRDefault="0051680E" w:rsidP="00F42AB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13.5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C4228" w14:textId="77777777" w:rsidR="0051680E" w:rsidRPr="00B06983" w:rsidRDefault="0051680E" w:rsidP="00F42AB8">
            <w:pPr>
              <w:pStyle w:val="TAC"/>
              <w:rPr>
                <w:rFonts w:eastAsia="Yu Mincho"/>
              </w:rPr>
            </w:pPr>
            <w:r w:rsidRPr="00B06983">
              <w:rPr>
                <w:rFonts w:eastAsia="Yu Mincho"/>
              </w:rPr>
              <w:t>≤ 4.5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2A6E9" w14:textId="77777777" w:rsidR="0051680E" w:rsidRPr="00B06983" w:rsidRDefault="0051680E" w:rsidP="00F42AB8">
            <w:pPr>
              <w:pStyle w:val="TAC"/>
              <w:rPr>
                <w:rFonts w:eastAsia="Yu Mincho"/>
              </w:rPr>
            </w:pPr>
            <w:r w:rsidRPr="00B06983">
              <w:rPr>
                <w:rFonts w:eastAsia="Yu Mincho"/>
              </w:rPr>
              <w:t>≤ 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A2332" w14:textId="77777777" w:rsidR="0051680E" w:rsidRPr="00B06983" w:rsidRDefault="0051680E" w:rsidP="00F42AB8">
            <w:pPr>
              <w:pStyle w:val="TAC"/>
              <w:rPr>
                <w:rFonts w:eastAsia="Yu Mincho"/>
              </w:rPr>
            </w:pPr>
            <w:r w:rsidRPr="00B06983">
              <w:rPr>
                <w:rFonts w:eastAsia="Yu Mincho"/>
              </w:rPr>
              <w:t>≤ 5</w:t>
            </w:r>
          </w:p>
        </w:tc>
      </w:tr>
      <w:tr w:rsidR="0051680E" w14:paraId="4B20DBE2" w14:textId="77777777" w:rsidTr="00F42AB8"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ACD9DA" w14:textId="77777777" w:rsidR="0051680E" w:rsidRDefault="0051680E" w:rsidP="00F42AB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CP-OFDM QPSK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2E553D" w14:textId="77777777" w:rsidR="0051680E" w:rsidRDefault="0051680E" w:rsidP="00F42AB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13.5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88E538" w14:textId="77777777" w:rsidR="0051680E" w:rsidRDefault="0051680E" w:rsidP="00F42AB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8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E69F0" w14:textId="77777777" w:rsidR="0051680E" w:rsidRDefault="0051680E" w:rsidP="00F42AB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7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C2F8CC" w14:textId="77777777" w:rsidR="0051680E" w:rsidRDefault="0051680E" w:rsidP="00F42AB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12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F976D" w14:textId="77777777" w:rsidR="0051680E" w:rsidRPr="00B06983" w:rsidRDefault="0051680E" w:rsidP="00F42AB8">
            <w:pPr>
              <w:pStyle w:val="TAC"/>
              <w:rPr>
                <w:rFonts w:eastAsia="Yu Mincho"/>
              </w:rPr>
            </w:pPr>
            <w:r w:rsidRPr="00B06983">
              <w:rPr>
                <w:rFonts w:eastAsia="Yu Mincho"/>
              </w:rPr>
              <w:t>≤ 4.5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13152" w14:textId="77777777" w:rsidR="0051680E" w:rsidRPr="00B06983" w:rsidRDefault="0051680E" w:rsidP="00F42AB8">
            <w:pPr>
              <w:pStyle w:val="TAC"/>
              <w:rPr>
                <w:rFonts w:eastAsia="Yu Mincho"/>
              </w:rPr>
            </w:pPr>
            <w:r w:rsidRPr="00B06983">
              <w:rPr>
                <w:rFonts w:eastAsia="Yu Mincho"/>
              </w:rPr>
              <w:t>≤ 6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E1963" w14:textId="77777777" w:rsidR="0051680E" w:rsidRPr="00B06983" w:rsidRDefault="0051680E" w:rsidP="00F42AB8">
            <w:pPr>
              <w:pStyle w:val="TAC"/>
              <w:rPr>
                <w:rFonts w:eastAsia="Yu Mincho"/>
              </w:rPr>
            </w:pPr>
            <w:r w:rsidRPr="00B06983">
              <w:rPr>
                <w:rFonts w:eastAsia="Yu Mincho"/>
              </w:rPr>
              <w:t>≤ 6</w:t>
            </w:r>
          </w:p>
        </w:tc>
      </w:tr>
      <w:tr w:rsidR="0051680E" w14:paraId="6A5D6017" w14:textId="77777777" w:rsidTr="00F42AB8"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A03CAD" w14:textId="77777777" w:rsidR="0051680E" w:rsidRDefault="0051680E" w:rsidP="00F42AB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CP-OFDM 16 QAM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48EF2" w14:textId="77777777" w:rsidR="0051680E" w:rsidRDefault="0051680E" w:rsidP="00F42AB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13.5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2C8213" w14:textId="77777777" w:rsidR="0051680E" w:rsidRDefault="0051680E" w:rsidP="00F42AB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8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86FA87" w14:textId="77777777" w:rsidR="0051680E" w:rsidRDefault="0051680E" w:rsidP="00F42AB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7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45EEE7" w14:textId="77777777" w:rsidR="0051680E" w:rsidRDefault="0051680E" w:rsidP="00F42AB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12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AD016" w14:textId="77777777" w:rsidR="0051680E" w:rsidRPr="00B06983" w:rsidRDefault="0051680E" w:rsidP="00F42AB8">
            <w:pPr>
              <w:pStyle w:val="TAC"/>
              <w:rPr>
                <w:rFonts w:eastAsia="Yu Mincho"/>
              </w:rPr>
            </w:pPr>
            <w:r w:rsidRPr="00B06983">
              <w:rPr>
                <w:rFonts w:eastAsia="Yu Mincho"/>
              </w:rPr>
              <w:t>≤ 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DB05C" w14:textId="77777777" w:rsidR="0051680E" w:rsidRPr="00B06983" w:rsidRDefault="0051680E" w:rsidP="00F42AB8">
            <w:pPr>
              <w:pStyle w:val="TAC"/>
              <w:rPr>
                <w:rFonts w:eastAsia="Yu Mincho"/>
              </w:rPr>
            </w:pPr>
            <w:r w:rsidRPr="00B06983">
              <w:rPr>
                <w:rFonts w:eastAsia="Yu Mincho"/>
              </w:rPr>
              <w:t>≤ 6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3A77D" w14:textId="77777777" w:rsidR="0051680E" w:rsidRPr="00B06983" w:rsidRDefault="0051680E" w:rsidP="00F42AB8">
            <w:pPr>
              <w:pStyle w:val="TAC"/>
              <w:rPr>
                <w:rFonts w:eastAsia="Yu Mincho"/>
              </w:rPr>
            </w:pPr>
            <w:r w:rsidRPr="00B06983">
              <w:rPr>
                <w:rFonts w:eastAsia="Yu Mincho"/>
              </w:rPr>
              <w:t>≤ 6</w:t>
            </w:r>
          </w:p>
        </w:tc>
      </w:tr>
      <w:tr w:rsidR="0051680E" w14:paraId="6D22B6A4" w14:textId="77777777" w:rsidTr="00F42AB8"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C51F6" w14:textId="77777777" w:rsidR="0051680E" w:rsidRDefault="0051680E" w:rsidP="00F42AB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CP-OFDM 64 QAM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210AA7" w14:textId="77777777" w:rsidR="0051680E" w:rsidRDefault="0051680E" w:rsidP="00F42AB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13.5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A2A307" w14:textId="77777777" w:rsidR="0051680E" w:rsidRDefault="0051680E" w:rsidP="00F42AB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8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550ED9" w14:textId="77777777" w:rsidR="0051680E" w:rsidRDefault="0051680E" w:rsidP="00F42AB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7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27635C" w14:textId="77777777" w:rsidR="0051680E" w:rsidRDefault="0051680E" w:rsidP="00F42AB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12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BBA07" w14:textId="77777777" w:rsidR="0051680E" w:rsidRPr="00B06983" w:rsidRDefault="0051680E" w:rsidP="00F42AB8">
            <w:pPr>
              <w:pStyle w:val="TAC"/>
              <w:rPr>
                <w:rFonts w:eastAsia="Yu Mincho"/>
              </w:rPr>
            </w:pPr>
            <w:r w:rsidRPr="00B06983">
              <w:rPr>
                <w:rFonts w:eastAsia="Yu Mincho"/>
              </w:rPr>
              <w:t>≤ 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C9740" w14:textId="77777777" w:rsidR="0051680E" w:rsidRPr="00B06983" w:rsidRDefault="0051680E" w:rsidP="00F42AB8">
            <w:pPr>
              <w:pStyle w:val="TAC"/>
              <w:rPr>
                <w:rFonts w:eastAsia="Yu Mincho"/>
              </w:rPr>
            </w:pPr>
            <w:r w:rsidRPr="00B06983">
              <w:rPr>
                <w:rFonts w:eastAsia="Yu Mincho"/>
              </w:rPr>
              <w:t>≤ 6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36412" w14:textId="77777777" w:rsidR="0051680E" w:rsidRPr="00B06983" w:rsidRDefault="0051680E" w:rsidP="00F42AB8">
            <w:pPr>
              <w:pStyle w:val="TAC"/>
              <w:rPr>
                <w:rFonts w:eastAsia="Yu Mincho"/>
              </w:rPr>
            </w:pPr>
            <w:r w:rsidRPr="00B06983">
              <w:rPr>
                <w:rFonts w:eastAsia="Yu Mincho"/>
              </w:rPr>
              <w:t>≤ 6</w:t>
            </w:r>
          </w:p>
        </w:tc>
      </w:tr>
      <w:tr w:rsidR="0051680E" w14:paraId="791E4428" w14:textId="77777777" w:rsidTr="00F42AB8"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5A2F1" w14:textId="77777777" w:rsidR="0051680E" w:rsidRDefault="0051680E" w:rsidP="00F42AB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CP-OFDM 256 QAM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8F103" w14:textId="77777777" w:rsidR="0051680E" w:rsidRDefault="0051680E" w:rsidP="00F42AB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13.5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12C46E" w14:textId="77777777" w:rsidR="0051680E" w:rsidRDefault="0051680E" w:rsidP="00F42AB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8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065641" w14:textId="77777777" w:rsidR="0051680E" w:rsidRDefault="0051680E" w:rsidP="00F42AB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9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7A81F" w14:textId="77777777" w:rsidR="0051680E" w:rsidRDefault="0051680E" w:rsidP="00F42AB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≤ 13.5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9830E" w14:textId="77777777" w:rsidR="0051680E" w:rsidRPr="00BB16B3" w:rsidRDefault="0051680E" w:rsidP="00F42AB8">
            <w:pPr>
              <w:pStyle w:val="TAC"/>
              <w:rPr>
                <w:rFonts w:eastAsia="Yu Mincho"/>
              </w:rPr>
            </w:pPr>
            <w:r w:rsidRPr="001F102E">
              <w:rPr>
                <w:rFonts w:eastAsia="Yu Mincho"/>
              </w:rPr>
              <w:t>≤ 6.5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5891A" w14:textId="77777777" w:rsidR="0051680E" w:rsidRPr="006B45D7" w:rsidRDefault="0051680E" w:rsidP="00F42AB8">
            <w:pPr>
              <w:pStyle w:val="TAC"/>
              <w:rPr>
                <w:rFonts w:eastAsia="Yu Mincho"/>
              </w:rPr>
            </w:pPr>
            <w:r w:rsidRPr="00A362A4">
              <w:rPr>
                <w:rFonts w:eastAsia="Yu Mincho"/>
              </w:rPr>
              <w:t>≤ 7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97C31" w14:textId="77777777" w:rsidR="0051680E" w:rsidRPr="00A362A4" w:rsidRDefault="0051680E" w:rsidP="00F42AB8">
            <w:pPr>
              <w:pStyle w:val="TAC"/>
              <w:rPr>
                <w:rFonts w:eastAsia="Yu Mincho"/>
              </w:rPr>
            </w:pPr>
            <w:r w:rsidRPr="00A362A4">
              <w:rPr>
                <w:rFonts w:eastAsia="Yu Mincho"/>
              </w:rPr>
              <w:t>≤ 7</w:t>
            </w:r>
          </w:p>
        </w:tc>
      </w:tr>
    </w:tbl>
    <w:p w14:paraId="1929A300" w14:textId="77777777" w:rsidR="0051680E" w:rsidRDefault="0051680E" w:rsidP="0051680E">
      <w:pPr>
        <w:pStyle w:val="BodyText"/>
        <w:spacing w:after="0"/>
        <w:jc w:val="both"/>
        <w:rPr>
          <w:b/>
          <w:bCs/>
          <w:lang w:eastAsia="zh-CN"/>
        </w:rPr>
      </w:pPr>
    </w:p>
    <w:p w14:paraId="1A82A599" w14:textId="77777777" w:rsidR="00B55A25" w:rsidRDefault="00B55A25" w:rsidP="001B0EF6">
      <w:pPr>
        <w:spacing w:after="120"/>
        <w:rPr>
          <w:color w:val="0070C0"/>
          <w:szCs w:val="24"/>
          <w:lang w:val="fr-FR" w:eastAsia="zh-CN"/>
        </w:rPr>
      </w:pPr>
    </w:p>
    <w:p w14:paraId="7D3BE25F" w14:textId="77777777" w:rsidR="001B0EF6" w:rsidRDefault="001B0EF6" w:rsidP="001B0EF6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70C0"/>
          <w:szCs w:val="24"/>
          <w:lang w:val="fr-FR" w:eastAsia="zh-CN"/>
        </w:rPr>
      </w:pPr>
      <w:r>
        <w:rPr>
          <w:rFonts w:eastAsia="SimSun"/>
          <w:color w:val="0070C0"/>
          <w:szCs w:val="24"/>
          <w:lang w:val="fr-FR" w:eastAsia="zh-CN"/>
        </w:rPr>
        <w:t>Option 3 (Nokia)</w:t>
      </w:r>
    </w:p>
    <w:p w14:paraId="6801EF02" w14:textId="77777777" w:rsidR="003635DD" w:rsidRPr="00C96BD5" w:rsidRDefault="003635DD" w:rsidP="00FA4260">
      <w:pPr>
        <w:pStyle w:val="TH"/>
        <w:ind w:left="2640" w:firstLine="200"/>
        <w:jc w:val="left"/>
      </w:pPr>
      <w:r w:rsidRPr="001D0283">
        <w:lastRenderedPageBreak/>
        <w:t xml:space="preserve">Table </w:t>
      </w:r>
      <w:r>
        <w:t>5</w:t>
      </w:r>
      <w:r w:rsidRPr="001D0283">
        <w:t>: A-MPR regions for NS_1</w:t>
      </w:r>
      <w:r>
        <w:t>5 PC2</w:t>
      </w:r>
      <w:r>
        <w:tab/>
      </w:r>
    </w:p>
    <w:tbl>
      <w:tblPr>
        <w:tblW w:w="9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40"/>
        <w:gridCol w:w="2140"/>
        <w:gridCol w:w="2140"/>
        <w:gridCol w:w="2790"/>
        <w:gridCol w:w="990"/>
      </w:tblGrid>
      <w:tr w:rsidR="003635DD" w:rsidRPr="001D0283" w14:paraId="3C56EC7D" w14:textId="77777777" w:rsidTr="00F42AB8">
        <w:trPr>
          <w:tblHeader/>
          <w:jc w:val="center"/>
        </w:trPr>
        <w:tc>
          <w:tcPr>
            <w:tcW w:w="144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3B1BCF" w14:textId="77777777" w:rsidR="003635DD" w:rsidRPr="001D0283" w:rsidRDefault="003635DD" w:rsidP="00F42AB8">
            <w:pPr>
              <w:pStyle w:val="TAH"/>
              <w:keepNext w:val="0"/>
              <w:rPr>
                <w:lang w:eastAsia="zh-CN"/>
              </w:rPr>
            </w:pPr>
            <w:r w:rsidRPr="001D0283">
              <w:t>Channel</w:t>
            </w:r>
            <w:r>
              <w:t xml:space="preserve"> </w:t>
            </w:r>
            <w:r w:rsidRPr="001D0283">
              <w:t>BW</w:t>
            </w:r>
          </w:p>
        </w:tc>
        <w:tc>
          <w:tcPr>
            <w:tcW w:w="2140" w:type="dxa"/>
            <w:tcBorders>
              <w:bottom w:val="single" w:sz="4" w:space="0" w:color="auto"/>
            </w:tcBorders>
          </w:tcPr>
          <w:p w14:paraId="4FA6A63F" w14:textId="77777777" w:rsidR="003635DD" w:rsidRPr="001D0283" w:rsidRDefault="003635DD" w:rsidP="00F42AB8">
            <w:pPr>
              <w:pStyle w:val="TAH"/>
            </w:pPr>
            <w:r w:rsidRPr="001D0283">
              <w:t>Carrier</w:t>
            </w:r>
            <w:r>
              <w:t xml:space="preserve"> </w:t>
            </w:r>
            <w:r w:rsidRPr="001D0283">
              <w:t>Frequency,</w:t>
            </w:r>
            <w:r>
              <w:t xml:space="preserve"> </w:t>
            </w:r>
            <w:r w:rsidRPr="001D0283">
              <w:t>Fc,</w:t>
            </w:r>
            <w:r>
              <w:t xml:space="preserve"> </w:t>
            </w:r>
            <w:r w:rsidRPr="001D0283">
              <w:t>MHz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4494C1" w14:textId="77777777" w:rsidR="003635DD" w:rsidRPr="001D0283" w:rsidRDefault="003635DD" w:rsidP="00F42AB8">
            <w:pPr>
              <w:pStyle w:val="TAH"/>
              <w:rPr>
                <w:lang w:eastAsia="zh-CN"/>
              </w:rPr>
            </w:pPr>
            <w:r w:rsidRPr="001D0283">
              <w:t>RB</w:t>
            </w:r>
            <w:r w:rsidRPr="001D0283">
              <w:rPr>
                <w:vertAlign w:val="subscript"/>
              </w:rPr>
              <w:t>end</w:t>
            </w:r>
            <w:r w:rsidRPr="001D0283">
              <w:t>*12*SCS</w:t>
            </w:r>
            <w:r>
              <w:t xml:space="preserve"> </w:t>
            </w:r>
            <w:r w:rsidRPr="001D0283">
              <w:t>(MHz)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0B9019" w14:textId="77777777" w:rsidR="003635DD" w:rsidRPr="001D0283" w:rsidRDefault="003635DD" w:rsidP="00F42AB8">
            <w:pPr>
              <w:pStyle w:val="TAH"/>
              <w:rPr>
                <w:lang w:eastAsia="zh-CN"/>
              </w:rPr>
            </w:pPr>
            <w:r w:rsidRPr="001D0283">
              <w:t>L</w:t>
            </w:r>
            <w:r w:rsidRPr="001D0283">
              <w:rPr>
                <w:vertAlign w:val="subscript"/>
              </w:rPr>
              <w:t>CRB</w:t>
            </w:r>
            <w:r w:rsidRPr="001D0283">
              <w:t>*12*SCS</w:t>
            </w:r>
            <w:r>
              <w:t xml:space="preserve"> </w:t>
            </w:r>
            <w:r w:rsidRPr="001D0283">
              <w:t>(MHz)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A3DCB6" w14:textId="77777777" w:rsidR="003635DD" w:rsidRPr="001D0283" w:rsidRDefault="003635DD" w:rsidP="00F42AB8">
            <w:pPr>
              <w:pStyle w:val="TAH"/>
              <w:rPr>
                <w:lang w:eastAsia="zh-CN"/>
              </w:rPr>
            </w:pPr>
            <w:r w:rsidRPr="001D0283">
              <w:t>A-MPR</w:t>
            </w:r>
          </w:p>
        </w:tc>
      </w:tr>
      <w:tr w:rsidR="003635DD" w:rsidRPr="001D0283" w14:paraId="51945294" w14:textId="77777777" w:rsidTr="00F42AB8">
        <w:trPr>
          <w:jc w:val="center"/>
        </w:trPr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DBB3DFD" w14:textId="77777777" w:rsidR="003635DD" w:rsidRPr="00741088" w:rsidRDefault="003635DD" w:rsidP="00F42AB8">
            <w:pPr>
              <w:pStyle w:val="TAC"/>
              <w:keepNext w:val="0"/>
              <w:rPr>
                <w:rFonts w:cs="Arial"/>
                <w:color w:val="000000" w:themeColor="text1"/>
                <w:lang w:eastAsia="zh-CN"/>
              </w:rPr>
            </w:pPr>
            <w:r w:rsidRPr="00741088">
              <w:rPr>
                <w:rFonts w:cs="Arial"/>
                <w:color w:val="000000" w:themeColor="text1"/>
                <w:lang w:eastAsia="zh-CN"/>
              </w:rPr>
              <w:t>7MHz</w:t>
            </w:r>
          </w:p>
        </w:tc>
        <w:tc>
          <w:tcPr>
            <w:tcW w:w="21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3461729" w14:textId="77777777" w:rsidR="003635DD" w:rsidRPr="00741088" w:rsidRDefault="003635DD" w:rsidP="00F42AB8">
            <w:pPr>
              <w:pStyle w:val="TAC"/>
              <w:rPr>
                <w:color w:val="000000" w:themeColor="text1"/>
                <w:lang w:eastAsia="zh-CN"/>
              </w:rPr>
            </w:pPr>
            <w:r w:rsidRPr="00741088">
              <w:rPr>
                <w:rFonts w:cs="Arial"/>
                <w:color w:val="000000" w:themeColor="text1"/>
              </w:rPr>
              <w:t>841.5 &lt; Fc ≤ 845.5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34A4C" w14:textId="77777777" w:rsidR="003635DD" w:rsidRPr="00741088" w:rsidRDefault="003635DD" w:rsidP="00F42AB8">
            <w:pPr>
              <w:pStyle w:val="TAC"/>
              <w:rPr>
                <w:color w:val="000000" w:themeColor="text1"/>
                <w:lang w:eastAsia="zh-CN"/>
              </w:rPr>
            </w:pPr>
            <w:r w:rsidRPr="00741088">
              <w:rPr>
                <w:rFonts w:cs="Arial"/>
                <w:color w:val="000000" w:themeColor="text1"/>
              </w:rPr>
              <w:t>≥</w:t>
            </w:r>
            <w:r w:rsidRPr="00741088">
              <w:rPr>
                <w:color w:val="000000" w:themeColor="text1"/>
              </w:rPr>
              <w:t>4.68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62D9B" w14:textId="77777777" w:rsidR="003635DD" w:rsidRPr="00741088" w:rsidRDefault="003635DD" w:rsidP="00F42AB8">
            <w:pPr>
              <w:pStyle w:val="TAC"/>
              <w:rPr>
                <w:color w:val="000000" w:themeColor="text1"/>
              </w:rPr>
            </w:pPr>
            <w:r w:rsidRPr="00741088">
              <w:rPr>
                <w:color w:val="000000" w:themeColor="text1"/>
              </w:rPr>
              <w:t>&gt;0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09802" w14:textId="77777777" w:rsidR="003635DD" w:rsidRPr="00A46BD4" w:rsidRDefault="003635DD" w:rsidP="00F42AB8">
            <w:pPr>
              <w:pStyle w:val="TAC"/>
              <w:rPr>
                <w:color w:val="000000" w:themeColor="text1"/>
                <w:lang w:val="en-US" w:eastAsia="zh-CN"/>
              </w:rPr>
            </w:pPr>
            <w:r w:rsidRPr="00741088">
              <w:rPr>
                <w:color w:val="000000" w:themeColor="text1"/>
              </w:rPr>
              <w:t>A1</w:t>
            </w:r>
          </w:p>
        </w:tc>
      </w:tr>
      <w:tr w:rsidR="003635DD" w:rsidRPr="001D0283" w14:paraId="7082FBD7" w14:textId="77777777" w:rsidTr="00F42AB8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230C70A" w14:textId="77777777" w:rsidR="003635DD" w:rsidRPr="00741088" w:rsidRDefault="003635DD" w:rsidP="00F42AB8">
            <w:pPr>
              <w:pStyle w:val="TAC"/>
              <w:keepNext w:val="0"/>
              <w:rPr>
                <w:rFonts w:cs="Arial"/>
                <w:color w:val="000000" w:themeColor="text1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6450AB37" w14:textId="77777777" w:rsidR="003635DD" w:rsidRPr="00741088" w:rsidRDefault="003635DD" w:rsidP="00F42AB8">
            <w:pPr>
              <w:pStyle w:val="TAC"/>
              <w:rPr>
                <w:rFonts w:cs="Arial"/>
                <w:color w:val="000000" w:themeColor="text1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53BFE" w14:textId="77777777" w:rsidR="003635DD" w:rsidRPr="00741088" w:rsidRDefault="003635DD" w:rsidP="00F42AB8">
            <w:pPr>
              <w:pStyle w:val="TAC"/>
              <w:rPr>
                <w:rFonts w:cs="Arial"/>
                <w:color w:val="000000" w:themeColor="text1"/>
              </w:rPr>
            </w:pPr>
            <w:r w:rsidRPr="00741088">
              <w:rPr>
                <w:rFonts w:cs="Arial"/>
                <w:color w:val="000000" w:themeColor="text1"/>
              </w:rPr>
              <w:t>&lt;4.68, ≥2.52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B3F09" w14:textId="77777777" w:rsidR="003635DD" w:rsidRPr="00741088" w:rsidRDefault="003635DD" w:rsidP="00F42AB8">
            <w:pPr>
              <w:pStyle w:val="TAC"/>
              <w:rPr>
                <w:color w:val="000000" w:themeColor="text1"/>
              </w:rPr>
            </w:pPr>
            <w:r w:rsidRPr="00741088">
              <w:rPr>
                <w:color w:val="000000" w:themeColor="text1"/>
              </w:rPr>
              <w:t>≥2.16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E2C37" w14:textId="77777777" w:rsidR="003635DD" w:rsidRPr="00A46BD4" w:rsidRDefault="003635DD" w:rsidP="00F42AB8">
            <w:pPr>
              <w:pStyle w:val="TAC"/>
              <w:rPr>
                <w:color w:val="000000" w:themeColor="text1"/>
                <w:lang w:val="en-US"/>
              </w:rPr>
            </w:pPr>
            <w:r w:rsidRPr="00741088">
              <w:rPr>
                <w:color w:val="000000" w:themeColor="text1"/>
              </w:rPr>
              <w:t>A2</w:t>
            </w:r>
          </w:p>
        </w:tc>
      </w:tr>
      <w:tr w:rsidR="003635DD" w:rsidRPr="001D0283" w14:paraId="71BBAF07" w14:textId="77777777" w:rsidTr="00F42AB8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6C045A58" w14:textId="77777777" w:rsidR="003635DD" w:rsidRPr="00741088" w:rsidRDefault="003635DD" w:rsidP="00F42AB8">
            <w:pPr>
              <w:pStyle w:val="TAC"/>
              <w:keepNext w:val="0"/>
              <w:rPr>
                <w:rFonts w:cs="Arial"/>
                <w:color w:val="000000" w:themeColor="text1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7E0AC9E4" w14:textId="77777777" w:rsidR="003635DD" w:rsidRPr="00741088" w:rsidRDefault="003635DD" w:rsidP="00F42AB8">
            <w:pPr>
              <w:pStyle w:val="TAC"/>
              <w:rPr>
                <w:rFonts w:cs="Arial"/>
                <w:color w:val="000000" w:themeColor="text1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02DA1" w14:textId="77777777" w:rsidR="003635DD" w:rsidRPr="00741088" w:rsidRDefault="003635DD" w:rsidP="00F42AB8">
            <w:pPr>
              <w:pStyle w:val="TAC"/>
              <w:rPr>
                <w:rFonts w:cs="Arial"/>
                <w:color w:val="000000" w:themeColor="text1"/>
              </w:rPr>
            </w:pPr>
            <w:r w:rsidRPr="00741088">
              <w:rPr>
                <w:rFonts w:cs="Arial"/>
                <w:color w:val="000000" w:themeColor="text1"/>
              </w:rPr>
              <w:t>&lt;4.68, ≥2.52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378CA" w14:textId="77777777" w:rsidR="003635DD" w:rsidRPr="00741088" w:rsidRDefault="003635DD" w:rsidP="00F42AB8">
            <w:pPr>
              <w:pStyle w:val="TAC"/>
              <w:rPr>
                <w:color w:val="000000" w:themeColor="text1"/>
              </w:rPr>
            </w:pPr>
            <w:r w:rsidRPr="00741088">
              <w:rPr>
                <w:color w:val="000000" w:themeColor="text1"/>
              </w:rPr>
              <w:t>&lt;2.16, ≥1.44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DCE9A" w14:textId="77777777" w:rsidR="003635DD" w:rsidRPr="00A46BD4" w:rsidRDefault="003635DD" w:rsidP="00F42AB8">
            <w:pPr>
              <w:pStyle w:val="TAC"/>
              <w:rPr>
                <w:color w:val="000000" w:themeColor="text1"/>
                <w:lang w:val="en-US"/>
              </w:rPr>
            </w:pPr>
            <w:r w:rsidRPr="00741088">
              <w:rPr>
                <w:color w:val="000000" w:themeColor="text1"/>
              </w:rPr>
              <w:t>A</w:t>
            </w:r>
            <w:r>
              <w:rPr>
                <w:color w:val="000000" w:themeColor="text1"/>
              </w:rPr>
              <w:t>3</w:t>
            </w:r>
          </w:p>
        </w:tc>
      </w:tr>
      <w:tr w:rsidR="003635DD" w:rsidRPr="001D0283" w14:paraId="12D94368" w14:textId="77777777" w:rsidTr="00F42AB8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8368B84" w14:textId="77777777" w:rsidR="003635DD" w:rsidRPr="00741088" w:rsidRDefault="003635DD" w:rsidP="00F42AB8">
            <w:pPr>
              <w:pStyle w:val="TAC"/>
              <w:keepNext w:val="0"/>
              <w:rPr>
                <w:rFonts w:cs="Arial"/>
                <w:color w:val="000000" w:themeColor="text1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93170D" w14:textId="77777777" w:rsidR="003635DD" w:rsidRPr="00741088" w:rsidRDefault="003635DD" w:rsidP="00F42AB8">
            <w:pPr>
              <w:pStyle w:val="TAC"/>
              <w:rPr>
                <w:rFonts w:cs="Arial"/>
                <w:color w:val="000000" w:themeColor="text1"/>
              </w:rPr>
            </w:pPr>
          </w:p>
        </w:tc>
        <w:tc>
          <w:tcPr>
            <w:tcW w:w="2140" w:type="dxa"/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82E3A" w14:textId="77777777" w:rsidR="003635DD" w:rsidRPr="00741088" w:rsidRDefault="003635DD" w:rsidP="00F42AB8">
            <w:pPr>
              <w:pStyle w:val="TAC"/>
              <w:rPr>
                <w:rFonts w:cs="Arial"/>
                <w:color w:val="000000" w:themeColor="text1"/>
              </w:rPr>
            </w:pPr>
            <w:r w:rsidRPr="00741088">
              <w:rPr>
                <w:color w:val="000000" w:themeColor="text1"/>
                <w:lang w:eastAsia="zh-CN"/>
              </w:rPr>
              <w:t>&lt;1.</w:t>
            </w:r>
            <w:r>
              <w:rPr>
                <w:color w:val="000000" w:themeColor="text1"/>
                <w:lang w:eastAsia="zh-CN"/>
              </w:rPr>
              <w:t>62</w:t>
            </w:r>
          </w:p>
        </w:tc>
        <w:tc>
          <w:tcPr>
            <w:tcW w:w="2790" w:type="dxa"/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26579" w14:textId="77777777" w:rsidR="003635DD" w:rsidRPr="00741088" w:rsidRDefault="003635DD" w:rsidP="00F42AB8">
            <w:pPr>
              <w:pStyle w:val="TAC"/>
              <w:rPr>
                <w:color w:val="000000" w:themeColor="text1"/>
              </w:rPr>
            </w:pPr>
            <w:r w:rsidRPr="00741088">
              <w:rPr>
                <w:color w:val="000000" w:themeColor="text1"/>
              </w:rPr>
              <w:t>≤0.</w:t>
            </w:r>
            <w:r>
              <w:rPr>
                <w:color w:val="000000" w:themeColor="text1"/>
              </w:rPr>
              <w:t>18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BBD48" w14:textId="77777777" w:rsidR="003635DD" w:rsidRPr="00A46BD4" w:rsidRDefault="003635DD" w:rsidP="00F42AB8">
            <w:pPr>
              <w:pStyle w:val="TAC"/>
              <w:rPr>
                <w:color w:val="000000" w:themeColor="text1"/>
                <w:lang w:val="en-US"/>
              </w:rPr>
            </w:pPr>
            <w:r w:rsidRPr="00741088">
              <w:rPr>
                <w:color w:val="000000" w:themeColor="text1"/>
                <w:lang w:eastAsia="zh-CN"/>
              </w:rPr>
              <w:t>A</w:t>
            </w:r>
            <w:r>
              <w:rPr>
                <w:color w:val="000000" w:themeColor="text1"/>
                <w:lang w:eastAsia="zh-CN"/>
              </w:rPr>
              <w:t>4</w:t>
            </w:r>
          </w:p>
        </w:tc>
      </w:tr>
      <w:tr w:rsidR="003635DD" w:rsidRPr="001D0283" w14:paraId="3BB5A961" w14:textId="77777777" w:rsidTr="00F42AB8">
        <w:trPr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33FBB4DD" w14:textId="77777777" w:rsidR="003635DD" w:rsidRPr="00741088" w:rsidRDefault="003635DD" w:rsidP="00F42AB8">
            <w:pPr>
              <w:pStyle w:val="TAC"/>
              <w:keepNext w:val="0"/>
              <w:rPr>
                <w:rFonts w:cs="Arial"/>
                <w:color w:val="000000" w:themeColor="text1"/>
                <w:lang w:eastAsia="zh-CN"/>
              </w:rPr>
            </w:pPr>
          </w:p>
        </w:tc>
        <w:tc>
          <w:tcPr>
            <w:tcW w:w="21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A565215" w14:textId="77777777" w:rsidR="003635DD" w:rsidRPr="00741088" w:rsidRDefault="003635DD" w:rsidP="00F42AB8">
            <w:pPr>
              <w:pStyle w:val="TAC"/>
              <w:rPr>
                <w:rFonts w:cs="Arial"/>
                <w:color w:val="000000" w:themeColor="text1"/>
              </w:rPr>
            </w:pPr>
            <w:r w:rsidRPr="00741088">
              <w:rPr>
                <w:rFonts w:cs="Arial"/>
                <w:color w:val="000000" w:themeColor="text1"/>
              </w:rPr>
              <w:t>837 &lt; Fc ≤ 841.5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7DAA1" w14:textId="77777777" w:rsidR="003635DD" w:rsidRPr="00741088" w:rsidRDefault="003635DD" w:rsidP="00F42AB8">
            <w:pPr>
              <w:pStyle w:val="TAC"/>
              <w:rPr>
                <w:color w:val="000000" w:themeColor="text1"/>
                <w:lang w:eastAsia="zh-CN"/>
              </w:rPr>
            </w:pPr>
            <w:r w:rsidRPr="00741088">
              <w:rPr>
                <w:rFonts w:cs="Arial"/>
                <w:color w:val="000000" w:themeColor="text1"/>
              </w:rPr>
              <w:t>≥</w:t>
            </w:r>
            <w:r w:rsidRPr="00741088">
              <w:rPr>
                <w:color w:val="000000" w:themeColor="text1"/>
              </w:rPr>
              <w:t>0</w:t>
            </w:r>
          </w:p>
        </w:tc>
        <w:tc>
          <w:tcPr>
            <w:tcW w:w="2790" w:type="dxa"/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B14A7" w14:textId="77777777" w:rsidR="003635DD" w:rsidRPr="00741088" w:rsidRDefault="003635DD" w:rsidP="00F42AB8">
            <w:pPr>
              <w:pStyle w:val="TAC"/>
              <w:rPr>
                <w:color w:val="000000" w:themeColor="text1"/>
              </w:rPr>
            </w:pPr>
            <w:r w:rsidRPr="00741088">
              <w:rPr>
                <w:rFonts w:cs="Arial"/>
                <w:color w:val="000000" w:themeColor="text1"/>
              </w:rPr>
              <w:t>≥</w:t>
            </w:r>
            <w:r>
              <w:rPr>
                <w:color w:val="000000" w:themeColor="text1"/>
              </w:rPr>
              <w:t>3.6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40D0E" w14:textId="77777777" w:rsidR="003635DD" w:rsidRPr="00A46BD4" w:rsidRDefault="003635DD" w:rsidP="00F42AB8">
            <w:pPr>
              <w:pStyle w:val="TAC"/>
              <w:rPr>
                <w:color w:val="000000" w:themeColor="text1"/>
                <w:lang w:val="en-US" w:eastAsia="zh-CN"/>
              </w:rPr>
            </w:pPr>
            <w:r w:rsidRPr="00741088">
              <w:rPr>
                <w:color w:val="000000" w:themeColor="text1"/>
              </w:rPr>
              <w:t>A</w:t>
            </w:r>
            <w:r>
              <w:rPr>
                <w:color w:val="000000" w:themeColor="text1"/>
              </w:rPr>
              <w:t>5</w:t>
            </w:r>
          </w:p>
        </w:tc>
      </w:tr>
      <w:tr w:rsidR="003635DD" w:rsidRPr="001D0283" w14:paraId="71A0DD23" w14:textId="77777777" w:rsidTr="00F42AB8">
        <w:trPr>
          <w:jc w:val="center"/>
        </w:trPr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2FB92B" w14:textId="77777777" w:rsidR="003635DD" w:rsidRPr="00741088" w:rsidRDefault="003635DD" w:rsidP="00F42AB8">
            <w:pPr>
              <w:pStyle w:val="TAC"/>
              <w:keepNext w:val="0"/>
              <w:rPr>
                <w:rFonts w:cs="Arial"/>
                <w:color w:val="000000" w:themeColor="text1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DF72AD" w14:textId="77777777" w:rsidR="003635DD" w:rsidRPr="00741088" w:rsidRDefault="003635DD" w:rsidP="00F42AB8">
            <w:pPr>
              <w:pStyle w:val="TAC"/>
              <w:rPr>
                <w:rFonts w:cs="Arial"/>
                <w:color w:val="000000" w:themeColor="text1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F1856" w14:textId="77777777" w:rsidR="003635DD" w:rsidRPr="00741088" w:rsidRDefault="003635DD" w:rsidP="00F42AB8">
            <w:pPr>
              <w:pStyle w:val="TAC"/>
              <w:rPr>
                <w:rFonts w:cs="Arial"/>
                <w:color w:val="000000" w:themeColor="text1"/>
              </w:rPr>
            </w:pPr>
            <w:r w:rsidRPr="00741088">
              <w:rPr>
                <w:rFonts w:cs="Arial"/>
                <w:color w:val="000000" w:themeColor="text1"/>
              </w:rPr>
              <w:t>≥5.94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56BA4" w14:textId="77777777" w:rsidR="003635DD" w:rsidRPr="00741088" w:rsidRDefault="003635DD" w:rsidP="00F42AB8">
            <w:pPr>
              <w:pStyle w:val="TAC"/>
              <w:rPr>
                <w:rFonts w:cs="Arial"/>
                <w:color w:val="000000" w:themeColor="text1"/>
              </w:rPr>
            </w:pPr>
            <w:r w:rsidRPr="00741088">
              <w:rPr>
                <w:rFonts w:cs="Arial"/>
                <w:color w:val="000000" w:themeColor="text1"/>
              </w:rPr>
              <w:t>&lt;</w:t>
            </w:r>
            <w:r w:rsidRPr="00741088">
              <w:rPr>
                <w:color w:val="000000" w:themeColor="text1"/>
              </w:rPr>
              <w:t>2.7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F4898" w14:textId="77777777" w:rsidR="003635DD" w:rsidRPr="00A46BD4" w:rsidRDefault="003635DD" w:rsidP="00F42AB8">
            <w:pPr>
              <w:pStyle w:val="TAC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MPR is enough</w:t>
            </w:r>
          </w:p>
        </w:tc>
      </w:tr>
    </w:tbl>
    <w:p w14:paraId="43507389" w14:textId="77777777" w:rsidR="003635DD" w:rsidRPr="003635DD" w:rsidRDefault="003635DD" w:rsidP="00FA4260">
      <w:pPr>
        <w:pStyle w:val="ListParagraph"/>
        <w:ind w:left="936" w:firstLineChars="0" w:firstLine="0"/>
        <w:rPr>
          <w:lang w:val="sv-SE"/>
        </w:rPr>
      </w:pPr>
    </w:p>
    <w:p w14:paraId="006D374C" w14:textId="77777777" w:rsidR="003635DD" w:rsidRPr="0034716B" w:rsidRDefault="003635DD" w:rsidP="00FA4260">
      <w:pPr>
        <w:pStyle w:val="TH"/>
        <w:ind w:left="2640" w:firstLine="200"/>
        <w:jc w:val="left"/>
      </w:pPr>
      <w:r w:rsidRPr="001D0283">
        <w:t xml:space="preserve">Table </w:t>
      </w:r>
      <w:r>
        <w:t>6</w:t>
      </w:r>
      <w:r w:rsidRPr="001D0283">
        <w:t>: A-MPR regions for NS_1</w:t>
      </w:r>
      <w:r>
        <w:t>5 PC2</w:t>
      </w:r>
      <w:r>
        <w:tab/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30"/>
        <w:gridCol w:w="991"/>
        <w:gridCol w:w="491"/>
        <w:gridCol w:w="391"/>
        <w:gridCol w:w="391"/>
        <w:gridCol w:w="391"/>
        <w:gridCol w:w="391"/>
      </w:tblGrid>
      <w:tr w:rsidR="003635DD" w14:paraId="345F24FA" w14:textId="77777777" w:rsidTr="00F42AB8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F20FE" w14:textId="77777777" w:rsidR="003635DD" w:rsidRDefault="003635DD" w:rsidP="00F42AB8">
            <w:pPr>
              <w:pStyle w:val="TAH"/>
            </w:pPr>
            <w:r>
              <w:t>Modulation/Waveform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1ADEF" w14:textId="77777777" w:rsidR="003635DD" w:rsidRDefault="003635DD" w:rsidP="00F42AB8">
            <w:pPr>
              <w:pStyle w:val="TAH"/>
            </w:pPr>
            <w:r>
              <w:t>A1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A5A00" w14:textId="77777777" w:rsidR="003635DD" w:rsidRDefault="003635DD" w:rsidP="00F42AB8">
            <w:pPr>
              <w:pStyle w:val="TAH"/>
            </w:pPr>
            <w:r>
              <w:t>A2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BAA55" w14:textId="77777777" w:rsidR="003635DD" w:rsidRDefault="003635DD" w:rsidP="00F42AB8">
            <w:pPr>
              <w:pStyle w:val="TAH"/>
            </w:pPr>
            <w:r>
              <w:t>A3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2744A" w14:textId="77777777" w:rsidR="003635DD" w:rsidRDefault="003635DD" w:rsidP="00F42AB8">
            <w:pPr>
              <w:pStyle w:val="TAH"/>
            </w:pPr>
            <w:r>
              <w:t>A4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42D01" w14:textId="77777777" w:rsidR="003635DD" w:rsidRDefault="003635DD" w:rsidP="00F42AB8">
            <w:pPr>
              <w:pStyle w:val="TAH"/>
            </w:pPr>
            <w:r>
              <w:t>A5</w:t>
            </w:r>
          </w:p>
        </w:tc>
      </w:tr>
      <w:tr w:rsidR="003635DD" w14:paraId="4B6C151E" w14:textId="77777777" w:rsidTr="00F42AB8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1A6BB4" w14:textId="77777777" w:rsidR="003635DD" w:rsidRDefault="003635DD" w:rsidP="00F42AB8">
            <w:pPr>
              <w:pStyle w:val="TAL"/>
              <w:jc w:val="center"/>
            </w:pPr>
            <w:r>
              <w:t>DFT-s-OFDM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A2ACE9" w14:textId="77777777" w:rsidR="003635DD" w:rsidRDefault="003635DD" w:rsidP="00F42AB8">
            <w:pPr>
              <w:pStyle w:val="TAC"/>
            </w:pPr>
            <w:r>
              <w:t>PI/2 BPSK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4D03C49" w14:textId="77777777" w:rsidR="003635DD" w:rsidRDefault="003635DD" w:rsidP="00F42AB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5ADF6" w14:textId="77777777" w:rsidR="003635DD" w:rsidRDefault="003635DD" w:rsidP="00F42AB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F905C" w14:textId="77777777" w:rsidR="003635DD" w:rsidRDefault="003635DD" w:rsidP="00F42AB8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E21D2AA" w14:textId="77777777" w:rsidR="003635DD" w:rsidRDefault="003635DD" w:rsidP="00F42AB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BBB45" w14:textId="77777777" w:rsidR="003635DD" w:rsidRDefault="003635DD" w:rsidP="00F42AB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</w:tr>
      <w:tr w:rsidR="003635DD" w14:paraId="13603251" w14:textId="77777777" w:rsidTr="00F42AB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72EB94" w14:textId="77777777" w:rsidR="003635DD" w:rsidRDefault="003635DD" w:rsidP="00F42AB8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C451C7" w14:textId="77777777" w:rsidR="003635DD" w:rsidRDefault="003635DD" w:rsidP="00F42AB8">
            <w:pPr>
              <w:pStyle w:val="TAC"/>
            </w:pPr>
            <w:r>
              <w:t>QPSK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1FDF0" w14:textId="77777777" w:rsidR="003635DD" w:rsidRDefault="003635DD" w:rsidP="00F42AB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78DF8" w14:textId="77777777" w:rsidR="003635DD" w:rsidRDefault="003635DD" w:rsidP="00F42AB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E3C41" w14:textId="77777777" w:rsidR="003635DD" w:rsidRDefault="003635DD" w:rsidP="00F42AB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A8FAA" w14:textId="77777777" w:rsidR="003635DD" w:rsidRDefault="003635DD" w:rsidP="00F42AB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61E96" w14:textId="77777777" w:rsidR="003635DD" w:rsidRDefault="003635DD" w:rsidP="00F42AB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</w:tr>
      <w:tr w:rsidR="003635DD" w14:paraId="434CA554" w14:textId="77777777" w:rsidTr="00F42AB8">
        <w:trPr>
          <w:trHeight w:val="7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770E63" w14:textId="77777777" w:rsidR="003635DD" w:rsidRDefault="003635DD" w:rsidP="00F42AB8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6FD850" w14:textId="77777777" w:rsidR="003635DD" w:rsidRDefault="003635DD" w:rsidP="00F42AB8">
            <w:pPr>
              <w:pStyle w:val="TAC"/>
            </w:pPr>
            <w:r>
              <w:t>16 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A41B8" w14:textId="77777777" w:rsidR="003635DD" w:rsidRDefault="003635DD" w:rsidP="00F42AB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7DC5A" w14:textId="77777777" w:rsidR="003635DD" w:rsidRDefault="003635DD" w:rsidP="00F42AB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DD3E7D" w14:textId="77777777" w:rsidR="003635DD" w:rsidRDefault="003635DD" w:rsidP="00F42AB8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31A6C" w14:textId="77777777" w:rsidR="003635DD" w:rsidRDefault="003635DD" w:rsidP="00F42AB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99959" w14:textId="77777777" w:rsidR="003635DD" w:rsidRDefault="003635DD" w:rsidP="00F42AB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4.5</w:t>
            </w:r>
          </w:p>
        </w:tc>
      </w:tr>
      <w:tr w:rsidR="003635DD" w14:paraId="75C26504" w14:textId="77777777" w:rsidTr="00F42AB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6F519E" w14:textId="77777777" w:rsidR="003635DD" w:rsidRDefault="003635DD" w:rsidP="00F42AB8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9B0CE4" w14:textId="77777777" w:rsidR="003635DD" w:rsidRDefault="003635DD" w:rsidP="00F42AB8">
            <w:pPr>
              <w:pStyle w:val="TAC"/>
            </w:pPr>
            <w:r>
              <w:t>64 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4A4F49" w14:textId="77777777" w:rsidR="003635DD" w:rsidRPr="00EF476C" w:rsidRDefault="003635DD" w:rsidP="00F42AB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06FCC" w14:textId="77777777" w:rsidR="003635DD" w:rsidRDefault="003635DD" w:rsidP="00F42AB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DBB81" w14:textId="77777777" w:rsidR="003635DD" w:rsidRDefault="003635DD" w:rsidP="00F42AB8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F07E6" w14:textId="77777777" w:rsidR="003635DD" w:rsidRDefault="003635DD" w:rsidP="00F42AB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ED9B3" w14:textId="77777777" w:rsidR="003635DD" w:rsidRDefault="003635DD" w:rsidP="00F42AB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4.5</w:t>
            </w:r>
          </w:p>
        </w:tc>
      </w:tr>
      <w:tr w:rsidR="003635DD" w14:paraId="570E9CAF" w14:textId="77777777" w:rsidTr="00F42AB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AA451C" w14:textId="77777777" w:rsidR="003635DD" w:rsidRDefault="003635DD" w:rsidP="00F42AB8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2A2A59" w14:textId="77777777" w:rsidR="003635DD" w:rsidRDefault="003635DD" w:rsidP="00F42AB8">
            <w:pPr>
              <w:pStyle w:val="TAC"/>
            </w:pPr>
            <w:r>
              <w:t>256 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776BF" w14:textId="77777777" w:rsidR="003635DD" w:rsidRDefault="003635DD" w:rsidP="00F42AB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32BC4" w14:textId="77777777" w:rsidR="003635DD" w:rsidRDefault="003635DD" w:rsidP="00F42AB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32E8BF" w14:textId="77777777" w:rsidR="003635DD" w:rsidRDefault="003635DD" w:rsidP="00F42AB8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7F2FB" w14:textId="77777777" w:rsidR="003635DD" w:rsidRDefault="003635DD" w:rsidP="00F42AB8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149F1" w14:textId="77777777" w:rsidR="003635DD" w:rsidRDefault="003635DD" w:rsidP="00F42AB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</w:tr>
      <w:tr w:rsidR="003635DD" w14:paraId="15224E7F" w14:textId="77777777" w:rsidTr="00F42AB8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69DD956" w14:textId="77777777" w:rsidR="003635DD" w:rsidRDefault="003635DD" w:rsidP="00F42AB8">
            <w:pPr>
              <w:pStyle w:val="TAL"/>
              <w:jc w:val="center"/>
            </w:pPr>
            <w:r>
              <w:t>CP-OFDM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A7AA6F" w14:textId="77777777" w:rsidR="003635DD" w:rsidRDefault="003635DD" w:rsidP="00F42AB8">
            <w:pPr>
              <w:pStyle w:val="TAC"/>
            </w:pPr>
            <w:r>
              <w:t>QPSK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423745" w14:textId="77777777" w:rsidR="003635DD" w:rsidRDefault="003635DD" w:rsidP="00F42AB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11.5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F2ED4" w14:textId="77777777" w:rsidR="003635DD" w:rsidRDefault="003635DD" w:rsidP="00F42AB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44FE8" w14:textId="77777777" w:rsidR="003635DD" w:rsidRDefault="003635DD" w:rsidP="00F42AB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A6FC5" w14:textId="77777777" w:rsidR="003635DD" w:rsidRDefault="003635DD" w:rsidP="00F42AB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E8F0B" w14:textId="77777777" w:rsidR="003635DD" w:rsidRDefault="003635DD" w:rsidP="00F42AB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</w:tr>
      <w:tr w:rsidR="003635DD" w14:paraId="7800310F" w14:textId="77777777" w:rsidTr="00F42AB8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02A2C23" w14:textId="77777777" w:rsidR="003635DD" w:rsidRDefault="003635DD" w:rsidP="00F42AB8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EC17ED" w14:textId="77777777" w:rsidR="003635DD" w:rsidRDefault="003635DD" w:rsidP="00F42AB8">
            <w:pPr>
              <w:pStyle w:val="TAC"/>
            </w:pPr>
            <w:r>
              <w:t>16 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5EB771" w14:textId="77777777" w:rsidR="003635DD" w:rsidRDefault="003635DD" w:rsidP="00F42AB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11.5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02373" w14:textId="77777777" w:rsidR="003635DD" w:rsidRDefault="003635DD" w:rsidP="00F42AB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4CAB7F" w14:textId="77777777" w:rsidR="003635DD" w:rsidRDefault="003635DD" w:rsidP="00F42AB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C143C" w14:textId="77777777" w:rsidR="003635DD" w:rsidRDefault="003635DD" w:rsidP="00F42AB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10742" w14:textId="77777777" w:rsidR="003635DD" w:rsidRDefault="003635DD" w:rsidP="00F42AB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</w:tr>
      <w:tr w:rsidR="003635DD" w14:paraId="135E1A1D" w14:textId="77777777" w:rsidTr="00F42AB8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A671498" w14:textId="77777777" w:rsidR="003635DD" w:rsidRDefault="003635DD" w:rsidP="00F42AB8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8DE6B5" w14:textId="77777777" w:rsidR="003635DD" w:rsidRDefault="003635DD" w:rsidP="00F42AB8">
            <w:pPr>
              <w:pStyle w:val="TAC"/>
            </w:pPr>
            <w:r>
              <w:t>64 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D87F47" w14:textId="77777777" w:rsidR="003635DD" w:rsidRDefault="003635DD" w:rsidP="00F42AB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11.5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79240" w14:textId="77777777" w:rsidR="003635DD" w:rsidRDefault="003635DD" w:rsidP="00F42AB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2515B" w14:textId="77777777" w:rsidR="003635DD" w:rsidRDefault="003635DD" w:rsidP="00F42AB8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7DB10" w14:textId="77777777" w:rsidR="003635DD" w:rsidRDefault="003635DD" w:rsidP="00F42AB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BC7D4" w14:textId="77777777" w:rsidR="003635DD" w:rsidRDefault="003635DD" w:rsidP="00F42AB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</w:tr>
      <w:tr w:rsidR="003635DD" w14:paraId="4056219F" w14:textId="77777777" w:rsidTr="00F42AB8">
        <w:trPr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1C7506" w14:textId="77777777" w:rsidR="003635DD" w:rsidRDefault="003635DD" w:rsidP="00F42AB8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C21A49" w14:textId="77777777" w:rsidR="003635DD" w:rsidRDefault="003635DD" w:rsidP="00F42AB8">
            <w:pPr>
              <w:pStyle w:val="TAC"/>
            </w:pPr>
            <w:r>
              <w:t>256 QAM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771159" w14:textId="77777777" w:rsidR="003635DD" w:rsidRDefault="003635DD" w:rsidP="00F42AB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11.5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17154" w14:textId="77777777" w:rsidR="003635DD" w:rsidRDefault="003635DD" w:rsidP="00F42AB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56FDD" w14:textId="77777777" w:rsidR="003635DD" w:rsidRDefault="003635DD" w:rsidP="00F42AB8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17502" w14:textId="77777777" w:rsidR="003635DD" w:rsidRDefault="003635DD" w:rsidP="00F42AB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2B427" w14:textId="77777777" w:rsidR="003635DD" w:rsidRDefault="003635DD" w:rsidP="00F42AB8">
            <w:pPr>
              <w:pStyle w:val="TAC"/>
              <w:rPr>
                <w:rFonts w:cs="Arial"/>
              </w:rPr>
            </w:pPr>
          </w:p>
        </w:tc>
      </w:tr>
    </w:tbl>
    <w:p w14:paraId="7D686027" w14:textId="77777777" w:rsidR="001B0EF6" w:rsidRDefault="001B0EF6" w:rsidP="001B0EF6">
      <w:pPr>
        <w:spacing w:after="120"/>
        <w:rPr>
          <w:color w:val="0070C0"/>
          <w:szCs w:val="24"/>
          <w:lang w:val="fr-FR" w:eastAsia="zh-CN"/>
        </w:rPr>
      </w:pPr>
    </w:p>
    <w:p w14:paraId="283DABEF" w14:textId="08678F47" w:rsidR="001B0EF6" w:rsidRDefault="001B0EF6" w:rsidP="001B0EF6">
      <w:pPr>
        <w:pStyle w:val="ListParagraph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color w:val="0070C0"/>
          <w:szCs w:val="24"/>
          <w:lang w:val="fr-FR" w:eastAsia="zh-CN"/>
        </w:rPr>
      </w:pPr>
      <w:r>
        <w:rPr>
          <w:rFonts w:eastAsia="SimSun"/>
          <w:color w:val="0070C0"/>
          <w:szCs w:val="24"/>
          <w:lang w:val="fr-FR" w:eastAsia="zh-CN"/>
        </w:rPr>
        <w:t xml:space="preserve">Option </w:t>
      </w:r>
      <w:r w:rsidR="00D16BE3">
        <w:rPr>
          <w:rFonts w:eastAsia="SimSun"/>
          <w:color w:val="0070C0"/>
          <w:szCs w:val="24"/>
          <w:lang w:val="fr-FR" w:eastAsia="zh-CN"/>
        </w:rPr>
        <w:t>4</w:t>
      </w:r>
      <w:r>
        <w:rPr>
          <w:rFonts w:eastAsia="SimSun"/>
          <w:color w:val="0070C0"/>
          <w:szCs w:val="24"/>
          <w:lang w:val="fr-FR" w:eastAsia="zh-CN"/>
        </w:rPr>
        <w:t xml:space="preserve"> (Huawei)</w:t>
      </w:r>
    </w:p>
    <w:p w14:paraId="7D03B551" w14:textId="77777777" w:rsidR="00D16BE3" w:rsidRPr="006863D4" w:rsidRDefault="00D16BE3" w:rsidP="00FA4260">
      <w:pPr>
        <w:pStyle w:val="TH"/>
        <w:ind w:left="3208" w:firstLine="200"/>
        <w:jc w:val="left"/>
        <w:rPr>
          <w:rFonts w:asciiTheme="majorBidi" w:hAnsiTheme="majorBidi" w:cstheme="majorBidi"/>
        </w:rPr>
      </w:pPr>
      <w:r w:rsidRPr="006863D4">
        <w:rPr>
          <w:rFonts w:asciiTheme="majorBidi" w:hAnsiTheme="majorBidi" w:cstheme="majorBidi"/>
        </w:rPr>
        <w:t>Table 6: A-MPR regions for NS_15 (Power Class 2)</w:t>
      </w:r>
    </w:p>
    <w:tbl>
      <w:tblPr>
        <w:tblW w:w="9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40"/>
        <w:gridCol w:w="2140"/>
        <w:gridCol w:w="2140"/>
        <w:gridCol w:w="2790"/>
        <w:gridCol w:w="990"/>
      </w:tblGrid>
      <w:tr w:rsidR="00D16BE3" w:rsidRPr="001D0283" w14:paraId="7BFC79BB" w14:textId="77777777" w:rsidTr="00F42AB8">
        <w:trPr>
          <w:tblHeader/>
          <w:jc w:val="center"/>
        </w:trPr>
        <w:tc>
          <w:tcPr>
            <w:tcW w:w="144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4FEDB3" w14:textId="77777777" w:rsidR="00D16BE3" w:rsidRPr="001D0283" w:rsidRDefault="00D16BE3" w:rsidP="00F42AB8">
            <w:pPr>
              <w:pStyle w:val="TAH"/>
              <w:keepNext w:val="0"/>
              <w:rPr>
                <w:lang w:eastAsia="zh-CN"/>
              </w:rPr>
            </w:pPr>
            <w:r w:rsidRPr="001D0283">
              <w:t>Channel</w:t>
            </w:r>
            <w:r>
              <w:t xml:space="preserve"> </w:t>
            </w:r>
            <w:r w:rsidRPr="001D0283">
              <w:t>BW</w:t>
            </w:r>
          </w:p>
        </w:tc>
        <w:tc>
          <w:tcPr>
            <w:tcW w:w="2140" w:type="dxa"/>
            <w:tcBorders>
              <w:bottom w:val="single" w:sz="4" w:space="0" w:color="auto"/>
            </w:tcBorders>
          </w:tcPr>
          <w:p w14:paraId="1F5E9684" w14:textId="77777777" w:rsidR="00D16BE3" w:rsidRPr="001D0283" w:rsidRDefault="00D16BE3" w:rsidP="00F42AB8">
            <w:pPr>
              <w:pStyle w:val="TAH"/>
            </w:pPr>
            <w:r w:rsidRPr="001D0283">
              <w:t>Carrier</w:t>
            </w:r>
            <w:r>
              <w:t xml:space="preserve"> </w:t>
            </w:r>
            <w:r w:rsidRPr="001D0283">
              <w:t>Frequency,</w:t>
            </w:r>
            <w:r>
              <w:t xml:space="preserve"> </w:t>
            </w:r>
            <w:r w:rsidRPr="001D0283">
              <w:t>Fc,</w:t>
            </w:r>
            <w:r>
              <w:t xml:space="preserve"> </w:t>
            </w:r>
            <w:r w:rsidRPr="001D0283">
              <w:t>MHz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C0F90F" w14:textId="77777777" w:rsidR="00D16BE3" w:rsidRPr="001D0283" w:rsidRDefault="00D16BE3" w:rsidP="00F42AB8">
            <w:pPr>
              <w:pStyle w:val="TAH"/>
              <w:rPr>
                <w:lang w:eastAsia="zh-CN"/>
              </w:rPr>
            </w:pPr>
            <w:r w:rsidRPr="001D0283">
              <w:t>RB</w:t>
            </w:r>
            <w:r>
              <w:rPr>
                <w:vertAlign w:val="subscript"/>
              </w:rPr>
              <w:t>end</w:t>
            </w:r>
            <w:r w:rsidRPr="001D0283">
              <w:t>*12*SCS</w:t>
            </w:r>
            <w:r>
              <w:t xml:space="preserve"> </w:t>
            </w:r>
            <w:r w:rsidRPr="001D0283">
              <w:t>(MHz)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1F6348" w14:textId="77777777" w:rsidR="00D16BE3" w:rsidRPr="001D0283" w:rsidRDefault="00D16BE3" w:rsidP="00F42AB8">
            <w:pPr>
              <w:pStyle w:val="TAH"/>
              <w:rPr>
                <w:lang w:eastAsia="zh-CN"/>
              </w:rPr>
            </w:pPr>
            <w:r w:rsidRPr="001D0283">
              <w:t>L</w:t>
            </w:r>
            <w:r w:rsidRPr="001D0283">
              <w:rPr>
                <w:vertAlign w:val="subscript"/>
              </w:rPr>
              <w:t>CRB</w:t>
            </w:r>
            <w:r w:rsidRPr="001D0283">
              <w:t>*12*SCS</w:t>
            </w:r>
            <w:r>
              <w:t xml:space="preserve"> </w:t>
            </w:r>
            <w:r w:rsidRPr="001D0283">
              <w:t>(MHz)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3088C9" w14:textId="77777777" w:rsidR="00D16BE3" w:rsidRPr="001D0283" w:rsidRDefault="00D16BE3" w:rsidP="00F42AB8">
            <w:pPr>
              <w:pStyle w:val="TAH"/>
              <w:rPr>
                <w:lang w:eastAsia="zh-CN"/>
              </w:rPr>
            </w:pPr>
            <w:r w:rsidRPr="001D0283">
              <w:t>A-MPR</w:t>
            </w:r>
          </w:p>
        </w:tc>
      </w:tr>
      <w:tr w:rsidR="00D16BE3" w:rsidRPr="001D0283" w14:paraId="24A21FC1" w14:textId="77777777" w:rsidTr="00F42AB8">
        <w:trPr>
          <w:jc w:val="center"/>
        </w:trPr>
        <w:tc>
          <w:tcPr>
            <w:tcW w:w="1440" w:type="dxa"/>
            <w:vMerge w:val="restart"/>
            <w:tcBorders>
              <w:top w:val="nil"/>
            </w:tcBorders>
            <w:shd w:val="clear" w:color="auto" w:fill="auto"/>
          </w:tcPr>
          <w:p w14:paraId="1FD6FEA9" w14:textId="77777777" w:rsidR="00D16BE3" w:rsidRPr="001D0283" w:rsidRDefault="00D16BE3" w:rsidP="00F42AB8">
            <w:pPr>
              <w:pStyle w:val="TAC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7MHz</w:t>
            </w:r>
          </w:p>
        </w:tc>
        <w:tc>
          <w:tcPr>
            <w:tcW w:w="2140" w:type="dxa"/>
            <w:vMerge w:val="restart"/>
            <w:tcBorders>
              <w:top w:val="nil"/>
            </w:tcBorders>
            <w:shd w:val="clear" w:color="auto" w:fill="auto"/>
          </w:tcPr>
          <w:p w14:paraId="15F45976" w14:textId="77777777" w:rsidR="00D16BE3" w:rsidRPr="001D0283" w:rsidRDefault="00D16BE3" w:rsidP="00F42AB8">
            <w:pPr>
              <w:pStyle w:val="TAC"/>
              <w:rPr>
                <w:lang w:eastAsia="zh-CN"/>
              </w:rPr>
            </w:pPr>
            <w:r w:rsidRPr="001D0283">
              <w:rPr>
                <w:rFonts w:cs="Arial"/>
              </w:rPr>
              <w:t>84</w:t>
            </w:r>
            <w:r>
              <w:rPr>
                <w:rFonts w:cs="Arial"/>
              </w:rPr>
              <w:t xml:space="preserve">5 </w:t>
            </w:r>
            <w:r w:rsidRPr="001D0283">
              <w:rPr>
                <w:rFonts w:cs="Arial"/>
              </w:rPr>
              <w:t>&lt;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Fc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≤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84</w:t>
            </w:r>
            <w:r>
              <w:rPr>
                <w:rFonts w:cs="Arial"/>
              </w:rPr>
              <w:t>5</w:t>
            </w:r>
            <w:r w:rsidRPr="001D0283">
              <w:rPr>
                <w:rFonts w:cs="Arial"/>
              </w:rPr>
              <w:t>.5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8C2F5" w14:textId="77777777" w:rsidR="00D16BE3" w:rsidRPr="001D0283" w:rsidRDefault="00D16BE3" w:rsidP="00F42AB8">
            <w:pPr>
              <w:pStyle w:val="TAC"/>
              <w:rPr>
                <w:lang w:eastAsia="zh-CN"/>
              </w:rPr>
            </w:pPr>
            <w:r w:rsidRPr="001D0283">
              <w:t>≥</w:t>
            </w:r>
            <w:r>
              <w:t>4.86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C0899" w14:textId="77777777" w:rsidR="00D16BE3" w:rsidRPr="001D0283" w:rsidRDefault="00D16BE3" w:rsidP="00F42AB8">
            <w:pPr>
              <w:pStyle w:val="TAC"/>
            </w:pPr>
            <w:r w:rsidRPr="001D0283">
              <w:t>≥</w:t>
            </w:r>
            <w:r>
              <w:t>2.7 (Zone1)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29606" w14:textId="77777777" w:rsidR="00D16BE3" w:rsidRPr="001D0283" w:rsidRDefault="00D16BE3" w:rsidP="00F42A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A1</w:t>
            </w:r>
          </w:p>
        </w:tc>
      </w:tr>
      <w:tr w:rsidR="00D16BE3" w:rsidRPr="001D0283" w14:paraId="5C8B249C" w14:textId="77777777" w:rsidTr="00F42AB8">
        <w:trPr>
          <w:jc w:val="center"/>
        </w:trPr>
        <w:tc>
          <w:tcPr>
            <w:tcW w:w="1440" w:type="dxa"/>
            <w:vMerge/>
            <w:shd w:val="clear" w:color="auto" w:fill="auto"/>
          </w:tcPr>
          <w:p w14:paraId="7AA8E2BC" w14:textId="77777777" w:rsidR="00D16BE3" w:rsidRDefault="00D16BE3" w:rsidP="00F42AB8">
            <w:pPr>
              <w:pStyle w:val="TAC"/>
              <w:keepNext w:val="0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vMerge/>
            <w:shd w:val="clear" w:color="auto" w:fill="auto"/>
          </w:tcPr>
          <w:p w14:paraId="3C0F4C45" w14:textId="77777777" w:rsidR="00D16BE3" w:rsidRPr="001D0283" w:rsidRDefault="00D16BE3" w:rsidP="00F42AB8">
            <w:pPr>
              <w:pStyle w:val="TAC"/>
              <w:rPr>
                <w:rFonts w:cs="Arial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DC437" w14:textId="77777777" w:rsidR="00D16BE3" w:rsidRPr="001D0283" w:rsidRDefault="00D16BE3" w:rsidP="00F42AB8">
            <w:pPr>
              <w:pStyle w:val="TAC"/>
              <w:rPr>
                <w:lang w:eastAsia="zh-CN"/>
              </w:rPr>
            </w:pPr>
            <w:r w:rsidRPr="001D0283">
              <w:t>≥</w:t>
            </w:r>
            <w:r>
              <w:t xml:space="preserve">2.7, </w:t>
            </w:r>
            <w:r>
              <w:rPr>
                <w:rFonts w:cs="Arial"/>
              </w:rPr>
              <w:t>≤</w:t>
            </w:r>
            <w:r>
              <w:t>4.86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D40F5" w14:textId="77777777" w:rsidR="00D16BE3" w:rsidRPr="001D0283" w:rsidRDefault="00D16BE3" w:rsidP="00F42AB8">
            <w:pPr>
              <w:pStyle w:val="TAC"/>
            </w:pPr>
            <w:r w:rsidRPr="001D0283">
              <w:t>≥</w:t>
            </w:r>
            <w:r>
              <w:t>1.44(Zone2)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1BBB7" w14:textId="77777777" w:rsidR="00D16BE3" w:rsidRDefault="00D16BE3" w:rsidP="00F42A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A2</w:t>
            </w:r>
          </w:p>
        </w:tc>
      </w:tr>
      <w:tr w:rsidR="00D16BE3" w:rsidRPr="001D0283" w14:paraId="25447AE3" w14:textId="77777777" w:rsidTr="00F42AB8">
        <w:trPr>
          <w:trHeight w:val="260"/>
          <w:jc w:val="center"/>
        </w:trPr>
        <w:tc>
          <w:tcPr>
            <w:tcW w:w="1440" w:type="dxa"/>
            <w:vMerge/>
            <w:shd w:val="clear" w:color="auto" w:fill="auto"/>
          </w:tcPr>
          <w:p w14:paraId="6108594D" w14:textId="77777777" w:rsidR="00D16BE3" w:rsidRDefault="00D16BE3" w:rsidP="00F42AB8">
            <w:pPr>
              <w:pStyle w:val="TAC"/>
              <w:keepNext w:val="0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vMerge/>
            <w:shd w:val="clear" w:color="auto" w:fill="auto"/>
          </w:tcPr>
          <w:p w14:paraId="1856B6A4" w14:textId="77777777" w:rsidR="00D16BE3" w:rsidRPr="001D0283" w:rsidRDefault="00D16BE3" w:rsidP="00F42AB8">
            <w:pPr>
              <w:pStyle w:val="TAC"/>
              <w:rPr>
                <w:rFonts w:cs="Arial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978FC" w14:textId="77777777" w:rsidR="00D16BE3" w:rsidRPr="001D0283" w:rsidRDefault="00D16BE3" w:rsidP="00F42AB8">
            <w:pPr>
              <w:pStyle w:val="TAC"/>
              <w:rPr>
                <w:lang w:eastAsia="zh-CN"/>
              </w:rPr>
            </w:pPr>
            <w:r w:rsidRPr="001D0283">
              <w:t>≥</w:t>
            </w:r>
            <w:r>
              <w:t>4.86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3395B" w14:textId="77777777" w:rsidR="00D16BE3" w:rsidRPr="001D0283" w:rsidRDefault="00D16BE3" w:rsidP="00F42AB8">
            <w:pPr>
              <w:pStyle w:val="TAC"/>
            </w:pPr>
            <w:r>
              <w:t>&lt;2.7(Zone3)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C41C8" w14:textId="77777777" w:rsidR="00D16BE3" w:rsidRDefault="00D16BE3" w:rsidP="00F42A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A3</w:t>
            </w:r>
          </w:p>
        </w:tc>
      </w:tr>
      <w:tr w:rsidR="00D16BE3" w:rsidRPr="001D0283" w14:paraId="1F663321" w14:textId="77777777" w:rsidTr="00F42AB8">
        <w:trPr>
          <w:trHeight w:val="224"/>
          <w:jc w:val="center"/>
        </w:trPr>
        <w:tc>
          <w:tcPr>
            <w:tcW w:w="1440" w:type="dxa"/>
            <w:vMerge/>
            <w:shd w:val="clear" w:color="auto" w:fill="auto"/>
          </w:tcPr>
          <w:p w14:paraId="4F2B1927" w14:textId="77777777" w:rsidR="00D16BE3" w:rsidRDefault="00D16BE3" w:rsidP="00F42AB8">
            <w:pPr>
              <w:pStyle w:val="TAC"/>
              <w:keepNext w:val="0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vMerge/>
            <w:shd w:val="clear" w:color="auto" w:fill="auto"/>
          </w:tcPr>
          <w:p w14:paraId="4370B9F8" w14:textId="77777777" w:rsidR="00D16BE3" w:rsidRPr="001D0283" w:rsidRDefault="00D16BE3" w:rsidP="00F42AB8">
            <w:pPr>
              <w:pStyle w:val="TAC"/>
              <w:rPr>
                <w:rFonts w:cs="Arial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B3FE6" w14:textId="77777777" w:rsidR="00D16BE3" w:rsidRPr="001D0283" w:rsidRDefault="00D16BE3" w:rsidP="00F42AB8">
            <w:pPr>
              <w:pStyle w:val="TAC"/>
              <w:bidi/>
            </w:pPr>
            <w:r>
              <w:rPr>
                <w:rFonts w:cs="Arial"/>
              </w:rPr>
              <w:t>≤</w:t>
            </w:r>
            <w:r>
              <w:t>1.26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F4E79" w14:textId="77777777" w:rsidR="00D16BE3" w:rsidRPr="001D0283" w:rsidRDefault="00D16BE3" w:rsidP="00F42AB8">
            <w:pPr>
              <w:pStyle w:val="TAC"/>
            </w:pPr>
            <w:r>
              <w:rPr>
                <w:rFonts w:cs="Arial"/>
              </w:rPr>
              <w:t>≤</w:t>
            </w:r>
            <w:r>
              <w:t>0.36(Zone4)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22B5C" w14:textId="77777777" w:rsidR="00D16BE3" w:rsidRDefault="00D16BE3" w:rsidP="00F42AB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A4</w:t>
            </w:r>
          </w:p>
        </w:tc>
      </w:tr>
      <w:tr w:rsidR="00D16BE3" w:rsidRPr="001D0283" w14:paraId="05183176" w14:textId="77777777" w:rsidTr="00F42AB8">
        <w:trPr>
          <w:jc w:val="center"/>
        </w:trPr>
        <w:tc>
          <w:tcPr>
            <w:tcW w:w="1440" w:type="dxa"/>
            <w:vMerge/>
            <w:shd w:val="clear" w:color="auto" w:fill="auto"/>
          </w:tcPr>
          <w:p w14:paraId="2EC43023" w14:textId="77777777" w:rsidR="00D16BE3" w:rsidRPr="001D0283" w:rsidRDefault="00D16BE3" w:rsidP="00F42AB8">
            <w:pPr>
              <w:pStyle w:val="TAC"/>
              <w:keepNext w:val="0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777C91" w14:textId="77777777" w:rsidR="00D16BE3" w:rsidRPr="001D0283" w:rsidRDefault="00D16BE3" w:rsidP="00F42AB8">
            <w:pPr>
              <w:pStyle w:val="TAC"/>
              <w:rPr>
                <w:lang w:eastAsia="zh-CN"/>
              </w:rPr>
            </w:pPr>
            <w:r w:rsidRPr="001D0283">
              <w:rPr>
                <w:rFonts w:cs="Arial"/>
              </w:rPr>
              <w:t>8</w:t>
            </w:r>
            <w:r>
              <w:rPr>
                <w:rFonts w:cs="Arial"/>
              </w:rPr>
              <w:t xml:space="preserve">38 </w:t>
            </w:r>
            <w:r w:rsidRPr="001D0283">
              <w:rPr>
                <w:rFonts w:cs="Arial"/>
              </w:rPr>
              <w:t>&lt;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Fc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≤</w:t>
            </w:r>
            <w:r>
              <w:rPr>
                <w:rFonts w:cs="Arial"/>
              </w:rPr>
              <w:t xml:space="preserve"> </w:t>
            </w:r>
            <w:r w:rsidRPr="001D0283">
              <w:rPr>
                <w:rFonts w:cs="Arial"/>
              </w:rPr>
              <w:t>84</w:t>
            </w:r>
            <w:r>
              <w:rPr>
                <w:rFonts w:cs="Arial"/>
              </w:rPr>
              <w:t>1</w:t>
            </w:r>
            <w:r w:rsidRPr="001D0283">
              <w:rPr>
                <w:rFonts w:cs="Arial"/>
              </w:rPr>
              <w:t>.5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295F2" w14:textId="77777777" w:rsidR="00D16BE3" w:rsidRPr="001D0283" w:rsidRDefault="00D16BE3" w:rsidP="00F42AB8">
            <w:pPr>
              <w:pStyle w:val="TAC"/>
              <w:rPr>
                <w:lang w:eastAsia="zh-CN"/>
              </w:rPr>
            </w:pPr>
            <w:r w:rsidRPr="001D0283">
              <w:t>≥</w:t>
            </w:r>
            <w:r>
              <w:t>4.86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F6BDC" w14:textId="77777777" w:rsidR="00D16BE3" w:rsidRPr="001D0283" w:rsidRDefault="00D16BE3" w:rsidP="00F42AB8">
            <w:pPr>
              <w:pStyle w:val="TAC"/>
            </w:pPr>
            <w:r w:rsidRPr="001D0283">
              <w:t>≥</w:t>
            </w:r>
            <w:r>
              <w:t>2.7 (Zone1)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9B601" w14:textId="77777777" w:rsidR="00D16BE3" w:rsidRPr="001E51F2" w:rsidRDefault="00D16BE3" w:rsidP="00F42AB8">
            <w:pPr>
              <w:pStyle w:val="TAC"/>
              <w:rPr>
                <w:lang w:val="en-US" w:eastAsia="zh-CN" w:bidi="fa-IR"/>
              </w:rPr>
            </w:pPr>
            <w:r>
              <w:rPr>
                <w:lang w:eastAsia="zh-CN"/>
              </w:rPr>
              <w:t>A</w:t>
            </w:r>
            <w:r>
              <w:rPr>
                <w:lang w:val="en-US" w:eastAsia="zh-CN" w:bidi="fa-IR"/>
              </w:rPr>
              <w:t>5</w:t>
            </w:r>
          </w:p>
        </w:tc>
      </w:tr>
    </w:tbl>
    <w:p w14:paraId="0C2E4154" w14:textId="77777777" w:rsidR="00D16BE3" w:rsidRPr="00D16BE3" w:rsidRDefault="00D16BE3" w:rsidP="00FA4260">
      <w:pPr>
        <w:pStyle w:val="ListParagraph"/>
        <w:ind w:left="936" w:firstLineChars="0" w:firstLine="0"/>
        <w:rPr>
          <w:rFonts w:asciiTheme="majorBidi" w:hAnsiTheme="majorBidi" w:cstheme="majorBidi"/>
        </w:rPr>
      </w:pPr>
    </w:p>
    <w:p w14:paraId="658CF59A" w14:textId="77777777" w:rsidR="00D16BE3" w:rsidRPr="006863D4" w:rsidRDefault="00D16BE3" w:rsidP="00FA4260">
      <w:pPr>
        <w:pStyle w:val="TH"/>
        <w:ind w:left="2924" w:firstLine="200"/>
        <w:jc w:val="left"/>
        <w:rPr>
          <w:rFonts w:asciiTheme="majorBidi" w:hAnsiTheme="majorBidi" w:cstheme="majorBidi"/>
        </w:rPr>
      </w:pPr>
      <w:r w:rsidRPr="006863D4">
        <w:rPr>
          <w:rFonts w:asciiTheme="majorBidi" w:hAnsiTheme="majorBidi" w:cstheme="majorBidi"/>
        </w:rPr>
        <w:t>Table 7: A-MPR for NS_15 (Power Class 2)</w:t>
      </w:r>
    </w:p>
    <w:tbl>
      <w:tblPr>
        <w:tblW w:w="8044" w:type="dxa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121"/>
        <w:gridCol w:w="1165"/>
        <w:gridCol w:w="1165"/>
        <w:gridCol w:w="1165"/>
        <w:gridCol w:w="1197"/>
        <w:gridCol w:w="1231"/>
      </w:tblGrid>
      <w:tr w:rsidR="00D16BE3" w:rsidRPr="001D0283" w14:paraId="03BB1A32" w14:textId="77777777" w:rsidTr="00F42AB8">
        <w:trPr>
          <w:trHeight w:val="230"/>
          <w:jc w:val="center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6F6B9" w14:textId="77777777" w:rsidR="00D16BE3" w:rsidRPr="001D0283" w:rsidRDefault="00D16BE3" w:rsidP="00F42AB8">
            <w:pPr>
              <w:pStyle w:val="TAH"/>
              <w:rPr>
                <w:rFonts w:eastAsia="Yu Mincho"/>
              </w:rPr>
            </w:pPr>
            <w:r w:rsidRPr="001D0283">
              <w:rPr>
                <w:rFonts w:eastAsia="Yu Mincho"/>
              </w:rPr>
              <w:t>Modulation/Waveform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2418FB" w14:textId="77777777" w:rsidR="00D16BE3" w:rsidRPr="001D0283" w:rsidRDefault="00D16BE3" w:rsidP="00F42AB8">
            <w:pPr>
              <w:pStyle w:val="TAH"/>
              <w:rPr>
                <w:rFonts w:eastAsia="Yu Mincho"/>
              </w:rPr>
            </w:pPr>
            <w:r w:rsidRPr="001D0283">
              <w:rPr>
                <w:rFonts w:eastAsia="Yu Mincho"/>
              </w:rPr>
              <w:t>A1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DF461A" w14:textId="77777777" w:rsidR="00D16BE3" w:rsidRPr="001D0283" w:rsidRDefault="00D16BE3" w:rsidP="00F42AB8">
            <w:pPr>
              <w:pStyle w:val="TAH"/>
              <w:rPr>
                <w:rFonts w:eastAsia="Yu Mincho"/>
              </w:rPr>
            </w:pPr>
            <w:r w:rsidRPr="001D0283">
              <w:rPr>
                <w:rFonts w:eastAsia="Yu Mincho"/>
              </w:rPr>
              <w:t>A2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12304" w14:textId="77777777" w:rsidR="00D16BE3" w:rsidRPr="001D0283" w:rsidRDefault="00D16BE3" w:rsidP="00F42AB8">
            <w:pPr>
              <w:pStyle w:val="TAH"/>
              <w:rPr>
                <w:rFonts w:eastAsia="Yu Mincho"/>
              </w:rPr>
            </w:pPr>
            <w:r w:rsidRPr="001D0283">
              <w:rPr>
                <w:rFonts w:eastAsia="Yu Mincho"/>
              </w:rPr>
              <w:t>A3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94CE8" w14:textId="77777777" w:rsidR="00D16BE3" w:rsidRPr="001D0283" w:rsidRDefault="00D16BE3" w:rsidP="00F42AB8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A4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8553F" w14:textId="77777777" w:rsidR="00D16BE3" w:rsidRDefault="00D16BE3" w:rsidP="00F42AB8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A5</w:t>
            </w:r>
          </w:p>
        </w:tc>
      </w:tr>
      <w:tr w:rsidR="00D16BE3" w:rsidRPr="001D0283" w14:paraId="757519A8" w14:textId="77777777" w:rsidTr="00F42AB8">
        <w:trPr>
          <w:trHeight w:val="230"/>
          <w:jc w:val="center"/>
        </w:trPr>
        <w:tc>
          <w:tcPr>
            <w:tcW w:w="21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8AE81" w14:textId="77777777" w:rsidR="00D16BE3" w:rsidRPr="001D0283" w:rsidRDefault="00D16BE3" w:rsidP="00F42AB8">
            <w:pPr>
              <w:pStyle w:val="TAH"/>
              <w:rPr>
                <w:rFonts w:eastAsia="Yu Mincho"/>
                <w:lang w:eastAsia="ko-KR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7B697F" w14:textId="77777777" w:rsidR="00D16BE3" w:rsidRPr="001D0283" w:rsidRDefault="00D16BE3" w:rsidP="00F42AB8">
            <w:pPr>
              <w:pStyle w:val="TAH"/>
              <w:rPr>
                <w:rFonts w:eastAsia="Yu Mincho"/>
              </w:rPr>
            </w:pPr>
            <w:r w:rsidRPr="001D0283">
              <w:rPr>
                <w:rFonts w:eastAsia="Yu Mincho"/>
              </w:rPr>
              <w:t>Outer/Inner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8B16C9" w14:textId="77777777" w:rsidR="00D16BE3" w:rsidRPr="001D0283" w:rsidRDefault="00D16BE3" w:rsidP="00F42AB8">
            <w:pPr>
              <w:pStyle w:val="TAH"/>
              <w:rPr>
                <w:rFonts w:eastAsia="Yu Mincho"/>
              </w:rPr>
            </w:pPr>
            <w:r w:rsidRPr="001D0283">
              <w:rPr>
                <w:rFonts w:eastAsia="Yu Mincho"/>
              </w:rPr>
              <w:t>Outer/Inner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5FB35" w14:textId="77777777" w:rsidR="00D16BE3" w:rsidRPr="001D0283" w:rsidRDefault="00D16BE3" w:rsidP="00F42AB8">
            <w:pPr>
              <w:pStyle w:val="TAH"/>
              <w:rPr>
                <w:rFonts w:eastAsia="Yu Mincho"/>
              </w:rPr>
            </w:pPr>
            <w:r w:rsidRPr="001D0283">
              <w:rPr>
                <w:rFonts w:eastAsia="Yu Mincho"/>
              </w:rPr>
              <w:t>Outer/Inner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2E019" w14:textId="77777777" w:rsidR="00D16BE3" w:rsidRPr="001D0283" w:rsidRDefault="00D16BE3" w:rsidP="00F42AB8">
            <w:pPr>
              <w:pStyle w:val="TAH"/>
              <w:rPr>
                <w:rFonts w:eastAsia="Yu Mincho"/>
              </w:rPr>
            </w:pPr>
            <w:r w:rsidRPr="001D0283">
              <w:rPr>
                <w:rFonts w:eastAsia="Yu Mincho"/>
              </w:rPr>
              <w:t>Outer/Inner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BC945" w14:textId="77777777" w:rsidR="00D16BE3" w:rsidRPr="001D0283" w:rsidRDefault="00D16BE3" w:rsidP="00F42AB8">
            <w:pPr>
              <w:pStyle w:val="TAH"/>
              <w:rPr>
                <w:rFonts w:eastAsia="Yu Mincho"/>
              </w:rPr>
            </w:pPr>
            <w:r w:rsidRPr="001D0283">
              <w:rPr>
                <w:rFonts w:eastAsia="Yu Mincho"/>
              </w:rPr>
              <w:t>Outer/Inner</w:t>
            </w:r>
          </w:p>
        </w:tc>
      </w:tr>
      <w:tr w:rsidR="00D16BE3" w:rsidRPr="001D0283" w14:paraId="0280CC56" w14:textId="77777777" w:rsidTr="00F42AB8">
        <w:trPr>
          <w:trHeight w:val="230"/>
          <w:jc w:val="center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6627B6" w14:textId="77777777" w:rsidR="00D16BE3" w:rsidRPr="001D0283" w:rsidRDefault="00D16BE3" w:rsidP="00F42AB8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DFT-s-OFDM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QPSK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0E3753" w14:textId="77777777" w:rsidR="00D16BE3" w:rsidRPr="001D0283" w:rsidRDefault="00D16BE3" w:rsidP="00F42AB8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13.5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6D4C90" w14:textId="77777777" w:rsidR="00D16BE3" w:rsidRPr="001D0283" w:rsidRDefault="00D16BE3" w:rsidP="00F42AB8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8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1EE8E2" w14:textId="77777777" w:rsidR="00D16BE3" w:rsidRPr="001D0283" w:rsidRDefault="00D16BE3" w:rsidP="00F42AB8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7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D90543" w14:textId="77777777" w:rsidR="00D16BE3" w:rsidRPr="001D0283" w:rsidRDefault="00D16BE3" w:rsidP="00F42AB8">
            <w:pPr>
              <w:pStyle w:val="TAC"/>
              <w:rPr>
                <w:rFonts w:cs="Arial"/>
                <w:color w:val="000000"/>
                <w:szCs w:val="18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9.5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BA90B" w14:textId="77777777" w:rsidR="00D16BE3" w:rsidRDefault="00D16BE3" w:rsidP="00F42AB8">
            <w:pPr>
              <w:pStyle w:val="TAC"/>
              <w:rPr>
                <w:rFonts w:cs="Arial"/>
                <w:color w:val="000000"/>
                <w:szCs w:val="18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5</w:t>
            </w:r>
          </w:p>
        </w:tc>
      </w:tr>
      <w:tr w:rsidR="00D16BE3" w:rsidRPr="001D0283" w14:paraId="17FD6177" w14:textId="77777777" w:rsidTr="00F42AB8">
        <w:trPr>
          <w:trHeight w:val="230"/>
          <w:jc w:val="center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2BC1B5" w14:textId="77777777" w:rsidR="00D16BE3" w:rsidRPr="001D0283" w:rsidRDefault="00D16BE3" w:rsidP="00F42AB8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DFT-s-OFDM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16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QAM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B2F4A8" w14:textId="77777777" w:rsidR="00D16BE3" w:rsidRPr="001D0283" w:rsidRDefault="00D16BE3" w:rsidP="00F42AB8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13.5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60887B" w14:textId="77777777" w:rsidR="00D16BE3" w:rsidRPr="001D0283" w:rsidRDefault="00D16BE3" w:rsidP="00F42AB8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8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609A0C" w14:textId="77777777" w:rsidR="00D16BE3" w:rsidRPr="001D0283" w:rsidRDefault="00D16BE3" w:rsidP="00F42AB8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7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027D25" w14:textId="77777777" w:rsidR="00D16BE3" w:rsidRPr="001D0283" w:rsidRDefault="00D16BE3" w:rsidP="00F42AB8">
            <w:pPr>
              <w:pStyle w:val="TAC"/>
              <w:rPr>
                <w:rFonts w:cs="Arial"/>
                <w:color w:val="000000"/>
                <w:szCs w:val="18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9.5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7FCE3" w14:textId="77777777" w:rsidR="00D16BE3" w:rsidRDefault="00D16BE3" w:rsidP="00F42AB8">
            <w:pPr>
              <w:pStyle w:val="TAC"/>
              <w:rPr>
                <w:rFonts w:cs="Arial"/>
                <w:color w:val="000000"/>
                <w:szCs w:val="18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5</w:t>
            </w:r>
          </w:p>
        </w:tc>
      </w:tr>
      <w:tr w:rsidR="00D16BE3" w:rsidRPr="001D0283" w14:paraId="17EF1A40" w14:textId="77777777" w:rsidTr="00F42AB8">
        <w:trPr>
          <w:trHeight w:val="230"/>
          <w:jc w:val="center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90D344" w14:textId="77777777" w:rsidR="00D16BE3" w:rsidRPr="001D0283" w:rsidRDefault="00D16BE3" w:rsidP="00F42AB8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DFT-s-OFDM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64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QAM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05CB05" w14:textId="77777777" w:rsidR="00D16BE3" w:rsidRPr="001D0283" w:rsidRDefault="00D16BE3" w:rsidP="00F42AB8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13.5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A4747" w14:textId="77777777" w:rsidR="00D16BE3" w:rsidRPr="001D0283" w:rsidRDefault="00D16BE3" w:rsidP="00F42AB8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8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9D14B5" w14:textId="77777777" w:rsidR="00D16BE3" w:rsidRPr="001D0283" w:rsidRDefault="00D16BE3" w:rsidP="00F42AB8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7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303A25" w14:textId="77777777" w:rsidR="00D16BE3" w:rsidRPr="001D0283" w:rsidRDefault="00D16BE3" w:rsidP="00F42AB8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9.5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3387D8" w14:textId="77777777" w:rsidR="00D16BE3" w:rsidRDefault="00D16BE3" w:rsidP="00F42AB8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5</w:t>
            </w:r>
          </w:p>
        </w:tc>
      </w:tr>
      <w:tr w:rsidR="00D16BE3" w:rsidRPr="001D0283" w14:paraId="4747EA07" w14:textId="77777777" w:rsidTr="00F42AB8">
        <w:trPr>
          <w:trHeight w:val="278"/>
          <w:jc w:val="center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CEC63E" w14:textId="77777777" w:rsidR="00D16BE3" w:rsidRPr="001D0283" w:rsidRDefault="00D16BE3" w:rsidP="00F42AB8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DFT-s-OFDM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256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QAM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980CD1" w14:textId="77777777" w:rsidR="00D16BE3" w:rsidRPr="001D0283" w:rsidRDefault="00D16BE3" w:rsidP="00F42AB8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13.5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309507" w14:textId="77777777" w:rsidR="00D16BE3" w:rsidRPr="001D0283" w:rsidRDefault="00D16BE3" w:rsidP="00F42AB8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8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D204FC" w14:textId="77777777" w:rsidR="00D16BE3" w:rsidRPr="001D0283" w:rsidRDefault="00D16BE3" w:rsidP="00F42AB8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7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16106A" w14:textId="77777777" w:rsidR="00D16BE3" w:rsidRPr="001D0283" w:rsidRDefault="00D16BE3" w:rsidP="00F42AB8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9.5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07651" w14:textId="77777777" w:rsidR="00D16BE3" w:rsidRDefault="00D16BE3" w:rsidP="00F42AB8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5</w:t>
            </w:r>
          </w:p>
        </w:tc>
      </w:tr>
      <w:tr w:rsidR="00D16BE3" w:rsidRPr="001D0283" w14:paraId="288F37D6" w14:textId="77777777" w:rsidTr="00F42AB8">
        <w:trPr>
          <w:trHeight w:val="230"/>
          <w:jc w:val="center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E9D7E6" w14:textId="77777777" w:rsidR="00D16BE3" w:rsidRPr="001D0283" w:rsidRDefault="00D16BE3" w:rsidP="00F42AB8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CP-OFDM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QPSK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0C65BA" w14:textId="77777777" w:rsidR="00D16BE3" w:rsidRPr="001D0283" w:rsidRDefault="00D16BE3" w:rsidP="00F42AB8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14.5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A75BDF" w14:textId="77777777" w:rsidR="00D16BE3" w:rsidRPr="001D0283" w:rsidRDefault="00D16BE3" w:rsidP="00F42AB8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>11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7C68E8" w14:textId="77777777" w:rsidR="00D16BE3" w:rsidRPr="001D0283" w:rsidRDefault="00D16BE3" w:rsidP="00F42AB8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9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D15F87" w14:textId="77777777" w:rsidR="00D16BE3" w:rsidRPr="001D0283" w:rsidRDefault="00D16BE3" w:rsidP="00F42AB8">
            <w:pPr>
              <w:pStyle w:val="TAC"/>
              <w:rPr>
                <w:rFonts w:cs="Arial"/>
                <w:color w:val="000000"/>
                <w:szCs w:val="18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11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4A9050" w14:textId="77777777" w:rsidR="00D16BE3" w:rsidRPr="001D0283" w:rsidRDefault="00D16BE3" w:rsidP="00F42AB8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6.5</w:t>
            </w:r>
          </w:p>
        </w:tc>
      </w:tr>
      <w:tr w:rsidR="00D16BE3" w:rsidRPr="001D0283" w14:paraId="11064FFB" w14:textId="77777777" w:rsidTr="00F42AB8">
        <w:trPr>
          <w:trHeight w:val="230"/>
          <w:jc w:val="center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5DE05D" w14:textId="77777777" w:rsidR="00D16BE3" w:rsidRPr="001D0283" w:rsidRDefault="00D16BE3" w:rsidP="00F42AB8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CP-OFDM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16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QAM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751E89" w14:textId="77777777" w:rsidR="00D16BE3" w:rsidRPr="001D0283" w:rsidRDefault="00D16BE3" w:rsidP="00F42AB8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14.5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143F0" w14:textId="77777777" w:rsidR="00D16BE3" w:rsidRPr="001D0283" w:rsidRDefault="00D16BE3" w:rsidP="00F42AB8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11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3823AF" w14:textId="77777777" w:rsidR="00D16BE3" w:rsidRPr="001D0283" w:rsidRDefault="00D16BE3" w:rsidP="00F42AB8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9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BDADB8" w14:textId="77777777" w:rsidR="00D16BE3" w:rsidRPr="001D0283" w:rsidRDefault="00D16BE3" w:rsidP="00F42AB8">
            <w:pPr>
              <w:pStyle w:val="TAC"/>
              <w:rPr>
                <w:rFonts w:cs="Arial"/>
                <w:color w:val="000000"/>
                <w:szCs w:val="18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11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BE27B6" w14:textId="77777777" w:rsidR="00D16BE3" w:rsidRPr="001D0283" w:rsidRDefault="00D16BE3" w:rsidP="00F42AB8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6.5</w:t>
            </w:r>
          </w:p>
        </w:tc>
      </w:tr>
      <w:tr w:rsidR="00D16BE3" w:rsidRPr="001D0283" w14:paraId="107C808F" w14:textId="77777777" w:rsidTr="00F42AB8">
        <w:trPr>
          <w:trHeight w:val="230"/>
          <w:jc w:val="center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370203" w14:textId="77777777" w:rsidR="00D16BE3" w:rsidRPr="001D0283" w:rsidRDefault="00D16BE3" w:rsidP="00F42AB8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CP-OFDM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64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QAM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54FEE9" w14:textId="77777777" w:rsidR="00D16BE3" w:rsidRPr="001D0283" w:rsidRDefault="00D16BE3" w:rsidP="00F42AB8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14.5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417F9" w14:textId="77777777" w:rsidR="00D16BE3" w:rsidRPr="001D0283" w:rsidRDefault="00D16BE3" w:rsidP="00F42AB8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11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D87184" w14:textId="77777777" w:rsidR="00D16BE3" w:rsidRPr="001D0283" w:rsidRDefault="00D16BE3" w:rsidP="00F42AB8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9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87A86C" w14:textId="77777777" w:rsidR="00D16BE3" w:rsidRPr="001D0283" w:rsidRDefault="00D16BE3" w:rsidP="00F42AB8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11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51E69" w14:textId="77777777" w:rsidR="00D16BE3" w:rsidRPr="001D0283" w:rsidRDefault="00D16BE3" w:rsidP="00F42AB8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6.5</w:t>
            </w:r>
          </w:p>
        </w:tc>
      </w:tr>
      <w:tr w:rsidR="00D16BE3" w:rsidRPr="001D0283" w14:paraId="5B255163" w14:textId="77777777" w:rsidTr="00F42AB8">
        <w:trPr>
          <w:trHeight w:val="230"/>
          <w:jc w:val="center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5C9C55" w14:textId="77777777" w:rsidR="00D16BE3" w:rsidRPr="001D0283" w:rsidRDefault="00D16BE3" w:rsidP="00F42AB8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CP-OFDM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256</w:t>
            </w:r>
            <w:r>
              <w:rPr>
                <w:rFonts w:eastAsia="Yu Mincho"/>
              </w:rPr>
              <w:t xml:space="preserve"> </w:t>
            </w:r>
            <w:r w:rsidRPr="001D0283">
              <w:rPr>
                <w:rFonts w:eastAsia="Yu Mincho"/>
              </w:rPr>
              <w:t>QAM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E62D10" w14:textId="77777777" w:rsidR="00D16BE3" w:rsidRPr="001D0283" w:rsidRDefault="00D16BE3" w:rsidP="00F42AB8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14.5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BA3E4" w14:textId="77777777" w:rsidR="00D16BE3" w:rsidRPr="001D0283" w:rsidRDefault="00D16BE3" w:rsidP="00F42AB8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11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AB3CF0" w14:textId="77777777" w:rsidR="00D16BE3" w:rsidRPr="001D0283" w:rsidRDefault="00D16BE3" w:rsidP="00F42AB8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9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4DBE99" w14:textId="77777777" w:rsidR="00D16BE3" w:rsidRPr="001D0283" w:rsidRDefault="00D16BE3" w:rsidP="00F42AB8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11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95AD46" w14:textId="77777777" w:rsidR="00D16BE3" w:rsidRPr="001D0283" w:rsidRDefault="00D16BE3" w:rsidP="00F42AB8">
            <w:pPr>
              <w:pStyle w:val="TAC"/>
              <w:rPr>
                <w:rFonts w:eastAsia="Yu Mincho"/>
              </w:rPr>
            </w:pPr>
            <w:r w:rsidRPr="001D0283">
              <w:rPr>
                <w:rFonts w:eastAsia="Yu Mincho"/>
              </w:rPr>
              <w:t>≤</w:t>
            </w:r>
            <w:r>
              <w:rPr>
                <w:rFonts w:eastAsia="Yu Mincho"/>
              </w:rPr>
              <w:t xml:space="preserve"> 6.5</w:t>
            </w:r>
          </w:p>
        </w:tc>
      </w:tr>
    </w:tbl>
    <w:p w14:paraId="60F9BBBA" w14:textId="77777777" w:rsidR="001B0EF6" w:rsidRPr="008C0BDC" w:rsidRDefault="001B0EF6" w:rsidP="001B0EF6">
      <w:pPr>
        <w:spacing w:after="120"/>
        <w:rPr>
          <w:color w:val="0070C0"/>
          <w:szCs w:val="24"/>
          <w:lang w:val="fr-FR" w:eastAsia="zh-CN"/>
        </w:rPr>
      </w:pPr>
    </w:p>
    <w:p w14:paraId="67A3A87B" w14:textId="77777777" w:rsidR="001B0EF6" w:rsidRDefault="001B0EF6" w:rsidP="001B0EF6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Recommended WF</w:t>
      </w:r>
    </w:p>
    <w:p w14:paraId="0C8375B1" w14:textId="563D48D2" w:rsidR="001B0EF6" w:rsidRPr="00D32438" w:rsidRDefault="000038ED" w:rsidP="001B0EF6">
      <w:pPr>
        <w:pStyle w:val="ListParagraph"/>
        <w:overflowPunct/>
        <w:autoSpaceDE/>
        <w:autoSpaceDN/>
        <w:adjustRightInd/>
        <w:spacing w:after="120"/>
        <w:ind w:left="1440" w:firstLineChars="0" w:firstLine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>Discuss offline how to finalize A-MPR requirements specifications for PC2 and for NS_15.</w:t>
      </w:r>
    </w:p>
    <w:p w14:paraId="4C4DCC45" w14:textId="2A46B635" w:rsidR="00257CFC" w:rsidRDefault="00257CFC">
      <w:pPr>
        <w:spacing w:after="0"/>
        <w:rPr>
          <w:color w:val="0070C0"/>
          <w:lang w:val="en-US" w:eastAsia="zh-CN"/>
        </w:rPr>
      </w:pPr>
    </w:p>
    <w:p w14:paraId="59BAE754" w14:textId="29FBEF1D" w:rsidR="00F964C4" w:rsidRDefault="00147A17">
      <w:pPr>
        <w:pStyle w:val="Heading1"/>
        <w:rPr>
          <w:lang w:eastAsia="ja-JP"/>
        </w:rPr>
      </w:pPr>
      <w:r>
        <w:rPr>
          <w:lang w:eastAsia="ja-JP"/>
        </w:rPr>
        <w:lastRenderedPageBreak/>
        <w:t>Topic #</w:t>
      </w:r>
      <w:r w:rsidR="00EE2777">
        <w:rPr>
          <w:lang w:eastAsia="ja-JP"/>
        </w:rPr>
        <w:t>2</w:t>
      </w:r>
      <w:r>
        <w:rPr>
          <w:lang w:eastAsia="ja-JP"/>
        </w:rPr>
        <w:t>: CR</w:t>
      </w:r>
      <w:r w:rsidR="00BD20F3">
        <w:rPr>
          <w:lang w:eastAsia="ja-JP"/>
        </w:rPr>
        <w:t>s and draft Cs</w:t>
      </w:r>
    </w:p>
    <w:p w14:paraId="7249659E" w14:textId="77777777" w:rsidR="00F964C4" w:rsidRDefault="00147A17">
      <w:pPr>
        <w:pStyle w:val="Heading2"/>
      </w:pPr>
      <w:r>
        <w:rPr>
          <w:rFonts w:hint="eastAsia"/>
        </w:rPr>
        <w:t>Companies</w:t>
      </w:r>
      <w:r>
        <w:t>’ contributions summary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1622"/>
        <w:gridCol w:w="1424"/>
        <w:gridCol w:w="6730"/>
      </w:tblGrid>
      <w:tr w:rsidR="00F964C4" w14:paraId="0D332C70" w14:textId="77777777">
        <w:trPr>
          <w:trHeight w:val="468"/>
        </w:trPr>
        <w:tc>
          <w:tcPr>
            <w:tcW w:w="1622" w:type="dxa"/>
            <w:vAlign w:val="center"/>
          </w:tcPr>
          <w:p w14:paraId="04CC5204" w14:textId="77777777" w:rsidR="00F964C4" w:rsidRDefault="00147A17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T-doc number</w:t>
            </w:r>
          </w:p>
        </w:tc>
        <w:tc>
          <w:tcPr>
            <w:tcW w:w="1424" w:type="dxa"/>
            <w:vAlign w:val="center"/>
          </w:tcPr>
          <w:p w14:paraId="2D73216C" w14:textId="77777777" w:rsidR="00F964C4" w:rsidRDefault="00147A17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</w:p>
        </w:tc>
        <w:tc>
          <w:tcPr>
            <w:tcW w:w="6730" w:type="dxa"/>
            <w:vAlign w:val="center"/>
          </w:tcPr>
          <w:p w14:paraId="34D5E807" w14:textId="77777777" w:rsidR="00F964C4" w:rsidRDefault="00147A17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Proposals / Observations</w:t>
            </w:r>
          </w:p>
        </w:tc>
      </w:tr>
      <w:tr w:rsidR="00F964C4" w14:paraId="4E3990A9" w14:textId="77777777">
        <w:trPr>
          <w:trHeight w:val="468"/>
        </w:trPr>
        <w:tc>
          <w:tcPr>
            <w:tcW w:w="9776" w:type="dxa"/>
            <w:gridSpan w:val="3"/>
            <w:vAlign w:val="center"/>
          </w:tcPr>
          <w:p w14:paraId="7F3C7AA2" w14:textId="77777777" w:rsidR="00F964C4" w:rsidRDefault="00147A17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UE</w:t>
            </w:r>
          </w:p>
        </w:tc>
      </w:tr>
      <w:tr w:rsidR="00721A8E" w14:paraId="047F60B0" w14:textId="77777777" w:rsidTr="00AE72FA">
        <w:trPr>
          <w:trHeight w:val="468"/>
        </w:trPr>
        <w:tc>
          <w:tcPr>
            <w:tcW w:w="1622" w:type="dxa"/>
            <w:shd w:val="clear" w:color="auto" w:fill="auto"/>
          </w:tcPr>
          <w:p w14:paraId="4867B2A3" w14:textId="77777777" w:rsidR="00BD20F3" w:rsidRDefault="00BD20F3" w:rsidP="00BD20F3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en-SE"/>
              </w:rPr>
            </w:pPr>
            <w:hyperlink r:id="rId19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R4-2509578</w:t>
              </w:r>
            </w:hyperlink>
          </w:p>
          <w:p w14:paraId="116F8E52" w14:textId="668E2988" w:rsidR="00721A8E" w:rsidRDefault="00721A8E" w:rsidP="00721A8E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zh-CN" w:eastAsia="zh-CN"/>
              </w:rPr>
            </w:pPr>
          </w:p>
        </w:tc>
        <w:tc>
          <w:tcPr>
            <w:tcW w:w="1424" w:type="dxa"/>
            <w:shd w:val="clear" w:color="auto" w:fill="auto"/>
          </w:tcPr>
          <w:p w14:paraId="7FB39AFB" w14:textId="24A34511" w:rsidR="00721A8E" w:rsidRDefault="008F4678" w:rsidP="00721A8E">
            <w:pPr>
              <w:spacing w:before="120" w:after="120"/>
            </w:pPr>
            <w:r w:rsidRPr="008F4678">
              <w:t>Qualcomm Incorporated</w:t>
            </w:r>
          </w:p>
        </w:tc>
        <w:tc>
          <w:tcPr>
            <w:tcW w:w="6730" w:type="dxa"/>
            <w:shd w:val="clear" w:color="auto" w:fill="auto"/>
          </w:tcPr>
          <w:p w14:paraId="6729784C" w14:textId="77777777" w:rsidR="00472D5B" w:rsidRDefault="00BD20F3" w:rsidP="00721A8E">
            <w:pPr>
              <w:rPr>
                <w:rFonts w:ascii="Arial" w:hAnsi="Arial" w:cs="Arial"/>
                <w:sz w:val="16"/>
                <w:szCs w:val="16"/>
              </w:rPr>
            </w:pPr>
            <w:r w:rsidRPr="00EA34C4">
              <w:rPr>
                <w:rFonts w:ascii="Arial" w:hAnsi="Arial" w:cs="Arial"/>
                <w:sz w:val="16"/>
                <w:szCs w:val="16"/>
              </w:rPr>
              <w:t>Big CR on 7 MHz Channel Bandwidth for bands n5 and n26</w:t>
            </w:r>
          </w:p>
          <w:p w14:paraId="3F9CFC14" w14:textId="6EFF08F9" w:rsidR="00A91C13" w:rsidRPr="00EA34C4" w:rsidRDefault="00251E58" w:rsidP="00721A8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eastAsia="SimSun"/>
                <w:color w:val="0070C0"/>
                <w:szCs w:val="24"/>
                <w:lang w:eastAsia="zh-CN"/>
              </w:rPr>
              <w:tab/>
            </w:r>
            <w:r w:rsidR="00A91C13" w:rsidRPr="00F51D88">
              <w:rPr>
                <w:rFonts w:eastAsia="SimSun"/>
                <w:color w:val="0070C0"/>
                <w:szCs w:val="24"/>
                <w:lang w:eastAsia="zh-CN"/>
              </w:rPr>
              <w:t xml:space="preserve">Note: This should have been a CR, not a draft CR as we are supposed to </w:t>
            </w:r>
            <w:r>
              <w:rPr>
                <w:rFonts w:eastAsia="SimSun"/>
                <w:color w:val="0070C0"/>
                <w:szCs w:val="24"/>
                <w:lang w:eastAsia="zh-CN"/>
              </w:rPr>
              <w:tab/>
            </w:r>
            <w:r w:rsidR="00A91C13" w:rsidRPr="00F51D88">
              <w:rPr>
                <w:rFonts w:eastAsia="SimSun"/>
                <w:color w:val="0070C0"/>
                <w:szCs w:val="24"/>
                <w:lang w:eastAsia="zh-CN"/>
              </w:rPr>
              <w:t>close the WI in this meeting.</w:t>
            </w:r>
            <w:r w:rsidR="00A91C13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F964C4" w14:paraId="73EAD3D3" w14:textId="77777777">
        <w:trPr>
          <w:trHeight w:val="468"/>
        </w:trPr>
        <w:tc>
          <w:tcPr>
            <w:tcW w:w="9776" w:type="dxa"/>
            <w:gridSpan w:val="3"/>
          </w:tcPr>
          <w:p w14:paraId="3BF9A990" w14:textId="77777777" w:rsidR="00F964C4" w:rsidRDefault="00147A17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  <w:color w:val="000000" w:themeColor="text1"/>
              </w:rPr>
              <w:t>BS</w:t>
            </w:r>
          </w:p>
        </w:tc>
      </w:tr>
      <w:tr w:rsidR="00F964C4" w14:paraId="6AEFEFD0" w14:textId="77777777" w:rsidTr="00AE72FA">
        <w:trPr>
          <w:trHeight w:val="468"/>
        </w:trPr>
        <w:tc>
          <w:tcPr>
            <w:tcW w:w="1622" w:type="dxa"/>
            <w:shd w:val="clear" w:color="auto" w:fill="auto"/>
          </w:tcPr>
          <w:p w14:paraId="1DE503DE" w14:textId="77777777" w:rsidR="008F4678" w:rsidRDefault="008F4678" w:rsidP="008F4678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en-SE"/>
              </w:rPr>
            </w:pPr>
            <w:hyperlink r:id="rId20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R4-2509389</w:t>
              </w:r>
            </w:hyperlink>
          </w:p>
          <w:p w14:paraId="64AADA95" w14:textId="361192C4" w:rsidR="00F964C4" w:rsidRPr="00940E92" w:rsidRDefault="00F964C4" w:rsidP="0074733D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1424" w:type="dxa"/>
            <w:shd w:val="clear" w:color="auto" w:fill="auto"/>
          </w:tcPr>
          <w:p w14:paraId="75D28619" w14:textId="77777777" w:rsidR="008F4678" w:rsidRDefault="008F4678" w:rsidP="008F4678">
            <w:pPr>
              <w:spacing w:after="0"/>
              <w:rPr>
                <w:rFonts w:ascii="Arial" w:hAnsi="Arial" w:cs="Arial"/>
                <w:sz w:val="16"/>
                <w:szCs w:val="16"/>
                <w:lang w:val="en-SE"/>
              </w:rPr>
            </w:pPr>
            <w:r>
              <w:rPr>
                <w:rFonts w:ascii="Arial" w:hAnsi="Arial" w:cs="Arial"/>
                <w:sz w:val="16"/>
                <w:szCs w:val="16"/>
              </w:rPr>
              <w:t>CATT</w:t>
            </w:r>
          </w:p>
          <w:p w14:paraId="09908510" w14:textId="6797652E" w:rsidR="00F964C4" w:rsidRPr="00940E92" w:rsidRDefault="00F964C4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730" w:type="dxa"/>
            <w:shd w:val="clear" w:color="auto" w:fill="auto"/>
          </w:tcPr>
          <w:p w14:paraId="144800BE" w14:textId="77777777" w:rsidR="000D37F8" w:rsidRDefault="008F4678">
            <w:pPr>
              <w:rPr>
                <w:rFonts w:ascii="Arial" w:hAnsi="Arial" w:cs="Arial"/>
                <w:sz w:val="16"/>
                <w:szCs w:val="16"/>
              </w:rPr>
            </w:pPr>
            <w:r w:rsidRPr="00EA34C4">
              <w:rPr>
                <w:rFonts w:ascii="Arial" w:hAnsi="Arial" w:cs="Arial"/>
                <w:sz w:val="16"/>
                <w:szCs w:val="16"/>
              </w:rPr>
              <w:t>CR to TS 38.115-1 on 7MHz channel bandwidth</w:t>
            </w:r>
          </w:p>
          <w:p w14:paraId="1B38BE79" w14:textId="0297E7ED" w:rsidR="002262DE" w:rsidRPr="00EA34C4" w:rsidRDefault="00F51D8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eastAsia="SimSun"/>
                <w:color w:val="0070C0"/>
                <w:szCs w:val="24"/>
                <w:lang w:eastAsia="zh-CN"/>
              </w:rPr>
              <w:tab/>
            </w:r>
            <w:r w:rsidR="00D95529" w:rsidRPr="00F51D88">
              <w:rPr>
                <w:rFonts w:eastAsia="SimSun"/>
                <w:color w:val="0070C0"/>
                <w:szCs w:val="24"/>
                <w:lang w:eastAsia="zh-CN"/>
              </w:rPr>
              <w:t>Note: based on the endorsed draftCR R4-2507918</w:t>
            </w:r>
            <w:r w:rsidR="009B2413" w:rsidRPr="00F51D88">
              <w:rPr>
                <w:rFonts w:eastAsia="SimSun"/>
                <w:color w:val="0070C0"/>
                <w:szCs w:val="24"/>
                <w:lang w:eastAsia="zh-CN"/>
              </w:rPr>
              <w:t xml:space="preserve"> </w:t>
            </w:r>
            <w:r w:rsidR="009B2413" w:rsidRPr="00F51D88">
              <w:rPr>
                <w:rFonts w:eastAsia="SimSun" w:hint="eastAsia"/>
                <w:color w:val="0070C0"/>
                <w:szCs w:val="24"/>
                <w:lang w:eastAsia="zh-CN"/>
              </w:rPr>
              <w:t>in RAN4#115</w:t>
            </w:r>
          </w:p>
        </w:tc>
      </w:tr>
      <w:tr w:rsidR="00F964C4" w14:paraId="240F529E" w14:textId="77777777" w:rsidTr="00AE72FA">
        <w:trPr>
          <w:trHeight w:val="468"/>
        </w:trPr>
        <w:tc>
          <w:tcPr>
            <w:tcW w:w="1622" w:type="dxa"/>
            <w:shd w:val="clear" w:color="auto" w:fill="auto"/>
          </w:tcPr>
          <w:p w14:paraId="2E2BC7D1" w14:textId="77777777" w:rsidR="00E67B81" w:rsidRDefault="00E67B81" w:rsidP="00E67B81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en-SE"/>
              </w:rPr>
            </w:pPr>
            <w:hyperlink r:id="rId21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R4-2509390</w:t>
              </w:r>
            </w:hyperlink>
          </w:p>
          <w:p w14:paraId="6ECA4C6F" w14:textId="77777777" w:rsidR="00F964C4" w:rsidRDefault="00F964C4" w:rsidP="00FC4D66">
            <w:pPr>
              <w:spacing w:before="120" w:after="120"/>
              <w:jc w:val="center"/>
            </w:pPr>
          </w:p>
        </w:tc>
        <w:tc>
          <w:tcPr>
            <w:tcW w:w="1424" w:type="dxa"/>
            <w:shd w:val="clear" w:color="auto" w:fill="auto"/>
          </w:tcPr>
          <w:p w14:paraId="5B9B3197" w14:textId="77777777" w:rsidR="00E67B81" w:rsidRDefault="00E67B81" w:rsidP="00E67B81">
            <w:pPr>
              <w:spacing w:after="0"/>
              <w:rPr>
                <w:rFonts w:ascii="Arial" w:hAnsi="Arial" w:cs="Arial"/>
                <w:sz w:val="16"/>
                <w:szCs w:val="16"/>
                <w:lang w:val="en-SE"/>
              </w:rPr>
            </w:pPr>
            <w:r>
              <w:rPr>
                <w:rFonts w:ascii="Arial" w:hAnsi="Arial" w:cs="Arial"/>
                <w:sz w:val="16"/>
                <w:szCs w:val="16"/>
              </w:rPr>
              <w:t>CATT</w:t>
            </w:r>
          </w:p>
          <w:p w14:paraId="61E333A9" w14:textId="63DD833D" w:rsidR="00F964C4" w:rsidRDefault="00F964C4">
            <w:pPr>
              <w:spacing w:before="120" w:after="120"/>
            </w:pPr>
          </w:p>
        </w:tc>
        <w:tc>
          <w:tcPr>
            <w:tcW w:w="6730" w:type="dxa"/>
            <w:shd w:val="clear" w:color="auto" w:fill="auto"/>
          </w:tcPr>
          <w:p w14:paraId="4A471577" w14:textId="7FC6F80E" w:rsidR="00DC40E1" w:rsidRPr="00197135" w:rsidRDefault="00E67B81">
            <w:pPr>
              <w:rPr>
                <w:rFonts w:ascii="Arial" w:hAnsi="Arial" w:cs="Arial"/>
                <w:sz w:val="16"/>
                <w:szCs w:val="16"/>
              </w:rPr>
            </w:pPr>
            <w:r w:rsidRPr="00E67B81">
              <w:rPr>
                <w:rFonts w:ascii="Arial" w:hAnsi="Arial" w:cs="Arial"/>
                <w:sz w:val="16"/>
                <w:szCs w:val="16"/>
              </w:rPr>
              <w:t>draftCR to TS 38.104 on ACLR and blocking requirements for 7MHz channel bandwidth</w:t>
            </w:r>
          </w:p>
        </w:tc>
      </w:tr>
      <w:tr w:rsidR="00EA34C4" w14:paraId="56AB65CF" w14:textId="77777777" w:rsidTr="00AE72FA">
        <w:trPr>
          <w:trHeight w:val="468"/>
        </w:trPr>
        <w:tc>
          <w:tcPr>
            <w:tcW w:w="1622" w:type="dxa"/>
            <w:shd w:val="clear" w:color="auto" w:fill="auto"/>
          </w:tcPr>
          <w:p w14:paraId="7AE14FD0" w14:textId="3D247231" w:rsidR="00EA34C4" w:rsidRDefault="00EA34C4" w:rsidP="00EA34C4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zh-CN" w:eastAsia="zh-CN"/>
              </w:rPr>
            </w:pPr>
            <w:hyperlink r:id="rId22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R4-2509414</w:t>
              </w:r>
            </w:hyperlink>
          </w:p>
        </w:tc>
        <w:tc>
          <w:tcPr>
            <w:tcW w:w="1424" w:type="dxa"/>
            <w:shd w:val="clear" w:color="auto" w:fill="auto"/>
          </w:tcPr>
          <w:p w14:paraId="30BFC54A" w14:textId="458DA65E" w:rsidR="00EA34C4" w:rsidRDefault="00EA34C4" w:rsidP="00EA34C4">
            <w:pPr>
              <w:spacing w:before="120" w:after="120"/>
            </w:pPr>
            <w:r>
              <w:rPr>
                <w:rFonts w:ascii="Arial" w:hAnsi="Arial" w:cs="Arial"/>
                <w:sz w:val="16"/>
                <w:szCs w:val="16"/>
              </w:rPr>
              <w:t>Nokia</w:t>
            </w:r>
          </w:p>
        </w:tc>
        <w:tc>
          <w:tcPr>
            <w:tcW w:w="6730" w:type="dxa"/>
            <w:shd w:val="clear" w:color="auto" w:fill="auto"/>
          </w:tcPr>
          <w:p w14:paraId="49042B65" w14:textId="77777777" w:rsidR="00EA34C4" w:rsidRDefault="00EA34C4" w:rsidP="00EA34C4">
            <w:pPr>
              <w:spacing w:after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to 38.141-1 on introduction of RF requirements for 7MHz channel bandwidth</w:t>
            </w:r>
          </w:p>
          <w:p w14:paraId="480082EC" w14:textId="42EFBF52" w:rsidR="00D95529" w:rsidRPr="00062F31" w:rsidRDefault="00D95529" w:rsidP="00EA34C4">
            <w:pPr>
              <w:spacing w:after="60"/>
              <w:rPr>
                <w:i/>
                <w:iCs/>
              </w:rPr>
            </w:pPr>
          </w:p>
        </w:tc>
      </w:tr>
      <w:tr w:rsidR="00EA34C4" w14:paraId="103A17DB" w14:textId="77777777" w:rsidTr="00AE72FA">
        <w:trPr>
          <w:trHeight w:val="468"/>
        </w:trPr>
        <w:tc>
          <w:tcPr>
            <w:tcW w:w="1622" w:type="dxa"/>
            <w:shd w:val="clear" w:color="auto" w:fill="auto"/>
          </w:tcPr>
          <w:p w14:paraId="086D9A62" w14:textId="3A3D8490" w:rsidR="00EA34C4" w:rsidRDefault="00EA34C4" w:rsidP="00EA34C4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zh-CN" w:eastAsia="zh-CN"/>
              </w:rPr>
            </w:pPr>
            <w:hyperlink r:id="rId23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R4-2510405</w:t>
              </w:r>
            </w:hyperlink>
          </w:p>
        </w:tc>
        <w:tc>
          <w:tcPr>
            <w:tcW w:w="1424" w:type="dxa"/>
            <w:shd w:val="clear" w:color="auto" w:fill="auto"/>
          </w:tcPr>
          <w:p w14:paraId="6FC84F75" w14:textId="66343B83" w:rsidR="00EA34C4" w:rsidRDefault="00EA34C4" w:rsidP="00EA34C4">
            <w:pPr>
              <w:spacing w:before="120" w:after="120"/>
            </w:pPr>
            <w:r>
              <w:rPr>
                <w:rFonts w:ascii="Arial" w:hAnsi="Arial" w:cs="Arial"/>
                <w:sz w:val="16"/>
                <w:szCs w:val="16"/>
              </w:rPr>
              <w:t>ZTE Corporation, Sanechips</w:t>
            </w:r>
          </w:p>
        </w:tc>
        <w:tc>
          <w:tcPr>
            <w:tcW w:w="6730" w:type="dxa"/>
            <w:shd w:val="clear" w:color="auto" w:fill="auto"/>
          </w:tcPr>
          <w:p w14:paraId="729D1BA2" w14:textId="028B8B0E" w:rsidR="00EA34C4" w:rsidRDefault="00EA34C4" w:rsidP="00EA34C4">
            <w:pPr>
              <w:spacing w:after="60"/>
            </w:pPr>
            <w:r>
              <w:rPr>
                <w:rFonts w:ascii="Arial" w:hAnsi="Arial" w:cs="Arial"/>
                <w:sz w:val="16"/>
                <w:szCs w:val="16"/>
              </w:rPr>
              <w:t>CR to TS37.104 Introduction of 7 MHz NR FR1 channel bandwidth</w:t>
            </w:r>
          </w:p>
        </w:tc>
      </w:tr>
      <w:tr w:rsidR="00EA34C4" w14:paraId="79C0732F" w14:textId="77777777" w:rsidTr="00AE72FA">
        <w:trPr>
          <w:trHeight w:val="468"/>
        </w:trPr>
        <w:tc>
          <w:tcPr>
            <w:tcW w:w="1622" w:type="dxa"/>
            <w:shd w:val="clear" w:color="auto" w:fill="auto"/>
          </w:tcPr>
          <w:p w14:paraId="1FB1E5BB" w14:textId="65135C15" w:rsidR="00EA34C4" w:rsidRDefault="00EA34C4" w:rsidP="00EA34C4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zh-CN" w:eastAsia="zh-CN"/>
              </w:rPr>
            </w:pPr>
            <w:hyperlink r:id="rId24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R4-2510406</w:t>
              </w:r>
            </w:hyperlink>
          </w:p>
        </w:tc>
        <w:tc>
          <w:tcPr>
            <w:tcW w:w="1424" w:type="dxa"/>
            <w:shd w:val="clear" w:color="auto" w:fill="auto"/>
          </w:tcPr>
          <w:p w14:paraId="06C7011E" w14:textId="7CDC08D9" w:rsidR="00EA34C4" w:rsidRDefault="00EA34C4" w:rsidP="00EA34C4">
            <w:pPr>
              <w:spacing w:before="120" w:after="120"/>
            </w:pPr>
            <w:r>
              <w:rPr>
                <w:rFonts w:ascii="Arial" w:hAnsi="Arial" w:cs="Arial"/>
                <w:sz w:val="16"/>
                <w:szCs w:val="16"/>
              </w:rPr>
              <w:t>ZTE Corporation, Sanechips</w:t>
            </w:r>
          </w:p>
        </w:tc>
        <w:tc>
          <w:tcPr>
            <w:tcW w:w="6730" w:type="dxa"/>
            <w:shd w:val="clear" w:color="auto" w:fill="auto"/>
          </w:tcPr>
          <w:p w14:paraId="148F8523" w14:textId="77777777" w:rsidR="00EA34C4" w:rsidRDefault="00EA34C4" w:rsidP="00EA34C4">
            <w:pPr>
              <w:spacing w:after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to TS37.141 Introduction of 7 MHz NR FR1 channel bandwidth</w:t>
            </w:r>
          </w:p>
          <w:p w14:paraId="1B8288A2" w14:textId="00D3C4AC" w:rsidR="009B2413" w:rsidRPr="00997D8F" w:rsidRDefault="00F51D88" w:rsidP="00F51D88">
            <w:pPr>
              <w:rPr>
                <w:i/>
                <w:iCs/>
              </w:rPr>
            </w:pPr>
            <w:r>
              <w:rPr>
                <w:rFonts w:eastAsia="SimSun"/>
                <w:color w:val="0070C0"/>
                <w:szCs w:val="24"/>
                <w:lang w:eastAsia="zh-CN"/>
              </w:rPr>
              <w:tab/>
            </w:r>
            <w:r w:rsidR="009B2413" w:rsidRPr="00F51D88">
              <w:rPr>
                <w:rFonts w:eastAsia="SimSun"/>
                <w:color w:val="0070C0"/>
                <w:szCs w:val="24"/>
                <w:lang w:eastAsia="zh-CN"/>
              </w:rPr>
              <w:t>Note</w:t>
            </w:r>
            <w:r>
              <w:rPr>
                <w:rFonts w:eastAsia="SimSun"/>
                <w:color w:val="0070C0"/>
                <w:szCs w:val="24"/>
                <w:lang w:eastAsia="zh-CN"/>
              </w:rPr>
              <w:t>:</w:t>
            </w:r>
            <w:r w:rsidR="009B2413" w:rsidRPr="00F51D88">
              <w:rPr>
                <w:rFonts w:eastAsia="SimSun"/>
                <w:color w:val="0070C0"/>
                <w:szCs w:val="24"/>
                <w:lang w:eastAsia="zh-CN"/>
              </w:rPr>
              <w:t xml:space="preserve"> </w:t>
            </w:r>
            <w:r w:rsidR="009B2413" w:rsidRPr="00F51D88">
              <w:rPr>
                <w:rFonts w:eastAsia="SimSun" w:hint="eastAsia"/>
                <w:color w:val="0070C0"/>
                <w:szCs w:val="24"/>
                <w:lang w:eastAsia="zh-CN"/>
              </w:rPr>
              <w:t>based on the endorsed draft CR R4-2507922 in RAN4#115</w:t>
            </w:r>
          </w:p>
        </w:tc>
      </w:tr>
      <w:tr w:rsidR="00EA34C4" w14:paraId="04181532" w14:textId="77777777" w:rsidTr="00AE72FA">
        <w:trPr>
          <w:trHeight w:val="468"/>
        </w:trPr>
        <w:tc>
          <w:tcPr>
            <w:tcW w:w="1622" w:type="dxa"/>
            <w:shd w:val="clear" w:color="auto" w:fill="auto"/>
          </w:tcPr>
          <w:p w14:paraId="670FC516" w14:textId="32C06E51" w:rsidR="00EA34C4" w:rsidRDefault="00EA34C4" w:rsidP="00EA34C4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zh-CN" w:eastAsia="zh-CN"/>
              </w:rPr>
            </w:pPr>
            <w:hyperlink r:id="rId25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R4-2510407</w:t>
              </w:r>
            </w:hyperlink>
          </w:p>
        </w:tc>
        <w:tc>
          <w:tcPr>
            <w:tcW w:w="1424" w:type="dxa"/>
            <w:shd w:val="clear" w:color="auto" w:fill="auto"/>
          </w:tcPr>
          <w:p w14:paraId="6308D64D" w14:textId="204C5B21" w:rsidR="00EA34C4" w:rsidRDefault="00EA34C4" w:rsidP="00EA34C4">
            <w:pPr>
              <w:spacing w:before="120" w:after="120"/>
            </w:pPr>
            <w:r>
              <w:rPr>
                <w:rFonts w:ascii="Arial" w:hAnsi="Arial" w:cs="Arial"/>
                <w:sz w:val="16"/>
                <w:szCs w:val="16"/>
              </w:rPr>
              <w:t>ZTE Corporation, Sanechips</w:t>
            </w:r>
          </w:p>
        </w:tc>
        <w:tc>
          <w:tcPr>
            <w:tcW w:w="6730" w:type="dxa"/>
            <w:shd w:val="clear" w:color="auto" w:fill="auto"/>
          </w:tcPr>
          <w:p w14:paraId="113547D6" w14:textId="77777777" w:rsidR="00EA34C4" w:rsidRDefault="00EA34C4" w:rsidP="00EA34C4">
            <w:pPr>
              <w:spacing w:after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to TS38.113 Introduction of 7 MHz NR FR1 channel bandwidth</w:t>
            </w:r>
          </w:p>
          <w:p w14:paraId="651224BB" w14:textId="572CB0A8" w:rsidR="00712E45" w:rsidRDefault="00F51D88" w:rsidP="00F51D88">
            <w:r>
              <w:rPr>
                <w:rFonts w:eastAsia="SimSun"/>
                <w:color w:val="0070C0"/>
                <w:szCs w:val="24"/>
                <w:lang w:eastAsia="zh-CN"/>
              </w:rPr>
              <w:tab/>
            </w:r>
            <w:r w:rsidR="00712E45" w:rsidRPr="00F51D88">
              <w:rPr>
                <w:rFonts w:eastAsia="SimSun"/>
                <w:color w:val="0070C0"/>
                <w:szCs w:val="24"/>
                <w:lang w:eastAsia="zh-CN"/>
              </w:rPr>
              <w:t xml:space="preserve">Note: </w:t>
            </w:r>
            <w:r w:rsidR="00712E45" w:rsidRPr="00F51D88">
              <w:rPr>
                <w:rFonts w:eastAsia="SimSun" w:hint="eastAsia"/>
                <w:color w:val="0070C0"/>
                <w:szCs w:val="24"/>
                <w:lang w:eastAsia="zh-CN"/>
              </w:rPr>
              <w:t>based on the endorsed draft CR R4-2506325 in RAN4#115</w:t>
            </w:r>
          </w:p>
        </w:tc>
      </w:tr>
      <w:tr w:rsidR="00EA34C4" w14:paraId="643F7B78" w14:textId="77777777" w:rsidTr="00AE72FA">
        <w:trPr>
          <w:trHeight w:val="468"/>
        </w:trPr>
        <w:tc>
          <w:tcPr>
            <w:tcW w:w="1622" w:type="dxa"/>
            <w:shd w:val="clear" w:color="auto" w:fill="auto"/>
          </w:tcPr>
          <w:p w14:paraId="19029C93" w14:textId="1B54E75B" w:rsidR="00EA34C4" w:rsidRDefault="00EA34C4" w:rsidP="00EA34C4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R4-2510511</w:t>
              </w:r>
            </w:hyperlink>
          </w:p>
        </w:tc>
        <w:tc>
          <w:tcPr>
            <w:tcW w:w="1424" w:type="dxa"/>
            <w:shd w:val="clear" w:color="auto" w:fill="auto"/>
          </w:tcPr>
          <w:p w14:paraId="143D68E7" w14:textId="2C50C2DA" w:rsidR="00EA34C4" w:rsidRDefault="00EA34C4" w:rsidP="00EA34C4">
            <w:pPr>
              <w:spacing w:before="120" w:after="120"/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6730" w:type="dxa"/>
            <w:shd w:val="clear" w:color="auto" w:fill="auto"/>
          </w:tcPr>
          <w:p w14:paraId="1E0D6052" w14:textId="77777777" w:rsidR="00EA34C4" w:rsidRDefault="00EA34C4" w:rsidP="00EA34C4">
            <w:pPr>
              <w:spacing w:after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Running CR to TS 38.104 - Introduction of 7 MHz channel BW</w:t>
            </w:r>
          </w:p>
          <w:p w14:paraId="574A9B95" w14:textId="7ACE7C5D" w:rsidR="00712E45" w:rsidRDefault="00F51D88" w:rsidP="00F51D88">
            <w:r>
              <w:rPr>
                <w:rFonts w:eastAsia="SimSun"/>
                <w:color w:val="0070C0"/>
                <w:szCs w:val="24"/>
                <w:lang w:eastAsia="zh-CN"/>
              </w:rPr>
              <w:tab/>
            </w:r>
            <w:r w:rsidR="00804A86" w:rsidRPr="00F51D88">
              <w:rPr>
                <w:rFonts w:eastAsia="SimSun"/>
                <w:color w:val="0070C0"/>
                <w:szCs w:val="24"/>
                <w:lang w:eastAsia="zh-CN"/>
              </w:rPr>
              <w:t xml:space="preserve">Note: based on R4-2506151 endorsed in RAN4#115 </w:t>
            </w:r>
          </w:p>
        </w:tc>
      </w:tr>
      <w:tr w:rsidR="00EA34C4" w14:paraId="113C3547" w14:textId="77777777" w:rsidTr="00AE72FA">
        <w:trPr>
          <w:trHeight w:val="468"/>
        </w:trPr>
        <w:tc>
          <w:tcPr>
            <w:tcW w:w="1622" w:type="dxa"/>
            <w:shd w:val="clear" w:color="auto" w:fill="auto"/>
          </w:tcPr>
          <w:p w14:paraId="0D422BD7" w14:textId="233C3DF1" w:rsidR="00EA34C4" w:rsidRDefault="00EA34C4" w:rsidP="00EA34C4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R4-2510512</w:t>
              </w:r>
            </w:hyperlink>
          </w:p>
        </w:tc>
        <w:tc>
          <w:tcPr>
            <w:tcW w:w="1424" w:type="dxa"/>
            <w:shd w:val="clear" w:color="auto" w:fill="auto"/>
          </w:tcPr>
          <w:p w14:paraId="3E989286" w14:textId="314FF213" w:rsidR="00EA34C4" w:rsidRDefault="00EA34C4" w:rsidP="00EA34C4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6730" w:type="dxa"/>
            <w:shd w:val="clear" w:color="auto" w:fill="auto"/>
          </w:tcPr>
          <w:p w14:paraId="5D84D988" w14:textId="77777777" w:rsidR="00EA34C4" w:rsidRDefault="00EA34C4" w:rsidP="00EA34C4">
            <w:pPr>
              <w:spacing w:after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CR to TS 38106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-  7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MHz channel BW clarification</w:t>
            </w:r>
          </w:p>
          <w:p w14:paraId="7E39FA17" w14:textId="5E85F312" w:rsidR="00804A86" w:rsidRPr="006343F9" w:rsidRDefault="00F51D88" w:rsidP="00F51D88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eastAsia="SimSun"/>
                <w:color w:val="0070C0"/>
                <w:szCs w:val="24"/>
                <w:lang w:eastAsia="zh-CN"/>
              </w:rPr>
              <w:tab/>
            </w:r>
            <w:r w:rsidR="00804A86" w:rsidRPr="00F51D88">
              <w:rPr>
                <w:rFonts w:eastAsia="SimSun"/>
                <w:color w:val="0070C0"/>
                <w:szCs w:val="24"/>
                <w:lang w:eastAsia="zh-CN"/>
              </w:rPr>
              <w:t xml:space="preserve">Note: </w:t>
            </w:r>
            <w:r w:rsidR="00E626B4" w:rsidRPr="00F51D88">
              <w:rPr>
                <w:rFonts w:eastAsia="SimSun"/>
                <w:color w:val="0070C0"/>
                <w:szCs w:val="24"/>
                <w:lang w:eastAsia="zh-CN"/>
              </w:rPr>
              <w:t xml:space="preserve">based on R4-2506151 endorsed in RAN4#115 </w:t>
            </w:r>
          </w:p>
        </w:tc>
      </w:tr>
      <w:tr w:rsidR="00EA34C4" w14:paraId="407B47B0" w14:textId="77777777" w:rsidTr="00AE72FA">
        <w:trPr>
          <w:trHeight w:val="468"/>
        </w:trPr>
        <w:tc>
          <w:tcPr>
            <w:tcW w:w="1622" w:type="dxa"/>
            <w:shd w:val="clear" w:color="auto" w:fill="auto"/>
          </w:tcPr>
          <w:p w14:paraId="3C9E7C0D" w14:textId="5920FCA6" w:rsidR="00EA34C4" w:rsidRDefault="00EA34C4" w:rsidP="00EA34C4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R4-2510513</w:t>
              </w:r>
            </w:hyperlink>
          </w:p>
        </w:tc>
        <w:tc>
          <w:tcPr>
            <w:tcW w:w="1424" w:type="dxa"/>
            <w:shd w:val="clear" w:color="auto" w:fill="auto"/>
          </w:tcPr>
          <w:p w14:paraId="2709D75D" w14:textId="63068450" w:rsidR="00EA34C4" w:rsidRDefault="00EA34C4" w:rsidP="00EA34C4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6730" w:type="dxa"/>
            <w:shd w:val="clear" w:color="auto" w:fill="auto"/>
          </w:tcPr>
          <w:p w14:paraId="0FEAF829" w14:textId="77777777" w:rsidR="00EA34C4" w:rsidRDefault="00EA34C4" w:rsidP="00EA34C4">
            <w:pPr>
              <w:spacing w:after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to TS 37113 - Introduction of 7 MHz channel BW</w:t>
            </w:r>
          </w:p>
          <w:p w14:paraId="3F97E00E" w14:textId="53CAD9F9" w:rsidR="00804A86" w:rsidRPr="00A14D8D" w:rsidRDefault="00F51D88" w:rsidP="00F51D88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eastAsia="SimSun"/>
                <w:color w:val="0070C0"/>
                <w:szCs w:val="24"/>
                <w:lang w:eastAsia="zh-CN"/>
              </w:rPr>
              <w:tab/>
            </w:r>
            <w:r w:rsidR="00804A86" w:rsidRPr="00F51D88">
              <w:rPr>
                <w:rFonts w:eastAsia="SimSun"/>
                <w:color w:val="0070C0"/>
                <w:szCs w:val="24"/>
                <w:lang w:eastAsia="zh-CN"/>
              </w:rPr>
              <w:t>Note:</w:t>
            </w:r>
            <w:r w:rsidR="00B848D8" w:rsidRPr="00F51D88">
              <w:rPr>
                <w:rFonts w:eastAsia="SimSun"/>
                <w:color w:val="0070C0"/>
                <w:szCs w:val="24"/>
                <w:lang w:eastAsia="zh-CN"/>
              </w:rPr>
              <w:t xml:space="preserve"> based on R4-2506153 endorsed in RAN4#115 </w:t>
            </w:r>
          </w:p>
        </w:tc>
      </w:tr>
      <w:tr w:rsidR="00EA34C4" w14:paraId="0C6EBD36" w14:textId="77777777" w:rsidTr="00AE72FA">
        <w:trPr>
          <w:trHeight w:val="468"/>
        </w:trPr>
        <w:tc>
          <w:tcPr>
            <w:tcW w:w="1622" w:type="dxa"/>
            <w:shd w:val="clear" w:color="auto" w:fill="auto"/>
          </w:tcPr>
          <w:p w14:paraId="701E647E" w14:textId="61894BB0" w:rsidR="00EA34C4" w:rsidRDefault="00EA34C4" w:rsidP="00EA34C4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R4-2511540</w:t>
              </w:r>
            </w:hyperlink>
          </w:p>
        </w:tc>
        <w:tc>
          <w:tcPr>
            <w:tcW w:w="1424" w:type="dxa"/>
            <w:shd w:val="clear" w:color="auto" w:fill="auto"/>
          </w:tcPr>
          <w:p w14:paraId="59021C80" w14:textId="0C0EE0DC" w:rsidR="00EA34C4" w:rsidRDefault="00EA34C4" w:rsidP="00EA34C4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6730" w:type="dxa"/>
            <w:shd w:val="clear" w:color="auto" w:fill="auto"/>
          </w:tcPr>
          <w:p w14:paraId="52A21FA4" w14:textId="77777777" w:rsidR="00EA34C4" w:rsidRDefault="00EA34C4" w:rsidP="00EA34C4">
            <w:pPr>
              <w:spacing w:after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to TS 37.105: 7MHz channel bandwidth introduction</w:t>
            </w:r>
          </w:p>
          <w:p w14:paraId="410C358A" w14:textId="663FE116" w:rsidR="00804A86" w:rsidRDefault="00F51D88" w:rsidP="00F51D8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eastAsia="SimSun"/>
                <w:color w:val="0070C0"/>
                <w:szCs w:val="24"/>
                <w:lang w:eastAsia="zh-CN"/>
              </w:rPr>
              <w:tab/>
            </w:r>
            <w:r w:rsidR="00804A86" w:rsidRPr="00F51D88">
              <w:rPr>
                <w:rFonts w:eastAsia="SimSun"/>
                <w:color w:val="0070C0"/>
                <w:szCs w:val="24"/>
                <w:lang w:eastAsia="zh-CN"/>
              </w:rPr>
              <w:t>Note:</w:t>
            </w:r>
            <w:r w:rsidR="00B848D8" w:rsidRPr="00F51D88">
              <w:rPr>
                <w:rFonts w:eastAsia="SimSun"/>
                <w:color w:val="0070C0"/>
                <w:szCs w:val="24"/>
                <w:lang w:eastAsia="zh-CN"/>
              </w:rPr>
              <w:t xml:space="preserve"> </w:t>
            </w:r>
            <w:r w:rsidR="00733722" w:rsidRPr="00F51D88">
              <w:rPr>
                <w:rFonts w:eastAsia="SimSun"/>
                <w:color w:val="0070C0"/>
                <w:szCs w:val="24"/>
                <w:lang w:eastAsia="zh-CN"/>
              </w:rPr>
              <w:t>based on R4-2507923 endorsed in RAN4#115</w:t>
            </w:r>
          </w:p>
        </w:tc>
      </w:tr>
      <w:tr w:rsidR="00EA34C4" w14:paraId="4D0C97B0" w14:textId="77777777" w:rsidTr="00AE72FA">
        <w:trPr>
          <w:trHeight w:val="468"/>
        </w:trPr>
        <w:tc>
          <w:tcPr>
            <w:tcW w:w="1622" w:type="dxa"/>
            <w:shd w:val="clear" w:color="auto" w:fill="auto"/>
          </w:tcPr>
          <w:p w14:paraId="7FC72F2B" w14:textId="6B29818A" w:rsidR="00EA34C4" w:rsidRDefault="00EA34C4" w:rsidP="00EA34C4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R4-2511541</w:t>
              </w:r>
            </w:hyperlink>
          </w:p>
        </w:tc>
        <w:tc>
          <w:tcPr>
            <w:tcW w:w="1424" w:type="dxa"/>
            <w:shd w:val="clear" w:color="auto" w:fill="auto"/>
          </w:tcPr>
          <w:p w14:paraId="17698FB1" w14:textId="31D50BB3" w:rsidR="00EA34C4" w:rsidRDefault="00EA34C4" w:rsidP="00EA34C4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6730" w:type="dxa"/>
            <w:shd w:val="clear" w:color="auto" w:fill="auto"/>
          </w:tcPr>
          <w:p w14:paraId="1B36557D" w14:textId="77777777" w:rsidR="00EA34C4" w:rsidRDefault="00EA34C4" w:rsidP="00EA34C4">
            <w:pPr>
              <w:spacing w:after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to TS 37.145-1: 7MHz channel bandwidth introduction</w:t>
            </w:r>
          </w:p>
          <w:p w14:paraId="47BA3192" w14:textId="3BAB0167" w:rsidR="00804A86" w:rsidRDefault="00F51D88" w:rsidP="00F51D8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eastAsia="SimSun"/>
                <w:color w:val="0070C0"/>
                <w:szCs w:val="24"/>
                <w:lang w:eastAsia="zh-CN"/>
              </w:rPr>
              <w:tab/>
            </w:r>
            <w:r w:rsidR="00733722" w:rsidRPr="00F51D88">
              <w:rPr>
                <w:rFonts w:eastAsia="SimSun"/>
                <w:color w:val="0070C0"/>
                <w:szCs w:val="24"/>
                <w:lang w:eastAsia="zh-CN"/>
              </w:rPr>
              <w:t xml:space="preserve">Note: based on </w:t>
            </w:r>
            <w:r w:rsidR="009C7012" w:rsidRPr="00F51D88">
              <w:rPr>
                <w:rFonts w:eastAsia="SimSun"/>
                <w:color w:val="0070C0"/>
                <w:szCs w:val="24"/>
                <w:lang w:eastAsia="zh-CN"/>
              </w:rPr>
              <w:t>R4-2507924</w:t>
            </w:r>
            <w:r w:rsidR="00733722" w:rsidRPr="00F51D88">
              <w:rPr>
                <w:rFonts w:eastAsia="SimSun"/>
                <w:color w:val="0070C0"/>
                <w:szCs w:val="24"/>
                <w:lang w:eastAsia="zh-CN"/>
              </w:rPr>
              <w:t xml:space="preserve"> endorsed in RAN4#115</w:t>
            </w:r>
          </w:p>
        </w:tc>
      </w:tr>
      <w:tr w:rsidR="00EA34C4" w14:paraId="72EB728E" w14:textId="77777777" w:rsidTr="00AE72FA">
        <w:trPr>
          <w:trHeight w:val="468"/>
        </w:trPr>
        <w:tc>
          <w:tcPr>
            <w:tcW w:w="1622" w:type="dxa"/>
            <w:shd w:val="clear" w:color="auto" w:fill="auto"/>
          </w:tcPr>
          <w:p w14:paraId="2742A888" w14:textId="325B8CD6" w:rsidR="00EA34C4" w:rsidRDefault="00EA34C4" w:rsidP="00EA34C4">
            <w:pPr>
              <w:spacing w:after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R4-2511542</w:t>
              </w:r>
            </w:hyperlink>
          </w:p>
        </w:tc>
        <w:tc>
          <w:tcPr>
            <w:tcW w:w="1424" w:type="dxa"/>
            <w:shd w:val="clear" w:color="auto" w:fill="auto"/>
          </w:tcPr>
          <w:p w14:paraId="43482234" w14:textId="552E9935" w:rsidR="00EA34C4" w:rsidRDefault="00EA34C4" w:rsidP="00EA34C4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6730" w:type="dxa"/>
            <w:shd w:val="clear" w:color="auto" w:fill="auto"/>
          </w:tcPr>
          <w:p w14:paraId="19E9EAE0" w14:textId="77777777" w:rsidR="00EA34C4" w:rsidRDefault="00EA34C4" w:rsidP="00EA34C4">
            <w:pPr>
              <w:spacing w:after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to TS 37.145-2: 7MHz channel bandwidth introduction</w:t>
            </w:r>
          </w:p>
          <w:p w14:paraId="4154F297" w14:textId="2A61A24A" w:rsidR="00804A86" w:rsidRDefault="00F51D88" w:rsidP="00F51D8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eastAsia="SimSun"/>
                <w:color w:val="0070C0"/>
                <w:szCs w:val="24"/>
                <w:lang w:eastAsia="zh-CN"/>
              </w:rPr>
              <w:tab/>
            </w:r>
            <w:r w:rsidR="00733722" w:rsidRPr="00F51D88">
              <w:rPr>
                <w:rFonts w:eastAsia="SimSun"/>
                <w:color w:val="0070C0"/>
                <w:szCs w:val="24"/>
                <w:lang w:eastAsia="zh-CN"/>
              </w:rPr>
              <w:t>Note: based on R4-</w:t>
            </w:r>
            <w:r w:rsidR="00973B7E" w:rsidRPr="00F51D88">
              <w:rPr>
                <w:rFonts w:eastAsia="SimSun"/>
                <w:color w:val="0070C0"/>
                <w:szCs w:val="24"/>
                <w:lang w:eastAsia="zh-CN"/>
              </w:rPr>
              <w:t>2507925</w:t>
            </w:r>
            <w:r w:rsidR="00733722" w:rsidRPr="00F51D88">
              <w:rPr>
                <w:rFonts w:eastAsia="SimSun"/>
                <w:color w:val="0070C0"/>
                <w:szCs w:val="24"/>
                <w:lang w:eastAsia="zh-CN"/>
              </w:rPr>
              <w:t xml:space="preserve"> endorsed in RAN4#115</w:t>
            </w:r>
          </w:p>
        </w:tc>
      </w:tr>
      <w:tr w:rsidR="00EA34C4" w14:paraId="43E13EDC" w14:textId="77777777" w:rsidTr="00AE72FA">
        <w:trPr>
          <w:trHeight w:val="468"/>
        </w:trPr>
        <w:tc>
          <w:tcPr>
            <w:tcW w:w="1622" w:type="dxa"/>
            <w:shd w:val="clear" w:color="auto" w:fill="auto"/>
          </w:tcPr>
          <w:p w14:paraId="7A7D616D" w14:textId="7D36B166" w:rsidR="00EA34C4" w:rsidRDefault="00EA34C4" w:rsidP="00EA34C4">
            <w:pPr>
              <w:spacing w:after="0"/>
            </w:pPr>
            <w:hyperlink r:id="rId32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R4-2511543</w:t>
              </w:r>
            </w:hyperlink>
          </w:p>
        </w:tc>
        <w:tc>
          <w:tcPr>
            <w:tcW w:w="1424" w:type="dxa"/>
            <w:shd w:val="clear" w:color="auto" w:fill="auto"/>
          </w:tcPr>
          <w:p w14:paraId="370F8265" w14:textId="77B87585" w:rsidR="00EA34C4" w:rsidRDefault="00EA34C4" w:rsidP="00EA34C4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6730" w:type="dxa"/>
            <w:shd w:val="clear" w:color="auto" w:fill="auto"/>
          </w:tcPr>
          <w:p w14:paraId="49ADB2BD" w14:textId="77777777" w:rsidR="00EA34C4" w:rsidRDefault="00EA34C4" w:rsidP="00EA34C4">
            <w:pPr>
              <w:spacing w:after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to TS 38.141-2: 7MHz channel bandwidth introduction</w:t>
            </w:r>
          </w:p>
          <w:p w14:paraId="690A1C01" w14:textId="7E9BAA80" w:rsidR="00804A86" w:rsidRPr="00C454A9" w:rsidRDefault="00F51D88" w:rsidP="00F51D8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eastAsia="SimSun"/>
                <w:color w:val="0070C0"/>
                <w:szCs w:val="24"/>
                <w:lang w:eastAsia="zh-CN"/>
              </w:rPr>
              <w:tab/>
            </w:r>
            <w:r w:rsidR="00733722" w:rsidRPr="00F51D88">
              <w:rPr>
                <w:rFonts w:eastAsia="SimSun"/>
                <w:color w:val="0070C0"/>
                <w:szCs w:val="24"/>
                <w:lang w:eastAsia="zh-CN"/>
              </w:rPr>
              <w:t>Note: based on R4-</w:t>
            </w:r>
            <w:r w:rsidR="004455B3" w:rsidRPr="00F51D88">
              <w:rPr>
                <w:rFonts w:eastAsia="SimSun"/>
                <w:color w:val="0070C0"/>
                <w:szCs w:val="24"/>
                <w:lang w:eastAsia="zh-CN"/>
              </w:rPr>
              <w:t>2507926</w:t>
            </w:r>
            <w:r w:rsidR="00733722" w:rsidRPr="00F51D88">
              <w:rPr>
                <w:rFonts w:eastAsia="SimSun"/>
                <w:color w:val="0070C0"/>
                <w:szCs w:val="24"/>
                <w:lang w:eastAsia="zh-CN"/>
              </w:rPr>
              <w:t xml:space="preserve"> endorsed in RAN4#115</w:t>
            </w:r>
          </w:p>
        </w:tc>
      </w:tr>
      <w:tr w:rsidR="00EA34C4" w14:paraId="003F6FBA" w14:textId="77777777" w:rsidTr="00AE72FA">
        <w:trPr>
          <w:trHeight w:val="468"/>
        </w:trPr>
        <w:tc>
          <w:tcPr>
            <w:tcW w:w="1622" w:type="dxa"/>
            <w:shd w:val="clear" w:color="auto" w:fill="auto"/>
          </w:tcPr>
          <w:p w14:paraId="539306B8" w14:textId="36409715" w:rsidR="00EA34C4" w:rsidRDefault="00EA34C4" w:rsidP="00EA34C4">
            <w:pPr>
              <w:spacing w:after="0"/>
            </w:pPr>
            <w:hyperlink r:id="rId33" w:history="1">
              <w:r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R4-2511544</w:t>
              </w:r>
            </w:hyperlink>
          </w:p>
        </w:tc>
        <w:tc>
          <w:tcPr>
            <w:tcW w:w="1424" w:type="dxa"/>
            <w:shd w:val="clear" w:color="auto" w:fill="auto"/>
          </w:tcPr>
          <w:p w14:paraId="4A75AD90" w14:textId="7A816566" w:rsidR="00EA34C4" w:rsidRDefault="00EA34C4" w:rsidP="00EA34C4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  <w:tc>
          <w:tcPr>
            <w:tcW w:w="6730" w:type="dxa"/>
            <w:shd w:val="clear" w:color="auto" w:fill="auto"/>
          </w:tcPr>
          <w:p w14:paraId="3322B01C" w14:textId="77777777" w:rsidR="00EA34C4" w:rsidRDefault="00EA34C4" w:rsidP="00EA34C4">
            <w:pPr>
              <w:spacing w:after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 to TS 38.176-2: restriction of 7MHz channel bandwidth introduction</w:t>
            </w:r>
          </w:p>
          <w:p w14:paraId="1F905CA9" w14:textId="34E8E47D" w:rsidR="00A95AAB" w:rsidRPr="00C454A9" w:rsidRDefault="00F51D88" w:rsidP="00F51D8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eastAsia="SimSun"/>
                <w:color w:val="0070C0"/>
                <w:szCs w:val="24"/>
                <w:lang w:eastAsia="zh-CN"/>
              </w:rPr>
              <w:tab/>
            </w:r>
            <w:r w:rsidR="00733722" w:rsidRPr="00F51D88">
              <w:rPr>
                <w:rFonts w:eastAsia="SimSun"/>
                <w:color w:val="0070C0"/>
                <w:szCs w:val="24"/>
                <w:lang w:eastAsia="zh-CN"/>
              </w:rPr>
              <w:t>Note: based on R4-</w:t>
            </w:r>
            <w:r w:rsidR="0015327A" w:rsidRPr="00F51D88">
              <w:rPr>
                <w:rFonts w:eastAsia="SimSun"/>
                <w:color w:val="0070C0"/>
                <w:szCs w:val="24"/>
                <w:lang w:eastAsia="zh-CN"/>
              </w:rPr>
              <w:t>2507927</w:t>
            </w:r>
            <w:r w:rsidR="00733722" w:rsidRPr="00F51D88">
              <w:rPr>
                <w:rFonts w:eastAsia="SimSun"/>
                <w:color w:val="0070C0"/>
                <w:szCs w:val="24"/>
                <w:lang w:eastAsia="zh-CN"/>
              </w:rPr>
              <w:t xml:space="preserve"> endorsed in RAN4#115</w:t>
            </w:r>
          </w:p>
        </w:tc>
      </w:tr>
    </w:tbl>
    <w:p w14:paraId="572A5596" w14:textId="77777777" w:rsidR="00F964C4" w:rsidRDefault="00F964C4"/>
    <w:p w14:paraId="5587B37C" w14:textId="3716CA3D" w:rsidR="00AE09C2" w:rsidRPr="00DF62BF" w:rsidRDefault="00AE09C2" w:rsidP="00DF64D3">
      <w:pPr>
        <w:ind w:left="568" w:firstLine="284"/>
      </w:pPr>
    </w:p>
    <w:sectPr w:rsidR="00AE09C2" w:rsidRPr="00DF62BF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ECCFAE" w14:textId="77777777" w:rsidR="00C07357" w:rsidRDefault="00C07357">
      <w:pPr>
        <w:spacing w:after="0"/>
      </w:pPr>
      <w:r>
        <w:separator/>
      </w:r>
    </w:p>
  </w:endnote>
  <w:endnote w:type="continuationSeparator" w:id="0">
    <w:p w14:paraId="22DF4276" w14:textId="77777777" w:rsidR="00C07357" w:rsidRDefault="00C07357">
      <w:pPr>
        <w:spacing w:after="0"/>
      </w:pPr>
      <w:r>
        <w:continuationSeparator/>
      </w:r>
    </w:p>
  </w:endnote>
  <w:endnote w:type="continuationNotice" w:id="1">
    <w:p w14:paraId="6D57EF3F" w14:textId="77777777" w:rsidR="00C07357" w:rsidRDefault="00C0735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F2C59A" w14:textId="77777777" w:rsidR="00C07357" w:rsidRDefault="00C07357">
      <w:pPr>
        <w:spacing w:after="0"/>
      </w:pPr>
      <w:r>
        <w:separator/>
      </w:r>
    </w:p>
  </w:footnote>
  <w:footnote w:type="continuationSeparator" w:id="0">
    <w:p w14:paraId="49637C87" w14:textId="77777777" w:rsidR="00C07357" w:rsidRDefault="00C07357">
      <w:pPr>
        <w:spacing w:after="0"/>
      </w:pPr>
      <w:r>
        <w:continuationSeparator/>
      </w:r>
    </w:p>
  </w:footnote>
  <w:footnote w:type="continuationNotice" w:id="1">
    <w:p w14:paraId="74CD9007" w14:textId="77777777" w:rsidR="00C07357" w:rsidRDefault="00C0735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0E1E38"/>
    <w:multiLevelType w:val="multilevel"/>
    <w:tmpl w:val="1F0E1E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D37A3D"/>
    <w:multiLevelType w:val="multilevel"/>
    <w:tmpl w:val="3AD37A3D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" w15:restartNumberingAfterBreak="0">
    <w:nsid w:val="3CF41DF9"/>
    <w:multiLevelType w:val="multilevel"/>
    <w:tmpl w:val="3CF41DF9"/>
    <w:lvl w:ilvl="0">
      <w:start w:val="1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68D036A0"/>
    <w:multiLevelType w:val="multilevel"/>
    <w:tmpl w:val="68D036A0"/>
    <w:lvl w:ilvl="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623269">
    <w:abstractNumId w:val="1"/>
  </w:num>
  <w:num w:numId="2" w16cid:durableId="1397901349">
    <w:abstractNumId w:val="2"/>
  </w:num>
  <w:num w:numId="3" w16cid:durableId="643437118">
    <w:abstractNumId w:val="3"/>
  </w:num>
  <w:num w:numId="4" w16cid:durableId="513807329">
    <w:abstractNumId w:val="0"/>
  </w:num>
  <w:num w:numId="5" w16cid:durableId="105273029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265"/>
    <w:rsid w:val="00000984"/>
    <w:rsid w:val="00001DC6"/>
    <w:rsid w:val="0000223C"/>
    <w:rsid w:val="000038ED"/>
    <w:rsid w:val="00003F21"/>
    <w:rsid w:val="00004165"/>
    <w:rsid w:val="00004A38"/>
    <w:rsid w:val="0000589A"/>
    <w:rsid w:val="00005A53"/>
    <w:rsid w:val="00011F52"/>
    <w:rsid w:val="00013D47"/>
    <w:rsid w:val="00016069"/>
    <w:rsid w:val="000167A8"/>
    <w:rsid w:val="00017354"/>
    <w:rsid w:val="0001796A"/>
    <w:rsid w:val="00020C56"/>
    <w:rsid w:val="00021CAB"/>
    <w:rsid w:val="00021EE0"/>
    <w:rsid w:val="00021F57"/>
    <w:rsid w:val="000223B6"/>
    <w:rsid w:val="00022AEF"/>
    <w:rsid w:val="00022D8C"/>
    <w:rsid w:val="00023971"/>
    <w:rsid w:val="00026ACC"/>
    <w:rsid w:val="00027A00"/>
    <w:rsid w:val="00030F31"/>
    <w:rsid w:val="0003171D"/>
    <w:rsid w:val="00031C1D"/>
    <w:rsid w:val="00035C50"/>
    <w:rsid w:val="000368AA"/>
    <w:rsid w:val="00037D60"/>
    <w:rsid w:val="00041684"/>
    <w:rsid w:val="000423DB"/>
    <w:rsid w:val="00042D90"/>
    <w:rsid w:val="00043BE2"/>
    <w:rsid w:val="00043CE1"/>
    <w:rsid w:val="00043FEB"/>
    <w:rsid w:val="00044569"/>
    <w:rsid w:val="000457A1"/>
    <w:rsid w:val="00046FFC"/>
    <w:rsid w:val="00050001"/>
    <w:rsid w:val="00051081"/>
    <w:rsid w:val="000513BB"/>
    <w:rsid w:val="00052041"/>
    <w:rsid w:val="0005326A"/>
    <w:rsid w:val="00054CEC"/>
    <w:rsid w:val="000554BD"/>
    <w:rsid w:val="000555D0"/>
    <w:rsid w:val="00055DFE"/>
    <w:rsid w:val="00056840"/>
    <w:rsid w:val="00056FA6"/>
    <w:rsid w:val="00060311"/>
    <w:rsid w:val="00060A90"/>
    <w:rsid w:val="0006266D"/>
    <w:rsid w:val="00062F31"/>
    <w:rsid w:val="00065506"/>
    <w:rsid w:val="0006563B"/>
    <w:rsid w:val="00066B80"/>
    <w:rsid w:val="000670C4"/>
    <w:rsid w:val="00070520"/>
    <w:rsid w:val="0007382E"/>
    <w:rsid w:val="000766E1"/>
    <w:rsid w:val="00076B7F"/>
    <w:rsid w:val="00077FF6"/>
    <w:rsid w:val="00080D82"/>
    <w:rsid w:val="00081692"/>
    <w:rsid w:val="00082C17"/>
    <w:rsid w:val="00082C46"/>
    <w:rsid w:val="00083A5E"/>
    <w:rsid w:val="00084F9C"/>
    <w:rsid w:val="00085A0E"/>
    <w:rsid w:val="000864E9"/>
    <w:rsid w:val="00087548"/>
    <w:rsid w:val="0008757A"/>
    <w:rsid w:val="00087803"/>
    <w:rsid w:val="0009075B"/>
    <w:rsid w:val="0009094F"/>
    <w:rsid w:val="000918C8"/>
    <w:rsid w:val="00093063"/>
    <w:rsid w:val="000934C0"/>
    <w:rsid w:val="00093E7E"/>
    <w:rsid w:val="00095261"/>
    <w:rsid w:val="000A1830"/>
    <w:rsid w:val="000A2840"/>
    <w:rsid w:val="000A2DC9"/>
    <w:rsid w:val="000A4121"/>
    <w:rsid w:val="000A4AA3"/>
    <w:rsid w:val="000A550E"/>
    <w:rsid w:val="000B0960"/>
    <w:rsid w:val="000B0B07"/>
    <w:rsid w:val="000B16CD"/>
    <w:rsid w:val="000B18B8"/>
    <w:rsid w:val="000B1A55"/>
    <w:rsid w:val="000B20BB"/>
    <w:rsid w:val="000B2EF6"/>
    <w:rsid w:val="000B2FA6"/>
    <w:rsid w:val="000B3F76"/>
    <w:rsid w:val="000B45E1"/>
    <w:rsid w:val="000B4AA0"/>
    <w:rsid w:val="000B5B62"/>
    <w:rsid w:val="000B7A1B"/>
    <w:rsid w:val="000C2553"/>
    <w:rsid w:val="000C38C3"/>
    <w:rsid w:val="000C4549"/>
    <w:rsid w:val="000C4C07"/>
    <w:rsid w:val="000C52FE"/>
    <w:rsid w:val="000C5C9D"/>
    <w:rsid w:val="000C6AD2"/>
    <w:rsid w:val="000D09AB"/>
    <w:rsid w:val="000D09FD"/>
    <w:rsid w:val="000D19DE"/>
    <w:rsid w:val="000D37F8"/>
    <w:rsid w:val="000D3AEB"/>
    <w:rsid w:val="000D44FB"/>
    <w:rsid w:val="000D574B"/>
    <w:rsid w:val="000D6CFC"/>
    <w:rsid w:val="000E0669"/>
    <w:rsid w:val="000E1A31"/>
    <w:rsid w:val="000E25E2"/>
    <w:rsid w:val="000E3602"/>
    <w:rsid w:val="000E537B"/>
    <w:rsid w:val="000E57D0"/>
    <w:rsid w:val="000E60C2"/>
    <w:rsid w:val="000E70E7"/>
    <w:rsid w:val="000E7858"/>
    <w:rsid w:val="000E7CB8"/>
    <w:rsid w:val="000F0AD5"/>
    <w:rsid w:val="000F2BAB"/>
    <w:rsid w:val="000F39CA"/>
    <w:rsid w:val="000F4F25"/>
    <w:rsid w:val="000F5777"/>
    <w:rsid w:val="0010017F"/>
    <w:rsid w:val="00104CC5"/>
    <w:rsid w:val="00105F05"/>
    <w:rsid w:val="0010706C"/>
    <w:rsid w:val="00107927"/>
    <w:rsid w:val="00110CEA"/>
    <w:rsid w:val="00110E26"/>
    <w:rsid w:val="001110FE"/>
    <w:rsid w:val="0011130B"/>
    <w:rsid w:val="00111321"/>
    <w:rsid w:val="001115AF"/>
    <w:rsid w:val="0011178B"/>
    <w:rsid w:val="00111FE0"/>
    <w:rsid w:val="0011249A"/>
    <w:rsid w:val="001128E7"/>
    <w:rsid w:val="00112BF4"/>
    <w:rsid w:val="00113D77"/>
    <w:rsid w:val="00117456"/>
    <w:rsid w:val="00117BD6"/>
    <w:rsid w:val="001206C2"/>
    <w:rsid w:val="0012075F"/>
    <w:rsid w:val="00121978"/>
    <w:rsid w:val="00122A8F"/>
    <w:rsid w:val="00123422"/>
    <w:rsid w:val="00124B6A"/>
    <w:rsid w:val="00124FD8"/>
    <w:rsid w:val="00130462"/>
    <w:rsid w:val="001332A7"/>
    <w:rsid w:val="001359EC"/>
    <w:rsid w:val="00136D4C"/>
    <w:rsid w:val="00137824"/>
    <w:rsid w:val="00137BFD"/>
    <w:rsid w:val="001406E3"/>
    <w:rsid w:val="00142538"/>
    <w:rsid w:val="0014294D"/>
    <w:rsid w:val="00142BB9"/>
    <w:rsid w:val="00142FD4"/>
    <w:rsid w:val="00144482"/>
    <w:rsid w:val="00144F96"/>
    <w:rsid w:val="0014535F"/>
    <w:rsid w:val="00146770"/>
    <w:rsid w:val="00146A3E"/>
    <w:rsid w:val="00146A48"/>
    <w:rsid w:val="00146DBD"/>
    <w:rsid w:val="00147A17"/>
    <w:rsid w:val="00151B78"/>
    <w:rsid w:val="00151EAC"/>
    <w:rsid w:val="00152180"/>
    <w:rsid w:val="0015327A"/>
    <w:rsid w:val="00153528"/>
    <w:rsid w:val="00154E68"/>
    <w:rsid w:val="00160012"/>
    <w:rsid w:val="00162548"/>
    <w:rsid w:val="00162B98"/>
    <w:rsid w:val="00163B21"/>
    <w:rsid w:val="00164587"/>
    <w:rsid w:val="0016663E"/>
    <w:rsid w:val="001666E3"/>
    <w:rsid w:val="001719E4"/>
    <w:rsid w:val="00172183"/>
    <w:rsid w:val="00172767"/>
    <w:rsid w:val="001751AB"/>
    <w:rsid w:val="00175A3F"/>
    <w:rsid w:val="00177735"/>
    <w:rsid w:val="00180E09"/>
    <w:rsid w:val="001820E9"/>
    <w:rsid w:val="00182B3E"/>
    <w:rsid w:val="00183014"/>
    <w:rsid w:val="0018360B"/>
    <w:rsid w:val="00183D4C"/>
    <w:rsid w:val="00183F6D"/>
    <w:rsid w:val="00183FC7"/>
    <w:rsid w:val="00184726"/>
    <w:rsid w:val="00185774"/>
    <w:rsid w:val="001864A8"/>
    <w:rsid w:val="0018670E"/>
    <w:rsid w:val="00187216"/>
    <w:rsid w:val="00191D33"/>
    <w:rsid w:val="00191FD2"/>
    <w:rsid w:val="0019207C"/>
    <w:rsid w:val="001920D3"/>
    <w:rsid w:val="0019219A"/>
    <w:rsid w:val="0019265D"/>
    <w:rsid w:val="00193F43"/>
    <w:rsid w:val="00194156"/>
    <w:rsid w:val="00194374"/>
    <w:rsid w:val="00195077"/>
    <w:rsid w:val="00196FAB"/>
    <w:rsid w:val="00197135"/>
    <w:rsid w:val="001A033F"/>
    <w:rsid w:val="001A08AA"/>
    <w:rsid w:val="001A0A0F"/>
    <w:rsid w:val="001A1903"/>
    <w:rsid w:val="001A192F"/>
    <w:rsid w:val="001A2F5A"/>
    <w:rsid w:val="001A353D"/>
    <w:rsid w:val="001A4912"/>
    <w:rsid w:val="001A4C84"/>
    <w:rsid w:val="001A59CB"/>
    <w:rsid w:val="001B0EF6"/>
    <w:rsid w:val="001B42FB"/>
    <w:rsid w:val="001B4AAC"/>
    <w:rsid w:val="001B595F"/>
    <w:rsid w:val="001B7991"/>
    <w:rsid w:val="001C1409"/>
    <w:rsid w:val="001C2A09"/>
    <w:rsid w:val="001C2AE6"/>
    <w:rsid w:val="001C351C"/>
    <w:rsid w:val="001C4A89"/>
    <w:rsid w:val="001C4AD4"/>
    <w:rsid w:val="001C53E4"/>
    <w:rsid w:val="001C5B49"/>
    <w:rsid w:val="001C6177"/>
    <w:rsid w:val="001C7675"/>
    <w:rsid w:val="001D0363"/>
    <w:rsid w:val="001D095C"/>
    <w:rsid w:val="001D12B4"/>
    <w:rsid w:val="001D1B07"/>
    <w:rsid w:val="001D28E6"/>
    <w:rsid w:val="001D3CF2"/>
    <w:rsid w:val="001D4228"/>
    <w:rsid w:val="001D4FE7"/>
    <w:rsid w:val="001D5CE1"/>
    <w:rsid w:val="001D5F24"/>
    <w:rsid w:val="001D654A"/>
    <w:rsid w:val="001D7D94"/>
    <w:rsid w:val="001D7E10"/>
    <w:rsid w:val="001E0A28"/>
    <w:rsid w:val="001E3E84"/>
    <w:rsid w:val="001E3EC4"/>
    <w:rsid w:val="001E4218"/>
    <w:rsid w:val="001E5286"/>
    <w:rsid w:val="001E6C4D"/>
    <w:rsid w:val="001F0B20"/>
    <w:rsid w:val="001F0D40"/>
    <w:rsid w:val="001F0E75"/>
    <w:rsid w:val="001F0ED3"/>
    <w:rsid w:val="001F1EC6"/>
    <w:rsid w:val="001F2EE2"/>
    <w:rsid w:val="001F3289"/>
    <w:rsid w:val="001F3F25"/>
    <w:rsid w:val="001F46ED"/>
    <w:rsid w:val="00200406"/>
    <w:rsid w:val="00200A62"/>
    <w:rsid w:val="00203740"/>
    <w:rsid w:val="00206974"/>
    <w:rsid w:val="0021368A"/>
    <w:rsid w:val="0021371A"/>
    <w:rsid w:val="002138EA"/>
    <w:rsid w:val="002139EA"/>
    <w:rsid w:val="00213F84"/>
    <w:rsid w:val="00214FBD"/>
    <w:rsid w:val="00216717"/>
    <w:rsid w:val="002167A7"/>
    <w:rsid w:val="00216D43"/>
    <w:rsid w:val="0021765B"/>
    <w:rsid w:val="002214C4"/>
    <w:rsid w:val="002216A5"/>
    <w:rsid w:val="00221E08"/>
    <w:rsid w:val="00222897"/>
    <w:rsid w:val="00222B0C"/>
    <w:rsid w:val="00223B83"/>
    <w:rsid w:val="0022420D"/>
    <w:rsid w:val="00224805"/>
    <w:rsid w:val="002251C2"/>
    <w:rsid w:val="002262DE"/>
    <w:rsid w:val="00233728"/>
    <w:rsid w:val="00235394"/>
    <w:rsid w:val="00235577"/>
    <w:rsid w:val="00235B14"/>
    <w:rsid w:val="002371B2"/>
    <w:rsid w:val="002423DC"/>
    <w:rsid w:val="00243592"/>
    <w:rsid w:val="002435CA"/>
    <w:rsid w:val="0024469F"/>
    <w:rsid w:val="00247587"/>
    <w:rsid w:val="00250B5B"/>
    <w:rsid w:val="00251BB4"/>
    <w:rsid w:val="00251CA9"/>
    <w:rsid w:val="00251E58"/>
    <w:rsid w:val="00252355"/>
    <w:rsid w:val="00252A46"/>
    <w:rsid w:val="00252C1A"/>
    <w:rsid w:val="00252DB8"/>
    <w:rsid w:val="00252F5A"/>
    <w:rsid w:val="002537BC"/>
    <w:rsid w:val="0025566C"/>
    <w:rsid w:val="00255C58"/>
    <w:rsid w:val="00257CFC"/>
    <w:rsid w:val="00260EC7"/>
    <w:rsid w:val="00261539"/>
    <w:rsid w:val="0026179F"/>
    <w:rsid w:val="002656EF"/>
    <w:rsid w:val="00266386"/>
    <w:rsid w:val="002666AE"/>
    <w:rsid w:val="00273CEB"/>
    <w:rsid w:val="00274E1A"/>
    <w:rsid w:val="00274E25"/>
    <w:rsid w:val="00275F20"/>
    <w:rsid w:val="00276DD6"/>
    <w:rsid w:val="002775B1"/>
    <w:rsid w:val="002775B9"/>
    <w:rsid w:val="002811C4"/>
    <w:rsid w:val="00282213"/>
    <w:rsid w:val="00283844"/>
    <w:rsid w:val="00284016"/>
    <w:rsid w:val="00284083"/>
    <w:rsid w:val="00284D9D"/>
    <w:rsid w:val="002852AA"/>
    <w:rsid w:val="002858BF"/>
    <w:rsid w:val="00286DCE"/>
    <w:rsid w:val="00287484"/>
    <w:rsid w:val="0029122D"/>
    <w:rsid w:val="002939AF"/>
    <w:rsid w:val="00294491"/>
    <w:rsid w:val="002946DD"/>
    <w:rsid w:val="00294BDE"/>
    <w:rsid w:val="00295816"/>
    <w:rsid w:val="00296C69"/>
    <w:rsid w:val="0029766A"/>
    <w:rsid w:val="002A030C"/>
    <w:rsid w:val="002A0821"/>
    <w:rsid w:val="002A0CED"/>
    <w:rsid w:val="002A0D0C"/>
    <w:rsid w:val="002A1FAC"/>
    <w:rsid w:val="002A2611"/>
    <w:rsid w:val="002A340F"/>
    <w:rsid w:val="002A3867"/>
    <w:rsid w:val="002A4CD0"/>
    <w:rsid w:val="002A7BC5"/>
    <w:rsid w:val="002A7DA6"/>
    <w:rsid w:val="002A7FD7"/>
    <w:rsid w:val="002B09A1"/>
    <w:rsid w:val="002B166E"/>
    <w:rsid w:val="002B17AB"/>
    <w:rsid w:val="002B447B"/>
    <w:rsid w:val="002B516C"/>
    <w:rsid w:val="002B5C23"/>
    <w:rsid w:val="002B5E1D"/>
    <w:rsid w:val="002B60C1"/>
    <w:rsid w:val="002B7032"/>
    <w:rsid w:val="002B7D15"/>
    <w:rsid w:val="002C0084"/>
    <w:rsid w:val="002C032F"/>
    <w:rsid w:val="002C0AC5"/>
    <w:rsid w:val="002C0DE6"/>
    <w:rsid w:val="002C162E"/>
    <w:rsid w:val="002C277C"/>
    <w:rsid w:val="002C2C40"/>
    <w:rsid w:val="002C4043"/>
    <w:rsid w:val="002C4B52"/>
    <w:rsid w:val="002C5663"/>
    <w:rsid w:val="002C5B38"/>
    <w:rsid w:val="002C7852"/>
    <w:rsid w:val="002C7EF2"/>
    <w:rsid w:val="002D03E5"/>
    <w:rsid w:val="002D0CF4"/>
    <w:rsid w:val="002D2941"/>
    <w:rsid w:val="002D36EB"/>
    <w:rsid w:val="002D6BDF"/>
    <w:rsid w:val="002D6F5C"/>
    <w:rsid w:val="002D7B13"/>
    <w:rsid w:val="002E145A"/>
    <w:rsid w:val="002E2CE9"/>
    <w:rsid w:val="002E3BF7"/>
    <w:rsid w:val="002E403E"/>
    <w:rsid w:val="002E4C74"/>
    <w:rsid w:val="002E5534"/>
    <w:rsid w:val="002E5C00"/>
    <w:rsid w:val="002E63BC"/>
    <w:rsid w:val="002E6C99"/>
    <w:rsid w:val="002F158C"/>
    <w:rsid w:val="002F38C3"/>
    <w:rsid w:val="002F4093"/>
    <w:rsid w:val="002F5636"/>
    <w:rsid w:val="002F6677"/>
    <w:rsid w:val="002F67FF"/>
    <w:rsid w:val="002F78B7"/>
    <w:rsid w:val="003001C4"/>
    <w:rsid w:val="003005F9"/>
    <w:rsid w:val="003022A5"/>
    <w:rsid w:val="0030728E"/>
    <w:rsid w:val="00307E51"/>
    <w:rsid w:val="00311363"/>
    <w:rsid w:val="003117E1"/>
    <w:rsid w:val="00312795"/>
    <w:rsid w:val="00313CE4"/>
    <w:rsid w:val="00314A29"/>
    <w:rsid w:val="00315867"/>
    <w:rsid w:val="00321150"/>
    <w:rsid w:val="00321177"/>
    <w:rsid w:val="00323818"/>
    <w:rsid w:val="00323C21"/>
    <w:rsid w:val="003248E3"/>
    <w:rsid w:val="00324DA0"/>
    <w:rsid w:val="003260D7"/>
    <w:rsid w:val="003265FA"/>
    <w:rsid w:val="003268C0"/>
    <w:rsid w:val="0033052D"/>
    <w:rsid w:val="00330820"/>
    <w:rsid w:val="00331EE2"/>
    <w:rsid w:val="003352EB"/>
    <w:rsid w:val="00335CCB"/>
    <w:rsid w:val="00336389"/>
    <w:rsid w:val="00336697"/>
    <w:rsid w:val="00337A15"/>
    <w:rsid w:val="003418CB"/>
    <w:rsid w:val="00342126"/>
    <w:rsid w:val="00342E07"/>
    <w:rsid w:val="003441DE"/>
    <w:rsid w:val="0034420F"/>
    <w:rsid w:val="003454DC"/>
    <w:rsid w:val="003464E5"/>
    <w:rsid w:val="00347231"/>
    <w:rsid w:val="00351088"/>
    <w:rsid w:val="00351515"/>
    <w:rsid w:val="0035242B"/>
    <w:rsid w:val="00352AE9"/>
    <w:rsid w:val="00355873"/>
    <w:rsid w:val="00355EA2"/>
    <w:rsid w:val="00356587"/>
    <w:rsid w:val="0035660F"/>
    <w:rsid w:val="003571B0"/>
    <w:rsid w:val="0035740B"/>
    <w:rsid w:val="00357949"/>
    <w:rsid w:val="00357A22"/>
    <w:rsid w:val="00360C82"/>
    <w:rsid w:val="003628B9"/>
    <w:rsid w:val="00362D8F"/>
    <w:rsid w:val="003635DD"/>
    <w:rsid w:val="00363E16"/>
    <w:rsid w:val="00366109"/>
    <w:rsid w:val="00367724"/>
    <w:rsid w:val="00367FAB"/>
    <w:rsid w:val="0037088A"/>
    <w:rsid w:val="003710BA"/>
    <w:rsid w:val="00371BA6"/>
    <w:rsid w:val="00372C00"/>
    <w:rsid w:val="00372D57"/>
    <w:rsid w:val="00372F8B"/>
    <w:rsid w:val="003766BC"/>
    <w:rsid w:val="003770F6"/>
    <w:rsid w:val="00381415"/>
    <w:rsid w:val="00381A9B"/>
    <w:rsid w:val="003824A6"/>
    <w:rsid w:val="003828A7"/>
    <w:rsid w:val="00382A37"/>
    <w:rsid w:val="00382F63"/>
    <w:rsid w:val="00383DA7"/>
    <w:rsid w:val="00383E15"/>
    <w:rsid w:val="00383E37"/>
    <w:rsid w:val="00385F1C"/>
    <w:rsid w:val="00386347"/>
    <w:rsid w:val="00386A85"/>
    <w:rsid w:val="00390751"/>
    <w:rsid w:val="00391C66"/>
    <w:rsid w:val="00392ABA"/>
    <w:rsid w:val="00393042"/>
    <w:rsid w:val="00394720"/>
    <w:rsid w:val="00394AD5"/>
    <w:rsid w:val="00395D6C"/>
    <w:rsid w:val="0039642D"/>
    <w:rsid w:val="003A0C36"/>
    <w:rsid w:val="003A187B"/>
    <w:rsid w:val="003A2B9E"/>
    <w:rsid w:val="003A2E40"/>
    <w:rsid w:val="003A382C"/>
    <w:rsid w:val="003A3B47"/>
    <w:rsid w:val="003A5B0D"/>
    <w:rsid w:val="003A6D9D"/>
    <w:rsid w:val="003B0158"/>
    <w:rsid w:val="003B27C3"/>
    <w:rsid w:val="003B282C"/>
    <w:rsid w:val="003B3446"/>
    <w:rsid w:val="003B40B6"/>
    <w:rsid w:val="003B4324"/>
    <w:rsid w:val="003B4C70"/>
    <w:rsid w:val="003B4E6E"/>
    <w:rsid w:val="003B56DB"/>
    <w:rsid w:val="003B5D39"/>
    <w:rsid w:val="003B755E"/>
    <w:rsid w:val="003B7C02"/>
    <w:rsid w:val="003B7E72"/>
    <w:rsid w:val="003C228E"/>
    <w:rsid w:val="003C285B"/>
    <w:rsid w:val="003C32D2"/>
    <w:rsid w:val="003C51E7"/>
    <w:rsid w:val="003C63B5"/>
    <w:rsid w:val="003C6893"/>
    <w:rsid w:val="003C6DE2"/>
    <w:rsid w:val="003C76C4"/>
    <w:rsid w:val="003C7948"/>
    <w:rsid w:val="003C797F"/>
    <w:rsid w:val="003D014A"/>
    <w:rsid w:val="003D1EE5"/>
    <w:rsid w:val="003D1EFD"/>
    <w:rsid w:val="003D2499"/>
    <w:rsid w:val="003D28BF"/>
    <w:rsid w:val="003D31D3"/>
    <w:rsid w:val="003D3E62"/>
    <w:rsid w:val="003D3FB2"/>
    <w:rsid w:val="003D4215"/>
    <w:rsid w:val="003D4C47"/>
    <w:rsid w:val="003D6834"/>
    <w:rsid w:val="003D6AD9"/>
    <w:rsid w:val="003D7719"/>
    <w:rsid w:val="003E03D4"/>
    <w:rsid w:val="003E2049"/>
    <w:rsid w:val="003E334B"/>
    <w:rsid w:val="003E40EE"/>
    <w:rsid w:val="003E50C0"/>
    <w:rsid w:val="003E5E0E"/>
    <w:rsid w:val="003E7C54"/>
    <w:rsid w:val="003F03A8"/>
    <w:rsid w:val="003F1B40"/>
    <w:rsid w:val="003F1C1B"/>
    <w:rsid w:val="003F3A2F"/>
    <w:rsid w:val="003F3F8F"/>
    <w:rsid w:val="003F4B38"/>
    <w:rsid w:val="003F7AEE"/>
    <w:rsid w:val="00401021"/>
    <w:rsid w:val="00401144"/>
    <w:rsid w:val="004019C8"/>
    <w:rsid w:val="00402F8D"/>
    <w:rsid w:val="00404831"/>
    <w:rsid w:val="00404DAD"/>
    <w:rsid w:val="0040712B"/>
    <w:rsid w:val="00407156"/>
    <w:rsid w:val="00407661"/>
    <w:rsid w:val="00410314"/>
    <w:rsid w:val="00410752"/>
    <w:rsid w:val="00410A8C"/>
    <w:rsid w:val="00410D9F"/>
    <w:rsid w:val="00412063"/>
    <w:rsid w:val="0041208E"/>
    <w:rsid w:val="00412AAE"/>
    <w:rsid w:val="00412EB1"/>
    <w:rsid w:val="00413DDE"/>
    <w:rsid w:val="00414118"/>
    <w:rsid w:val="00414616"/>
    <w:rsid w:val="00414E28"/>
    <w:rsid w:val="00416084"/>
    <w:rsid w:val="00416713"/>
    <w:rsid w:val="00416924"/>
    <w:rsid w:val="00416D6B"/>
    <w:rsid w:val="00416EEA"/>
    <w:rsid w:val="00420A35"/>
    <w:rsid w:val="00421D82"/>
    <w:rsid w:val="00422A83"/>
    <w:rsid w:val="00423E35"/>
    <w:rsid w:val="0042480C"/>
    <w:rsid w:val="00424F8C"/>
    <w:rsid w:val="00426275"/>
    <w:rsid w:val="00426B75"/>
    <w:rsid w:val="004271BA"/>
    <w:rsid w:val="004273B6"/>
    <w:rsid w:val="00430497"/>
    <w:rsid w:val="00430EA5"/>
    <w:rsid w:val="0043332E"/>
    <w:rsid w:val="00433DA7"/>
    <w:rsid w:val="00434A40"/>
    <w:rsid w:val="00434DC1"/>
    <w:rsid w:val="004350F4"/>
    <w:rsid w:val="004374CD"/>
    <w:rsid w:val="00440AE1"/>
    <w:rsid w:val="004411BD"/>
    <w:rsid w:val="004412A0"/>
    <w:rsid w:val="0044154B"/>
    <w:rsid w:val="00441CAA"/>
    <w:rsid w:val="00441ECF"/>
    <w:rsid w:val="004422C8"/>
    <w:rsid w:val="00442337"/>
    <w:rsid w:val="0044320C"/>
    <w:rsid w:val="00444152"/>
    <w:rsid w:val="004455B3"/>
    <w:rsid w:val="00446408"/>
    <w:rsid w:val="004472E9"/>
    <w:rsid w:val="00450F27"/>
    <w:rsid w:val="004510E5"/>
    <w:rsid w:val="004537A3"/>
    <w:rsid w:val="004554EE"/>
    <w:rsid w:val="00456A75"/>
    <w:rsid w:val="00457664"/>
    <w:rsid w:val="00457FB0"/>
    <w:rsid w:val="004609E5"/>
    <w:rsid w:val="00461E39"/>
    <w:rsid w:val="00462D3A"/>
    <w:rsid w:val="00463521"/>
    <w:rsid w:val="00463BAD"/>
    <w:rsid w:val="00464CDF"/>
    <w:rsid w:val="00465790"/>
    <w:rsid w:val="00465A1B"/>
    <w:rsid w:val="00465E84"/>
    <w:rsid w:val="004667F4"/>
    <w:rsid w:val="00470C37"/>
    <w:rsid w:val="00470E32"/>
    <w:rsid w:val="00471125"/>
    <w:rsid w:val="00472D5B"/>
    <w:rsid w:val="00472F9B"/>
    <w:rsid w:val="00473818"/>
    <w:rsid w:val="0047437A"/>
    <w:rsid w:val="004749A5"/>
    <w:rsid w:val="004752A7"/>
    <w:rsid w:val="00476283"/>
    <w:rsid w:val="004765C3"/>
    <w:rsid w:val="00477E3A"/>
    <w:rsid w:val="00480E15"/>
    <w:rsid w:val="00480E42"/>
    <w:rsid w:val="00482611"/>
    <w:rsid w:val="00484C5D"/>
    <w:rsid w:val="004853A6"/>
    <w:rsid w:val="0048543E"/>
    <w:rsid w:val="00485BF9"/>
    <w:rsid w:val="004868C1"/>
    <w:rsid w:val="0048750F"/>
    <w:rsid w:val="00492AFA"/>
    <w:rsid w:val="00497689"/>
    <w:rsid w:val="004979AE"/>
    <w:rsid w:val="004A01E1"/>
    <w:rsid w:val="004A0745"/>
    <w:rsid w:val="004A0E8B"/>
    <w:rsid w:val="004A17E9"/>
    <w:rsid w:val="004A2533"/>
    <w:rsid w:val="004A495F"/>
    <w:rsid w:val="004A588F"/>
    <w:rsid w:val="004A5FAA"/>
    <w:rsid w:val="004A6C6E"/>
    <w:rsid w:val="004A7544"/>
    <w:rsid w:val="004B02A4"/>
    <w:rsid w:val="004B0888"/>
    <w:rsid w:val="004B1847"/>
    <w:rsid w:val="004B1925"/>
    <w:rsid w:val="004B1FAE"/>
    <w:rsid w:val="004B27F6"/>
    <w:rsid w:val="004B6B0F"/>
    <w:rsid w:val="004B72B5"/>
    <w:rsid w:val="004B742B"/>
    <w:rsid w:val="004C11A6"/>
    <w:rsid w:val="004C1D08"/>
    <w:rsid w:val="004C304B"/>
    <w:rsid w:val="004C306A"/>
    <w:rsid w:val="004C52D8"/>
    <w:rsid w:val="004C54E5"/>
    <w:rsid w:val="004C7DC8"/>
    <w:rsid w:val="004D11C5"/>
    <w:rsid w:val="004D21B0"/>
    <w:rsid w:val="004D2FB2"/>
    <w:rsid w:val="004D45FF"/>
    <w:rsid w:val="004D48C5"/>
    <w:rsid w:val="004D4F75"/>
    <w:rsid w:val="004D66BB"/>
    <w:rsid w:val="004D6C8C"/>
    <w:rsid w:val="004D737D"/>
    <w:rsid w:val="004E077C"/>
    <w:rsid w:val="004E17E4"/>
    <w:rsid w:val="004E2659"/>
    <w:rsid w:val="004E39EE"/>
    <w:rsid w:val="004E3C70"/>
    <w:rsid w:val="004E475C"/>
    <w:rsid w:val="004E56E0"/>
    <w:rsid w:val="004E7329"/>
    <w:rsid w:val="004E7F49"/>
    <w:rsid w:val="004F0A1A"/>
    <w:rsid w:val="004F0B0D"/>
    <w:rsid w:val="004F1F5C"/>
    <w:rsid w:val="004F2CB0"/>
    <w:rsid w:val="004F308F"/>
    <w:rsid w:val="004F37F1"/>
    <w:rsid w:val="004F4937"/>
    <w:rsid w:val="004F4BD6"/>
    <w:rsid w:val="004F737F"/>
    <w:rsid w:val="00500C22"/>
    <w:rsid w:val="00501393"/>
    <w:rsid w:val="005017F7"/>
    <w:rsid w:val="00501F4C"/>
    <w:rsid w:val="00501FA7"/>
    <w:rsid w:val="00502FB4"/>
    <w:rsid w:val="005034DC"/>
    <w:rsid w:val="0050432C"/>
    <w:rsid w:val="00504985"/>
    <w:rsid w:val="0050526E"/>
    <w:rsid w:val="00505BFA"/>
    <w:rsid w:val="005071B4"/>
    <w:rsid w:val="00507687"/>
    <w:rsid w:val="005117A9"/>
    <w:rsid w:val="005119CD"/>
    <w:rsid w:val="00511F57"/>
    <w:rsid w:val="00513D83"/>
    <w:rsid w:val="00515847"/>
    <w:rsid w:val="00515CBE"/>
    <w:rsid w:val="00515E2B"/>
    <w:rsid w:val="0051680E"/>
    <w:rsid w:val="00516DCE"/>
    <w:rsid w:val="00517146"/>
    <w:rsid w:val="005208EC"/>
    <w:rsid w:val="00522A7E"/>
    <w:rsid w:val="00522F20"/>
    <w:rsid w:val="00523CA4"/>
    <w:rsid w:val="005257AF"/>
    <w:rsid w:val="005262BD"/>
    <w:rsid w:val="005308DB"/>
    <w:rsid w:val="00530A2E"/>
    <w:rsid w:val="00530FBE"/>
    <w:rsid w:val="00531937"/>
    <w:rsid w:val="00533159"/>
    <w:rsid w:val="005339DB"/>
    <w:rsid w:val="00533B55"/>
    <w:rsid w:val="00533F7C"/>
    <w:rsid w:val="00534C89"/>
    <w:rsid w:val="0053645A"/>
    <w:rsid w:val="00536FE3"/>
    <w:rsid w:val="00540847"/>
    <w:rsid w:val="005411A1"/>
    <w:rsid w:val="00541573"/>
    <w:rsid w:val="005430FE"/>
    <w:rsid w:val="0054348A"/>
    <w:rsid w:val="005445DE"/>
    <w:rsid w:val="00545B5A"/>
    <w:rsid w:val="00545DAA"/>
    <w:rsid w:val="005466B6"/>
    <w:rsid w:val="00547712"/>
    <w:rsid w:val="00550295"/>
    <w:rsid w:val="0055039B"/>
    <w:rsid w:val="0055205F"/>
    <w:rsid w:val="005530EF"/>
    <w:rsid w:val="00553D6A"/>
    <w:rsid w:val="00554E3D"/>
    <w:rsid w:val="005606CF"/>
    <w:rsid w:val="00562565"/>
    <w:rsid w:val="0056267F"/>
    <w:rsid w:val="005640FC"/>
    <w:rsid w:val="00565B60"/>
    <w:rsid w:val="005660E7"/>
    <w:rsid w:val="005666DC"/>
    <w:rsid w:val="005671DC"/>
    <w:rsid w:val="005710FD"/>
    <w:rsid w:val="00571777"/>
    <w:rsid w:val="005719C9"/>
    <w:rsid w:val="00572684"/>
    <w:rsid w:val="00573320"/>
    <w:rsid w:val="005739A0"/>
    <w:rsid w:val="005751C4"/>
    <w:rsid w:val="00575B18"/>
    <w:rsid w:val="00580377"/>
    <w:rsid w:val="00580FF5"/>
    <w:rsid w:val="00581F46"/>
    <w:rsid w:val="00582774"/>
    <w:rsid w:val="00582F20"/>
    <w:rsid w:val="0058446D"/>
    <w:rsid w:val="0058519C"/>
    <w:rsid w:val="00585B1B"/>
    <w:rsid w:val="005873F5"/>
    <w:rsid w:val="0059112D"/>
    <w:rsid w:val="0059149A"/>
    <w:rsid w:val="00591BC7"/>
    <w:rsid w:val="00592374"/>
    <w:rsid w:val="005956EE"/>
    <w:rsid w:val="0059605B"/>
    <w:rsid w:val="005967ED"/>
    <w:rsid w:val="005A083E"/>
    <w:rsid w:val="005A293B"/>
    <w:rsid w:val="005A6E47"/>
    <w:rsid w:val="005B1037"/>
    <w:rsid w:val="005B309C"/>
    <w:rsid w:val="005B4802"/>
    <w:rsid w:val="005B5380"/>
    <w:rsid w:val="005B5851"/>
    <w:rsid w:val="005B5C61"/>
    <w:rsid w:val="005B70EE"/>
    <w:rsid w:val="005B720D"/>
    <w:rsid w:val="005C1E83"/>
    <w:rsid w:val="005C1EA6"/>
    <w:rsid w:val="005C5812"/>
    <w:rsid w:val="005C5A52"/>
    <w:rsid w:val="005C66F6"/>
    <w:rsid w:val="005C7B14"/>
    <w:rsid w:val="005D06E7"/>
    <w:rsid w:val="005D0B99"/>
    <w:rsid w:val="005D308E"/>
    <w:rsid w:val="005D3A48"/>
    <w:rsid w:val="005D6720"/>
    <w:rsid w:val="005D7AF8"/>
    <w:rsid w:val="005D7FC1"/>
    <w:rsid w:val="005E17BF"/>
    <w:rsid w:val="005E366A"/>
    <w:rsid w:val="005E5F49"/>
    <w:rsid w:val="005F014D"/>
    <w:rsid w:val="005F175E"/>
    <w:rsid w:val="005F17D2"/>
    <w:rsid w:val="005F186A"/>
    <w:rsid w:val="005F2145"/>
    <w:rsid w:val="006007A2"/>
    <w:rsid w:val="00600FC8"/>
    <w:rsid w:val="006016E1"/>
    <w:rsid w:val="00602D27"/>
    <w:rsid w:val="00606B33"/>
    <w:rsid w:val="00607232"/>
    <w:rsid w:val="00607D2E"/>
    <w:rsid w:val="00610173"/>
    <w:rsid w:val="00611C45"/>
    <w:rsid w:val="00612BB3"/>
    <w:rsid w:val="006144A1"/>
    <w:rsid w:val="00615EBB"/>
    <w:rsid w:val="00616096"/>
    <w:rsid w:val="006160A2"/>
    <w:rsid w:val="00616746"/>
    <w:rsid w:val="00617C4D"/>
    <w:rsid w:val="00617EC1"/>
    <w:rsid w:val="00621D9A"/>
    <w:rsid w:val="0062289C"/>
    <w:rsid w:val="006234A2"/>
    <w:rsid w:val="00624A7C"/>
    <w:rsid w:val="00626CFB"/>
    <w:rsid w:val="00627E69"/>
    <w:rsid w:val="006302AA"/>
    <w:rsid w:val="00631BA3"/>
    <w:rsid w:val="006343F9"/>
    <w:rsid w:val="00635A3C"/>
    <w:rsid w:val="006363BD"/>
    <w:rsid w:val="0063683B"/>
    <w:rsid w:val="00636B61"/>
    <w:rsid w:val="006412DC"/>
    <w:rsid w:val="00641844"/>
    <w:rsid w:val="006418C7"/>
    <w:rsid w:val="00641C1B"/>
    <w:rsid w:val="00642581"/>
    <w:rsid w:val="00642BC6"/>
    <w:rsid w:val="006437F7"/>
    <w:rsid w:val="00644790"/>
    <w:rsid w:val="00645C59"/>
    <w:rsid w:val="0064676E"/>
    <w:rsid w:val="00646B1F"/>
    <w:rsid w:val="006479C2"/>
    <w:rsid w:val="00647E5C"/>
    <w:rsid w:val="006501AF"/>
    <w:rsid w:val="00650DDE"/>
    <w:rsid w:val="00652C65"/>
    <w:rsid w:val="00653BCF"/>
    <w:rsid w:val="006542B2"/>
    <w:rsid w:val="0065505B"/>
    <w:rsid w:val="00660924"/>
    <w:rsid w:val="00661C13"/>
    <w:rsid w:val="006635A7"/>
    <w:rsid w:val="00663966"/>
    <w:rsid w:val="0066467B"/>
    <w:rsid w:val="006670AC"/>
    <w:rsid w:val="00667D3F"/>
    <w:rsid w:val="00670186"/>
    <w:rsid w:val="00672307"/>
    <w:rsid w:val="00672394"/>
    <w:rsid w:val="00672E03"/>
    <w:rsid w:val="00673587"/>
    <w:rsid w:val="00673640"/>
    <w:rsid w:val="00673F27"/>
    <w:rsid w:val="00677AD1"/>
    <w:rsid w:val="00680360"/>
    <w:rsid w:val="006808C6"/>
    <w:rsid w:val="00681268"/>
    <w:rsid w:val="00682668"/>
    <w:rsid w:val="006835DF"/>
    <w:rsid w:val="00684CF2"/>
    <w:rsid w:val="00685516"/>
    <w:rsid w:val="0068572F"/>
    <w:rsid w:val="006861B5"/>
    <w:rsid w:val="00687C6C"/>
    <w:rsid w:val="00687DD0"/>
    <w:rsid w:val="006906E4"/>
    <w:rsid w:val="00692A68"/>
    <w:rsid w:val="00693E8B"/>
    <w:rsid w:val="0069422D"/>
    <w:rsid w:val="006944E9"/>
    <w:rsid w:val="00695295"/>
    <w:rsid w:val="00695D85"/>
    <w:rsid w:val="00696D23"/>
    <w:rsid w:val="006972BB"/>
    <w:rsid w:val="006A08D3"/>
    <w:rsid w:val="006A1757"/>
    <w:rsid w:val="006A17C0"/>
    <w:rsid w:val="006A30A2"/>
    <w:rsid w:val="006A30B1"/>
    <w:rsid w:val="006A36CE"/>
    <w:rsid w:val="006A49BF"/>
    <w:rsid w:val="006A6D23"/>
    <w:rsid w:val="006B25DE"/>
    <w:rsid w:val="006B3FEC"/>
    <w:rsid w:val="006B4D49"/>
    <w:rsid w:val="006B67F7"/>
    <w:rsid w:val="006B7137"/>
    <w:rsid w:val="006B71EF"/>
    <w:rsid w:val="006C0F49"/>
    <w:rsid w:val="006C1AFF"/>
    <w:rsid w:val="006C1C3B"/>
    <w:rsid w:val="006C1E2F"/>
    <w:rsid w:val="006C291B"/>
    <w:rsid w:val="006C2E4D"/>
    <w:rsid w:val="006C2F0A"/>
    <w:rsid w:val="006C44AC"/>
    <w:rsid w:val="006C4E43"/>
    <w:rsid w:val="006C643E"/>
    <w:rsid w:val="006D117A"/>
    <w:rsid w:val="006D2932"/>
    <w:rsid w:val="006D2F54"/>
    <w:rsid w:val="006D2FBD"/>
    <w:rsid w:val="006D317E"/>
    <w:rsid w:val="006D3671"/>
    <w:rsid w:val="006D4176"/>
    <w:rsid w:val="006D6AF1"/>
    <w:rsid w:val="006D7261"/>
    <w:rsid w:val="006E0A73"/>
    <w:rsid w:val="006E0FEE"/>
    <w:rsid w:val="006E2C3C"/>
    <w:rsid w:val="006E471D"/>
    <w:rsid w:val="006E5094"/>
    <w:rsid w:val="006E5B17"/>
    <w:rsid w:val="006E6C11"/>
    <w:rsid w:val="006E776E"/>
    <w:rsid w:val="006F0C49"/>
    <w:rsid w:val="006F7C0C"/>
    <w:rsid w:val="00700755"/>
    <w:rsid w:val="00703306"/>
    <w:rsid w:val="00703B4A"/>
    <w:rsid w:val="0070646B"/>
    <w:rsid w:val="00707606"/>
    <w:rsid w:val="007111F3"/>
    <w:rsid w:val="007112E7"/>
    <w:rsid w:val="0071294A"/>
    <w:rsid w:val="00712E45"/>
    <w:rsid w:val="007130A2"/>
    <w:rsid w:val="00714B8E"/>
    <w:rsid w:val="00715463"/>
    <w:rsid w:val="00715A7C"/>
    <w:rsid w:val="00721A8E"/>
    <w:rsid w:val="007227E0"/>
    <w:rsid w:val="00726D91"/>
    <w:rsid w:val="00727B39"/>
    <w:rsid w:val="00730601"/>
    <w:rsid w:val="00730655"/>
    <w:rsid w:val="00730CE9"/>
    <w:rsid w:val="00731611"/>
    <w:rsid w:val="00731719"/>
    <w:rsid w:val="00731D77"/>
    <w:rsid w:val="00732360"/>
    <w:rsid w:val="00733722"/>
    <w:rsid w:val="0073390A"/>
    <w:rsid w:val="007340DB"/>
    <w:rsid w:val="00734E64"/>
    <w:rsid w:val="00736B37"/>
    <w:rsid w:val="007370FB"/>
    <w:rsid w:val="00740A35"/>
    <w:rsid w:val="00740AAF"/>
    <w:rsid w:val="0074205D"/>
    <w:rsid w:val="007442B3"/>
    <w:rsid w:val="007451E1"/>
    <w:rsid w:val="0074733D"/>
    <w:rsid w:val="00747E89"/>
    <w:rsid w:val="007500F1"/>
    <w:rsid w:val="007520B4"/>
    <w:rsid w:val="007542BB"/>
    <w:rsid w:val="00756397"/>
    <w:rsid w:val="00756C3B"/>
    <w:rsid w:val="00760347"/>
    <w:rsid w:val="007635C6"/>
    <w:rsid w:val="007655D5"/>
    <w:rsid w:val="00765A2A"/>
    <w:rsid w:val="00766277"/>
    <w:rsid w:val="00766E7A"/>
    <w:rsid w:val="0076744E"/>
    <w:rsid w:val="00767819"/>
    <w:rsid w:val="00770330"/>
    <w:rsid w:val="00771EEF"/>
    <w:rsid w:val="007763C1"/>
    <w:rsid w:val="00776C1B"/>
    <w:rsid w:val="00777E82"/>
    <w:rsid w:val="00780305"/>
    <w:rsid w:val="00781359"/>
    <w:rsid w:val="00785837"/>
    <w:rsid w:val="0078586F"/>
    <w:rsid w:val="00786921"/>
    <w:rsid w:val="00786C0D"/>
    <w:rsid w:val="00793026"/>
    <w:rsid w:val="00793179"/>
    <w:rsid w:val="007964F7"/>
    <w:rsid w:val="00797E20"/>
    <w:rsid w:val="007A0FC6"/>
    <w:rsid w:val="007A1AAA"/>
    <w:rsid w:val="007A1D74"/>
    <w:rsid w:val="007A1EAA"/>
    <w:rsid w:val="007A295F"/>
    <w:rsid w:val="007A3D48"/>
    <w:rsid w:val="007A5B02"/>
    <w:rsid w:val="007A79FD"/>
    <w:rsid w:val="007B0B9D"/>
    <w:rsid w:val="007B10DE"/>
    <w:rsid w:val="007B171D"/>
    <w:rsid w:val="007B1FAC"/>
    <w:rsid w:val="007B26E3"/>
    <w:rsid w:val="007B5A43"/>
    <w:rsid w:val="007B5B38"/>
    <w:rsid w:val="007B6807"/>
    <w:rsid w:val="007B709B"/>
    <w:rsid w:val="007C04B1"/>
    <w:rsid w:val="007C0CA5"/>
    <w:rsid w:val="007C1343"/>
    <w:rsid w:val="007C276E"/>
    <w:rsid w:val="007C2A0E"/>
    <w:rsid w:val="007C561D"/>
    <w:rsid w:val="007C5EF1"/>
    <w:rsid w:val="007C6F8D"/>
    <w:rsid w:val="007C7BF5"/>
    <w:rsid w:val="007C7EBD"/>
    <w:rsid w:val="007D19B7"/>
    <w:rsid w:val="007D2229"/>
    <w:rsid w:val="007D3363"/>
    <w:rsid w:val="007D399A"/>
    <w:rsid w:val="007D6DEF"/>
    <w:rsid w:val="007D75E5"/>
    <w:rsid w:val="007D773E"/>
    <w:rsid w:val="007E066E"/>
    <w:rsid w:val="007E0ABD"/>
    <w:rsid w:val="007E1356"/>
    <w:rsid w:val="007E203B"/>
    <w:rsid w:val="007E20FC"/>
    <w:rsid w:val="007E2227"/>
    <w:rsid w:val="007E3B9F"/>
    <w:rsid w:val="007E3E3A"/>
    <w:rsid w:val="007E4692"/>
    <w:rsid w:val="007E60E8"/>
    <w:rsid w:val="007E6799"/>
    <w:rsid w:val="007E7062"/>
    <w:rsid w:val="007E7516"/>
    <w:rsid w:val="007E7C2B"/>
    <w:rsid w:val="007F055F"/>
    <w:rsid w:val="007F0884"/>
    <w:rsid w:val="007F0E1E"/>
    <w:rsid w:val="007F0E40"/>
    <w:rsid w:val="007F2424"/>
    <w:rsid w:val="007F29A7"/>
    <w:rsid w:val="007F3358"/>
    <w:rsid w:val="007F3B24"/>
    <w:rsid w:val="007F47ED"/>
    <w:rsid w:val="007F6BBA"/>
    <w:rsid w:val="007F6C33"/>
    <w:rsid w:val="007F77E1"/>
    <w:rsid w:val="008004B4"/>
    <w:rsid w:val="00801DCD"/>
    <w:rsid w:val="0080355C"/>
    <w:rsid w:val="00804A86"/>
    <w:rsid w:val="00805BE8"/>
    <w:rsid w:val="00805FDA"/>
    <w:rsid w:val="00806679"/>
    <w:rsid w:val="00806C10"/>
    <w:rsid w:val="00810655"/>
    <w:rsid w:val="00811B6A"/>
    <w:rsid w:val="00811DCE"/>
    <w:rsid w:val="00813D41"/>
    <w:rsid w:val="00816078"/>
    <w:rsid w:val="008177E3"/>
    <w:rsid w:val="008212BA"/>
    <w:rsid w:val="00821785"/>
    <w:rsid w:val="00823AA9"/>
    <w:rsid w:val="008249E1"/>
    <w:rsid w:val="008252D2"/>
    <w:rsid w:val="008255B9"/>
    <w:rsid w:val="00825CD8"/>
    <w:rsid w:val="00827324"/>
    <w:rsid w:val="0083231B"/>
    <w:rsid w:val="00834666"/>
    <w:rsid w:val="008355EA"/>
    <w:rsid w:val="00836295"/>
    <w:rsid w:val="00837458"/>
    <w:rsid w:val="008375E5"/>
    <w:rsid w:val="00837AAE"/>
    <w:rsid w:val="00840963"/>
    <w:rsid w:val="00840EA2"/>
    <w:rsid w:val="008429AD"/>
    <w:rsid w:val="008429DB"/>
    <w:rsid w:val="00843977"/>
    <w:rsid w:val="0084533C"/>
    <w:rsid w:val="00845D61"/>
    <w:rsid w:val="00845DBC"/>
    <w:rsid w:val="00850C75"/>
    <w:rsid w:val="00850E39"/>
    <w:rsid w:val="008510AB"/>
    <w:rsid w:val="008525A3"/>
    <w:rsid w:val="0085477A"/>
    <w:rsid w:val="00855107"/>
    <w:rsid w:val="00855173"/>
    <w:rsid w:val="008557D9"/>
    <w:rsid w:val="00855BF7"/>
    <w:rsid w:val="00856214"/>
    <w:rsid w:val="0085729B"/>
    <w:rsid w:val="00862089"/>
    <w:rsid w:val="0086211F"/>
    <w:rsid w:val="00865304"/>
    <w:rsid w:val="00865DBF"/>
    <w:rsid w:val="00866D5B"/>
    <w:rsid w:val="00866FF5"/>
    <w:rsid w:val="0087332D"/>
    <w:rsid w:val="00873E1F"/>
    <w:rsid w:val="00874267"/>
    <w:rsid w:val="008745F6"/>
    <w:rsid w:val="00874C16"/>
    <w:rsid w:val="00874CD9"/>
    <w:rsid w:val="00877FE2"/>
    <w:rsid w:val="0088191B"/>
    <w:rsid w:val="008824B1"/>
    <w:rsid w:val="00882CF6"/>
    <w:rsid w:val="00885B28"/>
    <w:rsid w:val="00886D1F"/>
    <w:rsid w:val="00887FF6"/>
    <w:rsid w:val="00890F01"/>
    <w:rsid w:val="00891923"/>
    <w:rsid w:val="00891EE1"/>
    <w:rsid w:val="008929F5"/>
    <w:rsid w:val="00893987"/>
    <w:rsid w:val="0089405C"/>
    <w:rsid w:val="008963EF"/>
    <w:rsid w:val="0089688E"/>
    <w:rsid w:val="00896A20"/>
    <w:rsid w:val="008A106D"/>
    <w:rsid w:val="008A1C49"/>
    <w:rsid w:val="008A1FBE"/>
    <w:rsid w:val="008A51C9"/>
    <w:rsid w:val="008A7D68"/>
    <w:rsid w:val="008B07B9"/>
    <w:rsid w:val="008B0839"/>
    <w:rsid w:val="008B165E"/>
    <w:rsid w:val="008B247E"/>
    <w:rsid w:val="008B3194"/>
    <w:rsid w:val="008B3FA5"/>
    <w:rsid w:val="008B4F26"/>
    <w:rsid w:val="008B5AE7"/>
    <w:rsid w:val="008C0BDC"/>
    <w:rsid w:val="008C2859"/>
    <w:rsid w:val="008C2BCC"/>
    <w:rsid w:val="008C2E18"/>
    <w:rsid w:val="008C60E9"/>
    <w:rsid w:val="008C61C0"/>
    <w:rsid w:val="008D02E3"/>
    <w:rsid w:val="008D0CB7"/>
    <w:rsid w:val="008D1516"/>
    <w:rsid w:val="008D1B7C"/>
    <w:rsid w:val="008D290B"/>
    <w:rsid w:val="008D324C"/>
    <w:rsid w:val="008D4474"/>
    <w:rsid w:val="008D5D52"/>
    <w:rsid w:val="008D6657"/>
    <w:rsid w:val="008D747E"/>
    <w:rsid w:val="008E1F60"/>
    <w:rsid w:val="008E307E"/>
    <w:rsid w:val="008E4549"/>
    <w:rsid w:val="008E463E"/>
    <w:rsid w:val="008E4D99"/>
    <w:rsid w:val="008E6558"/>
    <w:rsid w:val="008E7CE5"/>
    <w:rsid w:val="008E7F0C"/>
    <w:rsid w:val="008F1B66"/>
    <w:rsid w:val="008F2AF5"/>
    <w:rsid w:val="008F4532"/>
    <w:rsid w:val="008F4678"/>
    <w:rsid w:val="008F4DD1"/>
    <w:rsid w:val="008F50A8"/>
    <w:rsid w:val="008F6056"/>
    <w:rsid w:val="008F61E2"/>
    <w:rsid w:val="008F7333"/>
    <w:rsid w:val="008F752A"/>
    <w:rsid w:val="0090029C"/>
    <w:rsid w:val="00900702"/>
    <w:rsid w:val="009016ED"/>
    <w:rsid w:val="009028B0"/>
    <w:rsid w:val="00902C07"/>
    <w:rsid w:val="00904BF7"/>
    <w:rsid w:val="00905804"/>
    <w:rsid w:val="009069BD"/>
    <w:rsid w:val="009101E2"/>
    <w:rsid w:val="00911D23"/>
    <w:rsid w:val="009156C7"/>
    <w:rsid w:val="00915D73"/>
    <w:rsid w:val="00916077"/>
    <w:rsid w:val="009170A2"/>
    <w:rsid w:val="00917478"/>
    <w:rsid w:val="009208A6"/>
    <w:rsid w:val="00920C82"/>
    <w:rsid w:val="00921122"/>
    <w:rsid w:val="00921EF2"/>
    <w:rsid w:val="00922E20"/>
    <w:rsid w:val="00922E3B"/>
    <w:rsid w:val="00924514"/>
    <w:rsid w:val="009270BF"/>
    <w:rsid w:val="00927316"/>
    <w:rsid w:val="0093108A"/>
    <w:rsid w:val="0093133D"/>
    <w:rsid w:val="00931584"/>
    <w:rsid w:val="0093276D"/>
    <w:rsid w:val="00932D85"/>
    <w:rsid w:val="00933D12"/>
    <w:rsid w:val="00934154"/>
    <w:rsid w:val="00934BFB"/>
    <w:rsid w:val="00935274"/>
    <w:rsid w:val="00936ADE"/>
    <w:rsid w:val="00937065"/>
    <w:rsid w:val="00940285"/>
    <w:rsid w:val="009408EC"/>
    <w:rsid w:val="00940E92"/>
    <w:rsid w:val="009415B0"/>
    <w:rsid w:val="00941CE8"/>
    <w:rsid w:val="00941D4F"/>
    <w:rsid w:val="00943944"/>
    <w:rsid w:val="009442E9"/>
    <w:rsid w:val="00944561"/>
    <w:rsid w:val="009450F9"/>
    <w:rsid w:val="00945B6B"/>
    <w:rsid w:val="0094633D"/>
    <w:rsid w:val="009463AD"/>
    <w:rsid w:val="00947E7E"/>
    <w:rsid w:val="00950CA1"/>
    <w:rsid w:val="0095139A"/>
    <w:rsid w:val="009515E7"/>
    <w:rsid w:val="009538DF"/>
    <w:rsid w:val="00953E16"/>
    <w:rsid w:val="009542AC"/>
    <w:rsid w:val="0095580F"/>
    <w:rsid w:val="009565E6"/>
    <w:rsid w:val="00961BB2"/>
    <w:rsid w:val="00962108"/>
    <w:rsid w:val="009638D6"/>
    <w:rsid w:val="0096631F"/>
    <w:rsid w:val="0097339C"/>
    <w:rsid w:val="00973B7E"/>
    <w:rsid w:val="0097408E"/>
    <w:rsid w:val="00974BB2"/>
    <w:rsid w:val="00974E99"/>
    <w:rsid w:val="00974FA7"/>
    <w:rsid w:val="009756E5"/>
    <w:rsid w:val="00977A8C"/>
    <w:rsid w:val="009813A7"/>
    <w:rsid w:val="009834EC"/>
    <w:rsid w:val="009837A0"/>
    <w:rsid w:val="00983910"/>
    <w:rsid w:val="00987763"/>
    <w:rsid w:val="00991C22"/>
    <w:rsid w:val="00991DB5"/>
    <w:rsid w:val="00992D5E"/>
    <w:rsid w:val="00993261"/>
    <w:rsid w:val="009932AC"/>
    <w:rsid w:val="00993920"/>
    <w:rsid w:val="00994351"/>
    <w:rsid w:val="00994706"/>
    <w:rsid w:val="00994903"/>
    <w:rsid w:val="00995974"/>
    <w:rsid w:val="009964D1"/>
    <w:rsid w:val="00996962"/>
    <w:rsid w:val="00996A8F"/>
    <w:rsid w:val="00996C8E"/>
    <w:rsid w:val="00997D8F"/>
    <w:rsid w:val="009A1DBF"/>
    <w:rsid w:val="009A47FE"/>
    <w:rsid w:val="009A56D8"/>
    <w:rsid w:val="009A5C68"/>
    <w:rsid w:val="009A68E6"/>
    <w:rsid w:val="009A6AD2"/>
    <w:rsid w:val="009A7598"/>
    <w:rsid w:val="009B1443"/>
    <w:rsid w:val="009B14A3"/>
    <w:rsid w:val="009B1DF8"/>
    <w:rsid w:val="009B1F02"/>
    <w:rsid w:val="009B2413"/>
    <w:rsid w:val="009B3D20"/>
    <w:rsid w:val="009B4E85"/>
    <w:rsid w:val="009B5418"/>
    <w:rsid w:val="009B54EC"/>
    <w:rsid w:val="009B61B4"/>
    <w:rsid w:val="009B62DE"/>
    <w:rsid w:val="009B6861"/>
    <w:rsid w:val="009B72E8"/>
    <w:rsid w:val="009C0727"/>
    <w:rsid w:val="009C1823"/>
    <w:rsid w:val="009C3C80"/>
    <w:rsid w:val="009C3D58"/>
    <w:rsid w:val="009C3F0D"/>
    <w:rsid w:val="009C492F"/>
    <w:rsid w:val="009C49E1"/>
    <w:rsid w:val="009C6649"/>
    <w:rsid w:val="009C7012"/>
    <w:rsid w:val="009D052C"/>
    <w:rsid w:val="009D07A3"/>
    <w:rsid w:val="009D1955"/>
    <w:rsid w:val="009D2FF2"/>
    <w:rsid w:val="009D3226"/>
    <w:rsid w:val="009D3385"/>
    <w:rsid w:val="009D590A"/>
    <w:rsid w:val="009D6E64"/>
    <w:rsid w:val="009D793C"/>
    <w:rsid w:val="009D7A3B"/>
    <w:rsid w:val="009E16A9"/>
    <w:rsid w:val="009E30DB"/>
    <w:rsid w:val="009E3571"/>
    <w:rsid w:val="009E375F"/>
    <w:rsid w:val="009E39D4"/>
    <w:rsid w:val="009E4189"/>
    <w:rsid w:val="009E433B"/>
    <w:rsid w:val="009E4FFD"/>
    <w:rsid w:val="009E5401"/>
    <w:rsid w:val="009E5F72"/>
    <w:rsid w:val="009E6E68"/>
    <w:rsid w:val="009F1729"/>
    <w:rsid w:val="009F3C63"/>
    <w:rsid w:val="009F40AD"/>
    <w:rsid w:val="009F5452"/>
    <w:rsid w:val="009F6363"/>
    <w:rsid w:val="009F6F59"/>
    <w:rsid w:val="00A00BCC"/>
    <w:rsid w:val="00A013E4"/>
    <w:rsid w:val="00A01AC6"/>
    <w:rsid w:val="00A02732"/>
    <w:rsid w:val="00A0306C"/>
    <w:rsid w:val="00A04EEF"/>
    <w:rsid w:val="00A062A7"/>
    <w:rsid w:val="00A0758F"/>
    <w:rsid w:val="00A0796C"/>
    <w:rsid w:val="00A141E2"/>
    <w:rsid w:val="00A146D5"/>
    <w:rsid w:val="00A14D8D"/>
    <w:rsid w:val="00A14F14"/>
    <w:rsid w:val="00A1570A"/>
    <w:rsid w:val="00A15EF3"/>
    <w:rsid w:val="00A1616D"/>
    <w:rsid w:val="00A1686F"/>
    <w:rsid w:val="00A17866"/>
    <w:rsid w:val="00A211B4"/>
    <w:rsid w:val="00A213D9"/>
    <w:rsid w:val="00A2143F"/>
    <w:rsid w:val="00A223CF"/>
    <w:rsid w:val="00A22782"/>
    <w:rsid w:val="00A22EC7"/>
    <w:rsid w:val="00A2410E"/>
    <w:rsid w:val="00A249B1"/>
    <w:rsid w:val="00A26396"/>
    <w:rsid w:val="00A26FDD"/>
    <w:rsid w:val="00A30A93"/>
    <w:rsid w:val="00A30D0B"/>
    <w:rsid w:val="00A33DD1"/>
    <w:rsid w:val="00A33DDF"/>
    <w:rsid w:val="00A34547"/>
    <w:rsid w:val="00A34F9A"/>
    <w:rsid w:val="00A376B7"/>
    <w:rsid w:val="00A4004C"/>
    <w:rsid w:val="00A4100E"/>
    <w:rsid w:val="00A41473"/>
    <w:rsid w:val="00A41BF5"/>
    <w:rsid w:val="00A420B5"/>
    <w:rsid w:val="00A437C9"/>
    <w:rsid w:val="00A44778"/>
    <w:rsid w:val="00A45C4E"/>
    <w:rsid w:val="00A45C53"/>
    <w:rsid w:val="00A46084"/>
    <w:rsid w:val="00A469E7"/>
    <w:rsid w:val="00A47E33"/>
    <w:rsid w:val="00A50B20"/>
    <w:rsid w:val="00A51C80"/>
    <w:rsid w:val="00A53370"/>
    <w:rsid w:val="00A54026"/>
    <w:rsid w:val="00A57BCA"/>
    <w:rsid w:val="00A604A4"/>
    <w:rsid w:val="00A6107C"/>
    <w:rsid w:val="00A61B7D"/>
    <w:rsid w:val="00A61E29"/>
    <w:rsid w:val="00A63A25"/>
    <w:rsid w:val="00A64B88"/>
    <w:rsid w:val="00A64EA3"/>
    <w:rsid w:val="00A64FD4"/>
    <w:rsid w:val="00A65A9D"/>
    <w:rsid w:val="00A6605B"/>
    <w:rsid w:val="00A668A9"/>
    <w:rsid w:val="00A66ADC"/>
    <w:rsid w:val="00A66E2F"/>
    <w:rsid w:val="00A70268"/>
    <w:rsid w:val="00A71181"/>
    <w:rsid w:val="00A7147D"/>
    <w:rsid w:val="00A74412"/>
    <w:rsid w:val="00A74ACC"/>
    <w:rsid w:val="00A76836"/>
    <w:rsid w:val="00A80452"/>
    <w:rsid w:val="00A8170F"/>
    <w:rsid w:val="00A81B15"/>
    <w:rsid w:val="00A837FF"/>
    <w:rsid w:val="00A84052"/>
    <w:rsid w:val="00A84DC8"/>
    <w:rsid w:val="00A85DBC"/>
    <w:rsid w:val="00A87FEB"/>
    <w:rsid w:val="00A91316"/>
    <w:rsid w:val="00A91C13"/>
    <w:rsid w:val="00A923D6"/>
    <w:rsid w:val="00A93F9F"/>
    <w:rsid w:val="00A9420E"/>
    <w:rsid w:val="00A95AAB"/>
    <w:rsid w:val="00A97240"/>
    <w:rsid w:val="00A97648"/>
    <w:rsid w:val="00AA114E"/>
    <w:rsid w:val="00AA1852"/>
    <w:rsid w:val="00AA1CFD"/>
    <w:rsid w:val="00AA2239"/>
    <w:rsid w:val="00AA224E"/>
    <w:rsid w:val="00AA33D2"/>
    <w:rsid w:val="00AA37A4"/>
    <w:rsid w:val="00AA5ED8"/>
    <w:rsid w:val="00AB0C57"/>
    <w:rsid w:val="00AB1195"/>
    <w:rsid w:val="00AB3D62"/>
    <w:rsid w:val="00AB4182"/>
    <w:rsid w:val="00AB5B7F"/>
    <w:rsid w:val="00AC27DB"/>
    <w:rsid w:val="00AC38EA"/>
    <w:rsid w:val="00AC45BA"/>
    <w:rsid w:val="00AC5455"/>
    <w:rsid w:val="00AC569E"/>
    <w:rsid w:val="00AC5ACA"/>
    <w:rsid w:val="00AC6D6B"/>
    <w:rsid w:val="00AC7A3A"/>
    <w:rsid w:val="00AD0470"/>
    <w:rsid w:val="00AD4FF9"/>
    <w:rsid w:val="00AD5467"/>
    <w:rsid w:val="00AD7736"/>
    <w:rsid w:val="00AE09C2"/>
    <w:rsid w:val="00AE0CF9"/>
    <w:rsid w:val="00AE0D7D"/>
    <w:rsid w:val="00AE10CE"/>
    <w:rsid w:val="00AE1C41"/>
    <w:rsid w:val="00AE24AB"/>
    <w:rsid w:val="00AE2BE2"/>
    <w:rsid w:val="00AE3060"/>
    <w:rsid w:val="00AE39D1"/>
    <w:rsid w:val="00AE4C32"/>
    <w:rsid w:val="00AE5C27"/>
    <w:rsid w:val="00AE5F8D"/>
    <w:rsid w:val="00AE673C"/>
    <w:rsid w:val="00AE70D4"/>
    <w:rsid w:val="00AE72FA"/>
    <w:rsid w:val="00AE7868"/>
    <w:rsid w:val="00AE7DBB"/>
    <w:rsid w:val="00AF00C6"/>
    <w:rsid w:val="00AF0407"/>
    <w:rsid w:val="00AF049B"/>
    <w:rsid w:val="00AF0B0F"/>
    <w:rsid w:val="00AF1DBB"/>
    <w:rsid w:val="00AF32FB"/>
    <w:rsid w:val="00AF4D8B"/>
    <w:rsid w:val="00AF575F"/>
    <w:rsid w:val="00AF72A1"/>
    <w:rsid w:val="00AF748B"/>
    <w:rsid w:val="00AF7725"/>
    <w:rsid w:val="00AF7977"/>
    <w:rsid w:val="00B006D1"/>
    <w:rsid w:val="00B01DE3"/>
    <w:rsid w:val="00B037EA"/>
    <w:rsid w:val="00B067CA"/>
    <w:rsid w:val="00B075CD"/>
    <w:rsid w:val="00B0789E"/>
    <w:rsid w:val="00B1252A"/>
    <w:rsid w:val="00B12B19"/>
    <w:rsid w:val="00B12B26"/>
    <w:rsid w:val="00B13B80"/>
    <w:rsid w:val="00B14936"/>
    <w:rsid w:val="00B14B56"/>
    <w:rsid w:val="00B163F8"/>
    <w:rsid w:val="00B20595"/>
    <w:rsid w:val="00B2472D"/>
    <w:rsid w:val="00B24CA0"/>
    <w:rsid w:val="00B24EAA"/>
    <w:rsid w:val="00B2549F"/>
    <w:rsid w:val="00B26DB3"/>
    <w:rsid w:val="00B26F1A"/>
    <w:rsid w:val="00B32AFD"/>
    <w:rsid w:val="00B338A8"/>
    <w:rsid w:val="00B35936"/>
    <w:rsid w:val="00B364C1"/>
    <w:rsid w:val="00B373E5"/>
    <w:rsid w:val="00B40C55"/>
    <w:rsid w:val="00B4108D"/>
    <w:rsid w:val="00B41AF5"/>
    <w:rsid w:val="00B43FF9"/>
    <w:rsid w:val="00B440DE"/>
    <w:rsid w:val="00B47F51"/>
    <w:rsid w:val="00B50740"/>
    <w:rsid w:val="00B51CA8"/>
    <w:rsid w:val="00B521C6"/>
    <w:rsid w:val="00B52BF1"/>
    <w:rsid w:val="00B54301"/>
    <w:rsid w:val="00B54EA8"/>
    <w:rsid w:val="00B55A25"/>
    <w:rsid w:val="00B57265"/>
    <w:rsid w:val="00B60822"/>
    <w:rsid w:val="00B60BA2"/>
    <w:rsid w:val="00B615FD"/>
    <w:rsid w:val="00B633AE"/>
    <w:rsid w:val="00B665D2"/>
    <w:rsid w:val="00B668FD"/>
    <w:rsid w:val="00B6737C"/>
    <w:rsid w:val="00B6765D"/>
    <w:rsid w:val="00B70DC6"/>
    <w:rsid w:val="00B7214D"/>
    <w:rsid w:val="00B72E92"/>
    <w:rsid w:val="00B7346D"/>
    <w:rsid w:val="00B739DF"/>
    <w:rsid w:val="00B74372"/>
    <w:rsid w:val="00B75525"/>
    <w:rsid w:val="00B76667"/>
    <w:rsid w:val="00B76AED"/>
    <w:rsid w:val="00B77189"/>
    <w:rsid w:val="00B80283"/>
    <w:rsid w:val="00B8095F"/>
    <w:rsid w:val="00B80B0C"/>
    <w:rsid w:val="00B80B11"/>
    <w:rsid w:val="00B81FA0"/>
    <w:rsid w:val="00B82A13"/>
    <w:rsid w:val="00B82A41"/>
    <w:rsid w:val="00B831AE"/>
    <w:rsid w:val="00B83BA7"/>
    <w:rsid w:val="00B8446C"/>
    <w:rsid w:val="00B848D8"/>
    <w:rsid w:val="00B8535C"/>
    <w:rsid w:val="00B87725"/>
    <w:rsid w:val="00B91DD7"/>
    <w:rsid w:val="00B92F0D"/>
    <w:rsid w:val="00B9369B"/>
    <w:rsid w:val="00B94841"/>
    <w:rsid w:val="00B961EC"/>
    <w:rsid w:val="00BA259A"/>
    <w:rsid w:val="00BA259C"/>
    <w:rsid w:val="00BA29D3"/>
    <w:rsid w:val="00BA307F"/>
    <w:rsid w:val="00BA374F"/>
    <w:rsid w:val="00BA41A8"/>
    <w:rsid w:val="00BA46E3"/>
    <w:rsid w:val="00BA5280"/>
    <w:rsid w:val="00BA5BA7"/>
    <w:rsid w:val="00BA6406"/>
    <w:rsid w:val="00BA6C43"/>
    <w:rsid w:val="00BB14F1"/>
    <w:rsid w:val="00BB21C0"/>
    <w:rsid w:val="00BB4A73"/>
    <w:rsid w:val="00BB572E"/>
    <w:rsid w:val="00BB5A9A"/>
    <w:rsid w:val="00BB5E8F"/>
    <w:rsid w:val="00BB74FD"/>
    <w:rsid w:val="00BB7815"/>
    <w:rsid w:val="00BC208E"/>
    <w:rsid w:val="00BC4FA5"/>
    <w:rsid w:val="00BC536A"/>
    <w:rsid w:val="00BC5982"/>
    <w:rsid w:val="00BC60BF"/>
    <w:rsid w:val="00BC6E33"/>
    <w:rsid w:val="00BC7D3E"/>
    <w:rsid w:val="00BD20F3"/>
    <w:rsid w:val="00BD28BF"/>
    <w:rsid w:val="00BD2D12"/>
    <w:rsid w:val="00BD6404"/>
    <w:rsid w:val="00BE005D"/>
    <w:rsid w:val="00BE2333"/>
    <w:rsid w:val="00BE247F"/>
    <w:rsid w:val="00BE33AE"/>
    <w:rsid w:val="00BE626D"/>
    <w:rsid w:val="00BE77D8"/>
    <w:rsid w:val="00BF046F"/>
    <w:rsid w:val="00BF1A21"/>
    <w:rsid w:val="00BF3E20"/>
    <w:rsid w:val="00BF4913"/>
    <w:rsid w:val="00BF5116"/>
    <w:rsid w:val="00BF5B06"/>
    <w:rsid w:val="00BF6040"/>
    <w:rsid w:val="00BF738B"/>
    <w:rsid w:val="00BF73D4"/>
    <w:rsid w:val="00C00F3F"/>
    <w:rsid w:val="00C01D50"/>
    <w:rsid w:val="00C021A2"/>
    <w:rsid w:val="00C02273"/>
    <w:rsid w:val="00C02844"/>
    <w:rsid w:val="00C02D66"/>
    <w:rsid w:val="00C02E41"/>
    <w:rsid w:val="00C02F9E"/>
    <w:rsid w:val="00C046CE"/>
    <w:rsid w:val="00C055AD"/>
    <w:rsid w:val="00C056DC"/>
    <w:rsid w:val="00C07357"/>
    <w:rsid w:val="00C0749A"/>
    <w:rsid w:val="00C11871"/>
    <w:rsid w:val="00C12057"/>
    <w:rsid w:val="00C129C3"/>
    <w:rsid w:val="00C1329B"/>
    <w:rsid w:val="00C136C7"/>
    <w:rsid w:val="00C146B3"/>
    <w:rsid w:val="00C14A1D"/>
    <w:rsid w:val="00C1572F"/>
    <w:rsid w:val="00C16284"/>
    <w:rsid w:val="00C16FFD"/>
    <w:rsid w:val="00C17655"/>
    <w:rsid w:val="00C20586"/>
    <w:rsid w:val="00C21627"/>
    <w:rsid w:val="00C2256F"/>
    <w:rsid w:val="00C231A0"/>
    <w:rsid w:val="00C23FF9"/>
    <w:rsid w:val="00C24719"/>
    <w:rsid w:val="00C24C05"/>
    <w:rsid w:val="00C24D2F"/>
    <w:rsid w:val="00C26222"/>
    <w:rsid w:val="00C27058"/>
    <w:rsid w:val="00C279E6"/>
    <w:rsid w:val="00C27E84"/>
    <w:rsid w:val="00C308CB"/>
    <w:rsid w:val="00C31283"/>
    <w:rsid w:val="00C33641"/>
    <w:rsid w:val="00C33C48"/>
    <w:rsid w:val="00C340E5"/>
    <w:rsid w:val="00C35AA7"/>
    <w:rsid w:val="00C36A60"/>
    <w:rsid w:val="00C36C4D"/>
    <w:rsid w:val="00C404C3"/>
    <w:rsid w:val="00C40A30"/>
    <w:rsid w:val="00C43B7D"/>
    <w:rsid w:val="00C43BA1"/>
    <w:rsid w:val="00C43DAB"/>
    <w:rsid w:val="00C454A9"/>
    <w:rsid w:val="00C47488"/>
    <w:rsid w:val="00C47F08"/>
    <w:rsid w:val="00C50C1E"/>
    <w:rsid w:val="00C51122"/>
    <w:rsid w:val="00C514A6"/>
    <w:rsid w:val="00C5739F"/>
    <w:rsid w:val="00C574B2"/>
    <w:rsid w:val="00C57CF0"/>
    <w:rsid w:val="00C57FA4"/>
    <w:rsid w:val="00C62497"/>
    <w:rsid w:val="00C63059"/>
    <w:rsid w:val="00C63557"/>
    <w:rsid w:val="00C649BD"/>
    <w:rsid w:val="00C64E1B"/>
    <w:rsid w:val="00C64F89"/>
    <w:rsid w:val="00C65891"/>
    <w:rsid w:val="00C66AC9"/>
    <w:rsid w:val="00C71125"/>
    <w:rsid w:val="00C724D3"/>
    <w:rsid w:val="00C72951"/>
    <w:rsid w:val="00C73A23"/>
    <w:rsid w:val="00C750A4"/>
    <w:rsid w:val="00C77DD9"/>
    <w:rsid w:val="00C80482"/>
    <w:rsid w:val="00C80B6B"/>
    <w:rsid w:val="00C82380"/>
    <w:rsid w:val="00C83BE6"/>
    <w:rsid w:val="00C85354"/>
    <w:rsid w:val="00C860F8"/>
    <w:rsid w:val="00C86ABA"/>
    <w:rsid w:val="00C87E8B"/>
    <w:rsid w:val="00C9018F"/>
    <w:rsid w:val="00C90A6C"/>
    <w:rsid w:val="00C92ED3"/>
    <w:rsid w:val="00C943C6"/>
    <w:rsid w:val="00C943F3"/>
    <w:rsid w:val="00C94934"/>
    <w:rsid w:val="00C95E93"/>
    <w:rsid w:val="00CA08C6"/>
    <w:rsid w:val="00CA09C7"/>
    <w:rsid w:val="00CA0A77"/>
    <w:rsid w:val="00CA1D4B"/>
    <w:rsid w:val="00CA2729"/>
    <w:rsid w:val="00CA3012"/>
    <w:rsid w:val="00CA3057"/>
    <w:rsid w:val="00CA377F"/>
    <w:rsid w:val="00CA4274"/>
    <w:rsid w:val="00CA45F8"/>
    <w:rsid w:val="00CA4BD2"/>
    <w:rsid w:val="00CB0305"/>
    <w:rsid w:val="00CB23CA"/>
    <w:rsid w:val="00CB2B39"/>
    <w:rsid w:val="00CB33C7"/>
    <w:rsid w:val="00CB4066"/>
    <w:rsid w:val="00CB6125"/>
    <w:rsid w:val="00CB64BE"/>
    <w:rsid w:val="00CB65E2"/>
    <w:rsid w:val="00CB6DA7"/>
    <w:rsid w:val="00CB765A"/>
    <w:rsid w:val="00CB7E4C"/>
    <w:rsid w:val="00CC017A"/>
    <w:rsid w:val="00CC0B6D"/>
    <w:rsid w:val="00CC25B4"/>
    <w:rsid w:val="00CC2D34"/>
    <w:rsid w:val="00CC3582"/>
    <w:rsid w:val="00CC3F61"/>
    <w:rsid w:val="00CC5F88"/>
    <w:rsid w:val="00CC679C"/>
    <w:rsid w:val="00CC69C8"/>
    <w:rsid w:val="00CC77A2"/>
    <w:rsid w:val="00CD0B96"/>
    <w:rsid w:val="00CD1081"/>
    <w:rsid w:val="00CD1EA7"/>
    <w:rsid w:val="00CD307E"/>
    <w:rsid w:val="00CD5BB7"/>
    <w:rsid w:val="00CD629F"/>
    <w:rsid w:val="00CD6391"/>
    <w:rsid w:val="00CD6A1B"/>
    <w:rsid w:val="00CD7A54"/>
    <w:rsid w:val="00CE0A7F"/>
    <w:rsid w:val="00CE0EA0"/>
    <w:rsid w:val="00CE1718"/>
    <w:rsid w:val="00CE30A5"/>
    <w:rsid w:val="00CE41FA"/>
    <w:rsid w:val="00CE5BE0"/>
    <w:rsid w:val="00CE61B3"/>
    <w:rsid w:val="00CE7022"/>
    <w:rsid w:val="00CF0411"/>
    <w:rsid w:val="00CF0462"/>
    <w:rsid w:val="00CF086E"/>
    <w:rsid w:val="00CF17D4"/>
    <w:rsid w:val="00CF2B48"/>
    <w:rsid w:val="00CF4156"/>
    <w:rsid w:val="00CF4AAD"/>
    <w:rsid w:val="00CF514C"/>
    <w:rsid w:val="00CF54D3"/>
    <w:rsid w:val="00CF6D46"/>
    <w:rsid w:val="00D00233"/>
    <w:rsid w:val="00D0036C"/>
    <w:rsid w:val="00D00602"/>
    <w:rsid w:val="00D00E4F"/>
    <w:rsid w:val="00D01825"/>
    <w:rsid w:val="00D028B3"/>
    <w:rsid w:val="00D03D00"/>
    <w:rsid w:val="00D044BC"/>
    <w:rsid w:val="00D05C30"/>
    <w:rsid w:val="00D10052"/>
    <w:rsid w:val="00D10B1A"/>
    <w:rsid w:val="00D11359"/>
    <w:rsid w:val="00D13106"/>
    <w:rsid w:val="00D14283"/>
    <w:rsid w:val="00D16BE3"/>
    <w:rsid w:val="00D17F22"/>
    <w:rsid w:val="00D20E0F"/>
    <w:rsid w:val="00D211DD"/>
    <w:rsid w:val="00D2142F"/>
    <w:rsid w:val="00D227D9"/>
    <w:rsid w:val="00D232AB"/>
    <w:rsid w:val="00D235F5"/>
    <w:rsid w:val="00D24F05"/>
    <w:rsid w:val="00D26D25"/>
    <w:rsid w:val="00D3188C"/>
    <w:rsid w:val="00D318A1"/>
    <w:rsid w:val="00D31A84"/>
    <w:rsid w:val="00D31A87"/>
    <w:rsid w:val="00D31BBA"/>
    <w:rsid w:val="00D32438"/>
    <w:rsid w:val="00D32B72"/>
    <w:rsid w:val="00D332DE"/>
    <w:rsid w:val="00D35F9B"/>
    <w:rsid w:val="00D363FB"/>
    <w:rsid w:val="00D3666F"/>
    <w:rsid w:val="00D36B69"/>
    <w:rsid w:val="00D37F3F"/>
    <w:rsid w:val="00D408DD"/>
    <w:rsid w:val="00D42E3E"/>
    <w:rsid w:val="00D45D72"/>
    <w:rsid w:val="00D475CE"/>
    <w:rsid w:val="00D50385"/>
    <w:rsid w:val="00D50C42"/>
    <w:rsid w:val="00D51568"/>
    <w:rsid w:val="00D51F23"/>
    <w:rsid w:val="00D520E4"/>
    <w:rsid w:val="00D534C9"/>
    <w:rsid w:val="00D53A38"/>
    <w:rsid w:val="00D56B81"/>
    <w:rsid w:val="00D575DD"/>
    <w:rsid w:val="00D57DFA"/>
    <w:rsid w:val="00D6048A"/>
    <w:rsid w:val="00D60CC3"/>
    <w:rsid w:val="00D61B19"/>
    <w:rsid w:val="00D62AA3"/>
    <w:rsid w:val="00D62EC0"/>
    <w:rsid w:val="00D647EA"/>
    <w:rsid w:val="00D65E01"/>
    <w:rsid w:val="00D67316"/>
    <w:rsid w:val="00D67CB8"/>
    <w:rsid w:val="00D67FCF"/>
    <w:rsid w:val="00D709CE"/>
    <w:rsid w:val="00D71E37"/>
    <w:rsid w:val="00D71F73"/>
    <w:rsid w:val="00D73B66"/>
    <w:rsid w:val="00D74D20"/>
    <w:rsid w:val="00D754B1"/>
    <w:rsid w:val="00D8044F"/>
    <w:rsid w:val="00D80786"/>
    <w:rsid w:val="00D81C7C"/>
    <w:rsid w:val="00D81CAB"/>
    <w:rsid w:val="00D81DFD"/>
    <w:rsid w:val="00D830C1"/>
    <w:rsid w:val="00D85633"/>
    <w:rsid w:val="00D8576F"/>
    <w:rsid w:val="00D860CA"/>
    <w:rsid w:val="00D863A5"/>
    <w:rsid w:val="00D8677F"/>
    <w:rsid w:val="00D873BE"/>
    <w:rsid w:val="00D903CA"/>
    <w:rsid w:val="00D932E4"/>
    <w:rsid w:val="00D93AFC"/>
    <w:rsid w:val="00D953AD"/>
    <w:rsid w:val="00D95529"/>
    <w:rsid w:val="00D963DE"/>
    <w:rsid w:val="00D97324"/>
    <w:rsid w:val="00D9770D"/>
    <w:rsid w:val="00D97F0C"/>
    <w:rsid w:val="00DA068C"/>
    <w:rsid w:val="00DA0B7B"/>
    <w:rsid w:val="00DA2F9E"/>
    <w:rsid w:val="00DA3A86"/>
    <w:rsid w:val="00DA3BBF"/>
    <w:rsid w:val="00DA542E"/>
    <w:rsid w:val="00DA5EDC"/>
    <w:rsid w:val="00DA6B3F"/>
    <w:rsid w:val="00DA7137"/>
    <w:rsid w:val="00DA7DAE"/>
    <w:rsid w:val="00DB16C2"/>
    <w:rsid w:val="00DB5B2F"/>
    <w:rsid w:val="00DB5CD9"/>
    <w:rsid w:val="00DB64DD"/>
    <w:rsid w:val="00DB6BC2"/>
    <w:rsid w:val="00DB6F4D"/>
    <w:rsid w:val="00DC047C"/>
    <w:rsid w:val="00DC1CB1"/>
    <w:rsid w:val="00DC2500"/>
    <w:rsid w:val="00DC40E1"/>
    <w:rsid w:val="00DC43CE"/>
    <w:rsid w:val="00DC48A5"/>
    <w:rsid w:val="00DC4F72"/>
    <w:rsid w:val="00DC77DC"/>
    <w:rsid w:val="00DD0453"/>
    <w:rsid w:val="00DD0C2C"/>
    <w:rsid w:val="00DD0E1B"/>
    <w:rsid w:val="00DD1978"/>
    <w:rsid w:val="00DD19DE"/>
    <w:rsid w:val="00DD2231"/>
    <w:rsid w:val="00DD28BC"/>
    <w:rsid w:val="00DD5DC2"/>
    <w:rsid w:val="00DD6054"/>
    <w:rsid w:val="00DD62CB"/>
    <w:rsid w:val="00DD673F"/>
    <w:rsid w:val="00DE110E"/>
    <w:rsid w:val="00DE2B29"/>
    <w:rsid w:val="00DE31F0"/>
    <w:rsid w:val="00DE3D1C"/>
    <w:rsid w:val="00DE4C84"/>
    <w:rsid w:val="00DE5075"/>
    <w:rsid w:val="00DE66D2"/>
    <w:rsid w:val="00DF1BF8"/>
    <w:rsid w:val="00DF5E0A"/>
    <w:rsid w:val="00DF62BF"/>
    <w:rsid w:val="00DF64D3"/>
    <w:rsid w:val="00DF742F"/>
    <w:rsid w:val="00E01C41"/>
    <w:rsid w:val="00E0227D"/>
    <w:rsid w:val="00E04B84"/>
    <w:rsid w:val="00E05215"/>
    <w:rsid w:val="00E06466"/>
    <w:rsid w:val="00E064E0"/>
    <w:rsid w:val="00E06835"/>
    <w:rsid w:val="00E06FDA"/>
    <w:rsid w:val="00E07793"/>
    <w:rsid w:val="00E121D1"/>
    <w:rsid w:val="00E14C00"/>
    <w:rsid w:val="00E16049"/>
    <w:rsid w:val="00E160A5"/>
    <w:rsid w:val="00E1713D"/>
    <w:rsid w:val="00E2052C"/>
    <w:rsid w:val="00E207CF"/>
    <w:rsid w:val="00E20A43"/>
    <w:rsid w:val="00E22454"/>
    <w:rsid w:val="00E23898"/>
    <w:rsid w:val="00E24A08"/>
    <w:rsid w:val="00E26762"/>
    <w:rsid w:val="00E279F5"/>
    <w:rsid w:val="00E319F1"/>
    <w:rsid w:val="00E31B22"/>
    <w:rsid w:val="00E31FA7"/>
    <w:rsid w:val="00E33C96"/>
    <w:rsid w:val="00E33CD2"/>
    <w:rsid w:val="00E33DBA"/>
    <w:rsid w:val="00E35378"/>
    <w:rsid w:val="00E357A3"/>
    <w:rsid w:val="00E369BC"/>
    <w:rsid w:val="00E40125"/>
    <w:rsid w:val="00E40E90"/>
    <w:rsid w:val="00E410B2"/>
    <w:rsid w:val="00E4231C"/>
    <w:rsid w:val="00E4327F"/>
    <w:rsid w:val="00E44E76"/>
    <w:rsid w:val="00E450E5"/>
    <w:rsid w:val="00E45C7E"/>
    <w:rsid w:val="00E46F42"/>
    <w:rsid w:val="00E47059"/>
    <w:rsid w:val="00E51D7A"/>
    <w:rsid w:val="00E52C62"/>
    <w:rsid w:val="00E531EB"/>
    <w:rsid w:val="00E54874"/>
    <w:rsid w:val="00E54B23"/>
    <w:rsid w:val="00E54B6F"/>
    <w:rsid w:val="00E55ACA"/>
    <w:rsid w:val="00E55B88"/>
    <w:rsid w:val="00E57B74"/>
    <w:rsid w:val="00E61960"/>
    <w:rsid w:val="00E626B4"/>
    <w:rsid w:val="00E62A32"/>
    <w:rsid w:val="00E62B99"/>
    <w:rsid w:val="00E63ABB"/>
    <w:rsid w:val="00E63EC7"/>
    <w:rsid w:val="00E65102"/>
    <w:rsid w:val="00E6539F"/>
    <w:rsid w:val="00E65BC6"/>
    <w:rsid w:val="00E66002"/>
    <w:rsid w:val="00E661FF"/>
    <w:rsid w:val="00E67887"/>
    <w:rsid w:val="00E678DA"/>
    <w:rsid w:val="00E67B81"/>
    <w:rsid w:val="00E67C0F"/>
    <w:rsid w:val="00E70123"/>
    <w:rsid w:val="00E70851"/>
    <w:rsid w:val="00E708EA"/>
    <w:rsid w:val="00E71E59"/>
    <w:rsid w:val="00E726EB"/>
    <w:rsid w:val="00E72CF1"/>
    <w:rsid w:val="00E7494C"/>
    <w:rsid w:val="00E7659F"/>
    <w:rsid w:val="00E76931"/>
    <w:rsid w:val="00E804E3"/>
    <w:rsid w:val="00E80B52"/>
    <w:rsid w:val="00E80D0E"/>
    <w:rsid w:val="00E80E21"/>
    <w:rsid w:val="00E81B72"/>
    <w:rsid w:val="00E82469"/>
    <w:rsid w:val="00E824C3"/>
    <w:rsid w:val="00E8334F"/>
    <w:rsid w:val="00E836AB"/>
    <w:rsid w:val="00E840B3"/>
    <w:rsid w:val="00E84836"/>
    <w:rsid w:val="00E84BE2"/>
    <w:rsid w:val="00E84D10"/>
    <w:rsid w:val="00E86039"/>
    <w:rsid w:val="00E8629F"/>
    <w:rsid w:val="00E8674B"/>
    <w:rsid w:val="00E87E64"/>
    <w:rsid w:val="00E91008"/>
    <w:rsid w:val="00E921FA"/>
    <w:rsid w:val="00E9342C"/>
    <w:rsid w:val="00E9374E"/>
    <w:rsid w:val="00E94F54"/>
    <w:rsid w:val="00E954A2"/>
    <w:rsid w:val="00E961E3"/>
    <w:rsid w:val="00E96AC7"/>
    <w:rsid w:val="00E97AD5"/>
    <w:rsid w:val="00E97EC9"/>
    <w:rsid w:val="00EA1111"/>
    <w:rsid w:val="00EA20A1"/>
    <w:rsid w:val="00EA296C"/>
    <w:rsid w:val="00EA34C4"/>
    <w:rsid w:val="00EA3B4F"/>
    <w:rsid w:val="00EA3C24"/>
    <w:rsid w:val="00EA4E24"/>
    <w:rsid w:val="00EA5DF9"/>
    <w:rsid w:val="00EA6001"/>
    <w:rsid w:val="00EA66FB"/>
    <w:rsid w:val="00EA6FCD"/>
    <w:rsid w:val="00EA73DF"/>
    <w:rsid w:val="00EB42BC"/>
    <w:rsid w:val="00EB43D4"/>
    <w:rsid w:val="00EB4972"/>
    <w:rsid w:val="00EB580E"/>
    <w:rsid w:val="00EB5FD6"/>
    <w:rsid w:val="00EB61AE"/>
    <w:rsid w:val="00EC1956"/>
    <w:rsid w:val="00EC322D"/>
    <w:rsid w:val="00EC36D5"/>
    <w:rsid w:val="00EC51E5"/>
    <w:rsid w:val="00EC53BE"/>
    <w:rsid w:val="00EC68D0"/>
    <w:rsid w:val="00ED2894"/>
    <w:rsid w:val="00ED2B16"/>
    <w:rsid w:val="00ED2F33"/>
    <w:rsid w:val="00ED383A"/>
    <w:rsid w:val="00ED5098"/>
    <w:rsid w:val="00ED5BCA"/>
    <w:rsid w:val="00EE1080"/>
    <w:rsid w:val="00EE1432"/>
    <w:rsid w:val="00EE2777"/>
    <w:rsid w:val="00EE3439"/>
    <w:rsid w:val="00EE3ADA"/>
    <w:rsid w:val="00EE3D83"/>
    <w:rsid w:val="00EE46D1"/>
    <w:rsid w:val="00EE5C40"/>
    <w:rsid w:val="00EE72AF"/>
    <w:rsid w:val="00EF1EC5"/>
    <w:rsid w:val="00EF2C0D"/>
    <w:rsid w:val="00EF2F14"/>
    <w:rsid w:val="00EF344B"/>
    <w:rsid w:val="00EF3DD3"/>
    <w:rsid w:val="00EF4C88"/>
    <w:rsid w:val="00EF55EB"/>
    <w:rsid w:val="00EF7399"/>
    <w:rsid w:val="00F0029D"/>
    <w:rsid w:val="00F00B1D"/>
    <w:rsid w:val="00F00DCC"/>
    <w:rsid w:val="00F013DF"/>
    <w:rsid w:val="00F0156F"/>
    <w:rsid w:val="00F01FC2"/>
    <w:rsid w:val="00F026BD"/>
    <w:rsid w:val="00F05AC8"/>
    <w:rsid w:val="00F067B0"/>
    <w:rsid w:val="00F06B0C"/>
    <w:rsid w:val="00F07167"/>
    <w:rsid w:val="00F072D8"/>
    <w:rsid w:val="00F07CE0"/>
    <w:rsid w:val="00F115F5"/>
    <w:rsid w:val="00F119FE"/>
    <w:rsid w:val="00F13D05"/>
    <w:rsid w:val="00F14665"/>
    <w:rsid w:val="00F15481"/>
    <w:rsid w:val="00F15A66"/>
    <w:rsid w:val="00F15ED0"/>
    <w:rsid w:val="00F15EF5"/>
    <w:rsid w:val="00F1673C"/>
    <w:rsid w:val="00F1679D"/>
    <w:rsid w:val="00F1682C"/>
    <w:rsid w:val="00F178D2"/>
    <w:rsid w:val="00F17931"/>
    <w:rsid w:val="00F20B91"/>
    <w:rsid w:val="00F20E68"/>
    <w:rsid w:val="00F21139"/>
    <w:rsid w:val="00F24B8B"/>
    <w:rsid w:val="00F27841"/>
    <w:rsid w:val="00F30D2E"/>
    <w:rsid w:val="00F30E68"/>
    <w:rsid w:val="00F33B48"/>
    <w:rsid w:val="00F33C31"/>
    <w:rsid w:val="00F35516"/>
    <w:rsid w:val="00F35790"/>
    <w:rsid w:val="00F374FA"/>
    <w:rsid w:val="00F4032C"/>
    <w:rsid w:val="00F40685"/>
    <w:rsid w:val="00F40AF3"/>
    <w:rsid w:val="00F40B35"/>
    <w:rsid w:val="00F4136D"/>
    <w:rsid w:val="00F41721"/>
    <w:rsid w:val="00F41863"/>
    <w:rsid w:val="00F4212E"/>
    <w:rsid w:val="00F42C20"/>
    <w:rsid w:val="00F43E34"/>
    <w:rsid w:val="00F44B8E"/>
    <w:rsid w:val="00F47E8E"/>
    <w:rsid w:val="00F501EC"/>
    <w:rsid w:val="00F5119A"/>
    <w:rsid w:val="00F51759"/>
    <w:rsid w:val="00F51D88"/>
    <w:rsid w:val="00F51EA3"/>
    <w:rsid w:val="00F53053"/>
    <w:rsid w:val="00F53FE2"/>
    <w:rsid w:val="00F54892"/>
    <w:rsid w:val="00F55410"/>
    <w:rsid w:val="00F560FF"/>
    <w:rsid w:val="00F5706F"/>
    <w:rsid w:val="00F575FF"/>
    <w:rsid w:val="00F579CD"/>
    <w:rsid w:val="00F611E0"/>
    <w:rsid w:val="00F61756"/>
    <w:rsid w:val="00F618EF"/>
    <w:rsid w:val="00F65582"/>
    <w:rsid w:val="00F65B6C"/>
    <w:rsid w:val="00F66E75"/>
    <w:rsid w:val="00F67027"/>
    <w:rsid w:val="00F67451"/>
    <w:rsid w:val="00F7050F"/>
    <w:rsid w:val="00F72F4C"/>
    <w:rsid w:val="00F730D0"/>
    <w:rsid w:val="00F7676D"/>
    <w:rsid w:val="00F77547"/>
    <w:rsid w:val="00F77EB0"/>
    <w:rsid w:val="00F80EBB"/>
    <w:rsid w:val="00F81948"/>
    <w:rsid w:val="00F83831"/>
    <w:rsid w:val="00F84342"/>
    <w:rsid w:val="00F84EE6"/>
    <w:rsid w:val="00F853A7"/>
    <w:rsid w:val="00F855E7"/>
    <w:rsid w:val="00F87CDD"/>
    <w:rsid w:val="00F903C8"/>
    <w:rsid w:val="00F9079C"/>
    <w:rsid w:val="00F90E2C"/>
    <w:rsid w:val="00F90EA6"/>
    <w:rsid w:val="00F933F0"/>
    <w:rsid w:val="00F937A3"/>
    <w:rsid w:val="00F938DB"/>
    <w:rsid w:val="00F93BCF"/>
    <w:rsid w:val="00F94715"/>
    <w:rsid w:val="00F94A46"/>
    <w:rsid w:val="00F94F64"/>
    <w:rsid w:val="00F964C4"/>
    <w:rsid w:val="00F96A3D"/>
    <w:rsid w:val="00F978A8"/>
    <w:rsid w:val="00FA0DAC"/>
    <w:rsid w:val="00FA1AE0"/>
    <w:rsid w:val="00FA3765"/>
    <w:rsid w:val="00FA4260"/>
    <w:rsid w:val="00FA4626"/>
    <w:rsid w:val="00FA4718"/>
    <w:rsid w:val="00FA561B"/>
    <w:rsid w:val="00FA5848"/>
    <w:rsid w:val="00FA6899"/>
    <w:rsid w:val="00FA6CCF"/>
    <w:rsid w:val="00FA6D91"/>
    <w:rsid w:val="00FA7477"/>
    <w:rsid w:val="00FA7F3D"/>
    <w:rsid w:val="00FB1F3B"/>
    <w:rsid w:val="00FB38D8"/>
    <w:rsid w:val="00FB4829"/>
    <w:rsid w:val="00FB4C71"/>
    <w:rsid w:val="00FB5290"/>
    <w:rsid w:val="00FB5620"/>
    <w:rsid w:val="00FB65EB"/>
    <w:rsid w:val="00FB7AF2"/>
    <w:rsid w:val="00FC051F"/>
    <w:rsid w:val="00FC06FF"/>
    <w:rsid w:val="00FC0C89"/>
    <w:rsid w:val="00FC158E"/>
    <w:rsid w:val="00FC1EF0"/>
    <w:rsid w:val="00FC2EAD"/>
    <w:rsid w:val="00FC45F4"/>
    <w:rsid w:val="00FC4D66"/>
    <w:rsid w:val="00FC518E"/>
    <w:rsid w:val="00FC5B60"/>
    <w:rsid w:val="00FC661B"/>
    <w:rsid w:val="00FC69B4"/>
    <w:rsid w:val="00FC79C0"/>
    <w:rsid w:val="00FD0694"/>
    <w:rsid w:val="00FD0EC2"/>
    <w:rsid w:val="00FD1511"/>
    <w:rsid w:val="00FD25BE"/>
    <w:rsid w:val="00FD29E1"/>
    <w:rsid w:val="00FD2A09"/>
    <w:rsid w:val="00FD2E70"/>
    <w:rsid w:val="00FD34A0"/>
    <w:rsid w:val="00FD3EE5"/>
    <w:rsid w:val="00FD43AA"/>
    <w:rsid w:val="00FD47A1"/>
    <w:rsid w:val="00FD5A36"/>
    <w:rsid w:val="00FD7AA7"/>
    <w:rsid w:val="00FD7B61"/>
    <w:rsid w:val="00FD7FEC"/>
    <w:rsid w:val="00FE05B7"/>
    <w:rsid w:val="00FE39C0"/>
    <w:rsid w:val="00FE426C"/>
    <w:rsid w:val="00FE6399"/>
    <w:rsid w:val="00FF1FCB"/>
    <w:rsid w:val="00FF52D4"/>
    <w:rsid w:val="00FF6AA4"/>
    <w:rsid w:val="00FF6B09"/>
    <w:rsid w:val="00FF7D57"/>
    <w:rsid w:val="0A5622B6"/>
    <w:rsid w:val="3E1A52EF"/>
    <w:rsid w:val="4ECB5D90"/>
    <w:rsid w:val="5BB45622"/>
    <w:rsid w:val="5E373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C2A6BAB"/>
  <w15:docId w15:val="{171A2A8F-3897-4E5F-8909-8BDE5DB30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43CE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 w:bidi="ar-SA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val="en-GB" w:eastAsia="en-US"/>
    </w:rPr>
  </w:style>
  <w:style w:type="paragraph" w:customStyle="1" w:styleId="CH">
    <w:name w:val="CH"/>
    <w:basedOn w:val="Normal"/>
    <w:qFormat/>
    <w:pPr>
      <w:tabs>
        <w:tab w:val="left" w:pos="2268"/>
        <w:tab w:val="right" w:pos="7920"/>
        <w:tab w:val="right" w:pos="9639"/>
      </w:tabs>
      <w:spacing w:after="0"/>
    </w:pPr>
    <w:rPr>
      <w:rFonts w:ascii="Arial" w:eastAsia="PMingLiU" w:hAnsi="Arial" w:cs="Arial"/>
      <w:b/>
      <w:sz w:val="24"/>
    </w:rPr>
  </w:style>
  <w:style w:type="paragraph" w:styleId="Revision">
    <w:name w:val="Revision"/>
    <w:hidden/>
    <w:uiPriority w:val="99"/>
    <w:unhideWhenUsed/>
    <w:rsid w:val="00342126"/>
    <w:rPr>
      <w:lang w:val="en-GB"/>
    </w:rPr>
  </w:style>
  <w:style w:type="character" w:styleId="PlaceholderText">
    <w:name w:val="Placeholder Text"/>
    <w:basedOn w:val="DefaultParagraphFont"/>
    <w:uiPriority w:val="99"/>
    <w:unhideWhenUsed/>
    <w:rsid w:val="002B09A1"/>
    <w:rPr>
      <w:color w:val="666666"/>
    </w:rPr>
  </w:style>
  <w:style w:type="character" w:customStyle="1" w:styleId="DocumentMapChar">
    <w:name w:val="Document Map Char"/>
    <w:basedOn w:val="DefaultParagraphFont"/>
    <w:link w:val="DocumentMap"/>
    <w:semiHidden/>
    <w:rsid w:val="0076744E"/>
    <w:rPr>
      <w:rFonts w:ascii="Tahoma" w:hAnsi="Tahoma"/>
      <w:shd w:val="clear" w:color="auto" w:fill="000080"/>
      <w:lang w:val="en-GB"/>
    </w:rPr>
  </w:style>
  <w:style w:type="character" w:styleId="IntenseReference">
    <w:name w:val="Intense Reference"/>
    <w:basedOn w:val="DefaultParagraphFont"/>
    <w:uiPriority w:val="32"/>
    <w:qFormat/>
    <w:rsid w:val="001864A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3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7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9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shift_jis"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tsg_ran/WG4_Radio/TSGR4_116/Docs/R4-2509544.zip" TargetMode="External"/><Relationship Id="rId18" Type="http://schemas.openxmlformats.org/officeDocument/2006/relationships/hyperlink" Target="https://www.3gpp.org/ftp/tsg_ran/WG4_Radio/TSGR4_116/Docs/R4-2511315.zip" TargetMode="External"/><Relationship Id="rId26" Type="http://schemas.openxmlformats.org/officeDocument/2006/relationships/hyperlink" Target="https://www.3gpp.org/ftp/tsg_ran/WG4_Radio/TSGR4_116/Docs/R4-2510511.zip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3gpp.org/ftp/tsg_ran/WG4_Radio/TSGR4_116/Docs/R4-2509390.zip" TargetMode="External"/><Relationship Id="rId34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www.3gpp.org/ftp/tsg_ran/WG4_Radio/TSGR4_116/Docs/R4-2510510.zip" TargetMode="External"/><Relationship Id="rId25" Type="http://schemas.openxmlformats.org/officeDocument/2006/relationships/hyperlink" Target="https://www.3gpp.org/ftp/tsg_ran/WG4_Radio/TSGR4_116/Docs/R4-2510407.zip" TargetMode="External"/><Relationship Id="rId33" Type="http://schemas.openxmlformats.org/officeDocument/2006/relationships/hyperlink" Target="https://www.3gpp.org/ftp/tsg_ran/WG4_Radio/TSGR4_116/Docs/R4-2511544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ran/WG4_Radio/TSGR4_116/Docs/R4-2510464.zip" TargetMode="External"/><Relationship Id="rId20" Type="http://schemas.openxmlformats.org/officeDocument/2006/relationships/hyperlink" Target="https://www.3gpp.org/ftp/tsg_ran/WG4_Radio/TSGR4_116/Docs/R4-2509389.zip" TargetMode="External"/><Relationship Id="rId29" Type="http://schemas.openxmlformats.org/officeDocument/2006/relationships/hyperlink" Target="https://www.3gpp.org/ftp/tsg_ran/WG4_Radio/TSGR4_116/Docs/R4-2511540.zip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yperlink" Target="https://www.3gpp.org/ftp/tsg_ran/WG4_Radio/TSGR4_116/Docs/R4-2510406.zip" TargetMode="External"/><Relationship Id="rId32" Type="http://schemas.openxmlformats.org/officeDocument/2006/relationships/hyperlink" Target="https://www.3gpp.org/ftp/tsg_ran/WG4_Radio/TSGR4_116/Docs/R4-2511543.zip" TargetMode="Externa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ran/WG4_Radio/TSGR4_116/Docs/R4-2509942.zip" TargetMode="External"/><Relationship Id="rId23" Type="http://schemas.openxmlformats.org/officeDocument/2006/relationships/hyperlink" Target="https://www.3gpp.org/ftp/tsg_ran/WG4_Radio/TSGR4_116/Docs/R4-2510405.zip" TargetMode="External"/><Relationship Id="rId28" Type="http://schemas.openxmlformats.org/officeDocument/2006/relationships/hyperlink" Target="https://www.3gpp.org/ftp/tsg_ran/WG4_Radio/TSGR4_116/Docs/R4-2510513.zip" TargetMode="External"/><Relationship Id="rId10" Type="http://schemas.openxmlformats.org/officeDocument/2006/relationships/webSettings" Target="webSettings.xml"/><Relationship Id="rId19" Type="http://schemas.openxmlformats.org/officeDocument/2006/relationships/hyperlink" Target="https://www.3gpp.org/ftp/tsg_ran/WG4_Radio/TSGR4_116/Docs/R4-2509578.zip" TargetMode="External"/><Relationship Id="rId31" Type="http://schemas.openxmlformats.org/officeDocument/2006/relationships/hyperlink" Target="https://www.3gpp.org/ftp/tsg_ran/WG4_Radio/TSGR4_116/Docs/R4-2511542.zip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3gpp.org/ftp/tsg_ran/WG4_Radio/TSGR4_116/Docs/R4-2509579.zip" TargetMode="External"/><Relationship Id="rId22" Type="http://schemas.openxmlformats.org/officeDocument/2006/relationships/hyperlink" Target="https://www.3gpp.org/ftp/tsg_ran/WG4_Radio/TSGR4_116/Docs/R4-2509414.zip" TargetMode="External"/><Relationship Id="rId27" Type="http://schemas.openxmlformats.org/officeDocument/2006/relationships/hyperlink" Target="https://www.3gpp.org/ftp/tsg_ran/WG4_Radio/TSGR4_116/Docs/R4-2510512.zip" TargetMode="External"/><Relationship Id="rId30" Type="http://schemas.openxmlformats.org/officeDocument/2006/relationships/hyperlink" Target="https://www.3gpp.org/ftp/tsg_ran/WG4_Radio/TSGR4_116/Docs/R4-2511541.zip" TargetMode="External"/><Relationship Id="rId35" Type="http://schemas.openxmlformats.org/officeDocument/2006/relationships/theme" Target="theme/theme1.xml"/><Relationship Id="rId8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OneDrive%20-%20ETSI%20365\Documents\TSGR4_110-bis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RBI5PAMIO524-1616901215-49378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https://nokia.sharepoint.com/sites/gxp/_layouts/15/DocIdRedir.aspx?ID=RBI5PAMIO524-1616901215-49378</Url>
      <Description>RBI5PAMIO524-1616901215-49378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B7A7A7-376B-4FF4-A834-0B40EEBEB9E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CE8E933-F120-44EA-A05D-652E3CFCF4E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B007270-9813-406E-98DD-82EB63CB6F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C4ABEEC-93C8-412B-95E2-2D8B5CE95B9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B9EAEDE-9EB6-421C-8FBF-320A53944FA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6.xml><?xml version="1.0" encoding="utf-8"?>
<ds:datastoreItem xmlns:ds="http://schemas.openxmlformats.org/officeDocument/2006/customXml" ds:itemID="{93BD37AC-571C-4DAC-A115-DE218FDBB68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2350</TotalTime>
  <Pages>11</Pages>
  <Words>2768</Words>
  <Characters>15782</Characters>
  <Application>Microsoft Office Word</Application>
  <DocSecurity>0</DocSecurity>
  <Lines>131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18513</CharactersWithSpaces>
  <SharedDoc>false</SharedDoc>
  <HLinks>
    <vt:vector size="174" baseType="variant">
      <vt:variant>
        <vt:i4>4259876</vt:i4>
      </vt:variant>
      <vt:variant>
        <vt:i4>105</vt:i4>
      </vt:variant>
      <vt:variant>
        <vt:i4>0</vt:i4>
      </vt:variant>
      <vt:variant>
        <vt:i4>5</vt:i4>
      </vt:variant>
      <vt:variant>
        <vt:lpwstr>https://www.3gpp.org/ftp/tsg_ran/WG4_Radio/TSGR4_115/Docs/R4-2507240.zip</vt:lpwstr>
      </vt:variant>
      <vt:variant>
        <vt:lpwstr/>
      </vt:variant>
      <vt:variant>
        <vt:i4>4653091</vt:i4>
      </vt:variant>
      <vt:variant>
        <vt:i4>102</vt:i4>
      </vt:variant>
      <vt:variant>
        <vt:i4>0</vt:i4>
      </vt:variant>
      <vt:variant>
        <vt:i4>5</vt:i4>
      </vt:variant>
      <vt:variant>
        <vt:lpwstr>https://www.3gpp.org/ftp/tsg_ran/WG4_Radio/TSGR4_115/Docs/R4-2507236.zip</vt:lpwstr>
      </vt:variant>
      <vt:variant>
        <vt:lpwstr/>
      </vt:variant>
      <vt:variant>
        <vt:i4>4522020</vt:i4>
      </vt:variant>
      <vt:variant>
        <vt:i4>99</vt:i4>
      </vt:variant>
      <vt:variant>
        <vt:i4>0</vt:i4>
      </vt:variant>
      <vt:variant>
        <vt:i4>5</vt:i4>
      </vt:variant>
      <vt:variant>
        <vt:lpwstr>https://www.3gpp.org/ftp/tsg_ran/WG4_Radio/TSGR4_115/Docs/R4-2507442.zip</vt:lpwstr>
      </vt:variant>
      <vt:variant>
        <vt:lpwstr/>
      </vt:variant>
      <vt:variant>
        <vt:i4>4587556</vt:i4>
      </vt:variant>
      <vt:variant>
        <vt:i4>96</vt:i4>
      </vt:variant>
      <vt:variant>
        <vt:i4>0</vt:i4>
      </vt:variant>
      <vt:variant>
        <vt:i4>5</vt:i4>
      </vt:variant>
      <vt:variant>
        <vt:lpwstr>https://www.3gpp.org/ftp/tsg_ran/WG4_Radio/TSGR4_115/Docs/R4-2507441.zip</vt:lpwstr>
      </vt:variant>
      <vt:variant>
        <vt:lpwstr/>
      </vt:variant>
      <vt:variant>
        <vt:i4>4653092</vt:i4>
      </vt:variant>
      <vt:variant>
        <vt:i4>93</vt:i4>
      </vt:variant>
      <vt:variant>
        <vt:i4>0</vt:i4>
      </vt:variant>
      <vt:variant>
        <vt:i4>5</vt:i4>
      </vt:variant>
      <vt:variant>
        <vt:lpwstr>https://www.3gpp.org/ftp/tsg_ran/WG4_Radio/TSGR4_115/Docs/R4-2507440.zip</vt:lpwstr>
      </vt:variant>
      <vt:variant>
        <vt:lpwstr/>
      </vt:variant>
      <vt:variant>
        <vt:i4>5111843</vt:i4>
      </vt:variant>
      <vt:variant>
        <vt:i4>90</vt:i4>
      </vt:variant>
      <vt:variant>
        <vt:i4>0</vt:i4>
      </vt:variant>
      <vt:variant>
        <vt:i4>5</vt:i4>
      </vt:variant>
      <vt:variant>
        <vt:lpwstr>https://www.3gpp.org/ftp/tsg_ran/WG4_Radio/TSGR4_115/Docs/R4-2507439.zip</vt:lpwstr>
      </vt:variant>
      <vt:variant>
        <vt:lpwstr/>
      </vt:variant>
      <vt:variant>
        <vt:i4>5177379</vt:i4>
      </vt:variant>
      <vt:variant>
        <vt:i4>87</vt:i4>
      </vt:variant>
      <vt:variant>
        <vt:i4>0</vt:i4>
      </vt:variant>
      <vt:variant>
        <vt:i4>5</vt:i4>
      </vt:variant>
      <vt:variant>
        <vt:lpwstr>https://www.3gpp.org/ftp/tsg_ran/WG4_Radio/TSGR4_115/Docs/R4-2507438.zip</vt:lpwstr>
      </vt:variant>
      <vt:variant>
        <vt:lpwstr/>
      </vt:variant>
      <vt:variant>
        <vt:i4>4456486</vt:i4>
      </vt:variant>
      <vt:variant>
        <vt:i4>84</vt:i4>
      </vt:variant>
      <vt:variant>
        <vt:i4>0</vt:i4>
      </vt:variant>
      <vt:variant>
        <vt:i4>5</vt:i4>
      </vt:variant>
      <vt:variant>
        <vt:lpwstr>https://www.3gpp.org/ftp/tsg_ran/WG4_Radio/TSGR4_115/Docs/R4-2506473.zip</vt:lpwstr>
      </vt:variant>
      <vt:variant>
        <vt:lpwstr/>
      </vt:variant>
      <vt:variant>
        <vt:i4>4522019</vt:i4>
      </vt:variant>
      <vt:variant>
        <vt:i4>81</vt:i4>
      </vt:variant>
      <vt:variant>
        <vt:i4>0</vt:i4>
      </vt:variant>
      <vt:variant>
        <vt:i4>5</vt:i4>
      </vt:variant>
      <vt:variant>
        <vt:lpwstr>https://www.3gpp.org/ftp/tsg_ran/WG4_Radio/TSGR4_115/Docs/R4-2506325.zip</vt:lpwstr>
      </vt:variant>
      <vt:variant>
        <vt:lpwstr/>
      </vt:variant>
      <vt:variant>
        <vt:i4>4259876</vt:i4>
      </vt:variant>
      <vt:variant>
        <vt:i4>78</vt:i4>
      </vt:variant>
      <vt:variant>
        <vt:i4>0</vt:i4>
      </vt:variant>
      <vt:variant>
        <vt:i4>5</vt:i4>
      </vt:variant>
      <vt:variant>
        <vt:lpwstr>https://www.3gpp.org/ftp/tsg_ran/WG4_Radio/TSGR4_115/Docs/R4-2506153.zip</vt:lpwstr>
      </vt:variant>
      <vt:variant>
        <vt:lpwstr/>
      </vt:variant>
      <vt:variant>
        <vt:i4>4194340</vt:i4>
      </vt:variant>
      <vt:variant>
        <vt:i4>75</vt:i4>
      </vt:variant>
      <vt:variant>
        <vt:i4>0</vt:i4>
      </vt:variant>
      <vt:variant>
        <vt:i4>5</vt:i4>
      </vt:variant>
      <vt:variant>
        <vt:lpwstr>https://www.3gpp.org/ftp/tsg_ran/WG4_Radio/TSGR4_115/Docs/R4-2506152.zip</vt:lpwstr>
      </vt:variant>
      <vt:variant>
        <vt:lpwstr/>
      </vt:variant>
      <vt:variant>
        <vt:i4>4784162</vt:i4>
      </vt:variant>
      <vt:variant>
        <vt:i4>72</vt:i4>
      </vt:variant>
      <vt:variant>
        <vt:i4>0</vt:i4>
      </vt:variant>
      <vt:variant>
        <vt:i4>5</vt:i4>
      </vt:variant>
      <vt:variant>
        <vt:lpwstr>https://www.3gpp.org/ftp/tsg_ran/WG4_Radio/TSGR4_115/Docs/R4-2505802.zip</vt:lpwstr>
      </vt:variant>
      <vt:variant>
        <vt:lpwstr/>
      </vt:variant>
      <vt:variant>
        <vt:i4>4325415</vt:i4>
      </vt:variant>
      <vt:variant>
        <vt:i4>69</vt:i4>
      </vt:variant>
      <vt:variant>
        <vt:i4>0</vt:i4>
      </vt:variant>
      <vt:variant>
        <vt:i4>5</vt:i4>
      </vt:variant>
      <vt:variant>
        <vt:lpwstr>https://www.3gpp.org/ftp/tsg_ran/WG4_Radio/TSGR4_115/Docs/R4-2506061.zip</vt:lpwstr>
      </vt:variant>
      <vt:variant>
        <vt:lpwstr/>
      </vt:variant>
      <vt:variant>
        <vt:i4>4653093</vt:i4>
      </vt:variant>
      <vt:variant>
        <vt:i4>66</vt:i4>
      </vt:variant>
      <vt:variant>
        <vt:i4>0</vt:i4>
      </vt:variant>
      <vt:variant>
        <vt:i4>5</vt:i4>
      </vt:variant>
      <vt:variant>
        <vt:lpwstr>https://www.3gpp.org/ftp/tsg_ran/WG4_Radio/TSGR4_115/Docs/R4-2507652.zip</vt:lpwstr>
      </vt:variant>
      <vt:variant>
        <vt:lpwstr/>
      </vt:variant>
      <vt:variant>
        <vt:i4>4194339</vt:i4>
      </vt:variant>
      <vt:variant>
        <vt:i4>63</vt:i4>
      </vt:variant>
      <vt:variant>
        <vt:i4>0</vt:i4>
      </vt:variant>
      <vt:variant>
        <vt:i4>5</vt:i4>
      </vt:variant>
      <vt:variant>
        <vt:lpwstr>https://www.3gpp.org/ftp/tsg_ran/WG4_Radio/TSGR4_115/Docs/R4-2507437.zip</vt:lpwstr>
      </vt:variant>
      <vt:variant>
        <vt:lpwstr/>
      </vt:variant>
      <vt:variant>
        <vt:i4>4390947</vt:i4>
      </vt:variant>
      <vt:variant>
        <vt:i4>60</vt:i4>
      </vt:variant>
      <vt:variant>
        <vt:i4>0</vt:i4>
      </vt:variant>
      <vt:variant>
        <vt:i4>5</vt:i4>
      </vt:variant>
      <vt:variant>
        <vt:lpwstr>https://www.3gpp.org/ftp/tsg_ran/WG4_Radio/TSGR4_115/Docs/R4-2506323.zip</vt:lpwstr>
      </vt:variant>
      <vt:variant>
        <vt:lpwstr/>
      </vt:variant>
      <vt:variant>
        <vt:i4>4325412</vt:i4>
      </vt:variant>
      <vt:variant>
        <vt:i4>57</vt:i4>
      </vt:variant>
      <vt:variant>
        <vt:i4>0</vt:i4>
      </vt:variant>
      <vt:variant>
        <vt:i4>5</vt:i4>
      </vt:variant>
      <vt:variant>
        <vt:lpwstr>https://www.3gpp.org/ftp/tsg_ran/WG4_Radio/TSGR4_115/Docs/R4-2506150.zip</vt:lpwstr>
      </vt:variant>
      <vt:variant>
        <vt:lpwstr/>
      </vt:variant>
      <vt:variant>
        <vt:i4>4194343</vt:i4>
      </vt:variant>
      <vt:variant>
        <vt:i4>54</vt:i4>
      </vt:variant>
      <vt:variant>
        <vt:i4>0</vt:i4>
      </vt:variant>
      <vt:variant>
        <vt:i4>5</vt:i4>
      </vt:variant>
      <vt:variant>
        <vt:lpwstr>https://www.3gpp.org/ftp/tsg_ran/WG4_Radio/TSGR4_115/Docs/R4-2506063.zip</vt:lpwstr>
      </vt:variant>
      <vt:variant>
        <vt:lpwstr/>
      </vt:variant>
      <vt:variant>
        <vt:i4>4718626</vt:i4>
      </vt:variant>
      <vt:variant>
        <vt:i4>51</vt:i4>
      </vt:variant>
      <vt:variant>
        <vt:i4>0</vt:i4>
      </vt:variant>
      <vt:variant>
        <vt:i4>5</vt:i4>
      </vt:variant>
      <vt:variant>
        <vt:lpwstr>https://www.3gpp.org/ftp/tsg_ran/WG4_Radio/TSGR4_115/Docs/R4-2505803.zip</vt:lpwstr>
      </vt:variant>
      <vt:variant>
        <vt:lpwstr/>
      </vt:variant>
      <vt:variant>
        <vt:i4>4587557</vt:i4>
      </vt:variant>
      <vt:variant>
        <vt:i4>48</vt:i4>
      </vt:variant>
      <vt:variant>
        <vt:i4>0</vt:i4>
      </vt:variant>
      <vt:variant>
        <vt:i4>5</vt:i4>
      </vt:variant>
      <vt:variant>
        <vt:lpwstr>https://www.3gpp.org/ftp/tsg_ran/WG4_Radio/TSGR4_115/Docs/R4-2507653.zip</vt:lpwstr>
      </vt:variant>
      <vt:variant>
        <vt:lpwstr/>
      </vt:variant>
      <vt:variant>
        <vt:i4>4456485</vt:i4>
      </vt:variant>
      <vt:variant>
        <vt:i4>45</vt:i4>
      </vt:variant>
      <vt:variant>
        <vt:i4>0</vt:i4>
      </vt:variant>
      <vt:variant>
        <vt:i4>5</vt:i4>
      </vt:variant>
      <vt:variant>
        <vt:lpwstr>https://www.3gpp.org/ftp/tsg_ran/WG4_Radio/TSGR4_115/Docs/R4-2507651.zip</vt:lpwstr>
      </vt:variant>
      <vt:variant>
        <vt:lpwstr/>
      </vt:variant>
      <vt:variant>
        <vt:i4>5111840</vt:i4>
      </vt:variant>
      <vt:variant>
        <vt:i4>42</vt:i4>
      </vt:variant>
      <vt:variant>
        <vt:i4>0</vt:i4>
      </vt:variant>
      <vt:variant>
        <vt:i4>5</vt:i4>
      </vt:variant>
      <vt:variant>
        <vt:lpwstr>https://www.3gpp.org/ftp/tsg_ran/WG4_Radio/TSGR4_115/Docs/R4-2506518.zip</vt:lpwstr>
      </vt:variant>
      <vt:variant>
        <vt:lpwstr/>
      </vt:variant>
      <vt:variant>
        <vt:i4>4718624</vt:i4>
      </vt:variant>
      <vt:variant>
        <vt:i4>39</vt:i4>
      </vt:variant>
      <vt:variant>
        <vt:i4>0</vt:i4>
      </vt:variant>
      <vt:variant>
        <vt:i4>5</vt:i4>
      </vt:variant>
      <vt:variant>
        <vt:lpwstr>https://www.3gpp.org/ftp/tsg_ran/WG4_Radio/TSGR4_115/Docs/R4-2506318.zip</vt:lpwstr>
      </vt:variant>
      <vt:variant>
        <vt:lpwstr/>
      </vt:variant>
      <vt:variant>
        <vt:i4>4915237</vt:i4>
      </vt:variant>
      <vt:variant>
        <vt:i4>36</vt:i4>
      </vt:variant>
      <vt:variant>
        <vt:i4>0</vt:i4>
      </vt:variant>
      <vt:variant>
        <vt:i4>5</vt:i4>
      </vt:variant>
      <vt:variant>
        <vt:lpwstr>https://www.3gpp.org/ftp/tsg_ran/WG4_Radio/TSGR4_115/Docs/R4-2506149.zip</vt:lpwstr>
      </vt:variant>
      <vt:variant>
        <vt:lpwstr/>
      </vt:variant>
      <vt:variant>
        <vt:i4>4259879</vt:i4>
      </vt:variant>
      <vt:variant>
        <vt:i4>33</vt:i4>
      </vt:variant>
      <vt:variant>
        <vt:i4>0</vt:i4>
      </vt:variant>
      <vt:variant>
        <vt:i4>5</vt:i4>
      </vt:variant>
      <vt:variant>
        <vt:lpwstr>https://www.3gpp.org/ftp/tsg_ran/WG4_Radio/TSGR4_115/Docs/R4-2506062.zip</vt:lpwstr>
      </vt:variant>
      <vt:variant>
        <vt:lpwstr/>
      </vt:variant>
      <vt:variant>
        <vt:i4>5046307</vt:i4>
      </vt:variant>
      <vt:variant>
        <vt:i4>30</vt:i4>
      </vt:variant>
      <vt:variant>
        <vt:i4>0</vt:i4>
      </vt:variant>
      <vt:variant>
        <vt:i4>5</vt:i4>
      </vt:variant>
      <vt:variant>
        <vt:lpwstr>https://www.3gpp.org/ftp/tsg_ran/WG4_Radio/TSGR4_115/Docs/R4-2505719.zip</vt:lpwstr>
      </vt:variant>
      <vt:variant>
        <vt:lpwstr/>
      </vt:variant>
      <vt:variant>
        <vt:i4>5177376</vt:i4>
      </vt:variant>
      <vt:variant>
        <vt:i4>27</vt:i4>
      </vt:variant>
      <vt:variant>
        <vt:i4>0</vt:i4>
      </vt:variant>
      <vt:variant>
        <vt:i4>5</vt:i4>
      </vt:variant>
      <vt:variant>
        <vt:lpwstr>https://www.3gpp.org/ftp/tsg_ran/WG4_Radio/TSGR4_115/Docs/R4-2505428.zip</vt:lpwstr>
      </vt:variant>
      <vt:variant>
        <vt:lpwstr/>
      </vt:variant>
      <vt:variant>
        <vt:i4>4653097</vt:i4>
      </vt:variant>
      <vt:variant>
        <vt:i4>24</vt:i4>
      </vt:variant>
      <vt:variant>
        <vt:i4>0</vt:i4>
      </vt:variant>
      <vt:variant>
        <vt:i4>5</vt:i4>
      </vt:variant>
      <vt:variant>
        <vt:lpwstr>https://www.3gpp.org/ftp/tsg_ran/WG4_Radio/TSGR4_115/Docs/R4-2506185.zip</vt:lpwstr>
      </vt:variant>
      <vt:variant>
        <vt:lpwstr/>
      </vt:variant>
      <vt:variant>
        <vt:i4>4915237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https://www.3gpp.org/ftp/tsg_ran/WG4_Radio/TSGR4_115/Docs/R4-2506149.zip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Iwajlo Angelow (Nokia)</dc:creator>
  <cp:keywords/>
  <cp:lastModifiedBy>Dominique Everaere</cp:lastModifiedBy>
  <cp:revision>215</cp:revision>
  <cp:lastPrinted>2019-04-25T08:09:00Z</cp:lastPrinted>
  <dcterms:created xsi:type="dcterms:W3CDTF">2025-05-16T09:13:00Z</dcterms:created>
  <dcterms:modified xsi:type="dcterms:W3CDTF">2025-08-22T13:26:00Z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_2015_ms_pID_725343">
    <vt:lpwstr>(3)QVSwXUg2Gnl/pwDn358kqoDUsKJNJeQtBnbHBCmMEYge/dS/KWGj6bg5tmzmk3EwXVpc+yzE
xA/5JRpGtkCppPI8Xle57nzRivPAxSYJYMcYh/7foYL3NAb3Pq5nDOqH9CfsAOXR2AJL8m/j
2ZLt3NsIslDD2HEpci41XMoq3PCHilBaOOI3p/v+WPPY/lByIuY1yWUvVpaayVX8+8sOH7cy
cH+xoKAdtSjsvZhN7R</vt:lpwstr>
  </property>
  <property fmtid="{D5CDD505-2E9C-101B-9397-08002B2CF9AE}" pid="14" name="_2015_ms_pID_7253431">
    <vt:lpwstr>DGQVv3y92M3tzVD42GHedttOt5yW8IPFkcdVeuogV129/lBzvcJjMq
NCjMK9c7KctkoyVIV36UTpplr81DJVHqmjD9a2ys1gUL/qCF7+EAQSDa0+f/UwkpeRPdskRF
Fil0HojBlTznDPJW6SHlQjKF0piDmm3rdecwwYh1Wz2ypDdCsh8LU4HtyaaAfG/la/TOeXpa
WunBcEWmm2NBEb4GdKR+MWBw3UXnFCjotJfx</vt:lpwstr>
  </property>
  <property fmtid="{D5CDD505-2E9C-101B-9397-08002B2CF9AE}" pid="15" name="_2015_ms_pID_7253432">
    <vt:lpwstr>rw==</vt:lpwstr>
  </property>
  <property fmtid="{D5CDD505-2E9C-101B-9397-08002B2CF9AE}" pid="16" name="KSOProductBuildVer">
    <vt:lpwstr>2052-11.8.2.12085</vt:lpwstr>
  </property>
  <property fmtid="{D5CDD505-2E9C-101B-9397-08002B2CF9AE}" pid="17" name="ICV">
    <vt:lpwstr>D3CF9FBA30B045DEB80BD2D299B88B25</vt:lpwstr>
  </property>
  <property fmtid="{D5CDD505-2E9C-101B-9397-08002B2CF9AE}" pid="18" name="ContentTypeId">
    <vt:lpwstr>0x01010055A05E76B664164F9F76E63E6D6BE6ED</vt:lpwstr>
  </property>
  <property fmtid="{D5CDD505-2E9C-101B-9397-08002B2CF9AE}" pid="19" name="_dlc_DocIdItemGuid">
    <vt:lpwstr>675cab99-a825-4d52-ac87-7df4780edef2</vt:lpwstr>
  </property>
  <property fmtid="{D5CDD505-2E9C-101B-9397-08002B2CF9AE}" pid="20" name="MediaServiceImageTags">
    <vt:lpwstr/>
  </property>
</Properties>
</file>