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B3774" w14:textId="663380D9" w:rsidR="008D372C" w:rsidRPr="00265714" w:rsidRDefault="008D372C" w:rsidP="008D372C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</w:t>
      </w:r>
      <w:r>
        <w:rPr>
          <w:rFonts w:cs="Arial"/>
          <w:sz w:val="24"/>
          <w:lang w:val="de-DE"/>
        </w:rPr>
        <w:t>5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DC3E1F" w:rsidRPr="00DC3E1F">
        <w:rPr>
          <w:rFonts w:cs="Arial"/>
          <w:sz w:val="24"/>
          <w:lang w:val="de-DE"/>
        </w:rPr>
        <w:t>7323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Malta, MT, 19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8D372C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00C37EBA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5C0D5F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</w:t>
      </w:r>
      <w:r w:rsidR="008D372C">
        <w:rPr>
          <w:rFonts w:ascii="Arial" w:hAnsi="Arial"/>
          <w:sz w:val="24"/>
          <w:lang w:val="pt-BR"/>
        </w:rPr>
        <w:t>3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D588BDD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FD6F967" w14:textId="4E59F009" w:rsidR="00257D9D" w:rsidRPr="004E1FBA" w:rsidRDefault="008D372C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main issues for NR NTN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>RF requirements in FR1-NTN bands</w:t>
      </w:r>
      <w:r w:rsidR="00413593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are</w:t>
      </w:r>
      <w:r w:rsidR="00AF1038">
        <w:t xml:space="preserve"> Reference Sensitivity Degradation for PC2, PC1.5 and PC1, and have discussed several meetings. </w:t>
      </w:r>
    </w:p>
    <w:p w14:paraId="743B2B58" w14:textId="28DB7D1C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>Rx RF requirements for NR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7A831D2C" w14:textId="163CEB3E" w:rsidR="00C81047" w:rsidRDefault="00C81047" w:rsidP="00361294">
      <w:pPr>
        <w:rPr>
          <w:rFonts w:eastAsiaTheme="minorEastAsia"/>
          <w:lang w:eastAsia="zh-CN"/>
        </w:rPr>
      </w:pPr>
      <w:bookmarkStart w:id="2" w:name="_Hlk197614902"/>
      <w:r>
        <w:rPr>
          <w:rFonts w:eastAsiaTheme="minorEastAsia"/>
          <w:lang w:eastAsia="zh-CN"/>
        </w:rPr>
        <w:t>We propose remove the square brackets for the RSD based on the WF [1] in last meeting.</w:t>
      </w:r>
    </w:p>
    <w:bookmarkEnd w:id="2"/>
    <w:p w14:paraId="011E942E" w14:textId="47A8594C" w:rsidR="00C81047" w:rsidRPr="00C0705A" w:rsidRDefault="00C81047" w:rsidP="00C0705A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1:  RSD requirements for PC2 on n255 adopt </w:t>
      </w:r>
      <w:r w:rsidR="000A3A37">
        <w:rPr>
          <w:rFonts w:eastAsiaTheme="minorEastAsia"/>
          <w:b/>
          <w:bCs/>
          <w:lang w:eastAsia="zh-CN"/>
        </w:rPr>
        <w:t>following values</w:t>
      </w:r>
    </w:p>
    <w:tbl>
      <w:tblPr>
        <w:tblW w:w="548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6"/>
        <w:gridCol w:w="1080"/>
        <w:gridCol w:w="1080"/>
        <w:gridCol w:w="1080"/>
        <w:gridCol w:w="1080"/>
      </w:tblGrid>
      <w:tr w:rsidR="000A3A37" w:rsidRPr="005D23F6" w14:paraId="139F5EDD" w14:textId="77777777" w:rsidTr="0087377D">
        <w:trPr>
          <w:trHeight w:val="33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76987" w14:textId="77777777" w:rsidR="000A3A37" w:rsidRPr="005D23F6" w:rsidRDefault="000A3A37" w:rsidP="000A3A37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F70B" w14:textId="77777777" w:rsidR="000A3A37" w:rsidRPr="00664A15" w:rsidRDefault="000A3A37" w:rsidP="000A3A37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3C081817" w14:textId="00401BE5" w:rsidR="000A3A37" w:rsidRPr="000A3A37" w:rsidRDefault="000A3A37" w:rsidP="000A3A37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E80F" w14:textId="77777777" w:rsidR="000A3A37" w:rsidRPr="00664A15" w:rsidRDefault="000A3A37" w:rsidP="000A3A37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1D910A9A" w14:textId="39AA3C6D" w:rsidR="000A3A37" w:rsidRPr="000A3A37" w:rsidRDefault="000A3A37" w:rsidP="000A3A37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0FC4" w14:textId="77777777" w:rsidR="000A3A37" w:rsidRPr="00664A15" w:rsidRDefault="000A3A37" w:rsidP="000A3A37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605088D0" w14:textId="63D6CE48" w:rsidR="000A3A37" w:rsidRPr="000A3A37" w:rsidRDefault="000A3A37" w:rsidP="000A3A37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C88C" w14:textId="77777777" w:rsidR="000A3A37" w:rsidRPr="00664A15" w:rsidRDefault="000A3A37" w:rsidP="000A3A37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0C9D8FB9" w14:textId="34135C7B" w:rsidR="000A3A37" w:rsidRPr="000A3A37" w:rsidRDefault="000A3A37" w:rsidP="000A3A37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</w:tr>
      <w:tr w:rsidR="00C81047" w:rsidRPr="005D23F6" w14:paraId="626EB886" w14:textId="77777777" w:rsidTr="000A3A37">
        <w:trPr>
          <w:trHeight w:val="147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EFAB" w14:textId="77777777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RSD@1Tx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537A" w14:textId="15BFF6CE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5FCA" w14:textId="26CBAAE1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9496" w14:textId="06E92674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0DEA" w14:textId="5BCC1F45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0.9</w:t>
            </w:r>
          </w:p>
        </w:tc>
      </w:tr>
      <w:tr w:rsidR="00C81047" w:rsidRPr="005D23F6" w14:paraId="3443C5F9" w14:textId="77777777" w:rsidTr="0087377D">
        <w:trPr>
          <w:trHeight w:val="33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E9E2" w14:textId="77777777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RSD@2Tx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70F3" w14:textId="48F1B318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D8B1" w14:textId="082FDDCB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8E3E7" w14:textId="529DC978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FA72" w14:textId="4D338250" w:rsidR="00C81047" w:rsidRPr="000A3A37" w:rsidRDefault="00C81047" w:rsidP="000A3A37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1.7</w:t>
            </w:r>
          </w:p>
        </w:tc>
      </w:tr>
    </w:tbl>
    <w:p w14:paraId="2E5CF13C" w14:textId="1D2C8BD9" w:rsidR="00C81047" w:rsidRPr="00C0705A" w:rsidRDefault="00C0705A" w:rsidP="00C0705A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2</w:t>
      </w:r>
      <w:r w:rsidRPr="00C0705A">
        <w:rPr>
          <w:rFonts w:eastAsiaTheme="minorEastAsia"/>
          <w:b/>
          <w:bCs/>
          <w:lang w:eastAsia="zh-CN"/>
        </w:rPr>
        <w:t>:  RSD requirements for PC</w:t>
      </w:r>
      <w:r>
        <w:rPr>
          <w:rFonts w:eastAsiaTheme="minorEastAsia"/>
          <w:b/>
          <w:bCs/>
          <w:lang w:eastAsia="zh-CN"/>
        </w:rPr>
        <w:t>1.5</w:t>
      </w:r>
      <w:r w:rsidRPr="00C0705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with 2Tx </w:t>
      </w:r>
      <w:r w:rsidRPr="00C0705A">
        <w:rPr>
          <w:rFonts w:eastAsiaTheme="minorEastAsia"/>
          <w:b/>
          <w:bCs/>
          <w:lang w:eastAsia="zh-CN"/>
        </w:rPr>
        <w:t xml:space="preserve">adopt </w:t>
      </w:r>
      <w:r w:rsidR="000A3A37">
        <w:rPr>
          <w:rFonts w:eastAsiaTheme="minorEastAsia"/>
          <w:b/>
          <w:bCs/>
          <w:lang w:eastAsia="zh-CN"/>
        </w:rPr>
        <w:t>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C81047" w:rsidRPr="00664A15" w14:paraId="4351CE15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4B16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5EFE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0F18DB24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B5A4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3B94399A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9539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06D3821A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E37A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6A4DBCD3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C81047" w:rsidRPr="00664A15" w14:paraId="364BAC79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D6E5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CBCF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9C05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1ACB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D9AD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</w:tr>
      <w:tr w:rsidR="00C81047" w:rsidRPr="00664A15" w14:paraId="04B2A204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63B8" w14:textId="77777777" w:rsidR="00C81047" w:rsidRPr="00664A15" w:rsidRDefault="00C8104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4170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5D59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FC3D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B95C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3.3</w:t>
            </w:r>
          </w:p>
        </w:tc>
      </w:tr>
      <w:tr w:rsidR="00C81047" w:rsidRPr="00664A15" w14:paraId="192026F7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31A5" w14:textId="77777777" w:rsidR="00C81047" w:rsidRPr="00664A15" w:rsidRDefault="00C8104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7A3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FA1B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BB3F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6C5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</w:p>
        </w:tc>
      </w:tr>
    </w:tbl>
    <w:p w14:paraId="2E8E68EF" w14:textId="347FC8AD" w:rsidR="00C81047" w:rsidRPr="00C0705A" w:rsidRDefault="00C0705A" w:rsidP="00C0705A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3</w:t>
      </w:r>
      <w:r w:rsidRPr="00C0705A">
        <w:rPr>
          <w:rFonts w:eastAsiaTheme="minorEastAsia"/>
          <w:b/>
          <w:bCs/>
          <w:lang w:eastAsia="zh-CN"/>
        </w:rPr>
        <w:t>:  RSD requirements for PC</w:t>
      </w:r>
      <w:r>
        <w:rPr>
          <w:rFonts w:eastAsiaTheme="minorEastAsia"/>
          <w:b/>
          <w:bCs/>
          <w:lang w:eastAsia="zh-CN"/>
        </w:rPr>
        <w:t>1</w:t>
      </w:r>
      <w:r w:rsidRPr="00C0705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with 1Tx </w:t>
      </w:r>
      <w:r w:rsidRPr="00C0705A">
        <w:rPr>
          <w:rFonts w:eastAsiaTheme="minorEastAsia"/>
          <w:b/>
          <w:bCs/>
          <w:lang w:eastAsia="zh-CN"/>
        </w:rPr>
        <w:t xml:space="preserve">adopt </w:t>
      </w:r>
      <w:r w:rsidR="000A3A37">
        <w:rPr>
          <w:rFonts w:eastAsiaTheme="minorEastAsia"/>
          <w:b/>
          <w:bCs/>
          <w:lang w:eastAsia="zh-CN"/>
        </w:rPr>
        <w:t>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C81047" w:rsidRPr="00664A15" w14:paraId="223A4B46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6D32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EA5E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358D207B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E860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36966E9C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384E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5662ECD0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D7A8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761517AD" w14:textId="77777777" w:rsidR="00C81047" w:rsidRPr="00664A15" w:rsidRDefault="00C8104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C81047" w:rsidRPr="00664A15" w14:paraId="66186DF8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86FC" w14:textId="7777777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411F" w14:textId="76849CA0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185A" w14:textId="6B4513A7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2995" w14:textId="3462AD38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20C1" w14:textId="6CF3DF55" w:rsidR="00C81047" w:rsidRPr="00664A15" w:rsidRDefault="00C8104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</w:tr>
      <w:tr w:rsidR="00C0705A" w:rsidRPr="00664A15" w14:paraId="11572CEC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EC9E" w14:textId="158E219E" w:rsidR="00C0705A" w:rsidRPr="00C0705A" w:rsidRDefault="00C0705A" w:rsidP="0087377D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0B9" w14:textId="08AC5C3B" w:rsidR="00C0705A" w:rsidRPr="00C0705A" w:rsidRDefault="00C0705A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58F" w14:textId="575AEEE4" w:rsidR="00C0705A" w:rsidRPr="00C0705A" w:rsidRDefault="00C0705A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517" w14:textId="568B8827" w:rsidR="00C0705A" w:rsidRPr="00C0705A" w:rsidRDefault="00C0705A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849" w14:textId="41F32C84" w:rsidR="00C0705A" w:rsidRPr="00C0705A" w:rsidRDefault="00C0705A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</w:tr>
      <w:tr w:rsidR="00C81047" w:rsidRPr="00664A15" w14:paraId="3EC1F77E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A579" w14:textId="77777777" w:rsidR="00C81047" w:rsidRPr="00664A15" w:rsidRDefault="00C8104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FC0" w14:textId="4B3155D1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F10" w14:textId="0261B2F9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B76" w14:textId="2332E5CA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EC1" w14:textId="77777777" w:rsidR="00C81047" w:rsidRPr="00664A15" w:rsidRDefault="00C81047" w:rsidP="0087377D">
            <w:pPr>
              <w:pStyle w:val="TAC"/>
              <w:rPr>
                <w:lang w:val="en-US" w:eastAsia="zh-CN"/>
              </w:rPr>
            </w:pPr>
          </w:p>
        </w:tc>
      </w:tr>
    </w:tbl>
    <w:p w14:paraId="380FD45C" w14:textId="28FF9075" w:rsidR="00055BAB" w:rsidRPr="0089008B" w:rsidRDefault="00055BAB" w:rsidP="00962DB1">
      <w:pPr>
        <w:rPr>
          <w:rFonts w:eastAsiaTheme="minorEastAsia"/>
          <w:b/>
          <w:bCs/>
          <w:lang w:eastAsia="zh-CN"/>
        </w:rPr>
      </w:pP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049AA90A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X requirement for HPUE NTN. The proposals are as following:</w:t>
      </w:r>
    </w:p>
    <w:p w14:paraId="616AF603" w14:textId="77777777" w:rsidR="000A3A37" w:rsidRPr="00C0705A" w:rsidRDefault="000A3A37" w:rsidP="000A3A37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1:  RSD requirements for PC2 on n255 adopt </w:t>
      </w:r>
      <w:r>
        <w:rPr>
          <w:rFonts w:eastAsiaTheme="minorEastAsia"/>
          <w:b/>
          <w:bCs/>
          <w:lang w:eastAsia="zh-CN"/>
        </w:rPr>
        <w:t>following values</w:t>
      </w:r>
    </w:p>
    <w:tbl>
      <w:tblPr>
        <w:tblW w:w="548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6"/>
        <w:gridCol w:w="1080"/>
        <w:gridCol w:w="1080"/>
        <w:gridCol w:w="1080"/>
        <w:gridCol w:w="1080"/>
      </w:tblGrid>
      <w:tr w:rsidR="000A3A37" w:rsidRPr="005D23F6" w14:paraId="0624FAE3" w14:textId="77777777" w:rsidTr="0087377D">
        <w:trPr>
          <w:trHeight w:val="33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ABD4" w14:textId="77777777" w:rsidR="000A3A37" w:rsidRPr="005D23F6" w:rsidRDefault="000A3A37" w:rsidP="0087377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BC94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55376E6E" w14:textId="77777777" w:rsidR="000A3A37" w:rsidRPr="000A3A37" w:rsidRDefault="000A3A37" w:rsidP="0087377D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44AE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351BB56E" w14:textId="77777777" w:rsidR="000A3A37" w:rsidRPr="000A3A37" w:rsidRDefault="000A3A37" w:rsidP="0087377D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1E39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02F01B58" w14:textId="77777777" w:rsidR="000A3A37" w:rsidRPr="000A3A37" w:rsidRDefault="000A3A37" w:rsidP="0087377D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C002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04B3F0AE" w14:textId="77777777" w:rsidR="000A3A37" w:rsidRPr="000A3A37" w:rsidRDefault="000A3A37" w:rsidP="0087377D">
            <w:pPr>
              <w:jc w:val="center"/>
              <w:rPr>
                <w:rFonts w:ascii="Arial" w:eastAsia="PMingLiU" w:hAnsi="Arial"/>
                <w:b/>
                <w:sz w:val="18"/>
                <w:lang w:val="en-US" w:eastAsia="x-none"/>
              </w:rPr>
            </w:pP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t>MHz</w:t>
            </w:r>
            <w:r w:rsidRPr="000A3A37">
              <w:rPr>
                <w:rFonts w:ascii="Arial" w:eastAsia="PMingLiU" w:hAnsi="Arial"/>
                <w:b/>
                <w:sz w:val="18"/>
                <w:lang w:val="en-US" w:eastAsia="x-none"/>
              </w:rPr>
              <w:br/>
              <w:t>(dB)</w:t>
            </w:r>
          </w:p>
        </w:tc>
      </w:tr>
      <w:tr w:rsidR="000A3A37" w:rsidRPr="005D23F6" w14:paraId="23D82816" w14:textId="77777777" w:rsidTr="0087377D">
        <w:trPr>
          <w:trHeight w:val="147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885E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RSD@1Tx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56F1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1865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A10D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38B3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0.9</w:t>
            </w:r>
          </w:p>
        </w:tc>
      </w:tr>
      <w:tr w:rsidR="000A3A37" w:rsidRPr="005D23F6" w14:paraId="174EAA86" w14:textId="77777777" w:rsidTr="0087377D">
        <w:trPr>
          <w:trHeight w:val="330"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68D8A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RSD@2Tx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0ADCA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033C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015E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548E" w14:textId="77777777" w:rsidR="000A3A37" w:rsidRPr="000A3A37" w:rsidRDefault="000A3A37" w:rsidP="0087377D">
            <w:pPr>
              <w:pStyle w:val="TAC"/>
              <w:rPr>
                <w:lang w:val="en-US" w:eastAsia="zh-CN"/>
              </w:rPr>
            </w:pPr>
            <w:r w:rsidRPr="000A3A37">
              <w:rPr>
                <w:lang w:val="en-US" w:eastAsia="zh-CN"/>
              </w:rPr>
              <w:t>1.7</w:t>
            </w:r>
          </w:p>
        </w:tc>
      </w:tr>
    </w:tbl>
    <w:p w14:paraId="3FF08F7A" w14:textId="77777777" w:rsidR="000A3A37" w:rsidRPr="00C0705A" w:rsidRDefault="000A3A37" w:rsidP="000A3A37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2</w:t>
      </w:r>
      <w:r w:rsidRPr="00C0705A">
        <w:rPr>
          <w:rFonts w:eastAsiaTheme="minorEastAsia"/>
          <w:b/>
          <w:bCs/>
          <w:lang w:eastAsia="zh-CN"/>
        </w:rPr>
        <w:t>:  RSD requirements for PC</w:t>
      </w:r>
      <w:r>
        <w:rPr>
          <w:rFonts w:eastAsiaTheme="minorEastAsia"/>
          <w:b/>
          <w:bCs/>
          <w:lang w:eastAsia="zh-CN"/>
        </w:rPr>
        <w:t>1.5</w:t>
      </w:r>
      <w:r w:rsidRPr="00C0705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with 2Tx </w:t>
      </w:r>
      <w:r w:rsidRPr="00C0705A">
        <w:rPr>
          <w:rFonts w:eastAsiaTheme="minorEastAsia"/>
          <w:b/>
          <w:bCs/>
          <w:lang w:eastAsia="zh-CN"/>
        </w:rPr>
        <w:t xml:space="preserve">adopt </w:t>
      </w:r>
      <w:r>
        <w:rPr>
          <w:rFonts w:eastAsiaTheme="minorEastAsia"/>
          <w:b/>
          <w:bCs/>
          <w:lang w:eastAsia="zh-CN"/>
        </w:rPr>
        <w:t>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0A3A37" w:rsidRPr="00664A15" w14:paraId="686D9CAD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0906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C85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2AF16CC8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EC8E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580DCA64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511F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20A6D03B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233A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20473FF7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0A3A37" w:rsidRPr="00664A15" w14:paraId="23080386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90A8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67E2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D55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A25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43FD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2.2</w:t>
            </w:r>
          </w:p>
        </w:tc>
      </w:tr>
      <w:tr w:rsidR="000A3A37" w:rsidRPr="00664A15" w14:paraId="6485C8E5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F184" w14:textId="77777777" w:rsidR="000A3A37" w:rsidRPr="00664A15" w:rsidRDefault="000A3A3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1384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27E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9936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7381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3.3</w:t>
            </w:r>
          </w:p>
        </w:tc>
      </w:tr>
      <w:tr w:rsidR="000A3A37" w:rsidRPr="00664A15" w14:paraId="62105125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D966" w14:textId="77777777" w:rsidR="000A3A37" w:rsidRPr="00664A15" w:rsidRDefault="000A3A3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1796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C74F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F82B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54A0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</w:p>
        </w:tc>
      </w:tr>
    </w:tbl>
    <w:p w14:paraId="2705DC2C" w14:textId="77777777" w:rsidR="000A3A37" w:rsidRPr="00C0705A" w:rsidRDefault="000A3A37" w:rsidP="000A3A37">
      <w:pPr>
        <w:spacing w:before="180"/>
        <w:rPr>
          <w:rFonts w:eastAsiaTheme="minorEastAsia"/>
          <w:b/>
          <w:bCs/>
          <w:lang w:eastAsia="zh-CN"/>
        </w:rPr>
      </w:pPr>
      <w:r w:rsidRPr="00C0705A">
        <w:rPr>
          <w:rFonts w:eastAsiaTheme="minorEastAsia" w:hint="eastAsia"/>
          <w:b/>
          <w:bCs/>
          <w:lang w:eastAsia="zh-CN"/>
        </w:rPr>
        <w:t>P</w:t>
      </w:r>
      <w:r w:rsidRPr="00C0705A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3</w:t>
      </w:r>
      <w:r w:rsidRPr="00C0705A">
        <w:rPr>
          <w:rFonts w:eastAsiaTheme="minorEastAsia"/>
          <w:b/>
          <w:bCs/>
          <w:lang w:eastAsia="zh-CN"/>
        </w:rPr>
        <w:t>:  RSD requirements for PC</w:t>
      </w:r>
      <w:r>
        <w:rPr>
          <w:rFonts w:eastAsiaTheme="minorEastAsia"/>
          <w:b/>
          <w:bCs/>
          <w:lang w:eastAsia="zh-CN"/>
        </w:rPr>
        <w:t>1</w:t>
      </w:r>
      <w:r w:rsidRPr="00C0705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with 1Tx </w:t>
      </w:r>
      <w:r w:rsidRPr="00C0705A">
        <w:rPr>
          <w:rFonts w:eastAsiaTheme="minorEastAsia"/>
          <w:b/>
          <w:bCs/>
          <w:lang w:eastAsia="zh-CN"/>
        </w:rPr>
        <w:t xml:space="preserve">adopt </w:t>
      </w:r>
      <w:r>
        <w:rPr>
          <w:rFonts w:eastAsiaTheme="minorEastAsia"/>
          <w:b/>
          <w:bCs/>
          <w:lang w:eastAsia="zh-CN"/>
        </w:rPr>
        <w:t>following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</w:tblGrid>
      <w:tr w:rsidR="000A3A37" w:rsidRPr="00664A15" w14:paraId="7B1C75EA" w14:textId="77777777" w:rsidTr="0087377D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54C2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68F8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5</w:t>
            </w:r>
          </w:p>
          <w:p w14:paraId="0A43F1C6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002F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10</w:t>
            </w:r>
          </w:p>
          <w:p w14:paraId="4DD70150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25D1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15</w:t>
            </w:r>
          </w:p>
          <w:p w14:paraId="39698EE7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14CD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20</w:t>
            </w:r>
          </w:p>
          <w:p w14:paraId="7BD6D0FD" w14:textId="77777777" w:rsidR="000A3A37" w:rsidRPr="00664A15" w:rsidRDefault="000A3A37" w:rsidP="0087377D">
            <w:pPr>
              <w:pStyle w:val="TAH"/>
              <w:rPr>
                <w:rFonts w:eastAsia="PMingLiU"/>
                <w:lang w:val="en-US"/>
              </w:rPr>
            </w:pPr>
            <w:r w:rsidRPr="00664A15">
              <w:rPr>
                <w:rFonts w:eastAsia="PMingLiU"/>
                <w:lang w:val="en-US"/>
              </w:rPr>
              <w:t>MHz</w:t>
            </w:r>
            <w:r w:rsidRPr="00664A15">
              <w:rPr>
                <w:rFonts w:eastAsia="PMingLiU"/>
                <w:lang w:val="en-US"/>
              </w:rPr>
              <w:br/>
              <w:t>(dB)</w:t>
            </w:r>
          </w:p>
        </w:tc>
      </w:tr>
      <w:tr w:rsidR="000A3A37" w:rsidRPr="00664A15" w14:paraId="446096B4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8387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rFonts w:cs="Arial"/>
                <w:lang w:val="en-US" w:eastAsia="zh-CN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CB7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0493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48CE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D2AA" w14:textId="77777777" w:rsidR="000A3A37" w:rsidRPr="00664A15" w:rsidRDefault="000A3A37" w:rsidP="0087377D">
            <w:pPr>
              <w:pStyle w:val="TAC"/>
              <w:rPr>
                <w:rFonts w:eastAsia="PMingLiU"/>
                <w:lang w:val="en-US"/>
              </w:rPr>
            </w:pPr>
            <w:r w:rsidRPr="00664A15">
              <w:rPr>
                <w:lang w:val="en-US" w:eastAsia="zh-CN"/>
              </w:rPr>
              <w:t>3</w:t>
            </w:r>
          </w:p>
        </w:tc>
      </w:tr>
      <w:tr w:rsidR="000A3A37" w:rsidRPr="00664A15" w14:paraId="6A56ADFA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427" w14:textId="77777777" w:rsidR="000A3A37" w:rsidRPr="00C0705A" w:rsidRDefault="000A3A37" w:rsidP="0087377D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110" w14:textId="77777777" w:rsidR="000A3A37" w:rsidRPr="00C0705A" w:rsidRDefault="000A3A37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4F0" w14:textId="77777777" w:rsidR="000A3A37" w:rsidRPr="00C0705A" w:rsidRDefault="000A3A37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1A9" w14:textId="77777777" w:rsidR="000A3A37" w:rsidRPr="00C0705A" w:rsidRDefault="000A3A37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C43" w14:textId="77777777" w:rsidR="000A3A37" w:rsidRPr="00C0705A" w:rsidRDefault="000A3A37" w:rsidP="0087377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</w:tr>
      <w:tr w:rsidR="000A3A37" w:rsidRPr="00664A15" w14:paraId="240B6541" w14:textId="77777777" w:rsidTr="0087377D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2D09" w14:textId="77777777" w:rsidR="000A3A37" w:rsidRPr="00664A15" w:rsidRDefault="000A3A37" w:rsidP="0087377D">
            <w:pPr>
              <w:pStyle w:val="TAC"/>
              <w:rPr>
                <w:rFonts w:cs="Arial"/>
                <w:lang w:val="en-US" w:eastAsia="zh-CN"/>
              </w:rPr>
            </w:pPr>
            <w:r w:rsidRPr="00664A15">
              <w:rPr>
                <w:rFonts w:eastAsia="PMingLiU"/>
                <w:lang w:val="en-US"/>
              </w:rPr>
              <w:t>n254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440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4A6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D06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  <w:r w:rsidRPr="00664A15">
              <w:rPr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C47" w14:textId="77777777" w:rsidR="000A3A37" w:rsidRPr="00664A15" w:rsidRDefault="000A3A37" w:rsidP="0087377D">
            <w:pPr>
              <w:pStyle w:val="TAC"/>
              <w:rPr>
                <w:lang w:val="en-US" w:eastAsia="zh-CN"/>
              </w:rPr>
            </w:pPr>
          </w:p>
        </w:tc>
      </w:tr>
    </w:tbl>
    <w:p w14:paraId="3C5384DA" w14:textId="5076878E" w:rsidR="00962DB1" w:rsidRPr="00DA7D60" w:rsidRDefault="00962DB1" w:rsidP="00F13E53">
      <w:pPr>
        <w:rPr>
          <w:rFonts w:eastAsiaTheme="minorEastAsia"/>
          <w:b/>
          <w:bCs/>
          <w:lang w:eastAsia="zh-CN"/>
        </w:rPr>
      </w:pP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571245A4" w:rsidR="00145F56" w:rsidRPr="00C0705A" w:rsidRDefault="00634B48" w:rsidP="00634B48">
      <w:bookmarkStart w:id="3" w:name="OLE_LINK1"/>
      <w:r w:rsidRPr="00634B48">
        <w:rPr>
          <w:rFonts w:eastAsiaTheme="minorEastAsia" w:hint="eastAsia"/>
          <w:lang w:eastAsia="zh-CN"/>
        </w:rPr>
        <w:t>[</w:t>
      </w:r>
      <w:r w:rsidRPr="00634B48">
        <w:rPr>
          <w:rFonts w:eastAsiaTheme="minorEastAsia"/>
          <w:lang w:eastAsia="zh-CN"/>
        </w:rPr>
        <w:t xml:space="preserve">1] </w:t>
      </w:r>
      <w:hyperlink r:id="rId9" w:history="1">
        <w:r w:rsidRPr="00634B48">
          <w:rPr>
            <w:rFonts w:eastAsiaTheme="minorEastAsia"/>
            <w:lang w:eastAsia="zh-CN"/>
          </w:rPr>
          <w:t>R4-250</w:t>
        </w:r>
        <w:r w:rsidR="00C0705A">
          <w:rPr>
            <w:rFonts w:eastAsiaTheme="minorEastAsia"/>
            <w:lang w:eastAsia="zh-CN"/>
          </w:rPr>
          <w:t>5113</w:t>
        </w:r>
      </w:hyperlink>
      <w:r w:rsidRPr="00634B48">
        <w:rPr>
          <w:rFonts w:eastAsiaTheme="minorEastAsia"/>
          <w:lang w:eastAsia="zh-CN"/>
        </w:rPr>
        <w:t xml:space="preserve">, </w:t>
      </w:r>
      <w:bookmarkStart w:id="4" w:name="_Hlk181008164"/>
      <w:r w:rsidRPr="00634B48">
        <w:rPr>
          <w:rFonts w:eastAsia="华文楷体"/>
          <w:szCs w:val="28"/>
        </w:rPr>
        <w:t xml:space="preserve">WF on HPUE </w:t>
      </w:r>
      <w:r w:rsidRPr="00634B48">
        <w:rPr>
          <w:rFonts w:eastAsia="华文楷体" w:hint="eastAsia"/>
          <w:szCs w:val="28"/>
        </w:rPr>
        <w:t>requiremen</w:t>
      </w:r>
      <w:r w:rsidRPr="00634B48">
        <w:rPr>
          <w:rFonts w:eastAsia="华文楷体"/>
          <w:szCs w:val="28"/>
        </w:rPr>
        <w:t>ts for NR-NTN</w:t>
      </w:r>
      <w:bookmarkEnd w:id="4"/>
      <w:r w:rsidRPr="00634B48">
        <w:rPr>
          <w:rFonts w:eastAsiaTheme="minorEastAsia"/>
          <w:lang w:eastAsia="zh-CN"/>
        </w:rPr>
        <w:t>, Samsung, RAN4#114</w:t>
      </w:r>
      <w:bookmarkEnd w:id="3"/>
      <w:r w:rsidR="00C0705A">
        <w:rPr>
          <w:rFonts w:eastAsiaTheme="minorEastAsia"/>
          <w:lang w:eastAsia="zh-CN"/>
        </w:rPr>
        <w:t>bis</w:t>
      </w:r>
      <w:r w:rsidRPr="00634B48">
        <w:rPr>
          <w:rFonts w:eastAsiaTheme="minorEastAsia"/>
          <w:lang w:eastAsia="zh-CN"/>
        </w:rPr>
        <w:t>.</w:t>
      </w:r>
    </w:p>
    <w:sectPr w:rsidR="00145F56" w:rsidRPr="00C070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2BAC" w14:textId="77777777" w:rsidR="0050638C" w:rsidRDefault="0050638C">
      <w:r>
        <w:separator/>
      </w:r>
    </w:p>
  </w:endnote>
  <w:endnote w:type="continuationSeparator" w:id="0">
    <w:p w14:paraId="3F6EE474" w14:textId="77777777" w:rsidR="0050638C" w:rsidRDefault="0050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A977A" w14:textId="77777777" w:rsidR="0050638C" w:rsidRDefault="0050638C">
      <w:r>
        <w:separator/>
      </w:r>
    </w:p>
  </w:footnote>
  <w:footnote w:type="continuationSeparator" w:id="0">
    <w:p w14:paraId="076FE5C7" w14:textId="77777777" w:rsidR="0050638C" w:rsidRDefault="0050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76615BA"/>
    <w:multiLevelType w:val="hybridMultilevel"/>
    <w:tmpl w:val="C73840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2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F69A2"/>
    <w:multiLevelType w:val="hybridMultilevel"/>
    <w:tmpl w:val="88AEF1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21"/>
  </w:num>
  <w:num w:numId="3">
    <w:abstractNumId w:val="6"/>
  </w:num>
  <w:num w:numId="4">
    <w:abstractNumId w:val="37"/>
  </w:num>
  <w:num w:numId="5">
    <w:abstractNumId w:val="11"/>
  </w:num>
  <w:num w:numId="6">
    <w:abstractNumId w:val="17"/>
  </w:num>
  <w:num w:numId="7">
    <w:abstractNumId w:val="16"/>
  </w:num>
  <w:num w:numId="8">
    <w:abstractNumId w:val="7"/>
  </w:num>
  <w:num w:numId="9">
    <w:abstractNumId w:val="33"/>
  </w:num>
  <w:num w:numId="10">
    <w:abstractNumId w:val="12"/>
  </w:num>
  <w:num w:numId="11">
    <w:abstractNumId w:val="29"/>
  </w:num>
  <w:num w:numId="12">
    <w:abstractNumId w:val="34"/>
  </w:num>
  <w:num w:numId="13">
    <w:abstractNumId w:val="22"/>
  </w:num>
  <w:num w:numId="14">
    <w:abstractNumId w:val="35"/>
  </w:num>
  <w:num w:numId="15">
    <w:abstractNumId w:val="40"/>
  </w:num>
  <w:num w:numId="16">
    <w:abstractNumId w:val="4"/>
  </w:num>
  <w:num w:numId="17">
    <w:abstractNumId w:val="23"/>
  </w:num>
  <w:num w:numId="18">
    <w:abstractNumId w:val="30"/>
  </w:num>
  <w:num w:numId="19">
    <w:abstractNumId w:val="36"/>
  </w:num>
  <w:num w:numId="20">
    <w:abstractNumId w:val="31"/>
  </w:num>
  <w:num w:numId="21">
    <w:abstractNumId w:val="38"/>
  </w:num>
  <w:num w:numId="22">
    <w:abstractNumId w:val="39"/>
  </w:num>
  <w:num w:numId="23">
    <w:abstractNumId w:val="9"/>
  </w:num>
  <w:num w:numId="24">
    <w:abstractNumId w:val="24"/>
  </w:num>
  <w:num w:numId="25">
    <w:abstractNumId w:val="41"/>
  </w:num>
  <w:num w:numId="26">
    <w:abstractNumId w:val="15"/>
  </w:num>
  <w:num w:numId="27">
    <w:abstractNumId w:val="20"/>
  </w:num>
  <w:num w:numId="28">
    <w:abstractNumId w:val="13"/>
  </w:num>
  <w:num w:numId="29">
    <w:abstractNumId w:val="28"/>
  </w:num>
  <w:num w:numId="30">
    <w:abstractNumId w:val="18"/>
  </w:num>
  <w:num w:numId="31">
    <w:abstractNumId w:val="14"/>
  </w:num>
  <w:num w:numId="32">
    <w:abstractNumId w:val="0"/>
  </w:num>
  <w:num w:numId="33">
    <w:abstractNumId w:val="10"/>
  </w:num>
  <w:num w:numId="34">
    <w:abstractNumId w:val="27"/>
  </w:num>
  <w:num w:numId="35">
    <w:abstractNumId w:val="32"/>
  </w:num>
  <w:num w:numId="36">
    <w:abstractNumId w:val="2"/>
  </w:num>
  <w:num w:numId="37">
    <w:abstractNumId w:val="5"/>
  </w:num>
  <w:num w:numId="38">
    <w:abstractNumId w:val="19"/>
  </w:num>
  <w:num w:numId="39">
    <w:abstractNumId w:val="1"/>
  </w:num>
  <w:num w:numId="40">
    <w:abstractNumId w:val="8"/>
  </w:num>
  <w:num w:numId="41">
    <w:abstractNumId w:val="26"/>
  </w:num>
  <w:num w:numId="4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5C8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A37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1D12"/>
    <w:rsid w:val="001D1F80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2D5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3F05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0584"/>
    <w:rsid w:val="00431287"/>
    <w:rsid w:val="004313C5"/>
    <w:rsid w:val="00431C88"/>
    <w:rsid w:val="00431FC3"/>
    <w:rsid w:val="004323F0"/>
    <w:rsid w:val="004329DB"/>
    <w:rsid w:val="00434649"/>
    <w:rsid w:val="00435C7F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2A0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38C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7A3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0F17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0D5F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23F6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4B4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2FE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7E9B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0A70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372C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69D4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2D32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038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2CE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1EA3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05A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047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A7D60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3E1F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40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ED8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A3A3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493</cp:revision>
  <dcterms:created xsi:type="dcterms:W3CDTF">2023-08-11T00:59:00Z</dcterms:created>
  <dcterms:modified xsi:type="dcterms:W3CDTF">2025-05-09T13:46:00Z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