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4C59D50A"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E37079">
              <w:rPr>
                <w:rFonts w:eastAsia="맑은 고딕" w:hint="eastAsia"/>
                <w:lang w:eastAsia="ko-KR"/>
              </w:rPr>
              <w:t>5</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맑은 고딕" w:hint="eastAsia"/>
                <w:sz w:val="32"/>
                <w:lang w:eastAsia="ko-KR"/>
              </w:rPr>
              <w:t>5</w:t>
            </w:r>
            <w:r w:rsidRPr="00623223">
              <w:rPr>
                <w:sz w:val="32"/>
              </w:rPr>
              <w:t>-</w:t>
            </w:r>
            <w:bookmarkEnd w:id="4"/>
            <w:r w:rsidR="00E37079">
              <w:rPr>
                <w:rFonts w:eastAsia="맑은 고딕" w:hint="eastAsia"/>
                <w:sz w:val="32"/>
                <w:lang w:eastAsia="ko-KR"/>
              </w:rPr>
              <w:t>04</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6474476"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32CAB400" w14:textId="2A8EE78C" w:rsidR="004E2D06" w:rsidRDefault="00A83555">
      <w:pPr>
        <w:pStyle w:val="10"/>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4E2D06">
        <w:t>Foreword</w:t>
      </w:r>
      <w:r w:rsidR="004E2D06">
        <w:tab/>
      </w:r>
      <w:r w:rsidR="004E2D06">
        <w:fldChar w:fldCharType="begin"/>
      </w:r>
      <w:r w:rsidR="004E2D06">
        <w:instrText xml:space="preserve"> PAGEREF _Toc195268222 \h </w:instrText>
      </w:r>
      <w:r w:rsidR="004E2D06">
        <w:fldChar w:fldCharType="separate"/>
      </w:r>
      <w:r w:rsidR="004E2D06">
        <w:t>11</w:t>
      </w:r>
      <w:r w:rsidR="004E2D06">
        <w:fldChar w:fldCharType="end"/>
      </w:r>
    </w:p>
    <w:p w14:paraId="25683094" w14:textId="05B5F1B7" w:rsidR="004E2D06" w:rsidRDefault="004E2D06">
      <w:pPr>
        <w:pStyle w:val="10"/>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_Toc195268223 \h </w:instrText>
      </w:r>
      <w:r>
        <w:fldChar w:fldCharType="separate"/>
      </w:r>
      <w:r>
        <w:t>13</w:t>
      </w:r>
      <w:r>
        <w:fldChar w:fldCharType="end"/>
      </w:r>
    </w:p>
    <w:p w14:paraId="291C69AB" w14:textId="076FA8C3" w:rsidR="004E2D06" w:rsidRDefault="004E2D06">
      <w:pPr>
        <w:pStyle w:val="10"/>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_Toc195268224 \h </w:instrText>
      </w:r>
      <w:r>
        <w:fldChar w:fldCharType="separate"/>
      </w:r>
      <w:r>
        <w:t>13</w:t>
      </w:r>
      <w:r>
        <w:fldChar w:fldCharType="end"/>
      </w:r>
    </w:p>
    <w:p w14:paraId="420E9F09" w14:textId="30057100" w:rsidR="004E2D06" w:rsidRDefault="004E2D06">
      <w:pPr>
        <w:pStyle w:val="10"/>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_Toc195268225 \h </w:instrText>
      </w:r>
      <w:r>
        <w:fldChar w:fldCharType="separate"/>
      </w:r>
      <w:r>
        <w:t>13</w:t>
      </w:r>
      <w:r>
        <w:fldChar w:fldCharType="end"/>
      </w:r>
    </w:p>
    <w:p w14:paraId="45F7F4E9" w14:textId="0E738348" w:rsidR="004E2D06" w:rsidRDefault="004E2D06">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_Toc195268226 \h </w:instrText>
      </w:r>
      <w:r>
        <w:fldChar w:fldCharType="separate"/>
      </w:r>
      <w:r>
        <w:t>13</w:t>
      </w:r>
      <w:r>
        <w:fldChar w:fldCharType="end"/>
      </w:r>
    </w:p>
    <w:p w14:paraId="547B63E9" w14:textId="7BB34C12" w:rsidR="004E2D06" w:rsidRDefault="004E2D06">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_Toc195268227 \h </w:instrText>
      </w:r>
      <w:r>
        <w:fldChar w:fldCharType="separate"/>
      </w:r>
      <w:r>
        <w:t>14</w:t>
      </w:r>
      <w:r>
        <w:fldChar w:fldCharType="end"/>
      </w:r>
    </w:p>
    <w:p w14:paraId="1CB4D69C" w14:textId="266BA426" w:rsidR="004E2D06" w:rsidRDefault="004E2D06">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_Toc195268228 \h </w:instrText>
      </w:r>
      <w:r>
        <w:fldChar w:fldCharType="separate"/>
      </w:r>
      <w:r>
        <w:t>14</w:t>
      </w:r>
      <w:r>
        <w:fldChar w:fldCharType="end"/>
      </w:r>
    </w:p>
    <w:p w14:paraId="6099E6E7" w14:textId="1484287D" w:rsidR="004E2D06" w:rsidRDefault="004E2D06">
      <w:pPr>
        <w:pStyle w:val="10"/>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_Toc195268229 \h </w:instrText>
      </w:r>
      <w:r>
        <w:fldChar w:fldCharType="separate"/>
      </w:r>
      <w:r>
        <w:t>14</w:t>
      </w:r>
      <w:r>
        <w:fldChar w:fldCharType="end"/>
      </w:r>
    </w:p>
    <w:p w14:paraId="0B3C09A8" w14:textId="403D615E" w:rsidR="004E2D06" w:rsidRDefault="004E2D06">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_Toc195268230 \h </w:instrText>
      </w:r>
      <w:r>
        <w:fldChar w:fldCharType="separate"/>
      </w:r>
      <w:r>
        <w:t>14</w:t>
      </w:r>
      <w:r>
        <w:fldChar w:fldCharType="end"/>
      </w:r>
    </w:p>
    <w:p w14:paraId="194B2E6D" w14:textId="18714DCC" w:rsidR="004E2D06" w:rsidRDefault="004E2D06">
      <w:pPr>
        <w:pStyle w:val="10"/>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_Toc195268231 \h </w:instrText>
      </w:r>
      <w:r>
        <w:fldChar w:fldCharType="separate"/>
      </w:r>
      <w:r>
        <w:t>15</w:t>
      </w:r>
      <w:r>
        <w:fldChar w:fldCharType="end"/>
      </w:r>
    </w:p>
    <w:p w14:paraId="7440CE81" w14:textId="73311C02" w:rsidR="004E2D06" w:rsidRDefault="004E2D06">
      <w:pPr>
        <w:pStyle w:val="20"/>
        <w:rPr>
          <w:rFonts w:asciiTheme="minorHAnsi" w:hAnsiTheme="minorHAnsi" w:cstheme="minorBidi"/>
          <w:kern w:val="2"/>
          <w:sz w:val="22"/>
          <w:szCs w:val="24"/>
          <w:lang w:val="en-US" w:eastAsia="ko-KR"/>
          <w14:ligatures w14:val="standardContextual"/>
        </w:rPr>
      </w:pPr>
      <w:r w:rsidRPr="00833277">
        <w:rPr>
          <w:rFonts w:eastAsia="MS Mincho"/>
          <w:lang w:eastAsia="ja-JP"/>
        </w:rPr>
        <w:t>5.</w:t>
      </w:r>
      <w:r w:rsidRPr="00833277">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_Toc195268232 \h </w:instrText>
      </w:r>
      <w:r>
        <w:fldChar w:fldCharType="separate"/>
      </w:r>
      <w:r>
        <w:t>15</w:t>
      </w:r>
      <w:r>
        <w:fldChar w:fldCharType="end"/>
      </w:r>
    </w:p>
    <w:p w14:paraId="753F32EE" w14:textId="77AB9359" w:rsidR="004E2D06" w:rsidRDefault="004E2D06">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_Toc195268233 \h </w:instrText>
      </w:r>
      <w:r>
        <w:fldChar w:fldCharType="separate"/>
      </w:r>
      <w:r>
        <w:t>15</w:t>
      </w:r>
      <w:r>
        <w:fldChar w:fldCharType="end"/>
      </w:r>
    </w:p>
    <w:p w14:paraId="1491CF45" w14:textId="0E0425D0" w:rsidR="004E2D06" w:rsidRDefault="004E2D06">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_Toc195268234 \h </w:instrText>
      </w:r>
      <w:r>
        <w:fldChar w:fldCharType="separate"/>
      </w:r>
      <w:r>
        <w:t>16</w:t>
      </w:r>
      <w:r>
        <w:fldChar w:fldCharType="end"/>
      </w:r>
    </w:p>
    <w:p w14:paraId="38C958D1" w14:textId="56728333" w:rsidR="004E2D06" w:rsidRDefault="004E2D06">
      <w:pPr>
        <w:pStyle w:val="10"/>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833277">
        <w:rPr>
          <w:rFonts w:eastAsia="MS Mincho"/>
          <w:lang w:eastAsia="ja-JP"/>
        </w:rPr>
        <w:t>LTE inter-band CA (2DL/1UL) and 1 NR band (1DL/1UL)</w:t>
      </w:r>
      <w:r>
        <w:t>: Specific Band Combination Part</w:t>
      </w:r>
      <w:r>
        <w:tab/>
      </w:r>
      <w:r>
        <w:fldChar w:fldCharType="begin"/>
      </w:r>
      <w:r>
        <w:instrText xml:space="preserve"> PAGEREF _Toc195268235 \h </w:instrText>
      </w:r>
      <w:r>
        <w:fldChar w:fldCharType="separate"/>
      </w:r>
      <w:r>
        <w:t>17</w:t>
      </w:r>
      <w:r>
        <w:fldChar w:fldCharType="end"/>
      </w:r>
    </w:p>
    <w:p w14:paraId="1F612018" w14:textId="7DC182FA" w:rsidR="004E2D06" w:rsidRDefault="004E2D06">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_Toc195268236 \h </w:instrText>
      </w:r>
      <w:r>
        <w:fldChar w:fldCharType="separate"/>
      </w:r>
      <w:r>
        <w:t>17</w:t>
      </w:r>
      <w:r>
        <w:fldChar w:fldCharType="end"/>
      </w:r>
    </w:p>
    <w:p w14:paraId="6C190E36" w14:textId="3048BE2E" w:rsidR="004E2D06" w:rsidRDefault="004E2D06">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_Toc195268237 \h </w:instrText>
      </w:r>
      <w:r>
        <w:fldChar w:fldCharType="separate"/>
      </w:r>
      <w:r>
        <w:t>17</w:t>
      </w:r>
      <w:r>
        <w:fldChar w:fldCharType="end"/>
      </w:r>
    </w:p>
    <w:p w14:paraId="18431120" w14:textId="1D6C08DE" w:rsidR="004E2D06" w:rsidRDefault="004E2D06">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_Toc195268238 \h </w:instrText>
      </w:r>
      <w:r>
        <w:fldChar w:fldCharType="separate"/>
      </w:r>
      <w:r>
        <w:t>17</w:t>
      </w:r>
      <w:r>
        <w:fldChar w:fldCharType="end"/>
      </w:r>
    </w:p>
    <w:p w14:paraId="5FF4B47E" w14:textId="64785A5B" w:rsidR="004E2D06" w:rsidRDefault="004E2D06">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_Toc195268239 \h </w:instrText>
      </w:r>
      <w:r>
        <w:fldChar w:fldCharType="separate"/>
      </w:r>
      <w:r>
        <w:t>18</w:t>
      </w:r>
      <w:r>
        <w:fldChar w:fldCharType="end"/>
      </w:r>
    </w:p>
    <w:p w14:paraId="49BD24A2" w14:textId="1AECDE61" w:rsidR="004E2D06" w:rsidRDefault="004E2D06">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_Toc195268240 \h </w:instrText>
      </w:r>
      <w:r>
        <w:fldChar w:fldCharType="separate"/>
      </w:r>
      <w:r>
        <w:t>18</w:t>
      </w:r>
      <w:r>
        <w:fldChar w:fldCharType="end"/>
      </w:r>
    </w:p>
    <w:p w14:paraId="7833330A" w14:textId="40F8CFEC" w:rsidR="004E2D06" w:rsidRDefault="004E2D06">
      <w:pPr>
        <w:pStyle w:val="20"/>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_Toc195268241 \h </w:instrText>
      </w:r>
      <w:r>
        <w:fldChar w:fldCharType="separate"/>
      </w:r>
      <w:r>
        <w:t>18</w:t>
      </w:r>
      <w:r>
        <w:fldChar w:fldCharType="end"/>
      </w:r>
    </w:p>
    <w:p w14:paraId="5F39FED1" w14:textId="0E2C9C0C" w:rsidR="004E2D06" w:rsidRDefault="004E2D06">
      <w:pPr>
        <w:pStyle w:val="30"/>
        <w:rPr>
          <w:rFonts w:asciiTheme="minorHAnsi" w:hAnsiTheme="minorHAnsi" w:cstheme="minorBidi"/>
          <w:kern w:val="2"/>
          <w:sz w:val="22"/>
          <w:szCs w:val="24"/>
          <w:lang w:val="en-US" w:eastAsia="ko-KR"/>
          <w14:ligatures w14:val="standardContextual"/>
        </w:rPr>
      </w:pPr>
      <w:r w:rsidRPr="00833277">
        <w:rPr>
          <w:rFonts w:cs="Arial"/>
          <w:lang w:val="en-US" w:eastAsia="zh-CN"/>
        </w:rPr>
        <w:t>6.2.1</w:t>
      </w:r>
      <w:r>
        <w:rPr>
          <w:rFonts w:asciiTheme="minorHAnsi" w:hAnsiTheme="minorHAnsi" w:cstheme="minorBidi"/>
          <w:kern w:val="2"/>
          <w:sz w:val="22"/>
          <w:szCs w:val="24"/>
          <w:lang w:val="en-US" w:eastAsia="ko-KR"/>
          <w14:ligatures w14:val="standardContextual"/>
        </w:rPr>
        <w:tab/>
      </w:r>
      <w:r w:rsidRPr="00833277">
        <w:rPr>
          <w:rFonts w:cs="Arial"/>
          <w:lang w:val="en-US" w:eastAsia="zh-CN"/>
        </w:rPr>
        <w:t>Configurations for DC</w:t>
      </w:r>
      <w:r>
        <w:tab/>
      </w:r>
      <w:r>
        <w:fldChar w:fldCharType="begin"/>
      </w:r>
      <w:r>
        <w:instrText xml:space="preserve"> PAGEREF _Toc195268242 \h </w:instrText>
      </w:r>
      <w:r>
        <w:fldChar w:fldCharType="separate"/>
      </w:r>
      <w:r>
        <w:t>18</w:t>
      </w:r>
      <w:r>
        <w:fldChar w:fldCharType="end"/>
      </w:r>
    </w:p>
    <w:p w14:paraId="4EF17F40" w14:textId="29621E9B" w:rsidR="004E2D06" w:rsidRDefault="004E2D06">
      <w:pPr>
        <w:pStyle w:val="30"/>
        <w:rPr>
          <w:rFonts w:asciiTheme="minorHAnsi" w:hAnsiTheme="minorHAnsi" w:cstheme="minorBidi"/>
          <w:kern w:val="2"/>
          <w:sz w:val="22"/>
          <w:szCs w:val="24"/>
          <w:lang w:val="en-US" w:eastAsia="ko-KR"/>
          <w14:ligatures w14:val="standardContextual"/>
        </w:rPr>
      </w:pPr>
      <w:r w:rsidRPr="00833277">
        <w:rPr>
          <w:rFonts w:cs="Arial"/>
          <w:lang w:val="en-US" w:eastAsia="zh-CN"/>
        </w:rPr>
        <w:t>6.2.2</w:t>
      </w:r>
      <w:r>
        <w:rPr>
          <w:rFonts w:asciiTheme="minorHAnsi" w:hAnsiTheme="minorHAnsi" w:cstheme="minorBidi"/>
          <w:kern w:val="2"/>
          <w:sz w:val="22"/>
          <w:szCs w:val="24"/>
          <w:lang w:val="en-US" w:eastAsia="ko-KR"/>
          <w14:ligatures w14:val="standardContextual"/>
        </w:rPr>
        <w:tab/>
      </w:r>
      <w:r w:rsidRPr="00833277">
        <w:rPr>
          <w:rFonts w:cs="Arial"/>
          <w:lang w:val="en-US" w:eastAsia="zh-CN"/>
        </w:rPr>
        <w:t>Co-existence analysis for DC</w:t>
      </w:r>
      <w:r>
        <w:tab/>
      </w:r>
      <w:r>
        <w:fldChar w:fldCharType="begin"/>
      </w:r>
      <w:r>
        <w:instrText xml:space="preserve"> PAGEREF _Toc195268243 \h </w:instrText>
      </w:r>
      <w:r>
        <w:fldChar w:fldCharType="separate"/>
      </w:r>
      <w:r>
        <w:t>18</w:t>
      </w:r>
      <w:r>
        <w:fldChar w:fldCharType="end"/>
      </w:r>
    </w:p>
    <w:p w14:paraId="21ABA699" w14:textId="002CE92C" w:rsidR="004E2D06" w:rsidRDefault="004E2D06">
      <w:pPr>
        <w:pStyle w:val="30"/>
        <w:rPr>
          <w:rFonts w:asciiTheme="minorHAnsi" w:hAnsiTheme="minorHAnsi" w:cstheme="minorBidi"/>
          <w:kern w:val="2"/>
          <w:sz w:val="22"/>
          <w:szCs w:val="24"/>
          <w:lang w:val="en-US" w:eastAsia="ko-KR"/>
          <w14:ligatures w14:val="standardContextual"/>
        </w:rPr>
      </w:pPr>
      <w:r w:rsidRPr="00833277">
        <w:rPr>
          <w:rFonts w:cs="Arial"/>
          <w:lang w:val="en-US" w:eastAsia="zh-CN"/>
        </w:rPr>
        <w:t>6.2.3</w:t>
      </w:r>
      <w:r>
        <w:rPr>
          <w:rFonts w:asciiTheme="minorHAnsi" w:hAnsiTheme="minorHAnsi" w:cstheme="minorBidi"/>
          <w:kern w:val="2"/>
          <w:sz w:val="22"/>
          <w:szCs w:val="24"/>
          <w:lang w:val="en-US" w:eastAsia="ko-KR"/>
          <w14:ligatures w14:val="standardContextual"/>
        </w:rPr>
        <w:tab/>
      </w:r>
      <w:r w:rsidRPr="00833277">
        <w:rPr>
          <w:rFonts w:cs="Arial"/>
          <w:lang w:val="en-US" w:eastAsia="zh-CN"/>
        </w:rPr>
        <w:t>∆T</w:t>
      </w:r>
      <w:r w:rsidRPr="00833277">
        <w:rPr>
          <w:rFonts w:cs="Arial"/>
          <w:vertAlign w:val="subscript"/>
          <w:lang w:val="en-US" w:eastAsia="zh-CN"/>
        </w:rPr>
        <w:t>IB</w:t>
      </w:r>
      <w:r w:rsidRPr="00833277">
        <w:rPr>
          <w:rFonts w:cs="Arial"/>
          <w:lang w:val="en-US" w:eastAsia="zh-CN"/>
        </w:rPr>
        <w:t xml:space="preserve"> and ∆R</w:t>
      </w:r>
      <w:r w:rsidRPr="00833277">
        <w:rPr>
          <w:rFonts w:cs="Arial"/>
          <w:vertAlign w:val="subscript"/>
          <w:lang w:val="en-US" w:eastAsia="zh-CN"/>
        </w:rPr>
        <w:t>IB</w:t>
      </w:r>
      <w:r w:rsidRPr="00833277">
        <w:rPr>
          <w:rFonts w:cs="Arial"/>
          <w:lang w:val="en-US" w:eastAsia="zh-CN"/>
        </w:rPr>
        <w:t xml:space="preserve"> values</w:t>
      </w:r>
      <w:r>
        <w:tab/>
      </w:r>
      <w:r>
        <w:fldChar w:fldCharType="begin"/>
      </w:r>
      <w:r>
        <w:instrText xml:space="preserve"> PAGEREF _Toc195268244 \h </w:instrText>
      </w:r>
      <w:r>
        <w:fldChar w:fldCharType="separate"/>
      </w:r>
      <w:r>
        <w:t>20</w:t>
      </w:r>
      <w:r>
        <w:fldChar w:fldCharType="end"/>
      </w:r>
    </w:p>
    <w:p w14:paraId="51230815" w14:textId="3CAC4136" w:rsidR="004E2D06" w:rsidRDefault="004E2D06">
      <w:pPr>
        <w:pStyle w:val="30"/>
        <w:rPr>
          <w:rFonts w:asciiTheme="minorHAnsi" w:hAnsiTheme="minorHAnsi" w:cstheme="minorBidi"/>
          <w:kern w:val="2"/>
          <w:sz w:val="22"/>
          <w:szCs w:val="24"/>
          <w:lang w:val="en-US" w:eastAsia="ko-KR"/>
          <w14:ligatures w14:val="standardContextual"/>
        </w:rPr>
      </w:pPr>
      <w:r w:rsidRPr="00833277">
        <w:rPr>
          <w:rFonts w:cs="Arial"/>
          <w:lang w:val="en-US" w:eastAsia="zh-CN"/>
        </w:rPr>
        <w:t>6.2.4</w:t>
      </w:r>
      <w:r>
        <w:rPr>
          <w:rFonts w:asciiTheme="minorHAnsi" w:hAnsiTheme="minorHAnsi" w:cstheme="minorBidi"/>
          <w:kern w:val="2"/>
          <w:sz w:val="22"/>
          <w:szCs w:val="24"/>
          <w:lang w:val="en-US" w:eastAsia="ko-KR"/>
          <w14:ligatures w14:val="standardContextual"/>
        </w:rPr>
        <w:tab/>
      </w:r>
      <w:r w:rsidRPr="00833277">
        <w:rPr>
          <w:rFonts w:cs="Arial"/>
          <w:lang w:val="en-US" w:eastAsia="zh-CN"/>
        </w:rPr>
        <w:t>Analysis of MSD requirements</w:t>
      </w:r>
      <w:r>
        <w:tab/>
      </w:r>
      <w:r>
        <w:fldChar w:fldCharType="begin"/>
      </w:r>
      <w:r>
        <w:instrText xml:space="preserve"> PAGEREF _Toc195268245 \h </w:instrText>
      </w:r>
      <w:r>
        <w:fldChar w:fldCharType="separate"/>
      </w:r>
      <w:r>
        <w:t>20</w:t>
      </w:r>
      <w:r>
        <w:fldChar w:fldCharType="end"/>
      </w:r>
    </w:p>
    <w:p w14:paraId="47F9F8ED" w14:textId="3E15122E" w:rsidR="004E2D06" w:rsidRDefault="004E2D06">
      <w:pPr>
        <w:pStyle w:val="20"/>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_Toc195268246 \h </w:instrText>
      </w:r>
      <w:r>
        <w:fldChar w:fldCharType="separate"/>
      </w:r>
      <w:r>
        <w:t>21</w:t>
      </w:r>
      <w:r>
        <w:fldChar w:fldCharType="end"/>
      </w:r>
    </w:p>
    <w:p w14:paraId="5BCF7A22" w14:textId="5BC22BB8" w:rsidR="004E2D06" w:rsidRDefault="004E2D06">
      <w:pPr>
        <w:pStyle w:val="30"/>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_Toc195268247 \h </w:instrText>
      </w:r>
      <w:r>
        <w:fldChar w:fldCharType="separate"/>
      </w:r>
      <w:r>
        <w:t>21</w:t>
      </w:r>
      <w:r>
        <w:fldChar w:fldCharType="end"/>
      </w:r>
    </w:p>
    <w:p w14:paraId="418D429E" w14:textId="7D5162EF" w:rsidR="004E2D06" w:rsidRDefault="004E2D06">
      <w:pPr>
        <w:pStyle w:val="30"/>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_Toc195268248 \h </w:instrText>
      </w:r>
      <w:r>
        <w:fldChar w:fldCharType="separate"/>
      </w:r>
      <w:r>
        <w:t>22</w:t>
      </w:r>
      <w:r>
        <w:fldChar w:fldCharType="end"/>
      </w:r>
    </w:p>
    <w:p w14:paraId="63418030" w14:textId="7E76765C" w:rsidR="004E2D06" w:rsidRDefault="004E2D06">
      <w:pPr>
        <w:pStyle w:val="30"/>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_Toc195268249 \h </w:instrText>
      </w:r>
      <w:r>
        <w:fldChar w:fldCharType="separate"/>
      </w:r>
      <w:r>
        <w:t>23</w:t>
      </w:r>
      <w:r>
        <w:fldChar w:fldCharType="end"/>
      </w:r>
    </w:p>
    <w:p w14:paraId="62DF94A4" w14:textId="33A842F7" w:rsidR="004E2D06" w:rsidRDefault="004E2D06">
      <w:pPr>
        <w:pStyle w:val="30"/>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_Toc195268250 \h </w:instrText>
      </w:r>
      <w:r>
        <w:fldChar w:fldCharType="separate"/>
      </w:r>
      <w:r>
        <w:t>24</w:t>
      </w:r>
      <w:r>
        <w:fldChar w:fldCharType="end"/>
      </w:r>
    </w:p>
    <w:p w14:paraId="3656444D" w14:textId="72D63B70" w:rsidR="004E2D06" w:rsidRDefault="004E2D06">
      <w:pPr>
        <w:pStyle w:val="20"/>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_Toc195268251 \h </w:instrText>
      </w:r>
      <w:r>
        <w:fldChar w:fldCharType="separate"/>
      </w:r>
      <w:r>
        <w:t>24</w:t>
      </w:r>
      <w:r>
        <w:fldChar w:fldCharType="end"/>
      </w:r>
    </w:p>
    <w:p w14:paraId="268706F4" w14:textId="17959C87" w:rsidR="004E2D06" w:rsidRDefault="004E2D06">
      <w:pPr>
        <w:pStyle w:val="30"/>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_Toc195268252 \h </w:instrText>
      </w:r>
      <w:r>
        <w:fldChar w:fldCharType="separate"/>
      </w:r>
      <w:r>
        <w:t>24</w:t>
      </w:r>
      <w:r>
        <w:fldChar w:fldCharType="end"/>
      </w:r>
    </w:p>
    <w:p w14:paraId="25229556" w14:textId="432AC376" w:rsidR="004E2D06" w:rsidRDefault="004E2D06">
      <w:pPr>
        <w:pStyle w:val="30"/>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_Toc195268253 \h </w:instrText>
      </w:r>
      <w:r>
        <w:fldChar w:fldCharType="separate"/>
      </w:r>
      <w:r>
        <w:t>24</w:t>
      </w:r>
      <w:r>
        <w:fldChar w:fldCharType="end"/>
      </w:r>
    </w:p>
    <w:p w14:paraId="3AC7BDCA" w14:textId="0348EDBB" w:rsidR="004E2D06" w:rsidRDefault="004E2D06">
      <w:pPr>
        <w:pStyle w:val="30"/>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_Toc195268254 \h </w:instrText>
      </w:r>
      <w:r>
        <w:fldChar w:fldCharType="separate"/>
      </w:r>
      <w:r>
        <w:t>26</w:t>
      </w:r>
      <w:r>
        <w:fldChar w:fldCharType="end"/>
      </w:r>
    </w:p>
    <w:p w14:paraId="1BC8B50B" w14:textId="02CD7DF1" w:rsidR="004E2D06" w:rsidRDefault="004E2D06">
      <w:pPr>
        <w:pStyle w:val="30"/>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_Toc195268255 \h </w:instrText>
      </w:r>
      <w:r>
        <w:fldChar w:fldCharType="separate"/>
      </w:r>
      <w:r>
        <w:t>26</w:t>
      </w:r>
      <w:r>
        <w:fldChar w:fldCharType="end"/>
      </w:r>
    </w:p>
    <w:p w14:paraId="7DD6257C" w14:textId="441267AF" w:rsidR="004E2D06" w:rsidRDefault="004E2D06">
      <w:pPr>
        <w:pStyle w:val="20"/>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_Toc195268256 \h </w:instrText>
      </w:r>
      <w:r>
        <w:fldChar w:fldCharType="separate"/>
      </w:r>
      <w:r>
        <w:t>26</w:t>
      </w:r>
      <w:r>
        <w:fldChar w:fldCharType="end"/>
      </w:r>
    </w:p>
    <w:p w14:paraId="1B68F29F" w14:textId="792ADCDB" w:rsidR="004E2D06" w:rsidRDefault="004E2D06">
      <w:pPr>
        <w:pStyle w:val="30"/>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_Toc195268257 \h </w:instrText>
      </w:r>
      <w:r>
        <w:fldChar w:fldCharType="separate"/>
      </w:r>
      <w:r>
        <w:t>26</w:t>
      </w:r>
      <w:r>
        <w:fldChar w:fldCharType="end"/>
      </w:r>
    </w:p>
    <w:p w14:paraId="243078E2" w14:textId="31A0D4BF" w:rsidR="004E2D06" w:rsidRDefault="004E2D06">
      <w:pPr>
        <w:pStyle w:val="30"/>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_Toc195268258 \h </w:instrText>
      </w:r>
      <w:r>
        <w:fldChar w:fldCharType="separate"/>
      </w:r>
      <w:r>
        <w:t>27</w:t>
      </w:r>
      <w:r>
        <w:fldChar w:fldCharType="end"/>
      </w:r>
    </w:p>
    <w:p w14:paraId="729A35A3" w14:textId="2A2801B7" w:rsidR="004E2D06" w:rsidRDefault="004E2D06">
      <w:pPr>
        <w:pStyle w:val="30"/>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_Toc195268259 \h </w:instrText>
      </w:r>
      <w:r>
        <w:fldChar w:fldCharType="separate"/>
      </w:r>
      <w:r>
        <w:t>27</w:t>
      </w:r>
      <w:r>
        <w:fldChar w:fldCharType="end"/>
      </w:r>
    </w:p>
    <w:p w14:paraId="2108AF9E" w14:textId="0597CE53" w:rsidR="004E2D06" w:rsidRDefault="004E2D06">
      <w:pPr>
        <w:pStyle w:val="30"/>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_Toc195268260 \h </w:instrText>
      </w:r>
      <w:r>
        <w:fldChar w:fldCharType="separate"/>
      </w:r>
      <w:r>
        <w:t>27</w:t>
      </w:r>
      <w:r>
        <w:fldChar w:fldCharType="end"/>
      </w:r>
    </w:p>
    <w:p w14:paraId="65460E8C" w14:textId="3422009F" w:rsidR="004E2D06" w:rsidRDefault="004E2D06">
      <w:pPr>
        <w:pStyle w:val="20"/>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_Toc195268261 \h </w:instrText>
      </w:r>
      <w:r>
        <w:fldChar w:fldCharType="separate"/>
      </w:r>
      <w:r>
        <w:t>27</w:t>
      </w:r>
      <w:r>
        <w:fldChar w:fldCharType="end"/>
      </w:r>
    </w:p>
    <w:p w14:paraId="4BA8FC02" w14:textId="378FF472" w:rsidR="004E2D06" w:rsidRDefault="004E2D06">
      <w:pPr>
        <w:pStyle w:val="30"/>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_Toc195268262 \h </w:instrText>
      </w:r>
      <w:r>
        <w:fldChar w:fldCharType="separate"/>
      </w:r>
      <w:r>
        <w:t>27</w:t>
      </w:r>
      <w:r>
        <w:fldChar w:fldCharType="end"/>
      </w:r>
    </w:p>
    <w:p w14:paraId="2CD8A8D4" w14:textId="7D9A3138" w:rsidR="004E2D06" w:rsidRDefault="004E2D06">
      <w:pPr>
        <w:pStyle w:val="30"/>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_Toc195268263 \h </w:instrText>
      </w:r>
      <w:r>
        <w:fldChar w:fldCharType="separate"/>
      </w:r>
      <w:r>
        <w:t>27</w:t>
      </w:r>
      <w:r>
        <w:fldChar w:fldCharType="end"/>
      </w:r>
    </w:p>
    <w:p w14:paraId="0ED1872A" w14:textId="5577E14D" w:rsidR="004E2D06" w:rsidRDefault="004E2D06">
      <w:pPr>
        <w:pStyle w:val="30"/>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_Toc195268264 \h </w:instrText>
      </w:r>
      <w:r>
        <w:fldChar w:fldCharType="separate"/>
      </w:r>
      <w:r>
        <w:t>28</w:t>
      </w:r>
      <w:r>
        <w:fldChar w:fldCharType="end"/>
      </w:r>
    </w:p>
    <w:p w14:paraId="173B07F0" w14:textId="3C2572BB" w:rsidR="004E2D06" w:rsidRDefault="004E2D06">
      <w:pPr>
        <w:pStyle w:val="30"/>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_Toc195268265 \h </w:instrText>
      </w:r>
      <w:r>
        <w:fldChar w:fldCharType="separate"/>
      </w:r>
      <w:r>
        <w:t>28</w:t>
      </w:r>
      <w:r>
        <w:fldChar w:fldCharType="end"/>
      </w:r>
    </w:p>
    <w:p w14:paraId="4EAC4612" w14:textId="325E0EF0" w:rsidR="004E2D06" w:rsidRDefault="004E2D06">
      <w:pPr>
        <w:pStyle w:val="20"/>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_Toc195268266 \h </w:instrText>
      </w:r>
      <w:r>
        <w:fldChar w:fldCharType="separate"/>
      </w:r>
      <w:r>
        <w:t>28</w:t>
      </w:r>
      <w:r>
        <w:fldChar w:fldCharType="end"/>
      </w:r>
    </w:p>
    <w:p w14:paraId="4209101C" w14:textId="6314955F" w:rsidR="004E2D06" w:rsidRDefault="004E2D06">
      <w:pPr>
        <w:pStyle w:val="30"/>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_Toc195268267 \h </w:instrText>
      </w:r>
      <w:r>
        <w:fldChar w:fldCharType="separate"/>
      </w:r>
      <w:r>
        <w:t>28</w:t>
      </w:r>
      <w:r>
        <w:fldChar w:fldCharType="end"/>
      </w:r>
    </w:p>
    <w:p w14:paraId="70BBC767" w14:textId="72F0B47F" w:rsidR="004E2D06" w:rsidRDefault="004E2D06">
      <w:pPr>
        <w:pStyle w:val="30"/>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_Toc195268268 \h </w:instrText>
      </w:r>
      <w:r>
        <w:fldChar w:fldCharType="separate"/>
      </w:r>
      <w:r>
        <w:t>29</w:t>
      </w:r>
      <w:r>
        <w:fldChar w:fldCharType="end"/>
      </w:r>
    </w:p>
    <w:p w14:paraId="6EDDB453" w14:textId="5E044AC2" w:rsidR="004E2D06" w:rsidRDefault="004E2D06">
      <w:pPr>
        <w:pStyle w:val="30"/>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_Toc195268269 \h </w:instrText>
      </w:r>
      <w:r>
        <w:fldChar w:fldCharType="separate"/>
      </w:r>
      <w:r>
        <w:t>29</w:t>
      </w:r>
      <w:r>
        <w:fldChar w:fldCharType="end"/>
      </w:r>
    </w:p>
    <w:p w14:paraId="4A5BC25F" w14:textId="7B3F7809" w:rsidR="004E2D06" w:rsidRDefault="004E2D06">
      <w:pPr>
        <w:pStyle w:val="30"/>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_Toc195268270 \h </w:instrText>
      </w:r>
      <w:r>
        <w:fldChar w:fldCharType="separate"/>
      </w:r>
      <w:r>
        <w:t>29</w:t>
      </w:r>
      <w:r>
        <w:fldChar w:fldCharType="end"/>
      </w:r>
    </w:p>
    <w:p w14:paraId="3D3C97D8" w14:textId="547A37A1" w:rsidR="004E2D06" w:rsidRDefault="004E2D06">
      <w:pPr>
        <w:pStyle w:val="20"/>
        <w:rPr>
          <w:rFonts w:asciiTheme="minorHAnsi" w:hAnsiTheme="minorHAnsi" w:cstheme="minorBidi"/>
          <w:kern w:val="2"/>
          <w:sz w:val="22"/>
          <w:szCs w:val="24"/>
          <w:lang w:val="en-US" w:eastAsia="ko-KR"/>
          <w14:ligatures w14:val="standardContextual"/>
        </w:rPr>
      </w:pPr>
      <w:r w:rsidRPr="00833277">
        <w:rPr>
          <w:lang w:val="en-US"/>
        </w:rPr>
        <w:t>6.8</w:t>
      </w:r>
      <w:r>
        <w:rPr>
          <w:rFonts w:asciiTheme="minorHAnsi" w:hAnsiTheme="minorHAnsi" w:cstheme="minorBidi"/>
          <w:kern w:val="2"/>
          <w:sz w:val="22"/>
          <w:szCs w:val="24"/>
          <w:lang w:val="en-US" w:eastAsia="ko-KR"/>
          <w14:ligatures w14:val="standardContextual"/>
        </w:rPr>
        <w:tab/>
      </w:r>
      <w:r w:rsidRPr="00833277">
        <w:rPr>
          <w:lang w:val="en-US"/>
        </w:rPr>
        <w:t>DC_8-41_n41</w:t>
      </w:r>
      <w:r>
        <w:tab/>
      </w:r>
      <w:r>
        <w:fldChar w:fldCharType="begin"/>
      </w:r>
      <w:r>
        <w:instrText xml:space="preserve"> PAGEREF _Toc195268271 \h </w:instrText>
      </w:r>
      <w:r>
        <w:fldChar w:fldCharType="separate"/>
      </w:r>
      <w:r>
        <w:t>30</w:t>
      </w:r>
      <w:r>
        <w:fldChar w:fldCharType="end"/>
      </w:r>
    </w:p>
    <w:p w14:paraId="589A116F" w14:textId="74AAE79D"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6.8.1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_Toc195268272 \h </w:instrText>
      </w:r>
      <w:r>
        <w:fldChar w:fldCharType="separate"/>
      </w:r>
      <w:r>
        <w:t>30</w:t>
      </w:r>
      <w:r>
        <w:fldChar w:fldCharType="end"/>
      </w:r>
    </w:p>
    <w:p w14:paraId="299BB29B" w14:textId="3639F160"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6.8.2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_Toc195268273 \h </w:instrText>
      </w:r>
      <w:r>
        <w:fldChar w:fldCharType="separate"/>
      </w:r>
      <w:r>
        <w:t>30</w:t>
      </w:r>
      <w:r>
        <w:fldChar w:fldCharType="end"/>
      </w:r>
    </w:p>
    <w:p w14:paraId="551FB1A2" w14:textId="6EED34D4" w:rsidR="004E2D06" w:rsidRDefault="004E2D06">
      <w:pPr>
        <w:pStyle w:val="30"/>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_Toc195268274 \h </w:instrText>
      </w:r>
      <w:r>
        <w:fldChar w:fldCharType="separate"/>
      </w:r>
      <w:r>
        <w:t>30</w:t>
      </w:r>
      <w:r>
        <w:fldChar w:fldCharType="end"/>
      </w:r>
    </w:p>
    <w:p w14:paraId="3BEE7F13" w14:textId="7D5BD1EE" w:rsidR="004E2D06" w:rsidRDefault="004E2D06">
      <w:pPr>
        <w:pStyle w:val="30"/>
        <w:rPr>
          <w:rFonts w:asciiTheme="minorHAnsi" w:hAnsiTheme="minorHAnsi" w:cstheme="minorBidi"/>
          <w:kern w:val="2"/>
          <w:sz w:val="22"/>
          <w:szCs w:val="24"/>
          <w:lang w:val="en-US" w:eastAsia="ko-KR"/>
          <w14:ligatures w14:val="standardContextual"/>
        </w:rPr>
      </w:pPr>
      <w:r>
        <w:lastRenderedPageBreak/>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_Toc195268275 \h </w:instrText>
      </w:r>
      <w:r>
        <w:fldChar w:fldCharType="separate"/>
      </w:r>
      <w:r>
        <w:t>31</w:t>
      </w:r>
      <w:r>
        <w:fldChar w:fldCharType="end"/>
      </w:r>
    </w:p>
    <w:p w14:paraId="478DD2F8" w14:textId="231D5002" w:rsidR="004E2D06" w:rsidRDefault="004E2D06">
      <w:pPr>
        <w:pStyle w:val="20"/>
        <w:rPr>
          <w:rFonts w:asciiTheme="minorHAnsi" w:hAnsiTheme="minorHAnsi" w:cstheme="minorBidi"/>
          <w:kern w:val="2"/>
          <w:sz w:val="22"/>
          <w:szCs w:val="24"/>
          <w:lang w:val="en-US" w:eastAsia="ko-KR"/>
          <w14:ligatures w14:val="standardContextual"/>
        </w:rPr>
      </w:pPr>
      <w:r w:rsidRPr="00833277">
        <w:rPr>
          <w:lang w:val="en-US"/>
        </w:rPr>
        <w:t>6.9</w:t>
      </w:r>
      <w:r>
        <w:rPr>
          <w:rFonts w:asciiTheme="minorHAnsi" w:hAnsiTheme="minorHAnsi" w:cstheme="minorBidi"/>
          <w:kern w:val="2"/>
          <w:sz w:val="22"/>
          <w:szCs w:val="24"/>
          <w:lang w:val="en-US" w:eastAsia="ko-KR"/>
          <w14:ligatures w14:val="standardContextual"/>
        </w:rPr>
        <w:tab/>
      </w:r>
      <w:r w:rsidRPr="00833277">
        <w:rPr>
          <w:lang w:val="en-US"/>
        </w:rPr>
        <w:t>DC_1-8_n41</w:t>
      </w:r>
      <w:r>
        <w:tab/>
      </w:r>
      <w:r>
        <w:fldChar w:fldCharType="begin"/>
      </w:r>
      <w:r>
        <w:instrText xml:space="preserve"> PAGEREF _Toc195268276 \h </w:instrText>
      </w:r>
      <w:r>
        <w:fldChar w:fldCharType="separate"/>
      </w:r>
      <w:r>
        <w:t>31</w:t>
      </w:r>
      <w:r>
        <w:fldChar w:fldCharType="end"/>
      </w:r>
    </w:p>
    <w:p w14:paraId="26E3507B" w14:textId="0E104C96" w:rsidR="004E2D06" w:rsidRDefault="004E2D06">
      <w:pPr>
        <w:pStyle w:val="30"/>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_Toc195268277 \h </w:instrText>
      </w:r>
      <w:r>
        <w:fldChar w:fldCharType="separate"/>
      </w:r>
      <w:r>
        <w:t>31</w:t>
      </w:r>
      <w:r>
        <w:fldChar w:fldCharType="end"/>
      </w:r>
    </w:p>
    <w:p w14:paraId="79935719" w14:textId="0AAF81EC" w:rsidR="004E2D06" w:rsidRDefault="004E2D06">
      <w:pPr>
        <w:pStyle w:val="30"/>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_Toc195268278 \h </w:instrText>
      </w:r>
      <w:r>
        <w:fldChar w:fldCharType="separate"/>
      </w:r>
      <w:r>
        <w:t>31</w:t>
      </w:r>
      <w:r>
        <w:fldChar w:fldCharType="end"/>
      </w:r>
    </w:p>
    <w:p w14:paraId="248140D0" w14:textId="0C6060A7" w:rsidR="004E2D06" w:rsidRDefault="004E2D06">
      <w:pPr>
        <w:pStyle w:val="30"/>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_Toc195268279 \h </w:instrText>
      </w:r>
      <w:r>
        <w:fldChar w:fldCharType="separate"/>
      </w:r>
      <w:r>
        <w:t>32</w:t>
      </w:r>
      <w:r>
        <w:fldChar w:fldCharType="end"/>
      </w:r>
    </w:p>
    <w:p w14:paraId="0DA0203E" w14:textId="30BD6AC1" w:rsidR="004E2D06" w:rsidRDefault="004E2D06">
      <w:pPr>
        <w:pStyle w:val="30"/>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_Toc195268280 \h </w:instrText>
      </w:r>
      <w:r>
        <w:fldChar w:fldCharType="separate"/>
      </w:r>
      <w:r>
        <w:t>32</w:t>
      </w:r>
      <w:r>
        <w:fldChar w:fldCharType="end"/>
      </w:r>
    </w:p>
    <w:p w14:paraId="5301923C" w14:textId="1B90AF89" w:rsidR="004E2D06" w:rsidRDefault="004E2D06">
      <w:pPr>
        <w:pStyle w:val="20"/>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_Toc195268281 \h </w:instrText>
      </w:r>
      <w:r>
        <w:fldChar w:fldCharType="separate"/>
      </w:r>
      <w:r>
        <w:t>33</w:t>
      </w:r>
      <w:r>
        <w:fldChar w:fldCharType="end"/>
      </w:r>
    </w:p>
    <w:p w14:paraId="7E53EBF9" w14:textId="170C82C6" w:rsidR="004E2D06" w:rsidRDefault="004E2D06">
      <w:pPr>
        <w:pStyle w:val="30"/>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_Toc195268282 \h </w:instrText>
      </w:r>
      <w:r>
        <w:fldChar w:fldCharType="separate"/>
      </w:r>
      <w:r>
        <w:t>33</w:t>
      </w:r>
      <w:r>
        <w:fldChar w:fldCharType="end"/>
      </w:r>
    </w:p>
    <w:p w14:paraId="7490AA09" w14:textId="09D6AB99" w:rsidR="004E2D06" w:rsidRDefault="004E2D06">
      <w:pPr>
        <w:pStyle w:val="30"/>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_Toc195268283 \h </w:instrText>
      </w:r>
      <w:r>
        <w:fldChar w:fldCharType="separate"/>
      </w:r>
      <w:r>
        <w:t>33</w:t>
      </w:r>
      <w:r>
        <w:fldChar w:fldCharType="end"/>
      </w:r>
    </w:p>
    <w:p w14:paraId="6CD821C3" w14:textId="0490C2EC" w:rsidR="004E2D06" w:rsidRDefault="004E2D06">
      <w:pPr>
        <w:pStyle w:val="30"/>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_Toc195268284 \h </w:instrText>
      </w:r>
      <w:r>
        <w:fldChar w:fldCharType="separate"/>
      </w:r>
      <w:r>
        <w:t>34</w:t>
      </w:r>
      <w:r>
        <w:fldChar w:fldCharType="end"/>
      </w:r>
    </w:p>
    <w:p w14:paraId="3A9437D7" w14:textId="38B44F8E" w:rsidR="004E2D06" w:rsidRDefault="004E2D06">
      <w:pPr>
        <w:pStyle w:val="30"/>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_Toc195268285 \h </w:instrText>
      </w:r>
      <w:r>
        <w:fldChar w:fldCharType="separate"/>
      </w:r>
      <w:r>
        <w:t>34</w:t>
      </w:r>
      <w:r>
        <w:fldChar w:fldCharType="end"/>
      </w:r>
    </w:p>
    <w:p w14:paraId="632F12A3" w14:textId="1BFAA6E2" w:rsidR="004E2D06" w:rsidRDefault="004E2D06">
      <w:pPr>
        <w:pStyle w:val="2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_Toc195268286 \h </w:instrText>
      </w:r>
      <w:r>
        <w:fldChar w:fldCharType="separate"/>
      </w:r>
      <w:r>
        <w:t>35</w:t>
      </w:r>
      <w:r>
        <w:fldChar w:fldCharType="end"/>
      </w:r>
    </w:p>
    <w:p w14:paraId="1FEAE7C2" w14:textId="47D943BA" w:rsidR="004E2D06" w:rsidRDefault="004E2D06">
      <w:pPr>
        <w:pStyle w:val="30"/>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_Toc195268287 \h </w:instrText>
      </w:r>
      <w:r>
        <w:fldChar w:fldCharType="separate"/>
      </w:r>
      <w:r>
        <w:t>35</w:t>
      </w:r>
      <w:r>
        <w:fldChar w:fldCharType="end"/>
      </w:r>
    </w:p>
    <w:p w14:paraId="11C9D093" w14:textId="78409D11" w:rsidR="004E2D06" w:rsidRDefault="004E2D06">
      <w:pPr>
        <w:pStyle w:val="30"/>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_Toc195268288 \h </w:instrText>
      </w:r>
      <w:r>
        <w:fldChar w:fldCharType="separate"/>
      </w:r>
      <w:r>
        <w:t>35</w:t>
      </w:r>
      <w:r>
        <w:fldChar w:fldCharType="end"/>
      </w:r>
    </w:p>
    <w:p w14:paraId="06535BBE" w14:textId="1B6F892C" w:rsidR="004E2D06" w:rsidRDefault="004E2D06">
      <w:pPr>
        <w:pStyle w:val="30"/>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_Toc195268289 \h </w:instrText>
      </w:r>
      <w:r>
        <w:fldChar w:fldCharType="separate"/>
      </w:r>
      <w:r>
        <w:t>37</w:t>
      </w:r>
      <w:r>
        <w:fldChar w:fldCharType="end"/>
      </w:r>
    </w:p>
    <w:p w14:paraId="46F32E50" w14:textId="27DB4CF9" w:rsidR="004E2D06" w:rsidRDefault="004E2D06">
      <w:pPr>
        <w:pStyle w:val="30"/>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_Toc195268290 \h </w:instrText>
      </w:r>
      <w:r>
        <w:fldChar w:fldCharType="separate"/>
      </w:r>
      <w:r>
        <w:t>38</w:t>
      </w:r>
      <w:r>
        <w:fldChar w:fldCharType="end"/>
      </w:r>
    </w:p>
    <w:p w14:paraId="7A4485EE" w14:textId="208CDA93" w:rsidR="004E2D06" w:rsidRDefault="004E2D06">
      <w:pPr>
        <w:pStyle w:val="2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_Toc195268291 \h </w:instrText>
      </w:r>
      <w:r>
        <w:fldChar w:fldCharType="separate"/>
      </w:r>
      <w:r>
        <w:t>38</w:t>
      </w:r>
      <w:r>
        <w:fldChar w:fldCharType="end"/>
      </w:r>
    </w:p>
    <w:p w14:paraId="31D2F79E" w14:textId="5FBE99A7" w:rsidR="004E2D06" w:rsidRDefault="004E2D06">
      <w:pPr>
        <w:pStyle w:val="30"/>
        <w:rPr>
          <w:rFonts w:asciiTheme="minorHAnsi" w:hAnsiTheme="minorHAnsi" w:cstheme="minorBidi"/>
          <w:kern w:val="2"/>
          <w:sz w:val="22"/>
          <w:szCs w:val="24"/>
          <w:lang w:val="en-US" w:eastAsia="ko-KR"/>
          <w14:ligatures w14:val="standardContextual"/>
        </w:rPr>
      </w:pPr>
      <w:r>
        <w:t>6.12.1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_Toc195268292 \h </w:instrText>
      </w:r>
      <w:r>
        <w:fldChar w:fldCharType="separate"/>
      </w:r>
      <w:r>
        <w:t>38</w:t>
      </w:r>
      <w:r>
        <w:fldChar w:fldCharType="end"/>
      </w:r>
    </w:p>
    <w:p w14:paraId="0572417E" w14:textId="3BFCDC76" w:rsidR="004E2D06" w:rsidRDefault="004E2D06">
      <w:pPr>
        <w:pStyle w:val="30"/>
        <w:rPr>
          <w:rFonts w:asciiTheme="minorHAnsi" w:hAnsiTheme="minorHAnsi" w:cstheme="minorBidi"/>
          <w:kern w:val="2"/>
          <w:sz w:val="22"/>
          <w:szCs w:val="24"/>
          <w:lang w:val="en-US" w:eastAsia="ko-KR"/>
          <w14:ligatures w14:val="standardContextual"/>
        </w:rPr>
      </w:pPr>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_Toc195268293 \h </w:instrText>
      </w:r>
      <w:r>
        <w:fldChar w:fldCharType="separate"/>
      </w:r>
      <w:r>
        <w:t>38</w:t>
      </w:r>
      <w:r>
        <w:fldChar w:fldCharType="end"/>
      </w:r>
    </w:p>
    <w:p w14:paraId="0B473121" w14:textId="43C1EF83" w:rsidR="004E2D06" w:rsidRDefault="004E2D06">
      <w:pPr>
        <w:pStyle w:val="30"/>
        <w:rPr>
          <w:rFonts w:asciiTheme="minorHAnsi" w:hAnsiTheme="minorHAnsi" w:cstheme="minorBidi"/>
          <w:kern w:val="2"/>
          <w:sz w:val="22"/>
          <w:szCs w:val="24"/>
          <w:lang w:val="en-US" w:eastAsia="ko-KR"/>
          <w14:ligatures w14:val="standardContextual"/>
        </w:rPr>
      </w:pPr>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_Toc195268294 \h </w:instrText>
      </w:r>
      <w:r>
        <w:fldChar w:fldCharType="separate"/>
      </w:r>
      <w:r>
        <w:t>41</w:t>
      </w:r>
      <w:r>
        <w:fldChar w:fldCharType="end"/>
      </w:r>
    </w:p>
    <w:p w14:paraId="453474DD" w14:textId="19A71749" w:rsidR="004E2D06" w:rsidRDefault="004E2D06">
      <w:pPr>
        <w:pStyle w:val="30"/>
        <w:rPr>
          <w:rFonts w:asciiTheme="minorHAnsi" w:hAnsiTheme="minorHAnsi" w:cstheme="minorBidi"/>
          <w:kern w:val="2"/>
          <w:sz w:val="22"/>
          <w:szCs w:val="24"/>
          <w:lang w:val="en-US" w:eastAsia="ko-KR"/>
          <w14:ligatures w14:val="standardContextual"/>
        </w:rPr>
      </w:pPr>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_Toc195268295 \h </w:instrText>
      </w:r>
      <w:r>
        <w:fldChar w:fldCharType="separate"/>
      </w:r>
      <w:r>
        <w:t>41</w:t>
      </w:r>
      <w:r>
        <w:fldChar w:fldCharType="end"/>
      </w:r>
    </w:p>
    <w:p w14:paraId="08740CC5" w14:textId="05C59F9B" w:rsidR="004E2D06" w:rsidRDefault="004E2D06">
      <w:pPr>
        <w:pStyle w:val="2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_Toc195268296 \h </w:instrText>
      </w:r>
      <w:r>
        <w:fldChar w:fldCharType="separate"/>
      </w:r>
      <w:r>
        <w:t>42</w:t>
      </w:r>
      <w:r>
        <w:fldChar w:fldCharType="end"/>
      </w:r>
    </w:p>
    <w:p w14:paraId="671A83CE" w14:textId="489D4A25" w:rsidR="004E2D06" w:rsidRDefault="004E2D06">
      <w:pPr>
        <w:pStyle w:val="30"/>
        <w:rPr>
          <w:rFonts w:asciiTheme="minorHAnsi" w:hAnsiTheme="minorHAnsi" w:cstheme="minorBidi"/>
          <w:kern w:val="2"/>
          <w:sz w:val="22"/>
          <w:szCs w:val="24"/>
          <w:lang w:val="en-US" w:eastAsia="ko-KR"/>
          <w14:ligatures w14:val="standardContextual"/>
        </w:rPr>
      </w:pPr>
      <w:r>
        <w:t>6.13.1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_Toc195268297 \h </w:instrText>
      </w:r>
      <w:r>
        <w:fldChar w:fldCharType="separate"/>
      </w:r>
      <w:r>
        <w:t>42</w:t>
      </w:r>
      <w:r>
        <w:fldChar w:fldCharType="end"/>
      </w:r>
    </w:p>
    <w:p w14:paraId="7F3F7669" w14:textId="47E943A2" w:rsidR="004E2D06" w:rsidRDefault="004E2D06">
      <w:pPr>
        <w:pStyle w:val="30"/>
        <w:rPr>
          <w:rFonts w:asciiTheme="minorHAnsi" w:hAnsiTheme="minorHAnsi" w:cstheme="minorBidi"/>
          <w:kern w:val="2"/>
          <w:sz w:val="22"/>
          <w:szCs w:val="24"/>
          <w:lang w:val="en-US" w:eastAsia="ko-KR"/>
          <w14:ligatures w14:val="standardContextual"/>
        </w:rPr>
      </w:pPr>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_Toc195268298 \h </w:instrText>
      </w:r>
      <w:r>
        <w:fldChar w:fldCharType="separate"/>
      </w:r>
      <w:r>
        <w:t>42</w:t>
      </w:r>
      <w:r>
        <w:fldChar w:fldCharType="end"/>
      </w:r>
    </w:p>
    <w:p w14:paraId="40AE8EA9" w14:textId="20167AE3" w:rsidR="004E2D06" w:rsidRDefault="004E2D06">
      <w:pPr>
        <w:pStyle w:val="30"/>
        <w:rPr>
          <w:rFonts w:asciiTheme="minorHAnsi" w:hAnsiTheme="minorHAnsi" w:cstheme="minorBidi"/>
          <w:kern w:val="2"/>
          <w:sz w:val="22"/>
          <w:szCs w:val="24"/>
          <w:lang w:val="en-US" w:eastAsia="ko-KR"/>
          <w14:ligatures w14:val="standardContextual"/>
        </w:rPr>
      </w:pPr>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_Toc195268299 \h </w:instrText>
      </w:r>
      <w:r>
        <w:fldChar w:fldCharType="separate"/>
      </w:r>
      <w:r>
        <w:t>45</w:t>
      </w:r>
      <w:r>
        <w:fldChar w:fldCharType="end"/>
      </w:r>
    </w:p>
    <w:p w14:paraId="03A3AE42" w14:textId="03C8E64C" w:rsidR="004E2D06" w:rsidRDefault="004E2D06">
      <w:pPr>
        <w:pStyle w:val="30"/>
        <w:rPr>
          <w:rFonts w:asciiTheme="minorHAnsi" w:hAnsiTheme="minorHAnsi" w:cstheme="minorBidi"/>
          <w:kern w:val="2"/>
          <w:sz w:val="22"/>
          <w:szCs w:val="24"/>
          <w:lang w:val="en-US" w:eastAsia="ko-KR"/>
          <w14:ligatures w14:val="standardContextual"/>
        </w:rPr>
      </w:pPr>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_Toc195268300 \h </w:instrText>
      </w:r>
      <w:r>
        <w:fldChar w:fldCharType="separate"/>
      </w:r>
      <w:r>
        <w:t>45</w:t>
      </w:r>
      <w:r>
        <w:fldChar w:fldCharType="end"/>
      </w:r>
    </w:p>
    <w:p w14:paraId="3960CAAE" w14:textId="1316D30A" w:rsidR="004E2D06" w:rsidRDefault="004E2D06">
      <w:pPr>
        <w:pStyle w:val="2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_Toc195268301 \h </w:instrText>
      </w:r>
      <w:r>
        <w:fldChar w:fldCharType="separate"/>
      </w:r>
      <w:r>
        <w:t>46</w:t>
      </w:r>
      <w:r>
        <w:fldChar w:fldCharType="end"/>
      </w:r>
    </w:p>
    <w:p w14:paraId="514C5199" w14:textId="27030936" w:rsidR="004E2D06" w:rsidRDefault="004E2D06">
      <w:pPr>
        <w:pStyle w:val="30"/>
        <w:rPr>
          <w:rFonts w:asciiTheme="minorHAnsi" w:hAnsiTheme="minorHAnsi" w:cstheme="minorBidi"/>
          <w:kern w:val="2"/>
          <w:sz w:val="22"/>
          <w:szCs w:val="24"/>
          <w:lang w:val="en-US" w:eastAsia="ko-KR"/>
          <w14:ligatures w14:val="standardContextual"/>
        </w:rPr>
      </w:pPr>
      <w:r>
        <w:t>6.14.1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_Toc195268302 \h </w:instrText>
      </w:r>
      <w:r>
        <w:fldChar w:fldCharType="separate"/>
      </w:r>
      <w:r>
        <w:t>46</w:t>
      </w:r>
      <w:r>
        <w:fldChar w:fldCharType="end"/>
      </w:r>
    </w:p>
    <w:p w14:paraId="77E332FF" w14:textId="2FBC3347" w:rsidR="004E2D06" w:rsidRDefault="004E2D06">
      <w:pPr>
        <w:pStyle w:val="30"/>
        <w:rPr>
          <w:rFonts w:asciiTheme="minorHAnsi" w:hAnsiTheme="minorHAnsi" w:cstheme="minorBidi"/>
          <w:kern w:val="2"/>
          <w:sz w:val="22"/>
          <w:szCs w:val="24"/>
          <w:lang w:val="en-US" w:eastAsia="ko-KR"/>
          <w14:ligatures w14:val="standardContextual"/>
        </w:rPr>
      </w:pPr>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_Toc195268303 \h </w:instrText>
      </w:r>
      <w:r>
        <w:fldChar w:fldCharType="separate"/>
      </w:r>
      <w:r>
        <w:t>46</w:t>
      </w:r>
      <w:r>
        <w:fldChar w:fldCharType="end"/>
      </w:r>
    </w:p>
    <w:p w14:paraId="6228475D" w14:textId="6081CEC0" w:rsidR="004E2D06" w:rsidRDefault="004E2D06">
      <w:pPr>
        <w:pStyle w:val="30"/>
        <w:rPr>
          <w:rFonts w:asciiTheme="minorHAnsi" w:hAnsiTheme="minorHAnsi" w:cstheme="minorBidi"/>
          <w:kern w:val="2"/>
          <w:sz w:val="22"/>
          <w:szCs w:val="24"/>
          <w:lang w:val="en-US" w:eastAsia="ko-KR"/>
          <w14:ligatures w14:val="standardContextual"/>
        </w:rPr>
      </w:pPr>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_Toc195268304 \h </w:instrText>
      </w:r>
      <w:r>
        <w:fldChar w:fldCharType="separate"/>
      </w:r>
      <w:r>
        <w:t>49</w:t>
      </w:r>
      <w:r>
        <w:fldChar w:fldCharType="end"/>
      </w:r>
    </w:p>
    <w:p w14:paraId="3E4695D3" w14:textId="7BF4E5E8" w:rsidR="004E2D06" w:rsidRDefault="004E2D06">
      <w:pPr>
        <w:pStyle w:val="30"/>
        <w:rPr>
          <w:rFonts w:asciiTheme="minorHAnsi" w:hAnsiTheme="minorHAnsi" w:cstheme="minorBidi"/>
          <w:kern w:val="2"/>
          <w:sz w:val="22"/>
          <w:szCs w:val="24"/>
          <w:lang w:val="en-US" w:eastAsia="ko-KR"/>
          <w14:ligatures w14:val="standardContextual"/>
        </w:rPr>
      </w:pPr>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_Toc195268305 \h </w:instrText>
      </w:r>
      <w:r>
        <w:fldChar w:fldCharType="separate"/>
      </w:r>
      <w:r>
        <w:t>49</w:t>
      </w:r>
      <w:r>
        <w:fldChar w:fldCharType="end"/>
      </w:r>
    </w:p>
    <w:p w14:paraId="34EE8DBB" w14:textId="7ACDD7CB" w:rsidR="004E2D06" w:rsidRDefault="004E2D06">
      <w:pPr>
        <w:pStyle w:val="20"/>
        <w:rPr>
          <w:rFonts w:asciiTheme="minorHAnsi" w:hAnsiTheme="minorHAnsi" w:cstheme="minorBidi"/>
          <w:kern w:val="2"/>
          <w:sz w:val="22"/>
          <w:szCs w:val="24"/>
          <w:lang w:val="en-US" w:eastAsia="ko-KR"/>
          <w14:ligatures w14:val="standardContextual"/>
        </w:rPr>
      </w:pPr>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_Toc195268306 \h </w:instrText>
      </w:r>
      <w:r>
        <w:fldChar w:fldCharType="separate"/>
      </w:r>
      <w:r>
        <w:t>49</w:t>
      </w:r>
      <w:r>
        <w:fldChar w:fldCharType="end"/>
      </w:r>
    </w:p>
    <w:p w14:paraId="3EBFFCC0" w14:textId="405D7656" w:rsidR="004E2D06" w:rsidRDefault="004E2D06">
      <w:pPr>
        <w:pStyle w:val="30"/>
        <w:rPr>
          <w:rFonts w:asciiTheme="minorHAnsi" w:hAnsiTheme="minorHAnsi" w:cstheme="minorBidi"/>
          <w:kern w:val="2"/>
          <w:sz w:val="22"/>
          <w:szCs w:val="24"/>
          <w:lang w:val="en-US" w:eastAsia="ko-KR"/>
          <w14:ligatures w14:val="standardContextual"/>
        </w:rPr>
      </w:pPr>
      <w:r>
        <w:t>6.15.1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_Toc195268307 \h </w:instrText>
      </w:r>
      <w:r>
        <w:fldChar w:fldCharType="separate"/>
      </w:r>
      <w:r>
        <w:t>49</w:t>
      </w:r>
      <w:r>
        <w:fldChar w:fldCharType="end"/>
      </w:r>
    </w:p>
    <w:p w14:paraId="665025F8" w14:textId="09C371F5" w:rsidR="004E2D06" w:rsidRDefault="004E2D06">
      <w:pPr>
        <w:pStyle w:val="30"/>
        <w:rPr>
          <w:rFonts w:asciiTheme="minorHAnsi" w:hAnsiTheme="minorHAnsi" w:cstheme="minorBidi"/>
          <w:kern w:val="2"/>
          <w:sz w:val="22"/>
          <w:szCs w:val="24"/>
          <w:lang w:val="en-US" w:eastAsia="ko-KR"/>
          <w14:ligatures w14:val="standardContextual"/>
        </w:rPr>
      </w:pPr>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_Toc195268308 \h </w:instrText>
      </w:r>
      <w:r>
        <w:fldChar w:fldCharType="separate"/>
      </w:r>
      <w:r>
        <w:t>50</w:t>
      </w:r>
      <w:r>
        <w:fldChar w:fldCharType="end"/>
      </w:r>
    </w:p>
    <w:p w14:paraId="2BCD7B3A" w14:textId="5A8AF960" w:rsidR="004E2D06" w:rsidRDefault="004E2D06">
      <w:pPr>
        <w:pStyle w:val="30"/>
        <w:rPr>
          <w:rFonts w:asciiTheme="minorHAnsi" w:hAnsiTheme="minorHAnsi" w:cstheme="minorBidi"/>
          <w:kern w:val="2"/>
          <w:sz w:val="22"/>
          <w:szCs w:val="24"/>
          <w:lang w:val="en-US" w:eastAsia="ko-KR"/>
          <w14:ligatures w14:val="standardContextual"/>
        </w:rPr>
      </w:pPr>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_Toc195268309 \h </w:instrText>
      </w:r>
      <w:r>
        <w:fldChar w:fldCharType="separate"/>
      </w:r>
      <w:r>
        <w:t>52</w:t>
      </w:r>
      <w:r>
        <w:fldChar w:fldCharType="end"/>
      </w:r>
    </w:p>
    <w:p w14:paraId="04FD3BA3" w14:textId="7686511F" w:rsidR="004E2D06" w:rsidRDefault="004E2D06">
      <w:pPr>
        <w:pStyle w:val="30"/>
        <w:rPr>
          <w:rFonts w:asciiTheme="minorHAnsi" w:hAnsiTheme="minorHAnsi" w:cstheme="minorBidi"/>
          <w:kern w:val="2"/>
          <w:sz w:val="22"/>
          <w:szCs w:val="24"/>
          <w:lang w:val="en-US" w:eastAsia="ko-KR"/>
          <w14:ligatures w14:val="standardContextual"/>
        </w:rPr>
      </w:pPr>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_Toc195268310 \h </w:instrText>
      </w:r>
      <w:r>
        <w:fldChar w:fldCharType="separate"/>
      </w:r>
      <w:r>
        <w:t>53</w:t>
      </w:r>
      <w:r>
        <w:fldChar w:fldCharType="end"/>
      </w:r>
    </w:p>
    <w:p w14:paraId="01E58E59" w14:textId="79E0EED2" w:rsidR="004E2D06" w:rsidRDefault="004E2D06">
      <w:pPr>
        <w:pStyle w:val="20"/>
        <w:rPr>
          <w:rFonts w:asciiTheme="minorHAnsi" w:hAnsiTheme="minorHAnsi" w:cstheme="minorBidi"/>
          <w:kern w:val="2"/>
          <w:sz w:val="22"/>
          <w:szCs w:val="24"/>
          <w:lang w:val="en-US" w:eastAsia="ko-KR"/>
          <w14:ligatures w14:val="standardContextual"/>
        </w:rPr>
      </w:pPr>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_Toc195268311 \h </w:instrText>
      </w:r>
      <w:r>
        <w:fldChar w:fldCharType="separate"/>
      </w:r>
      <w:r>
        <w:t>53</w:t>
      </w:r>
      <w:r>
        <w:fldChar w:fldCharType="end"/>
      </w:r>
    </w:p>
    <w:p w14:paraId="5E928D4D" w14:textId="2E6FF4EA" w:rsidR="004E2D06" w:rsidRDefault="004E2D06">
      <w:pPr>
        <w:pStyle w:val="30"/>
        <w:rPr>
          <w:rFonts w:asciiTheme="minorHAnsi" w:hAnsiTheme="minorHAnsi" w:cstheme="minorBidi"/>
          <w:kern w:val="2"/>
          <w:sz w:val="22"/>
          <w:szCs w:val="24"/>
          <w:lang w:val="en-US" w:eastAsia="ko-KR"/>
          <w14:ligatures w14:val="standardContextual"/>
        </w:rPr>
      </w:pPr>
      <w:r>
        <w:t>6.16.1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_Toc195268312 \h </w:instrText>
      </w:r>
      <w:r>
        <w:fldChar w:fldCharType="separate"/>
      </w:r>
      <w:r>
        <w:t>53</w:t>
      </w:r>
      <w:r>
        <w:fldChar w:fldCharType="end"/>
      </w:r>
    </w:p>
    <w:p w14:paraId="374399D1" w14:textId="6D30AB76" w:rsidR="004E2D06" w:rsidRDefault="004E2D06">
      <w:pPr>
        <w:pStyle w:val="30"/>
        <w:rPr>
          <w:rFonts w:asciiTheme="minorHAnsi" w:hAnsiTheme="minorHAnsi" w:cstheme="minorBidi"/>
          <w:kern w:val="2"/>
          <w:sz w:val="22"/>
          <w:szCs w:val="24"/>
          <w:lang w:val="en-US" w:eastAsia="ko-KR"/>
          <w14:ligatures w14:val="standardContextual"/>
        </w:rPr>
      </w:pPr>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_Toc195268313 \h </w:instrText>
      </w:r>
      <w:r>
        <w:fldChar w:fldCharType="separate"/>
      </w:r>
      <w:r>
        <w:t>53</w:t>
      </w:r>
      <w:r>
        <w:fldChar w:fldCharType="end"/>
      </w:r>
    </w:p>
    <w:p w14:paraId="3770C569" w14:textId="57639BDD" w:rsidR="004E2D06" w:rsidRDefault="004E2D06">
      <w:pPr>
        <w:pStyle w:val="30"/>
        <w:rPr>
          <w:rFonts w:asciiTheme="minorHAnsi" w:hAnsiTheme="minorHAnsi" w:cstheme="minorBidi"/>
          <w:kern w:val="2"/>
          <w:sz w:val="22"/>
          <w:szCs w:val="24"/>
          <w:lang w:val="en-US" w:eastAsia="ko-KR"/>
          <w14:ligatures w14:val="standardContextual"/>
        </w:rPr>
      </w:pPr>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_Toc195268314 \h </w:instrText>
      </w:r>
      <w:r>
        <w:fldChar w:fldCharType="separate"/>
      </w:r>
      <w:r>
        <w:t>55</w:t>
      </w:r>
      <w:r>
        <w:fldChar w:fldCharType="end"/>
      </w:r>
    </w:p>
    <w:p w14:paraId="7C5228DA" w14:textId="1D778D10" w:rsidR="004E2D06" w:rsidRDefault="004E2D06">
      <w:pPr>
        <w:pStyle w:val="30"/>
        <w:rPr>
          <w:rFonts w:asciiTheme="minorHAnsi" w:hAnsiTheme="minorHAnsi" w:cstheme="minorBidi"/>
          <w:kern w:val="2"/>
          <w:sz w:val="22"/>
          <w:szCs w:val="24"/>
          <w:lang w:val="en-US" w:eastAsia="ko-KR"/>
          <w14:ligatures w14:val="standardContextual"/>
        </w:rPr>
      </w:pPr>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_Toc195268315 \h </w:instrText>
      </w:r>
      <w:r>
        <w:fldChar w:fldCharType="separate"/>
      </w:r>
      <w:r>
        <w:t>55</w:t>
      </w:r>
      <w:r>
        <w:fldChar w:fldCharType="end"/>
      </w:r>
    </w:p>
    <w:p w14:paraId="76F63FFC" w14:textId="2F28FE2A" w:rsidR="004E2D06" w:rsidRDefault="004E2D06">
      <w:pPr>
        <w:pStyle w:val="20"/>
        <w:rPr>
          <w:rFonts w:asciiTheme="minorHAnsi" w:hAnsiTheme="minorHAnsi" w:cstheme="minorBidi"/>
          <w:kern w:val="2"/>
          <w:sz w:val="22"/>
          <w:szCs w:val="24"/>
          <w:lang w:val="en-US" w:eastAsia="ko-KR"/>
          <w14:ligatures w14:val="standardContextual"/>
        </w:rPr>
      </w:pPr>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_Toc195268316 \h </w:instrText>
      </w:r>
      <w:r>
        <w:fldChar w:fldCharType="separate"/>
      </w:r>
      <w:r>
        <w:t>55</w:t>
      </w:r>
      <w:r>
        <w:fldChar w:fldCharType="end"/>
      </w:r>
    </w:p>
    <w:p w14:paraId="60018C13" w14:textId="3104FB66" w:rsidR="004E2D06" w:rsidRDefault="004E2D06">
      <w:pPr>
        <w:pStyle w:val="30"/>
        <w:rPr>
          <w:rFonts w:asciiTheme="minorHAnsi" w:hAnsiTheme="minorHAnsi" w:cstheme="minorBidi"/>
          <w:kern w:val="2"/>
          <w:sz w:val="22"/>
          <w:szCs w:val="24"/>
          <w:lang w:val="en-US" w:eastAsia="ko-KR"/>
          <w14:ligatures w14:val="standardContextual"/>
        </w:rPr>
      </w:pPr>
      <w:r>
        <w:t>6.17.1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_Toc195268317 \h </w:instrText>
      </w:r>
      <w:r>
        <w:fldChar w:fldCharType="separate"/>
      </w:r>
      <w:r>
        <w:t>55</w:t>
      </w:r>
      <w:r>
        <w:fldChar w:fldCharType="end"/>
      </w:r>
    </w:p>
    <w:p w14:paraId="3667938A" w14:textId="4EA97411" w:rsidR="004E2D06" w:rsidRDefault="004E2D06">
      <w:pPr>
        <w:pStyle w:val="30"/>
        <w:rPr>
          <w:rFonts w:asciiTheme="minorHAnsi" w:hAnsiTheme="minorHAnsi" w:cstheme="minorBidi"/>
          <w:kern w:val="2"/>
          <w:sz w:val="22"/>
          <w:szCs w:val="24"/>
          <w:lang w:val="en-US" w:eastAsia="ko-KR"/>
          <w14:ligatures w14:val="standardContextual"/>
        </w:rPr>
      </w:pPr>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_Toc195268318 \h </w:instrText>
      </w:r>
      <w:r>
        <w:fldChar w:fldCharType="separate"/>
      </w:r>
      <w:r>
        <w:t>55</w:t>
      </w:r>
      <w:r>
        <w:fldChar w:fldCharType="end"/>
      </w:r>
    </w:p>
    <w:p w14:paraId="3E93D86B" w14:textId="007D9003" w:rsidR="004E2D06" w:rsidRDefault="004E2D06">
      <w:pPr>
        <w:pStyle w:val="30"/>
        <w:rPr>
          <w:rFonts w:asciiTheme="minorHAnsi" w:hAnsiTheme="minorHAnsi" w:cstheme="minorBidi"/>
          <w:kern w:val="2"/>
          <w:sz w:val="22"/>
          <w:szCs w:val="24"/>
          <w:lang w:val="en-US" w:eastAsia="ko-KR"/>
          <w14:ligatures w14:val="standardContextual"/>
        </w:rPr>
      </w:pPr>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_Toc195268319 \h </w:instrText>
      </w:r>
      <w:r>
        <w:fldChar w:fldCharType="separate"/>
      </w:r>
      <w:r>
        <w:t>57</w:t>
      </w:r>
      <w:r>
        <w:fldChar w:fldCharType="end"/>
      </w:r>
    </w:p>
    <w:p w14:paraId="48E25F0E" w14:textId="76268A1F" w:rsidR="004E2D06" w:rsidRDefault="004E2D06">
      <w:pPr>
        <w:pStyle w:val="30"/>
        <w:rPr>
          <w:rFonts w:asciiTheme="minorHAnsi" w:hAnsiTheme="minorHAnsi" w:cstheme="minorBidi"/>
          <w:kern w:val="2"/>
          <w:sz w:val="22"/>
          <w:szCs w:val="24"/>
          <w:lang w:val="en-US" w:eastAsia="ko-KR"/>
          <w14:ligatures w14:val="standardContextual"/>
        </w:rPr>
      </w:pPr>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_Toc195268320 \h </w:instrText>
      </w:r>
      <w:r>
        <w:fldChar w:fldCharType="separate"/>
      </w:r>
      <w:r>
        <w:t>57</w:t>
      </w:r>
      <w:r>
        <w:fldChar w:fldCharType="end"/>
      </w:r>
    </w:p>
    <w:p w14:paraId="2F65824A" w14:textId="4C2534E9" w:rsidR="004E2D06" w:rsidRDefault="004E2D06">
      <w:pPr>
        <w:pStyle w:val="20"/>
        <w:rPr>
          <w:rFonts w:asciiTheme="minorHAnsi" w:hAnsiTheme="minorHAnsi" w:cstheme="minorBidi"/>
          <w:kern w:val="2"/>
          <w:sz w:val="22"/>
          <w:szCs w:val="24"/>
          <w:lang w:val="en-US" w:eastAsia="ko-KR"/>
          <w14:ligatures w14:val="standardContextual"/>
        </w:rPr>
      </w:pPr>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_Toc195268321 \h </w:instrText>
      </w:r>
      <w:r>
        <w:fldChar w:fldCharType="separate"/>
      </w:r>
      <w:r>
        <w:t>57</w:t>
      </w:r>
      <w:r>
        <w:fldChar w:fldCharType="end"/>
      </w:r>
    </w:p>
    <w:p w14:paraId="6444216E" w14:textId="7402F983" w:rsidR="004E2D06" w:rsidRDefault="004E2D06">
      <w:pPr>
        <w:pStyle w:val="30"/>
        <w:rPr>
          <w:rFonts w:asciiTheme="minorHAnsi" w:hAnsiTheme="minorHAnsi" w:cstheme="minorBidi"/>
          <w:kern w:val="2"/>
          <w:sz w:val="22"/>
          <w:szCs w:val="24"/>
          <w:lang w:val="en-US" w:eastAsia="ko-KR"/>
          <w14:ligatures w14:val="standardContextual"/>
        </w:rPr>
      </w:pPr>
      <w:r>
        <w:t>6.18.1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_Toc195268322 \h </w:instrText>
      </w:r>
      <w:r>
        <w:fldChar w:fldCharType="separate"/>
      </w:r>
      <w:r>
        <w:t>57</w:t>
      </w:r>
      <w:r>
        <w:fldChar w:fldCharType="end"/>
      </w:r>
    </w:p>
    <w:p w14:paraId="24C35CEB" w14:textId="5713E859" w:rsidR="004E2D06" w:rsidRDefault="004E2D06">
      <w:pPr>
        <w:pStyle w:val="30"/>
        <w:rPr>
          <w:rFonts w:asciiTheme="minorHAnsi" w:hAnsiTheme="minorHAnsi" w:cstheme="minorBidi"/>
          <w:kern w:val="2"/>
          <w:sz w:val="22"/>
          <w:szCs w:val="24"/>
          <w:lang w:val="en-US" w:eastAsia="ko-KR"/>
          <w14:ligatures w14:val="standardContextual"/>
        </w:rPr>
      </w:pPr>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_Toc195268323 \h </w:instrText>
      </w:r>
      <w:r>
        <w:fldChar w:fldCharType="separate"/>
      </w:r>
      <w:r>
        <w:t>57</w:t>
      </w:r>
      <w:r>
        <w:fldChar w:fldCharType="end"/>
      </w:r>
    </w:p>
    <w:p w14:paraId="75D062AF" w14:textId="5B631B36" w:rsidR="004E2D06" w:rsidRDefault="004E2D06">
      <w:pPr>
        <w:pStyle w:val="30"/>
        <w:rPr>
          <w:rFonts w:asciiTheme="minorHAnsi" w:hAnsiTheme="minorHAnsi" w:cstheme="minorBidi"/>
          <w:kern w:val="2"/>
          <w:sz w:val="22"/>
          <w:szCs w:val="24"/>
          <w:lang w:val="en-US" w:eastAsia="ko-KR"/>
          <w14:ligatures w14:val="standardContextual"/>
        </w:rPr>
      </w:pPr>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_Toc195268324 \h </w:instrText>
      </w:r>
      <w:r>
        <w:fldChar w:fldCharType="separate"/>
      </w:r>
      <w:r>
        <w:t>59</w:t>
      </w:r>
      <w:r>
        <w:fldChar w:fldCharType="end"/>
      </w:r>
    </w:p>
    <w:p w14:paraId="5666C012" w14:textId="49D66BE6" w:rsidR="004E2D06" w:rsidRDefault="004E2D06">
      <w:pPr>
        <w:pStyle w:val="30"/>
        <w:rPr>
          <w:rFonts w:asciiTheme="minorHAnsi" w:hAnsiTheme="minorHAnsi" w:cstheme="minorBidi"/>
          <w:kern w:val="2"/>
          <w:sz w:val="22"/>
          <w:szCs w:val="24"/>
          <w:lang w:val="en-US" w:eastAsia="ko-KR"/>
          <w14:ligatures w14:val="standardContextual"/>
        </w:rPr>
      </w:pPr>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_Toc195268325 \h </w:instrText>
      </w:r>
      <w:r>
        <w:fldChar w:fldCharType="separate"/>
      </w:r>
      <w:r>
        <w:t>59</w:t>
      </w:r>
      <w:r>
        <w:fldChar w:fldCharType="end"/>
      </w:r>
    </w:p>
    <w:p w14:paraId="3EE34CFA" w14:textId="746E5637" w:rsidR="004E2D06" w:rsidRDefault="004E2D06">
      <w:pPr>
        <w:pStyle w:val="20"/>
        <w:rPr>
          <w:rFonts w:asciiTheme="minorHAnsi" w:hAnsiTheme="minorHAnsi" w:cstheme="minorBidi"/>
          <w:kern w:val="2"/>
          <w:sz w:val="22"/>
          <w:szCs w:val="24"/>
          <w:lang w:val="en-US" w:eastAsia="ko-KR"/>
          <w14:ligatures w14:val="standardContextual"/>
        </w:rPr>
      </w:pPr>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_Toc195268326 \h </w:instrText>
      </w:r>
      <w:r>
        <w:fldChar w:fldCharType="separate"/>
      </w:r>
      <w:r>
        <w:t>59</w:t>
      </w:r>
      <w:r>
        <w:fldChar w:fldCharType="end"/>
      </w:r>
    </w:p>
    <w:p w14:paraId="310CF5E0" w14:textId="332168D4" w:rsidR="004E2D06" w:rsidRDefault="004E2D06">
      <w:pPr>
        <w:pStyle w:val="30"/>
        <w:rPr>
          <w:rFonts w:asciiTheme="minorHAnsi" w:hAnsiTheme="minorHAnsi" w:cstheme="minorBidi"/>
          <w:kern w:val="2"/>
          <w:sz w:val="22"/>
          <w:szCs w:val="24"/>
          <w:lang w:val="en-US" w:eastAsia="ko-KR"/>
          <w14:ligatures w14:val="standardContextual"/>
        </w:rPr>
      </w:pPr>
      <w:r>
        <w:t>6.19.1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_Toc195268327 \h </w:instrText>
      </w:r>
      <w:r>
        <w:fldChar w:fldCharType="separate"/>
      </w:r>
      <w:r>
        <w:t>59</w:t>
      </w:r>
      <w:r>
        <w:fldChar w:fldCharType="end"/>
      </w:r>
    </w:p>
    <w:p w14:paraId="59417128" w14:textId="1ACB99BC" w:rsidR="004E2D06" w:rsidRDefault="004E2D06">
      <w:pPr>
        <w:pStyle w:val="30"/>
        <w:rPr>
          <w:rFonts w:asciiTheme="minorHAnsi" w:hAnsiTheme="minorHAnsi" w:cstheme="minorBidi"/>
          <w:kern w:val="2"/>
          <w:sz w:val="22"/>
          <w:szCs w:val="24"/>
          <w:lang w:val="en-US" w:eastAsia="ko-KR"/>
          <w14:ligatures w14:val="standardContextual"/>
        </w:rPr>
      </w:pPr>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_Toc195268328 \h </w:instrText>
      </w:r>
      <w:r>
        <w:fldChar w:fldCharType="separate"/>
      </w:r>
      <w:r>
        <w:t>59</w:t>
      </w:r>
      <w:r>
        <w:fldChar w:fldCharType="end"/>
      </w:r>
    </w:p>
    <w:p w14:paraId="3E9F031E" w14:textId="79F2D11F" w:rsidR="004E2D06" w:rsidRDefault="004E2D06">
      <w:pPr>
        <w:pStyle w:val="30"/>
        <w:rPr>
          <w:rFonts w:asciiTheme="minorHAnsi" w:hAnsiTheme="minorHAnsi" w:cstheme="minorBidi"/>
          <w:kern w:val="2"/>
          <w:sz w:val="22"/>
          <w:szCs w:val="24"/>
          <w:lang w:val="en-US" w:eastAsia="ko-KR"/>
          <w14:ligatures w14:val="standardContextual"/>
        </w:rPr>
      </w:pPr>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_Toc195268329 \h </w:instrText>
      </w:r>
      <w:r>
        <w:fldChar w:fldCharType="separate"/>
      </w:r>
      <w:r>
        <w:t>61</w:t>
      </w:r>
      <w:r>
        <w:fldChar w:fldCharType="end"/>
      </w:r>
    </w:p>
    <w:p w14:paraId="75476BD7" w14:textId="2D18AF4B" w:rsidR="004E2D06" w:rsidRDefault="004E2D06">
      <w:pPr>
        <w:pStyle w:val="30"/>
        <w:rPr>
          <w:rFonts w:asciiTheme="minorHAnsi" w:hAnsiTheme="minorHAnsi" w:cstheme="minorBidi"/>
          <w:kern w:val="2"/>
          <w:sz w:val="22"/>
          <w:szCs w:val="24"/>
          <w:lang w:val="en-US" w:eastAsia="ko-KR"/>
          <w14:ligatures w14:val="standardContextual"/>
        </w:rPr>
      </w:pPr>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_Toc195268330 \h </w:instrText>
      </w:r>
      <w:r>
        <w:fldChar w:fldCharType="separate"/>
      </w:r>
      <w:r>
        <w:t>61</w:t>
      </w:r>
      <w:r>
        <w:fldChar w:fldCharType="end"/>
      </w:r>
    </w:p>
    <w:p w14:paraId="5000FE0E" w14:textId="1CBEDDF7" w:rsidR="004E2D06" w:rsidRDefault="004E2D06">
      <w:pPr>
        <w:pStyle w:val="20"/>
        <w:rPr>
          <w:rFonts w:asciiTheme="minorHAnsi" w:hAnsiTheme="minorHAnsi" w:cstheme="minorBidi"/>
          <w:kern w:val="2"/>
          <w:sz w:val="22"/>
          <w:szCs w:val="24"/>
          <w:lang w:val="en-US" w:eastAsia="ko-KR"/>
          <w14:ligatures w14:val="standardContextual"/>
        </w:rPr>
      </w:pPr>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_Toc195268331 \h </w:instrText>
      </w:r>
      <w:r>
        <w:fldChar w:fldCharType="separate"/>
      </w:r>
      <w:r>
        <w:t>61</w:t>
      </w:r>
      <w:r>
        <w:fldChar w:fldCharType="end"/>
      </w:r>
    </w:p>
    <w:p w14:paraId="511F4F1A" w14:textId="3389D643" w:rsidR="004E2D06" w:rsidRDefault="004E2D06">
      <w:pPr>
        <w:pStyle w:val="30"/>
        <w:rPr>
          <w:rFonts w:asciiTheme="minorHAnsi" w:hAnsiTheme="minorHAnsi" w:cstheme="minorBidi"/>
          <w:kern w:val="2"/>
          <w:sz w:val="22"/>
          <w:szCs w:val="24"/>
          <w:lang w:val="en-US" w:eastAsia="ko-KR"/>
          <w14:ligatures w14:val="standardContextual"/>
        </w:rPr>
      </w:pPr>
      <w:r>
        <w:t>6.20.1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_Toc195268332 \h </w:instrText>
      </w:r>
      <w:r>
        <w:fldChar w:fldCharType="separate"/>
      </w:r>
      <w:r>
        <w:t>61</w:t>
      </w:r>
      <w:r>
        <w:fldChar w:fldCharType="end"/>
      </w:r>
    </w:p>
    <w:p w14:paraId="392A877D" w14:textId="269E25C7" w:rsidR="004E2D06" w:rsidRDefault="004E2D06">
      <w:pPr>
        <w:pStyle w:val="30"/>
        <w:rPr>
          <w:rFonts w:asciiTheme="minorHAnsi" w:hAnsiTheme="minorHAnsi" w:cstheme="minorBidi"/>
          <w:kern w:val="2"/>
          <w:sz w:val="22"/>
          <w:szCs w:val="24"/>
          <w:lang w:val="en-US" w:eastAsia="ko-KR"/>
          <w14:ligatures w14:val="standardContextual"/>
        </w:rPr>
      </w:pPr>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_Toc195268333 \h </w:instrText>
      </w:r>
      <w:r>
        <w:fldChar w:fldCharType="separate"/>
      </w:r>
      <w:r>
        <w:t>61</w:t>
      </w:r>
      <w:r>
        <w:fldChar w:fldCharType="end"/>
      </w:r>
    </w:p>
    <w:p w14:paraId="2F9CA798" w14:textId="6516216A" w:rsidR="004E2D06" w:rsidRDefault="004E2D06">
      <w:pPr>
        <w:pStyle w:val="30"/>
        <w:rPr>
          <w:rFonts w:asciiTheme="minorHAnsi" w:hAnsiTheme="minorHAnsi" w:cstheme="minorBidi"/>
          <w:kern w:val="2"/>
          <w:sz w:val="22"/>
          <w:szCs w:val="24"/>
          <w:lang w:val="en-US" w:eastAsia="ko-KR"/>
          <w14:ligatures w14:val="standardContextual"/>
        </w:rPr>
      </w:pPr>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_Toc195268334 \h </w:instrText>
      </w:r>
      <w:r>
        <w:fldChar w:fldCharType="separate"/>
      </w:r>
      <w:r>
        <w:t>63</w:t>
      </w:r>
      <w:r>
        <w:fldChar w:fldCharType="end"/>
      </w:r>
    </w:p>
    <w:p w14:paraId="27D63C40" w14:textId="2945D203" w:rsidR="004E2D06" w:rsidRDefault="004E2D06">
      <w:pPr>
        <w:pStyle w:val="30"/>
        <w:rPr>
          <w:rFonts w:asciiTheme="minorHAnsi" w:hAnsiTheme="minorHAnsi" w:cstheme="minorBidi"/>
          <w:kern w:val="2"/>
          <w:sz w:val="22"/>
          <w:szCs w:val="24"/>
          <w:lang w:val="en-US" w:eastAsia="ko-KR"/>
          <w14:ligatures w14:val="standardContextual"/>
        </w:rPr>
      </w:pPr>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_Toc195268335 \h </w:instrText>
      </w:r>
      <w:r>
        <w:fldChar w:fldCharType="separate"/>
      </w:r>
      <w:r>
        <w:t>63</w:t>
      </w:r>
      <w:r>
        <w:fldChar w:fldCharType="end"/>
      </w:r>
    </w:p>
    <w:p w14:paraId="60D22868" w14:textId="00D54505" w:rsidR="004E2D06" w:rsidRDefault="004E2D06">
      <w:pPr>
        <w:pStyle w:val="20"/>
        <w:rPr>
          <w:rFonts w:asciiTheme="minorHAnsi" w:hAnsiTheme="minorHAnsi" w:cstheme="minorBidi"/>
          <w:kern w:val="2"/>
          <w:sz w:val="22"/>
          <w:szCs w:val="24"/>
          <w:lang w:val="en-US" w:eastAsia="ko-KR"/>
          <w14:ligatures w14:val="standardContextual"/>
        </w:rPr>
      </w:pPr>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_Toc195268336 \h </w:instrText>
      </w:r>
      <w:r>
        <w:fldChar w:fldCharType="separate"/>
      </w:r>
      <w:r>
        <w:t>63</w:t>
      </w:r>
      <w:r>
        <w:fldChar w:fldCharType="end"/>
      </w:r>
    </w:p>
    <w:p w14:paraId="796510B8" w14:textId="75267F0C" w:rsidR="004E2D06" w:rsidRDefault="004E2D06">
      <w:pPr>
        <w:pStyle w:val="30"/>
        <w:rPr>
          <w:rFonts w:asciiTheme="minorHAnsi" w:hAnsiTheme="minorHAnsi" w:cstheme="minorBidi"/>
          <w:kern w:val="2"/>
          <w:sz w:val="22"/>
          <w:szCs w:val="24"/>
          <w:lang w:val="en-US" w:eastAsia="ko-KR"/>
          <w14:ligatures w14:val="standardContextual"/>
        </w:rPr>
      </w:pPr>
      <w:r>
        <w:lastRenderedPageBreak/>
        <w:t>6.21.1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_Toc195268337 \h </w:instrText>
      </w:r>
      <w:r>
        <w:fldChar w:fldCharType="separate"/>
      </w:r>
      <w:r>
        <w:t>63</w:t>
      </w:r>
      <w:r>
        <w:fldChar w:fldCharType="end"/>
      </w:r>
    </w:p>
    <w:p w14:paraId="353F551C" w14:textId="5B3079B7" w:rsidR="004E2D06" w:rsidRDefault="004E2D06">
      <w:pPr>
        <w:pStyle w:val="30"/>
        <w:rPr>
          <w:rFonts w:asciiTheme="minorHAnsi" w:hAnsiTheme="minorHAnsi" w:cstheme="minorBidi"/>
          <w:kern w:val="2"/>
          <w:sz w:val="22"/>
          <w:szCs w:val="24"/>
          <w:lang w:val="en-US" w:eastAsia="ko-KR"/>
          <w14:ligatures w14:val="standardContextual"/>
        </w:rPr>
      </w:pPr>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_Toc195268338 \h </w:instrText>
      </w:r>
      <w:r>
        <w:fldChar w:fldCharType="separate"/>
      </w:r>
      <w:r>
        <w:t>63</w:t>
      </w:r>
      <w:r>
        <w:fldChar w:fldCharType="end"/>
      </w:r>
    </w:p>
    <w:p w14:paraId="59B0ED29" w14:textId="27313CCD" w:rsidR="004E2D06" w:rsidRDefault="004E2D06">
      <w:pPr>
        <w:pStyle w:val="30"/>
        <w:rPr>
          <w:rFonts w:asciiTheme="minorHAnsi" w:hAnsiTheme="minorHAnsi" w:cstheme="minorBidi"/>
          <w:kern w:val="2"/>
          <w:sz w:val="22"/>
          <w:szCs w:val="24"/>
          <w:lang w:val="en-US" w:eastAsia="ko-KR"/>
          <w14:ligatures w14:val="standardContextual"/>
        </w:rPr>
      </w:pPr>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_Toc195268339 \h </w:instrText>
      </w:r>
      <w:r>
        <w:fldChar w:fldCharType="separate"/>
      </w:r>
      <w:r>
        <w:t>65</w:t>
      </w:r>
      <w:r>
        <w:fldChar w:fldCharType="end"/>
      </w:r>
    </w:p>
    <w:p w14:paraId="73871D80" w14:textId="644D114A" w:rsidR="004E2D06" w:rsidRDefault="004E2D06">
      <w:pPr>
        <w:pStyle w:val="30"/>
        <w:rPr>
          <w:rFonts w:asciiTheme="minorHAnsi" w:hAnsiTheme="minorHAnsi" w:cstheme="minorBidi"/>
          <w:kern w:val="2"/>
          <w:sz w:val="22"/>
          <w:szCs w:val="24"/>
          <w:lang w:val="en-US" w:eastAsia="ko-KR"/>
          <w14:ligatures w14:val="standardContextual"/>
        </w:rPr>
      </w:pPr>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_Toc195268340 \h </w:instrText>
      </w:r>
      <w:r>
        <w:fldChar w:fldCharType="separate"/>
      </w:r>
      <w:r>
        <w:t>65</w:t>
      </w:r>
      <w:r>
        <w:fldChar w:fldCharType="end"/>
      </w:r>
    </w:p>
    <w:p w14:paraId="2183AF03" w14:textId="3EC3F148" w:rsidR="004E2D06" w:rsidRDefault="004E2D06">
      <w:pPr>
        <w:pStyle w:val="20"/>
        <w:rPr>
          <w:rFonts w:asciiTheme="minorHAnsi" w:hAnsiTheme="minorHAnsi" w:cstheme="minorBidi"/>
          <w:kern w:val="2"/>
          <w:sz w:val="22"/>
          <w:szCs w:val="24"/>
          <w:lang w:val="en-US" w:eastAsia="ko-KR"/>
          <w14:ligatures w14:val="standardContextual"/>
        </w:rPr>
      </w:pPr>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_Toc195268341 \h </w:instrText>
      </w:r>
      <w:r>
        <w:fldChar w:fldCharType="separate"/>
      </w:r>
      <w:r>
        <w:t>65</w:t>
      </w:r>
      <w:r>
        <w:fldChar w:fldCharType="end"/>
      </w:r>
    </w:p>
    <w:p w14:paraId="53DDD523" w14:textId="7C8BAFC3" w:rsidR="004E2D06" w:rsidRDefault="004E2D06">
      <w:pPr>
        <w:pStyle w:val="30"/>
        <w:rPr>
          <w:rFonts w:asciiTheme="minorHAnsi" w:hAnsiTheme="minorHAnsi" w:cstheme="minorBidi"/>
          <w:kern w:val="2"/>
          <w:sz w:val="22"/>
          <w:szCs w:val="24"/>
          <w:lang w:val="en-US" w:eastAsia="ko-KR"/>
          <w14:ligatures w14:val="standardContextual"/>
        </w:rPr>
      </w:pPr>
      <w:r>
        <w:t>6.22.1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_Toc195268342 \h </w:instrText>
      </w:r>
      <w:r>
        <w:fldChar w:fldCharType="separate"/>
      </w:r>
      <w:r>
        <w:t>65</w:t>
      </w:r>
      <w:r>
        <w:fldChar w:fldCharType="end"/>
      </w:r>
    </w:p>
    <w:p w14:paraId="004691C3" w14:textId="09EED159" w:rsidR="004E2D06" w:rsidRDefault="004E2D06">
      <w:pPr>
        <w:pStyle w:val="30"/>
        <w:rPr>
          <w:rFonts w:asciiTheme="minorHAnsi" w:hAnsiTheme="minorHAnsi" w:cstheme="minorBidi"/>
          <w:kern w:val="2"/>
          <w:sz w:val="22"/>
          <w:szCs w:val="24"/>
          <w:lang w:val="en-US" w:eastAsia="ko-KR"/>
          <w14:ligatures w14:val="standardContextual"/>
        </w:rPr>
      </w:pPr>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_Toc195268343 \h </w:instrText>
      </w:r>
      <w:r>
        <w:fldChar w:fldCharType="separate"/>
      </w:r>
      <w:r>
        <w:t>65</w:t>
      </w:r>
      <w:r>
        <w:fldChar w:fldCharType="end"/>
      </w:r>
    </w:p>
    <w:p w14:paraId="2E52847D" w14:textId="0F5BF781" w:rsidR="004E2D06" w:rsidRDefault="004E2D06">
      <w:pPr>
        <w:pStyle w:val="30"/>
        <w:rPr>
          <w:rFonts w:asciiTheme="minorHAnsi" w:hAnsiTheme="minorHAnsi" w:cstheme="minorBidi"/>
          <w:kern w:val="2"/>
          <w:sz w:val="22"/>
          <w:szCs w:val="24"/>
          <w:lang w:val="en-US" w:eastAsia="ko-KR"/>
          <w14:ligatures w14:val="standardContextual"/>
        </w:rPr>
      </w:pPr>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_Toc195268344 \h </w:instrText>
      </w:r>
      <w:r>
        <w:fldChar w:fldCharType="separate"/>
      </w:r>
      <w:r>
        <w:t>66</w:t>
      </w:r>
      <w:r>
        <w:fldChar w:fldCharType="end"/>
      </w:r>
    </w:p>
    <w:p w14:paraId="2EB16E0E" w14:textId="43A24D9A" w:rsidR="004E2D06" w:rsidRDefault="004E2D06">
      <w:pPr>
        <w:pStyle w:val="30"/>
        <w:rPr>
          <w:rFonts w:asciiTheme="minorHAnsi" w:hAnsiTheme="minorHAnsi" w:cstheme="minorBidi"/>
          <w:kern w:val="2"/>
          <w:sz w:val="22"/>
          <w:szCs w:val="24"/>
          <w:lang w:val="en-US" w:eastAsia="ko-KR"/>
          <w14:ligatures w14:val="standardContextual"/>
        </w:rPr>
      </w:pPr>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_Toc195268345 \h </w:instrText>
      </w:r>
      <w:r>
        <w:fldChar w:fldCharType="separate"/>
      </w:r>
      <w:r>
        <w:t>67</w:t>
      </w:r>
      <w:r>
        <w:fldChar w:fldCharType="end"/>
      </w:r>
    </w:p>
    <w:p w14:paraId="67D7CB40" w14:textId="072E90C1" w:rsidR="004E2D06" w:rsidRDefault="004E2D06">
      <w:pPr>
        <w:pStyle w:val="20"/>
        <w:rPr>
          <w:rFonts w:asciiTheme="minorHAnsi" w:hAnsiTheme="minorHAnsi" w:cstheme="minorBidi"/>
          <w:kern w:val="2"/>
          <w:sz w:val="22"/>
          <w:szCs w:val="24"/>
          <w:lang w:val="en-US" w:eastAsia="ko-KR"/>
          <w14:ligatures w14:val="standardContextual"/>
        </w:rPr>
      </w:pPr>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_Toc195268346 \h </w:instrText>
      </w:r>
      <w:r>
        <w:fldChar w:fldCharType="separate"/>
      </w:r>
      <w:r>
        <w:t>67</w:t>
      </w:r>
      <w:r>
        <w:fldChar w:fldCharType="end"/>
      </w:r>
    </w:p>
    <w:p w14:paraId="5C9D50FB" w14:textId="1716E7B6" w:rsidR="004E2D06" w:rsidRDefault="004E2D06">
      <w:pPr>
        <w:pStyle w:val="30"/>
        <w:rPr>
          <w:rFonts w:asciiTheme="minorHAnsi" w:hAnsiTheme="minorHAnsi" w:cstheme="minorBidi"/>
          <w:kern w:val="2"/>
          <w:sz w:val="22"/>
          <w:szCs w:val="24"/>
          <w:lang w:val="en-US" w:eastAsia="ko-KR"/>
          <w14:ligatures w14:val="standardContextual"/>
        </w:rPr>
      </w:pPr>
      <w:r>
        <w:t>6.23.1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_Toc195268347 \h </w:instrText>
      </w:r>
      <w:r>
        <w:fldChar w:fldCharType="separate"/>
      </w:r>
      <w:r>
        <w:t>67</w:t>
      </w:r>
      <w:r>
        <w:fldChar w:fldCharType="end"/>
      </w:r>
    </w:p>
    <w:p w14:paraId="1A389B42" w14:textId="1AF45E7F" w:rsidR="004E2D06" w:rsidRDefault="004E2D06">
      <w:pPr>
        <w:pStyle w:val="30"/>
        <w:rPr>
          <w:rFonts w:asciiTheme="minorHAnsi" w:hAnsiTheme="minorHAnsi" w:cstheme="minorBidi"/>
          <w:kern w:val="2"/>
          <w:sz w:val="22"/>
          <w:szCs w:val="24"/>
          <w:lang w:val="en-US" w:eastAsia="ko-KR"/>
          <w14:ligatures w14:val="standardContextual"/>
        </w:rPr>
      </w:pPr>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_Toc195268348 \h </w:instrText>
      </w:r>
      <w:r>
        <w:fldChar w:fldCharType="separate"/>
      </w:r>
      <w:r>
        <w:t>67</w:t>
      </w:r>
      <w:r>
        <w:fldChar w:fldCharType="end"/>
      </w:r>
    </w:p>
    <w:p w14:paraId="08A8DFF0" w14:textId="6459A484" w:rsidR="004E2D06" w:rsidRDefault="004E2D06">
      <w:pPr>
        <w:pStyle w:val="30"/>
        <w:rPr>
          <w:rFonts w:asciiTheme="minorHAnsi" w:hAnsiTheme="minorHAnsi" w:cstheme="minorBidi"/>
          <w:kern w:val="2"/>
          <w:sz w:val="22"/>
          <w:szCs w:val="24"/>
          <w:lang w:val="en-US" w:eastAsia="ko-KR"/>
          <w14:ligatures w14:val="standardContextual"/>
        </w:rPr>
      </w:pPr>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_Toc195268349 \h </w:instrText>
      </w:r>
      <w:r>
        <w:fldChar w:fldCharType="separate"/>
      </w:r>
      <w:r>
        <w:t>68</w:t>
      </w:r>
      <w:r>
        <w:fldChar w:fldCharType="end"/>
      </w:r>
    </w:p>
    <w:p w14:paraId="51A3AD10" w14:textId="04D96707" w:rsidR="004E2D06" w:rsidRDefault="004E2D06">
      <w:pPr>
        <w:pStyle w:val="30"/>
        <w:rPr>
          <w:rFonts w:asciiTheme="minorHAnsi" w:hAnsiTheme="minorHAnsi" w:cstheme="minorBidi"/>
          <w:kern w:val="2"/>
          <w:sz w:val="22"/>
          <w:szCs w:val="24"/>
          <w:lang w:val="en-US" w:eastAsia="ko-KR"/>
          <w14:ligatures w14:val="standardContextual"/>
        </w:rPr>
      </w:pPr>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_Toc195268350 \h </w:instrText>
      </w:r>
      <w:r>
        <w:fldChar w:fldCharType="separate"/>
      </w:r>
      <w:r>
        <w:t>68</w:t>
      </w:r>
      <w:r>
        <w:fldChar w:fldCharType="end"/>
      </w:r>
    </w:p>
    <w:p w14:paraId="0F332578" w14:textId="43CD497F" w:rsidR="004E2D06" w:rsidRDefault="004E2D06">
      <w:pPr>
        <w:pStyle w:val="20"/>
        <w:rPr>
          <w:rFonts w:asciiTheme="minorHAnsi" w:hAnsiTheme="minorHAnsi" w:cstheme="minorBidi"/>
          <w:kern w:val="2"/>
          <w:sz w:val="22"/>
          <w:szCs w:val="24"/>
          <w:lang w:val="en-US" w:eastAsia="ko-KR"/>
          <w14:ligatures w14:val="standardContextual"/>
        </w:rPr>
      </w:pPr>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_Toc195268351 \h </w:instrText>
      </w:r>
      <w:r>
        <w:fldChar w:fldCharType="separate"/>
      </w:r>
      <w:r>
        <w:t>69</w:t>
      </w:r>
      <w:r>
        <w:fldChar w:fldCharType="end"/>
      </w:r>
    </w:p>
    <w:p w14:paraId="38311A3A" w14:textId="0E1CC3A3" w:rsidR="004E2D06" w:rsidRDefault="004E2D06">
      <w:pPr>
        <w:pStyle w:val="30"/>
        <w:rPr>
          <w:rFonts w:asciiTheme="minorHAnsi" w:hAnsiTheme="minorHAnsi" w:cstheme="minorBidi"/>
          <w:kern w:val="2"/>
          <w:sz w:val="22"/>
          <w:szCs w:val="24"/>
          <w:lang w:val="en-US" w:eastAsia="ko-KR"/>
          <w14:ligatures w14:val="standardContextual"/>
        </w:rPr>
      </w:pPr>
      <w:r>
        <w:t>6.24.1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_Toc195268352 \h </w:instrText>
      </w:r>
      <w:r>
        <w:fldChar w:fldCharType="separate"/>
      </w:r>
      <w:r>
        <w:t>69</w:t>
      </w:r>
      <w:r>
        <w:fldChar w:fldCharType="end"/>
      </w:r>
    </w:p>
    <w:p w14:paraId="4EC7EE4C" w14:textId="30F9F508" w:rsidR="004E2D06" w:rsidRDefault="004E2D06">
      <w:pPr>
        <w:pStyle w:val="30"/>
        <w:rPr>
          <w:rFonts w:asciiTheme="minorHAnsi" w:hAnsiTheme="minorHAnsi" w:cstheme="minorBidi"/>
          <w:kern w:val="2"/>
          <w:sz w:val="22"/>
          <w:szCs w:val="24"/>
          <w:lang w:val="en-US" w:eastAsia="ko-KR"/>
          <w14:ligatures w14:val="standardContextual"/>
        </w:rPr>
      </w:pPr>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_Toc195268353 \h </w:instrText>
      </w:r>
      <w:r>
        <w:fldChar w:fldCharType="separate"/>
      </w:r>
      <w:r>
        <w:t>69</w:t>
      </w:r>
      <w:r>
        <w:fldChar w:fldCharType="end"/>
      </w:r>
    </w:p>
    <w:p w14:paraId="670DC188" w14:textId="20D19501" w:rsidR="004E2D06" w:rsidRDefault="004E2D06">
      <w:pPr>
        <w:pStyle w:val="30"/>
        <w:rPr>
          <w:rFonts w:asciiTheme="minorHAnsi" w:hAnsiTheme="minorHAnsi" w:cstheme="minorBidi"/>
          <w:kern w:val="2"/>
          <w:sz w:val="22"/>
          <w:szCs w:val="24"/>
          <w:lang w:val="en-US" w:eastAsia="ko-KR"/>
          <w14:ligatures w14:val="standardContextual"/>
        </w:rPr>
      </w:pPr>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_Toc195268354 \h </w:instrText>
      </w:r>
      <w:r>
        <w:fldChar w:fldCharType="separate"/>
      </w:r>
      <w:r>
        <w:t>70</w:t>
      </w:r>
      <w:r>
        <w:fldChar w:fldCharType="end"/>
      </w:r>
    </w:p>
    <w:p w14:paraId="15C67C24" w14:textId="34C7E36B" w:rsidR="004E2D06" w:rsidRDefault="004E2D06">
      <w:pPr>
        <w:pStyle w:val="30"/>
        <w:rPr>
          <w:rFonts w:asciiTheme="minorHAnsi" w:hAnsiTheme="minorHAnsi" w:cstheme="minorBidi"/>
          <w:kern w:val="2"/>
          <w:sz w:val="22"/>
          <w:szCs w:val="24"/>
          <w:lang w:val="en-US" w:eastAsia="ko-KR"/>
          <w14:ligatures w14:val="standardContextual"/>
        </w:rPr>
      </w:pPr>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_Toc195268355 \h </w:instrText>
      </w:r>
      <w:r>
        <w:fldChar w:fldCharType="separate"/>
      </w:r>
      <w:r>
        <w:t>70</w:t>
      </w:r>
      <w:r>
        <w:fldChar w:fldCharType="end"/>
      </w:r>
    </w:p>
    <w:p w14:paraId="7A951C9C" w14:textId="55A1C592" w:rsidR="004E2D06" w:rsidRDefault="004E2D06">
      <w:pPr>
        <w:pStyle w:val="20"/>
        <w:rPr>
          <w:rFonts w:asciiTheme="minorHAnsi" w:hAnsiTheme="minorHAnsi" w:cstheme="minorBidi"/>
          <w:kern w:val="2"/>
          <w:sz w:val="22"/>
          <w:szCs w:val="24"/>
          <w:lang w:val="en-US" w:eastAsia="ko-KR"/>
          <w14:ligatures w14:val="standardContextual"/>
        </w:rPr>
      </w:pPr>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_Toc195268356 \h </w:instrText>
      </w:r>
      <w:r>
        <w:fldChar w:fldCharType="separate"/>
      </w:r>
      <w:r>
        <w:t>71</w:t>
      </w:r>
      <w:r>
        <w:fldChar w:fldCharType="end"/>
      </w:r>
    </w:p>
    <w:p w14:paraId="45777AF7" w14:textId="057EC7F1" w:rsidR="004E2D06" w:rsidRDefault="004E2D06">
      <w:pPr>
        <w:pStyle w:val="30"/>
        <w:rPr>
          <w:rFonts w:asciiTheme="minorHAnsi" w:hAnsiTheme="minorHAnsi" w:cstheme="minorBidi"/>
          <w:kern w:val="2"/>
          <w:sz w:val="22"/>
          <w:szCs w:val="24"/>
          <w:lang w:val="en-US" w:eastAsia="ko-KR"/>
          <w14:ligatures w14:val="standardContextual"/>
        </w:rPr>
      </w:pPr>
      <w:r>
        <w:t>6.25.1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_Toc195268357 \h </w:instrText>
      </w:r>
      <w:r>
        <w:fldChar w:fldCharType="separate"/>
      </w:r>
      <w:r>
        <w:t>71</w:t>
      </w:r>
      <w:r>
        <w:fldChar w:fldCharType="end"/>
      </w:r>
    </w:p>
    <w:p w14:paraId="13B53DF5" w14:textId="04FBF845" w:rsidR="004E2D06" w:rsidRDefault="004E2D06">
      <w:pPr>
        <w:pStyle w:val="30"/>
        <w:rPr>
          <w:rFonts w:asciiTheme="minorHAnsi" w:hAnsiTheme="minorHAnsi" w:cstheme="minorBidi"/>
          <w:kern w:val="2"/>
          <w:sz w:val="22"/>
          <w:szCs w:val="24"/>
          <w:lang w:val="en-US" w:eastAsia="ko-KR"/>
          <w14:ligatures w14:val="standardContextual"/>
        </w:rPr>
      </w:pPr>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_Toc195268358 \h </w:instrText>
      </w:r>
      <w:r>
        <w:fldChar w:fldCharType="separate"/>
      </w:r>
      <w:r>
        <w:t>71</w:t>
      </w:r>
      <w:r>
        <w:fldChar w:fldCharType="end"/>
      </w:r>
    </w:p>
    <w:p w14:paraId="2B16ACE2" w14:textId="189DC081" w:rsidR="004E2D06" w:rsidRDefault="004E2D06">
      <w:pPr>
        <w:pStyle w:val="30"/>
        <w:rPr>
          <w:rFonts w:asciiTheme="minorHAnsi" w:hAnsiTheme="minorHAnsi" w:cstheme="minorBidi"/>
          <w:kern w:val="2"/>
          <w:sz w:val="22"/>
          <w:szCs w:val="24"/>
          <w:lang w:val="en-US" w:eastAsia="ko-KR"/>
          <w14:ligatures w14:val="standardContextual"/>
        </w:rPr>
      </w:pPr>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_Toc195268359 \h </w:instrText>
      </w:r>
      <w:r>
        <w:fldChar w:fldCharType="separate"/>
      </w:r>
      <w:r>
        <w:t>72</w:t>
      </w:r>
      <w:r>
        <w:fldChar w:fldCharType="end"/>
      </w:r>
    </w:p>
    <w:p w14:paraId="1FF31B84" w14:textId="15557AB7" w:rsidR="004E2D06" w:rsidRDefault="004E2D06">
      <w:pPr>
        <w:pStyle w:val="30"/>
        <w:rPr>
          <w:rFonts w:asciiTheme="minorHAnsi" w:hAnsiTheme="minorHAnsi" w:cstheme="minorBidi"/>
          <w:kern w:val="2"/>
          <w:sz w:val="22"/>
          <w:szCs w:val="24"/>
          <w:lang w:val="en-US" w:eastAsia="ko-KR"/>
          <w14:ligatures w14:val="standardContextual"/>
        </w:rPr>
      </w:pPr>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_Toc195268360 \h </w:instrText>
      </w:r>
      <w:r>
        <w:fldChar w:fldCharType="separate"/>
      </w:r>
      <w:r>
        <w:t>72</w:t>
      </w:r>
      <w:r>
        <w:fldChar w:fldCharType="end"/>
      </w:r>
    </w:p>
    <w:p w14:paraId="4C736062" w14:textId="7F6CF1B7" w:rsidR="004E2D06" w:rsidRDefault="004E2D06">
      <w:pPr>
        <w:pStyle w:val="20"/>
        <w:rPr>
          <w:rFonts w:asciiTheme="minorHAnsi" w:hAnsiTheme="minorHAnsi" w:cstheme="minorBidi"/>
          <w:kern w:val="2"/>
          <w:sz w:val="22"/>
          <w:szCs w:val="24"/>
          <w:lang w:val="en-US" w:eastAsia="ko-KR"/>
          <w14:ligatures w14:val="standardContextual"/>
        </w:rPr>
      </w:pPr>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_Toc195268361 \h </w:instrText>
      </w:r>
      <w:r>
        <w:fldChar w:fldCharType="separate"/>
      </w:r>
      <w:r>
        <w:t>73</w:t>
      </w:r>
      <w:r>
        <w:fldChar w:fldCharType="end"/>
      </w:r>
    </w:p>
    <w:p w14:paraId="014569BF" w14:textId="389A8987" w:rsidR="004E2D06" w:rsidRDefault="004E2D06">
      <w:pPr>
        <w:pStyle w:val="30"/>
        <w:rPr>
          <w:rFonts w:asciiTheme="minorHAnsi" w:hAnsiTheme="minorHAnsi" w:cstheme="minorBidi"/>
          <w:kern w:val="2"/>
          <w:sz w:val="22"/>
          <w:szCs w:val="24"/>
          <w:lang w:val="en-US" w:eastAsia="ko-KR"/>
          <w14:ligatures w14:val="standardContextual"/>
        </w:rPr>
      </w:pPr>
      <w:r>
        <w:t>6.26.1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_Toc195268362 \h </w:instrText>
      </w:r>
      <w:r>
        <w:fldChar w:fldCharType="separate"/>
      </w:r>
      <w:r>
        <w:t>73</w:t>
      </w:r>
      <w:r>
        <w:fldChar w:fldCharType="end"/>
      </w:r>
    </w:p>
    <w:p w14:paraId="5EF66534" w14:textId="2D57312A" w:rsidR="004E2D06" w:rsidRDefault="004E2D06">
      <w:pPr>
        <w:pStyle w:val="30"/>
        <w:rPr>
          <w:rFonts w:asciiTheme="minorHAnsi" w:hAnsiTheme="minorHAnsi" w:cstheme="minorBidi"/>
          <w:kern w:val="2"/>
          <w:sz w:val="22"/>
          <w:szCs w:val="24"/>
          <w:lang w:val="en-US" w:eastAsia="ko-KR"/>
          <w14:ligatures w14:val="standardContextual"/>
        </w:rPr>
      </w:pPr>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_Toc195268363 \h </w:instrText>
      </w:r>
      <w:r>
        <w:fldChar w:fldCharType="separate"/>
      </w:r>
      <w:r>
        <w:t>73</w:t>
      </w:r>
      <w:r>
        <w:fldChar w:fldCharType="end"/>
      </w:r>
    </w:p>
    <w:p w14:paraId="2D956B29" w14:textId="5C8391AD" w:rsidR="004E2D06" w:rsidRDefault="004E2D06">
      <w:pPr>
        <w:pStyle w:val="30"/>
        <w:rPr>
          <w:rFonts w:asciiTheme="minorHAnsi" w:hAnsiTheme="minorHAnsi" w:cstheme="minorBidi"/>
          <w:kern w:val="2"/>
          <w:sz w:val="22"/>
          <w:szCs w:val="24"/>
          <w:lang w:val="en-US" w:eastAsia="ko-KR"/>
          <w14:ligatures w14:val="standardContextual"/>
        </w:rPr>
      </w:pPr>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_Toc195268364 \h </w:instrText>
      </w:r>
      <w:r>
        <w:fldChar w:fldCharType="separate"/>
      </w:r>
      <w:r>
        <w:t>74</w:t>
      </w:r>
      <w:r>
        <w:fldChar w:fldCharType="end"/>
      </w:r>
    </w:p>
    <w:p w14:paraId="583CDF15" w14:textId="2DA097E0" w:rsidR="004E2D06" w:rsidRDefault="004E2D06">
      <w:pPr>
        <w:pStyle w:val="30"/>
        <w:rPr>
          <w:rFonts w:asciiTheme="minorHAnsi" w:hAnsiTheme="minorHAnsi" w:cstheme="minorBidi"/>
          <w:kern w:val="2"/>
          <w:sz w:val="22"/>
          <w:szCs w:val="24"/>
          <w:lang w:val="en-US" w:eastAsia="ko-KR"/>
          <w14:ligatures w14:val="standardContextual"/>
        </w:rPr>
      </w:pPr>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_Toc195268365 \h </w:instrText>
      </w:r>
      <w:r>
        <w:fldChar w:fldCharType="separate"/>
      </w:r>
      <w:r>
        <w:t>74</w:t>
      </w:r>
      <w:r>
        <w:fldChar w:fldCharType="end"/>
      </w:r>
    </w:p>
    <w:p w14:paraId="324704A4" w14:textId="21718913" w:rsidR="004E2D06" w:rsidRDefault="004E2D06">
      <w:pPr>
        <w:pStyle w:val="20"/>
        <w:rPr>
          <w:rFonts w:asciiTheme="minorHAnsi" w:hAnsiTheme="minorHAnsi" w:cstheme="minorBidi"/>
          <w:kern w:val="2"/>
          <w:sz w:val="22"/>
          <w:szCs w:val="24"/>
          <w:lang w:val="en-US" w:eastAsia="ko-KR"/>
          <w14:ligatures w14:val="standardContextual"/>
        </w:rPr>
      </w:pPr>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_Toc195268366 \h </w:instrText>
      </w:r>
      <w:r>
        <w:fldChar w:fldCharType="separate"/>
      </w:r>
      <w:r>
        <w:t>75</w:t>
      </w:r>
      <w:r>
        <w:fldChar w:fldCharType="end"/>
      </w:r>
    </w:p>
    <w:p w14:paraId="6989E383" w14:textId="48D9FA11" w:rsidR="004E2D06" w:rsidRDefault="004E2D06">
      <w:pPr>
        <w:pStyle w:val="30"/>
        <w:rPr>
          <w:rFonts w:asciiTheme="minorHAnsi" w:hAnsiTheme="minorHAnsi" w:cstheme="minorBidi"/>
          <w:kern w:val="2"/>
          <w:sz w:val="22"/>
          <w:szCs w:val="24"/>
          <w:lang w:val="en-US" w:eastAsia="ko-KR"/>
          <w14:ligatures w14:val="standardContextual"/>
        </w:rPr>
      </w:pPr>
      <w:r>
        <w:t>6.27.1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_Toc195268367 \h </w:instrText>
      </w:r>
      <w:r>
        <w:fldChar w:fldCharType="separate"/>
      </w:r>
      <w:r>
        <w:t>75</w:t>
      </w:r>
      <w:r>
        <w:fldChar w:fldCharType="end"/>
      </w:r>
    </w:p>
    <w:p w14:paraId="69EA13EB" w14:textId="41EDF635" w:rsidR="004E2D06" w:rsidRDefault="004E2D06">
      <w:pPr>
        <w:pStyle w:val="30"/>
        <w:rPr>
          <w:rFonts w:asciiTheme="minorHAnsi" w:hAnsiTheme="minorHAnsi" w:cstheme="minorBidi"/>
          <w:kern w:val="2"/>
          <w:sz w:val="22"/>
          <w:szCs w:val="24"/>
          <w:lang w:val="en-US" w:eastAsia="ko-KR"/>
          <w14:ligatures w14:val="standardContextual"/>
        </w:rPr>
      </w:pPr>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_Toc195268368 \h </w:instrText>
      </w:r>
      <w:r>
        <w:fldChar w:fldCharType="separate"/>
      </w:r>
      <w:r>
        <w:t>75</w:t>
      </w:r>
      <w:r>
        <w:fldChar w:fldCharType="end"/>
      </w:r>
    </w:p>
    <w:p w14:paraId="540B1DD3" w14:textId="4FD2B60D" w:rsidR="004E2D06" w:rsidRDefault="004E2D06">
      <w:pPr>
        <w:pStyle w:val="30"/>
        <w:rPr>
          <w:rFonts w:asciiTheme="minorHAnsi" w:hAnsiTheme="minorHAnsi" w:cstheme="minorBidi"/>
          <w:kern w:val="2"/>
          <w:sz w:val="22"/>
          <w:szCs w:val="24"/>
          <w:lang w:val="en-US" w:eastAsia="ko-KR"/>
          <w14:ligatures w14:val="standardContextual"/>
        </w:rPr>
      </w:pPr>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_Toc195268369 \h </w:instrText>
      </w:r>
      <w:r>
        <w:fldChar w:fldCharType="separate"/>
      </w:r>
      <w:r>
        <w:t>76</w:t>
      </w:r>
      <w:r>
        <w:fldChar w:fldCharType="end"/>
      </w:r>
    </w:p>
    <w:p w14:paraId="4984005E" w14:textId="60AE058A" w:rsidR="004E2D06" w:rsidRDefault="004E2D06">
      <w:pPr>
        <w:pStyle w:val="30"/>
        <w:rPr>
          <w:rFonts w:asciiTheme="minorHAnsi" w:hAnsiTheme="minorHAnsi" w:cstheme="minorBidi"/>
          <w:kern w:val="2"/>
          <w:sz w:val="22"/>
          <w:szCs w:val="24"/>
          <w:lang w:val="en-US" w:eastAsia="ko-KR"/>
          <w14:ligatures w14:val="standardContextual"/>
        </w:rPr>
      </w:pPr>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_Toc195268370 \h </w:instrText>
      </w:r>
      <w:r>
        <w:fldChar w:fldCharType="separate"/>
      </w:r>
      <w:r>
        <w:t>76</w:t>
      </w:r>
      <w:r>
        <w:fldChar w:fldCharType="end"/>
      </w:r>
    </w:p>
    <w:p w14:paraId="680EF262" w14:textId="0EA98450" w:rsidR="004E2D06" w:rsidRDefault="004E2D06">
      <w:pPr>
        <w:pStyle w:val="20"/>
        <w:rPr>
          <w:rFonts w:asciiTheme="minorHAnsi" w:hAnsiTheme="minorHAnsi" w:cstheme="minorBidi"/>
          <w:kern w:val="2"/>
          <w:sz w:val="22"/>
          <w:szCs w:val="24"/>
          <w:lang w:val="en-US" w:eastAsia="ko-KR"/>
          <w14:ligatures w14:val="standardContextual"/>
        </w:rPr>
      </w:pPr>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_Toc195268371 \h </w:instrText>
      </w:r>
      <w:r>
        <w:fldChar w:fldCharType="separate"/>
      </w:r>
      <w:r>
        <w:t>77</w:t>
      </w:r>
      <w:r>
        <w:fldChar w:fldCharType="end"/>
      </w:r>
    </w:p>
    <w:p w14:paraId="20758A72" w14:textId="59D754C8" w:rsidR="004E2D06" w:rsidRDefault="004E2D06">
      <w:pPr>
        <w:pStyle w:val="30"/>
        <w:rPr>
          <w:rFonts w:asciiTheme="minorHAnsi" w:hAnsiTheme="minorHAnsi" w:cstheme="minorBidi"/>
          <w:kern w:val="2"/>
          <w:sz w:val="22"/>
          <w:szCs w:val="24"/>
          <w:lang w:val="en-US" w:eastAsia="ko-KR"/>
          <w14:ligatures w14:val="standardContextual"/>
        </w:rPr>
      </w:pPr>
      <w:r>
        <w:t>6.28.1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_Toc195268372 \h </w:instrText>
      </w:r>
      <w:r>
        <w:fldChar w:fldCharType="separate"/>
      </w:r>
      <w:r>
        <w:t>77</w:t>
      </w:r>
      <w:r>
        <w:fldChar w:fldCharType="end"/>
      </w:r>
    </w:p>
    <w:p w14:paraId="584D0005" w14:textId="48EE385D" w:rsidR="004E2D06" w:rsidRDefault="004E2D06">
      <w:pPr>
        <w:pStyle w:val="30"/>
        <w:rPr>
          <w:rFonts w:asciiTheme="minorHAnsi" w:hAnsiTheme="minorHAnsi" w:cstheme="minorBidi"/>
          <w:kern w:val="2"/>
          <w:sz w:val="22"/>
          <w:szCs w:val="24"/>
          <w:lang w:val="en-US" w:eastAsia="ko-KR"/>
          <w14:ligatures w14:val="standardContextual"/>
        </w:rPr>
      </w:pPr>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_Toc195268373 \h </w:instrText>
      </w:r>
      <w:r>
        <w:fldChar w:fldCharType="separate"/>
      </w:r>
      <w:r>
        <w:t>77</w:t>
      </w:r>
      <w:r>
        <w:fldChar w:fldCharType="end"/>
      </w:r>
    </w:p>
    <w:p w14:paraId="1D069A08" w14:textId="11A66049" w:rsidR="004E2D06" w:rsidRDefault="004E2D06">
      <w:pPr>
        <w:pStyle w:val="30"/>
        <w:rPr>
          <w:rFonts w:asciiTheme="minorHAnsi" w:hAnsiTheme="minorHAnsi" w:cstheme="minorBidi"/>
          <w:kern w:val="2"/>
          <w:sz w:val="22"/>
          <w:szCs w:val="24"/>
          <w:lang w:val="en-US" w:eastAsia="ko-KR"/>
          <w14:ligatures w14:val="standardContextual"/>
        </w:rPr>
      </w:pPr>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_Toc195268374 \h </w:instrText>
      </w:r>
      <w:r>
        <w:fldChar w:fldCharType="separate"/>
      </w:r>
      <w:r>
        <w:t>78</w:t>
      </w:r>
      <w:r>
        <w:fldChar w:fldCharType="end"/>
      </w:r>
    </w:p>
    <w:p w14:paraId="214FF30F" w14:textId="3B1AD5F5" w:rsidR="004E2D06" w:rsidRDefault="004E2D06">
      <w:pPr>
        <w:pStyle w:val="30"/>
        <w:rPr>
          <w:rFonts w:asciiTheme="minorHAnsi" w:hAnsiTheme="minorHAnsi" w:cstheme="minorBidi"/>
          <w:kern w:val="2"/>
          <w:sz w:val="22"/>
          <w:szCs w:val="24"/>
          <w:lang w:val="en-US" w:eastAsia="ko-KR"/>
          <w14:ligatures w14:val="standardContextual"/>
        </w:rPr>
      </w:pPr>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_Toc195268375 \h </w:instrText>
      </w:r>
      <w:r>
        <w:fldChar w:fldCharType="separate"/>
      </w:r>
      <w:r>
        <w:t>78</w:t>
      </w:r>
      <w:r>
        <w:fldChar w:fldCharType="end"/>
      </w:r>
    </w:p>
    <w:p w14:paraId="132C4B3D" w14:textId="4A2728B5" w:rsidR="004E2D06" w:rsidRDefault="004E2D06">
      <w:pPr>
        <w:pStyle w:val="10"/>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833277">
        <w:rPr>
          <w:rFonts w:eastAsia="MS Mincho"/>
          <w:lang w:eastAsia="ja-JP"/>
        </w:rPr>
        <w:t xml:space="preserve">LTE (1DL/1UL) and 2 bands NR inter-band CA (2DL/1UL) </w:t>
      </w:r>
      <w:r>
        <w:t>: Specific Band Combination Part</w:t>
      </w:r>
      <w:r>
        <w:tab/>
      </w:r>
      <w:r>
        <w:fldChar w:fldCharType="begin"/>
      </w:r>
      <w:r>
        <w:instrText xml:space="preserve"> PAGEREF _Toc195268376 \h </w:instrText>
      </w:r>
      <w:r>
        <w:fldChar w:fldCharType="separate"/>
      </w:r>
      <w:r>
        <w:t>79</w:t>
      </w:r>
      <w:r>
        <w:fldChar w:fldCharType="end"/>
      </w:r>
    </w:p>
    <w:p w14:paraId="254F0CE6" w14:textId="6BF3704E" w:rsidR="004E2D06" w:rsidRDefault="004E2D06">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_Toc195268377 \h </w:instrText>
      </w:r>
      <w:r>
        <w:fldChar w:fldCharType="separate"/>
      </w:r>
      <w:r>
        <w:t>79</w:t>
      </w:r>
      <w:r>
        <w:fldChar w:fldCharType="end"/>
      </w:r>
    </w:p>
    <w:p w14:paraId="64AE8DB2" w14:textId="69323D73" w:rsidR="004E2D06" w:rsidRDefault="004E2D06">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_Toc195268378 \h </w:instrText>
      </w:r>
      <w:r>
        <w:fldChar w:fldCharType="separate"/>
      </w:r>
      <w:r>
        <w:t>79</w:t>
      </w:r>
      <w:r>
        <w:fldChar w:fldCharType="end"/>
      </w:r>
    </w:p>
    <w:p w14:paraId="177EE412" w14:textId="05F7A3DD" w:rsidR="004E2D06" w:rsidRDefault="004E2D06">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_Toc195268379 \h </w:instrText>
      </w:r>
      <w:r>
        <w:fldChar w:fldCharType="separate"/>
      </w:r>
      <w:r>
        <w:t>80</w:t>
      </w:r>
      <w:r>
        <w:fldChar w:fldCharType="end"/>
      </w:r>
    </w:p>
    <w:p w14:paraId="7A004A6C" w14:textId="543B1A89" w:rsidR="004E2D06" w:rsidRDefault="004E2D06">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_Toc195268380 \h </w:instrText>
      </w:r>
      <w:r>
        <w:fldChar w:fldCharType="separate"/>
      </w:r>
      <w:r>
        <w:t>80</w:t>
      </w:r>
      <w:r>
        <w:fldChar w:fldCharType="end"/>
      </w:r>
    </w:p>
    <w:p w14:paraId="783400CD" w14:textId="2972DD36" w:rsidR="004E2D06" w:rsidRDefault="004E2D06">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_Toc195268381 \h </w:instrText>
      </w:r>
      <w:r>
        <w:fldChar w:fldCharType="separate"/>
      </w:r>
      <w:r>
        <w:t>81</w:t>
      </w:r>
      <w:r>
        <w:fldChar w:fldCharType="end"/>
      </w:r>
    </w:p>
    <w:p w14:paraId="7E0FA424" w14:textId="22A2D056" w:rsidR="004E2D06" w:rsidRDefault="004E2D06">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_Toc195268382 \h </w:instrText>
      </w:r>
      <w:r>
        <w:fldChar w:fldCharType="separate"/>
      </w:r>
      <w:r>
        <w:t>81</w:t>
      </w:r>
      <w:r>
        <w:fldChar w:fldCharType="end"/>
      </w:r>
    </w:p>
    <w:p w14:paraId="3918FA08" w14:textId="7F5CBD58" w:rsidR="004E2D06" w:rsidRDefault="004E2D06">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_Toc195268383 \h </w:instrText>
      </w:r>
      <w:r>
        <w:fldChar w:fldCharType="separate"/>
      </w:r>
      <w:r>
        <w:t>81</w:t>
      </w:r>
      <w:r>
        <w:fldChar w:fldCharType="end"/>
      </w:r>
    </w:p>
    <w:p w14:paraId="0E3CCF9D" w14:textId="55D3615F" w:rsidR="004E2D06" w:rsidRDefault="004E2D06">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_Toc195268384 \h </w:instrText>
      </w:r>
      <w:r>
        <w:fldChar w:fldCharType="separate"/>
      </w:r>
      <w:r>
        <w:t>81</w:t>
      </w:r>
      <w:r>
        <w:fldChar w:fldCharType="end"/>
      </w:r>
    </w:p>
    <w:p w14:paraId="4DF5712F" w14:textId="71B84443" w:rsidR="004E2D06" w:rsidRDefault="004E2D06">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_Toc195268385 \h </w:instrText>
      </w:r>
      <w:r>
        <w:fldChar w:fldCharType="separate"/>
      </w:r>
      <w:r>
        <w:t>82</w:t>
      </w:r>
      <w:r>
        <w:fldChar w:fldCharType="end"/>
      </w:r>
    </w:p>
    <w:p w14:paraId="5C03E5EC" w14:textId="332DFC4C" w:rsidR="004E2D06" w:rsidRDefault="004E2D06">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_Toc195268386 \h </w:instrText>
      </w:r>
      <w:r>
        <w:fldChar w:fldCharType="separate"/>
      </w:r>
      <w:r>
        <w:t>83</w:t>
      </w:r>
      <w:r>
        <w:fldChar w:fldCharType="end"/>
      </w:r>
    </w:p>
    <w:p w14:paraId="1C988460" w14:textId="5F65E9A9" w:rsidR="004E2D06" w:rsidRDefault="004E2D06">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_Toc195268387 \h </w:instrText>
      </w:r>
      <w:r>
        <w:fldChar w:fldCharType="separate"/>
      </w:r>
      <w:r>
        <w:t>83</w:t>
      </w:r>
      <w:r>
        <w:fldChar w:fldCharType="end"/>
      </w:r>
    </w:p>
    <w:p w14:paraId="221B1119" w14:textId="58FBD173" w:rsidR="004E2D06" w:rsidRDefault="004E2D06">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_Toc195268388 \h </w:instrText>
      </w:r>
      <w:r>
        <w:fldChar w:fldCharType="separate"/>
      </w:r>
      <w:r>
        <w:t>83</w:t>
      </w:r>
      <w:r>
        <w:fldChar w:fldCharType="end"/>
      </w:r>
    </w:p>
    <w:p w14:paraId="036BA4BB" w14:textId="325B5128" w:rsidR="004E2D06" w:rsidRDefault="004E2D06">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_Toc195268389 \h </w:instrText>
      </w:r>
      <w:r>
        <w:fldChar w:fldCharType="separate"/>
      </w:r>
      <w:r>
        <w:t>84</w:t>
      </w:r>
      <w:r>
        <w:fldChar w:fldCharType="end"/>
      </w:r>
    </w:p>
    <w:p w14:paraId="539B59B2" w14:textId="1457CB98" w:rsidR="004E2D06" w:rsidRDefault="004E2D06">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_Toc195268390 \h </w:instrText>
      </w:r>
      <w:r>
        <w:fldChar w:fldCharType="separate"/>
      </w:r>
      <w:r>
        <w:t>85</w:t>
      </w:r>
      <w:r>
        <w:fldChar w:fldCharType="end"/>
      </w:r>
    </w:p>
    <w:p w14:paraId="09CCF19C" w14:textId="65A70AA4" w:rsidR="004E2D06" w:rsidRDefault="004E2D06">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_Toc195268391 \h </w:instrText>
      </w:r>
      <w:r>
        <w:fldChar w:fldCharType="separate"/>
      </w:r>
      <w:r>
        <w:t>85</w:t>
      </w:r>
      <w:r>
        <w:fldChar w:fldCharType="end"/>
      </w:r>
    </w:p>
    <w:p w14:paraId="165DAF63" w14:textId="1FD1D0B6" w:rsidR="004E2D06" w:rsidRDefault="004E2D06">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_Toc195268392 \h </w:instrText>
      </w:r>
      <w:r>
        <w:fldChar w:fldCharType="separate"/>
      </w:r>
      <w:r>
        <w:t>85</w:t>
      </w:r>
      <w:r>
        <w:fldChar w:fldCharType="end"/>
      </w:r>
    </w:p>
    <w:p w14:paraId="231E27E8" w14:textId="6AC6F13D" w:rsidR="004E2D06" w:rsidRDefault="004E2D06">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_Toc195268393 \h </w:instrText>
      </w:r>
      <w:r>
        <w:fldChar w:fldCharType="separate"/>
      </w:r>
      <w:r>
        <w:t>85</w:t>
      </w:r>
      <w:r>
        <w:fldChar w:fldCharType="end"/>
      </w:r>
    </w:p>
    <w:p w14:paraId="56EDB8EF" w14:textId="735132A4" w:rsidR="004E2D06" w:rsidRDefault="004E2D06">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_Toc195268394 \h </w:instrText>
      </w:r>
      <w:r>
        <w:fldChar w:fldCharType="separate"/>
      </w:r>
      <w:r>
        <w:t>86</w:t>
      </w:r>
      <w:r>
        <w:fldChar w:fldCharType="end"/>
      </w:r>
    </w:p>
    <w:p w14:paraId="78DC97DD" w14:textId="33416782" w:rsidR="004E2D06" w:rsidRDefault="004E2D06">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_Toc195268395 \h </w:instrText>
      </w:r>
      <w:r>
        <w:fldChar w:fldCharType="separate"/>
      </w:r>
      <w:r>
        <w:t>87</w:t>
      </w:r>
      <w:r>
        <w:fldChar w:fldCharType="end"/>
      </w:r>
    </w:p>
    <w:p w14:paraId="41BB00D5" w14:textId="5F327E80" w:rsidR="004E2D06" w:rsidRDefault="004E2D06">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_Toc195268396 \h </w:instrText>
      </w:r>
      <w:r>
        <w:fldChar w:fldCharType="separate"/>
      </w:r>
      <w:r>
        <w:t>87</w:t>
      </w:r>
      <w:r>
        <w:fldChar w:fldCharType="end"/>
      </w:r>
    </w:p>
    <w:p w14:paraId="3E1BB57C" w14:textId="0768698E" w:rsidR="004E2D06" w:rsidRDefault="004E2D06">
      <w:pPr>
        <w:pStyle w:val="20"/>
        <w:rPr>
          <w:rFonts w:asciiTheme="minorHAnsi" w:hAnsiTheme="minorHAnsi" w:cstheme="minorBidi"/>
          <w:kern w:val="2"/>
          <w:sz w:val="22"/>
          <w:szCs w:val="24"/>
          <w:lang w:val="en-US" w:eastAsia="ko-KR"/>
          <w14:ligatures w14:val="standardContextual"/>
        </w:rPr>
      </w:pPr>
      <w:r>
        <w:lastRenderedPageBreak/>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_Toc195268397 \h </w:instrText>
      </w:r>
      <w:r>
        <w:fldChar w:fldCharType="separate"/>
      </w:r>
      <w:r>
        <w:t>87</w:t>
      </w:r>
      <w:r>
        <w:fldChar w:fldCharType="end"/>
      </w:r>
    </w:p>
    <w:p w14:paraId="480E222D" w14:textId="1543F92F" w:rsidR="004E2D06" w:rsidRDefault="004E2D06">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_Toc195268398 \h </w:instrText>
      </w:r>
      <w:r>
        <w:fldChar w:fldCharType="separate"/>
      </w:r>
      <w:r>
        <w:t>87</w:t>
      </w:r>
      <w:r>
        <w:fldChar w:fldCharType="end"/>
      </w:r>
    </w:p>
    <w:p w14:paraId="6141E0CD" w14:textId="070DC15E" w:rsidR="004E2D06" w:rsidRDefault="004E2D06">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_Toc195268399 \h </w:instrText>
      </w:r>
      <w:r>
        <w:fldChar w:fldCharType="separate"/>
      </w:r>
      <w:r>
        <w:t>88</w:t>
      </w:r>
      <w:r>
        <w:fldChar w:fldCharType="end"/>
      </w:r>
    </w:p>
    <w:p w14:paraId="375A0B1D" w14:textId="112D7BCE" w:rsidR="004E2D06" w:rsidRDefault="004E2D06">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_Toc195268400 \h </w:instrText>
      </w:r>
      <w:r>
        <w:fldChar w:fldCharType="separate"/>
      </w:r>
      <w:r>
        <w:t>89</w:t>
      </w:r>
      <w:r>
        <w:fldChar w:fldCharType="end"/>
      </w:r>
    </w:p>
    <w:p w14:paraId="14692DEE" w14:textId="4A70A821" w:rsidR="004E2D06" w:rsidRDefault="004E2D06">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_Toc195268401 \h </w:instrText>
      </w:r>
      <w:r>
        <w:fldChar w:fldCharType="separate"/>
      </w:r>
      <w:r>
        <w:t>89</w:t>
      </w:r>
      <w:r>
        <w:fldChar w:fldCharType="end"/>
      </w:r>
    </w:p>
    <w:p w14:paraId="2213C77F" w14:textId="79FF4E7A" w:rsidR="004E2D06" w:rsidRDefault="004E2D06">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_Toc195268402 \h </w:instrText>
      </w:r>
      <w:r>
        <w:fldChar w:fldCharType="separate"/>
      </w:r>
      <w:r>
        <w:t>89</w:t>
      </w:r>
      <w:r>
        <w:fldChar w:fldCharType="end"/>
      </w:r>
    </w:p>
    <w:p w14:paraId="6BD92A47" w14:textId="272DF99A" w:rsidR="004E2D06" w:rsidRDefault="004E2D06">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_Toc195268403 \h </w:instrText>
      </w:r>
      <w:r>
        <w:fldChar w:fldCharType="separate"/>
      </w:r>
      <w:r>
        <w:t>89</w:t>
      </w:r>
      <w:r>
        <w:fldChar w:fldCharType="end"/>
      </w:r>
    </w:p>
    <w:p w14:paraId="0537C927" w14:textId="775EC2ED" w:rsidR="004E2D06" w:rsidRDefault="004E2D06">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_Toc195268404 \h </w:instrText>
      </w:r>
      <w:r>
        <w:fldChar w:fldCharType="separate"/>
      </w:r>
      <w:r>
        <w:t>90</w:t>
      </w:r>
      <w:r>
        <w:fldChar w:fldCharType="end"/>
      </w:r>
    </w:p>
    <w:p w14:paraId="482C8B40" w14:textId="193A9188" w:rsidR="004E2D06" w:rsidRDefault="004E2D06">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_Toc195268405 \h </w:instrText>
      </w:r>
      <w:r>
        <w:fldChar w:fldCharType="separate"/>
      </w:r>
      <w:r>
        <w:t>91</w:t>
      </w:r>
      <w:r>
        <w:fldChar w:fldCharType="end"/>
      </w:r>
    </w:p>
    <w:p w14:paraId="6FE6E4EC" w14:textId="441F9A4B" w:rsidR="004E2D06" w:rsidRDefault="004E2D06">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_Toc195268406 \h </w:instrText>
      </w:r>
      <w:r>
        <w:fldChar w:fldCharType="separate"/>
      </w:r>
      <w:r>
        <w:t>91</w:t>
      </w:r>
      <w:r>
        <w:fldChar w:fldCharType="end"/>
      </w:r>
    </w:p>
    <w:p w14:paraId="07E9274D" w14:textId="70F7E4F3" w:rsidR="004E2D06" w:rsidRDefault="004E2D06">
      <w:pPr>
        <w:pStyle w:val="20"/>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_Toc195268407 \h </w:instrText>
      </w:r>
      <w:r>
        <w:fldChar w:fldCharType="separate"/>
      </w:r>
      <w:r>
        <w:t>92</w:t>
      </w:r>
      <w:r>
        <w:fldChar w:fldCharType="end"/>
      </w:r>
    </w:p>
    <w:p w14:paraId="1695684D" w14:textId="29E17454" w:rsidR="004E2D06" w:rsidRDefault="004E2D06">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_Toc195268408 \h </w:instrText>
      </w:r>
      <w:r>
        <w:fldChar w:fldCharType="separate"/>
      </w:r>
      <w:r>
        <w:t>92</w:t>
      </w:r>
      <w:r>
        <w:fldChar w:fldCharType="end"/>
      </w:r>
    </w:p>
    <w:p w14:paraId="7CCF15B4" w14:textId="7CC76BCA" w:rsidR="004E2D06" w:rsidRDefault="004E2D06">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_Toc195268409 \h </w:instrText>
      </w:r>
      <w:r>
        <w:fldChar w:fldCharType="separate"/>
      </w:r>
      <w:r>
        <w:t>92</w:t>
      </w:r>
      <w:r>
        <w:fldChar w:fldCharType="end"/>
      </w:r>
    </w:p>
    <w:p w14:paraId="2F80A263" w14:textId="72C7EDE2" w:rsidR="004E2D06" w:rsidRDefault="004E2D06">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_Toc195268410 \h </w:instrText>
      </w:r>
      <w:r>
        <w:fldChar w:fldCharType="separate"/>
      </w:r>
      <w:r>
        <w:t>93</w:t>
      </w:r>
      <w:r>
        <w:fldChar w:fldCharType="end"/>
      </w:r>
    </w:p>
    <w:p w14:paraId="74E27D83" w14:textId="4166E4AC" w:rsidR="004E2D06" w:rsidRDefault="004E2D06">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_Toc195268411 \h </w:instrText>
      </w:r>
      <w:r>
        <w:fldChar w:fldCharType="separate"/>
      </w:r>
      <w:r>
        <w:t>94</w:t>
      </w:r>
      <w:r>
        <w:fldChar w:fldCharType="end"/>
      </w:r>
    </w:p>
    <w:p w14:paraId="2FF60AB8" w14:textId="4FE4D9DD" w:rsidR="004E2D06" w:rsidRDefault="004E2D06">
      <w:pPr>
        <w:pStyle w:val="20"/>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_Toc195268412 \h </w:instrText>
      </w:r>
      <w:r>
        <w:fldChar w:fldCharType="separate"/>
      </w:r>
      <w:r>
        <w:t>94</w:t>
      </w:r>
      <w:r>
        <w:fldChar w:fldCharType="end"/>
      </w:r>
    </w:p>
    <w:p w14:paraId="0D05FFB3" w14:textId="4E410202" w:rsidR="004E2D06" w:rsidRDefault="004E2D06">
      <w:pPr>
        <w:pStyle w:val="30"/>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_Toc195268413 \h </w:instrText>
      </w:r>
      <w:r>
        <w:fldChar w:fldCharType="separate"/>
      </w:r>
      <w:r>
        <w:t>94</w:t>
      </w:r>
      <w:r>
        <w:fldChar w:fldCharType="end"/>
      </w:r>
    </w:p>
    <w:p w14:paraId="3A2F3B1D" w14:textId="620241C3" w:rsidR="004E2D06" w:rsidRDefault="004E2D06">
      <w:pPr>
        <w:pStyle w:val="30"/>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_Toc195268414 \h </w:instrText>
      </w:r>
      <w:r>
        <w:fldChar w:fldCharType="separate"/>
      </w:r>
      <w:r>
        <w:t>95</w:t>
      </w:r>
      <w:r>
        <w:fldChar w:fldCharType="end"/>
      </w:r>
    </w:p>
    <w:p w14:paraId="40FB8D25" w14:textId="15D5F39C" w:rsidR="004E2D06" w:rsidRDefault="004E2D06">
      <w:pPr>
        <w:pStyle w:val="30"/>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_Toc195268415 \h </w:instrText>
      </w:r>
      <w:r>
        <w:fldChar w:fldCharType="separate"/>
      </w:r>
      <w:r>
        <w:t>96</w:t>
      </w:r>
      <w:r>
        <w:fldChar w:fldCharType="end"/>
      </w:r>
    </w:p>
    <w:p w14:paraId="0D629478" w14:textId="799F4C38" w:rsidR="004E2D06" w:rsidRDefault="004E2D06">
      <w:pPr>
        <w:pStyle w:val="30"/>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_Toc195268416 \h </w:instrText>
      </w:r>
      <w:r>
        <w:fldChar w:fldCharType="separate"/>
      </w:r>
      <w:r>
        <w:t>96</w:t>
      </w:r>
      <w:r>
        <w:fldChar w:fldCharType="end"/>
      </w:r>
    </w:p>
    <w:p w14:paraId="19E672C6" w14:textId="7DC28450" w:rsidR="004E2D06" w:rsidRDefault="004E2D06">
      <w:pPr>
        <w:pStyle w:val="20"/>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_Toc195268417 \h </w:instrText>
      </w:r>
      <w:r>
        <w:fldChar w:fldCharType="separate"/>
      </w:r>
      <w:r>
        <w:t>97</w:t>
      </w:r>
      <w:r>
        <w:fldChar w:fldCharType="end"/>
      </w:r>
    </w:p>
    <w:p w14:paraId="38CDCBBB" w14:textId="5A85BD0A" w:rsidR="004E2D06" w:rsidRDefault="004E2D06">
      <w:pPr>
        <w:pStyle w:val="30"/>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_Toc195268418 \h </w:instrText>
      </w:r>
      <w:r>
        <w:fldChar w:fldCharType="separate"/>
      </w:r>
      <w:r>
        <w:t>97</w:t>
      </w:r>
      <w:r>
        <w:fldChar w:fldCharType="end"/>
      </w:r>
    </w:p>
    <w:p w14:paraId="4A0D8872" w14:textId="29B72FE4" w:rsidR="004E2D06" w:rsidRDefault="004E2D06">
      <w:pPr>
        <w:pStyle w:val="30"/>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_Toc195268419 \h </w:instrText>
      </w:r>
      <w:r>
        <w:fldChar w:fldCharType="separate"/>
      </w:r>
      <w:r>
        <w:t>97</w:t>
      </w:r>
      <w:r>
        <w:fldChar w:fldCharType="end"/>
      </w:r>
    </w:p>
    <w:p w14:paraId="04384A25" w14:textId="2E0ABD29" w:rsidR="004E2D06" w:rsidRDefault="004E2D06">
      <w:pPr>
        <w:pStyle w:val="30"/>
        <w:rPr>
          <w:rFonts w:asciiTheme="minorHAnsi" w:hAnsiTheme="minorHAnsi" w:cstheme="minorBidi"/>
          <w:kern w:val="2"/>
          <w:sz w:val="22"/>
          <w:szCs w:val="24"/>
          <w:lang w:val="en-US" w:eastAsia="ko-KR"/>
          <w14:ligatures w14:val="standardContextual"/>
        </w:rPr>
      </w:pPr>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_Toc195268420 \h </w:instrText>
      </w:r>
      <w:r>
        <w:fldChar w:fldCharType="separate"/>
      </w:r>
      <w:r>
        <w:t>99</w:t>
      </w:r>
      <w:r>
        <w:fldChar w:fldCharType="end"/>
      </w:r>
    </w:p>
    <w:p w14:paraId="7E8120EA" w14:textId="4190FA1B" w:rsidR="004E2D06" w:rsidRDefault="004E2D06">
      <w:pPr>
        <w:pStyle w:val="30"/>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_Toc195268421 \h </w:instrText>
      </w:r>
      <w:r>
        <w:fldChar w:fldCharType="separate"/>
      </w:r>
      <w:r>
        <w:t>99</w:t>
      </w:r>
      <w:r>
        <w:fldChar w:fldCharType="end"/>
      </w:r>
    </w:p>
    <w:p w14:paraId="3AD8A90B" w14:textId="43B54FCC" w:rsidR="004E2D06" w:rsidRDefault="004E2D06">
      <w:pPr>
        <w:pStyle w:val="20"/>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_Toc195268422 \h </w:instrText>
      </w:r>
      <w:r>
        <w:fldChar w:fldCharType="separate"/>
      </w:r>
      <w:r>
        <w:t>100</w:t>
      </w:r>
      <w:r>
        <w:fldChar w:fldCharType="end"/>
      </w:r>
    </w:p>
    <w:p w14:paraId="24D9E48A" w14:textId="7C94DEEA" w:rsidR="004E2D06" w:rsidRDefault="004E2D06">
      <w:pPr>
        <w:pStyle w:val="30"/>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_Toc195268423 \h </w:instrText>
      </w:r>
      <w:r>
        <w:fldChar w:fldCharType="separate"/>
      </w:r>
      <w:r>
        <w:t>100</w:t>
      </w:r>
      <w:r>
        <w:fldChar w:fldCharType="end"/>
      </w:r>
    </w:p>
    <w:p w14:paraId="562137EE" w14:textId="78483E8B" w:rsidR="004E2D06" w:rsidRDefault="004E2D06">
      <w:pPr>
        <w:pStyle w:val="30"/>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_Toc195268424 \h </w:instrText>
      </w:r>
      <w:r>
        <w:fldChar w:fldCharType="separate"/>
      </w:r>
      <w:r>
        <w:t>100</w:t>
      </w:r>
      <w:r>
        <w:fldChar w:fldCharType="end"/>
      </w:r>
    </w:p>
    <w:p w14:paraId="536B8F55" w14:textId="6EBD39FA" w:rsidR="004E2D06" w:rsidRDefault="004E2D06">
      <w:pPr>
        <w:pStyle w:val="30"/>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_Toc195268425 \h </w:instrText>
      </w:r>
      <w:r>
        <w:fldChar w:fldCharType="separate"/>
      </w:r>
      <w:r>
        <w:t>101</w:t>
      </w:r>
      <w:r>
        <w:fldChar w:fldCharType="end"/>
      </w:r>
    </w:p>
    <w:p w14:paraId="6066A2F8" w14:textId="04F8F4ED" w:rsidR="004E2D06" w:rsidRDefault="004E2D06">
      <w:pPr>
        <w:pStyle w:val="30"/>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_Toc195268426 \h </w:instrText>
      </w:r>
      <w:r>
        <w:fldChar w:fldCharType="separate"/>
      </w:r>
      <w:r>
        <w:t>101</w:t>
      </w:r>
      <w:r>
        <w:fldChar w:fldCharType="end"/>
      </w:r>
    </w:p>
    <w:p w14:paraId="5C86DDEE" w14:textId="03AAE422" w:rsidR="004E2D06" w:rsidRDefault="004E2D06">
      <w:pPr>
        <w:pStyle w:val="2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_Toc195268427 \h </w:instrText>
      </w:r>
      <w:r>
        <w:fldChar w:fldCharType="separate"/>
      </w:r>
      <w:r>
        <w:t>102</w:t>
      </w:r>
      <w:r>
        <w:fldChar w:fldCharType="end"/>
      </w:r>
    </w:p>
    <w:p w14:paraId="3CFCEB7F" w14:textId="1190F26C" w:rsidR="004E2D06" w:rsidRDefault="004E2D06">
      <w:pPr>
        <w:pStyle w:val="30"/>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_Toc195268428 \h </w:instrText>
      </w:r>
      <w:r>
        <w:fldChar w:fldCharType="separate"/>
      </w:r>
      <w:r>
        <w:t>102</w:t>
      </w:r>
      <w:r>
        <w:fldChar w:fldCharType="end"/>
      </w:r>
    </w:p>
    <w:p w14:paraId="4DE34087" w14:textId="17FE4533" w:rsidR="004E2D06" w:rsidRDefault="004E2D06">
      <w:pPr>
        <w:pStyle w:val="30"/>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_Toc195268429 \h </w:instrText>
      </w:r>
      <w:r>
        <w:fldChar w:fldCharType="separate"/>
      </w:r>
      <w:r>
        <w:t>102</w:t>
      </w:r>
      <w:r>
        <w:fldChar w:fldCharType="end"/>
      </w:r>
    </w:p>
    <w:p w14:paraId="222F4945" w14:textId="231A39EF" w:rsidR="004E2D06" w:rsidRDefault="004E2D06">
      <w:pPr>
        <w:pStyle w:val="30"/>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_Toc195268430 \h </w:instrText>
      </w:r>
      <w:r>
        <w:fldChar w:fldCharType="separate"/>
      </w:r>
      <w:r>
        <w:t>103</w:t>
      </w:r>
      <w:r>
        <w:fldChar w:fldCharType="end"/>
      </w:r>
    </w:p>
    <w:p w14:paraId="0B1AA7D3" w14:textId="6DFC6CDB" w:rsidR="004E2D06" w:rsidRDefault="004E2D06">
      <w:pPr>
        <w:pStyle w:val="30"/>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_Toc195268431 \h </w:instrText>
      </w:r>
      <w:r>
        <w:fldChar w:fldCharType="separate"/>
      </w:r>
      <w:r>
        <w:t>103</w:t>
      </w:r>
      <w:r>
        <w:fldChar w:fldCharType="end"/>
      </w:r>
    </w:p>
    <w:p w14:paraId="18A4EF45" w14:textId="24B88352" w:rsidR="004E2D06" w:rsidRDefault="004E2D06">
      <w:pPr>
        <w:pStyle w:val="2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_Toc195268432 \h </w:instrText>
      </w:r>
      <w:r>
        <w:fldChar w:fldCharType="separate"/>
      </w:r>
      <w:r>
        <w:t>104</w:t>
      </w:r>
      <w:r>
        <w:fldChar w:fldCharType="end"/>
      </w:r>
    </w:p>
    <w:p w14:paraId="0A7BE497" w14:textId="166AAC95" w:rsidR="004E2D06" w:rsidRDefault="004E2D06">
      <w:pPr>
        <w:pStyle w:val="30"/>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_Toc195268433 \h </w:instrText>
      </w:r>
      <w:r>
        <w:fldChar w:fldCharType="separate"/>
      </w:r>
      <w:r>
        <w:t>104</w:t>
      </w:r>
      <w:r>
        <w:fldChar w:fldCharType="end"/>
      </w:r>
    </w:p>
    <w:p w14:paraId="4DFD2303" w14:textId="683528FB" w:rsidR="004E2D06" w:rsidRDefault="004E2D06">
      <w:pPr>
        <w:pStyle w:val="30"/>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_Toc195268434 \h </w:instrText>
      </w:r>
      <w:r>
        <w:fldChar w:fldCharType="separate"/>
      </w:r>
      <w:r>
        <w:t>104</w:t>
      </w:r>
      <w:r>
        <w:fldChar w:fldCharType="end"/>
      </w:r>
    </w:p>
    <w:p w14:paraId="0334FFBD" w14:textId="6F3C5395" w:rsidR="004E2D06" w:rsidRDefault="004E2D06">
      <w:pPr>
        <w:pStyle w:val="30"/>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_Toc195268435 \h </w:instrText>
      </w:r>
      <w:r>
        <w:fldChar w:fldCharType="separate"/>
      </w:r>
      <w:r>
        <w:t>105</w:t>
      </w:r>
      <w:r>
        <w:fldChar w:fldCharType="end"/>
      </w:r>
    </w:p>
    <w:p w14:paraId="23439A61" w14:textId="3A10576C" w:rsidR="004E2D06" w:rsidRDefault="004E2D06">
      <w:pPr>
        <w:pStyle w:val="30"/>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_Toc195268436 \h </w:instrText>
      </w:r>
      <w:r>
        <w:fldChar w:fldCharType="separate"/>
      </w:r>
      <w:r>
        <w:t>105</w:t>
      </w:r>
      <w:r>
        <w:fldChar w:fldCharType="end"/>
      </w:r>
    </w:p>
    <w:p w14:paraId="73862EDD" w14:textId="0A4766D9" w:rsidR="004E2D06" w:rsidRDefault="004E2D06">
      <w:pPr>
        <w:pStyle w:val="20"/>
        <w:rPr>
          <w:rFonts w:asciiTheme="minorHAnsi" w:hAnsiTheme="minorHAnsi" w:cstheme="minorBidi"/>
          <w:kern w:val="2"/>
          <w:sz w:val="22"/>
          <w:szCs w:val="24"/>
          <w:lang w:val="en-US" w:eastAsia="ko-KR"/>
          <w14:ligatures w14:val="standardContextual"/>
        </w:rPr>
      </w:pPr>
      <w:r w:rsidRPr="00833277">
        <w:rPr>
          <w:lang w:val="en-US"/>
        </w:rPr>
        <w:t>7.13</w:t>
      </w:r>
      <w:r>
        <w:rPr>
          <w:rFonts w:asciiTheme="minorHAnsi" w:hAnsiTheme="minorHAnsi" w:cstheme="minorBidi"/>
          <w:kern w:val="2"/>
          <w:sz w:val="22"/>
          <w:szCs w:val="24"/>
          <w:lang w:val="en-US" w:eastAsia="ko-KR"/>
          <w14:ligatures w14:val="standardContextual"/>
        </w:rPr>
        <w:tab/>
      </w:r>
      <w:r w:rsidRPr="00833277">
        <w:rPr>
          <w:lang w:val="en-US"/>
        </w:rPr>
        <w:t>DC_1_n1-n41</w:t>
      </w:r>
      <w:r>
        <w:tab/>
      </w:r>
      <w:r>
        <w:fldChar w:fldCharType="begin"/>
      </w:r>
      <w:r>
        <w:instrText xml:space="preserve"> PAGEREF _Toc195268437 \h </w:instrText>
      </w:r>
      <w:r>
        <w:fldChar w:fldCharType="separate"/>
      </w:r>
      <w:r>
        <w:t>106</w:t>
      </w:r>
      <w:r>
        <w:fldChar w:fldCharType="end"/>
      </w:r>
    </w:p>
    <w:p w14:paraId="7DC0CAE5" w14:textId="35384F41"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7.13.1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_Toc195268438 \h </w:instrText>
      </w:r>
      <w:r>
        <w:fldChar w:fldCharType="separate"/>
      </w:r>
      <w:r>
        <w:t>106</w:t>
      </w:r>
      <w:r>
        <w:fldChar w:fldCharType="end"/>
      </w:r>
    </w:p>
    <w:p w14:paraId="6834A1B5" w14:textId="0DA9D10F"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7.13.2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_Toc195268439 \h </w:instrText>
      </w:r>
      <w:r>
        <w:fldChar w:fldCharType="separate"/>
      </w:r>
      <w:r>
        <w:t>106</w:t>
      </w:r>
      <w:r>
        <w:fldChar w:fldCharType="end"/>
      </w:r>
    </w:p>
    <w:p w14:paraId="462C99F6" w14:textId="55EEA174"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7.13.3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_Toc195268440 \h </w:instrText>
      </w:r>
      <w:r>
        <w:fldChar w:fldCharType="separate"/>
      </w:r>
      <w:r>
        <w:t>107</w:t>
      </w:r>
      <w:r>
        <w:fldChar w:fldCharType="end"/>
      </w:r>
    </w:p>
    <w:p w14:paraId="381B39D9" w14:textId="6CBB3865" w:rsidR="004E2D06" w:rsidRDefault="004E2D06">
      <w:pPr>
        <w:pStyle w:val="30"/>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_Toc195268441 \h </w:instrText>
      </w:r>
      <w:r>
        <w:fldChar w:fldCharType="separate"/>
      </w:r>
      <w:r>
        <w:t>107</w:t>
      </w:r>
      <w:r>
        <w:fldChar w:fldCharType="end"/>
      </w:r>
    </w:p>
    <w:p w14:paraId="07871E9D" w14:textId="4EFE43C1" w:rsidR="004E2D06" w:rsidRDefault="004E2D06">
      <w:pPr>
        <w:pStyle w:val="20"/>
        <w:rPr>
          <w:rFonts w:asciiTheme="minorHAnsi" w:hAnsiTheme="minorHAnsi" w:cstheme="minorBidi"/>
          <w:kern w:val="2"/>
          <w:sz w:val="22"/>
          <w:szCs w:val="24"/>
          <w:lang w:val="en-US" w:eastAsia="ko-KR"/>
          <w14:ligatures w14:val="standardContextual"/>
        </w:rPr>
      </w:pPr>
      <w:r w:rsidRPr="00833277">
        <w:rPr>
          <w:lang w:val="en-US"/>
        </w:rPr>
        <w:t>7.14</w:t>
      </w:r>
      <w:r>
        <w:rPr>
          <w:rFonts w:asciiTheme="minorHAnsi" w:hAnsiTheme="minorHAnsi" w:cstheme="minorBidi"/>
          <w:kern w:val="2"/>
          <w:sz w:val="22"/>
          <w:szCs w:val="24"/>
          <w:lang w:val="en-US" w:eastAsia="ko-KR"/>
          <w14:ligatures w14:val="standardContextual"/>
        </w:rPr>
        <w:tab/>
      </w:r>
      <w:r w:rsidRPr="00833277">
        <w:rPr>
          <w:lang w:val="en-US"/>
        </w:rPr>
        <w:t>DC_41_n1-n41</w:t>
      </w:r>
      <w:r>
        <w:tab/>
      </w:r>
      <w:r>
        <w:fldChar w:fldCharType="begin"/>
      </w:r>
      <w:r>
        <w:instrText xml:space="preserve"> PAGEREF _Toc195268442 \h </w:instrText>
      </w:r>
      <w:r>
        <w:fldChar w:fldCharType="separate"/>
      </w:r>
      <w:r>
        <w:t>108</w:t>
      </w:r>
      <w:r>
        <w:fldChar w:fldCharType="end"/>
      </w:r>
    </w:p>
    <w:p w14:paraId="65AE2C46" w14:textId="60085084"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7.14.1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_Toc195268443 \h </w:instrText>
      </w:r>
      <w:r>
        <w:fldChar w:fldCharType="separate"/>
      </w:r>
      <w:r>
        <w:t>108</w:t>
      </w:r>
      <w:r>
        <w:fldChar w:fldCharType="end"/>
      </w:r>
    </w:p>
    <w:p w14:paraId="65E55EF5" w14:textId="7AE55B86"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7.14.2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_Toc195268444 \h </w:instrText>
      </w:r>
      <w:r>
        <w:fldChar w:fldCharType="separate"/>
      </w:r>
      <w:r>
        <w:t>108</w:t>
      </w:r>
      <w:r>
        <w:fldChar w:fldCharType="end"/>
      </w:r>
    </w:p>
    <w:p w14:paraId="2B78BB91" w14:textId="382C0A79"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7.14.3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_Toc195268445 \h </w:instrText>
      </w:r>
      <w:r>
        <w:fldChar w:fldCharType="separate"/>
      </w:r>
      <w:r>
        <w:t>109</w:t>
      </w:r>
      <w:r>
        <w:fldChar w:fldCharType="end"/>
      </w:r>
    </w:p>
    <w:p w14:paraId="51C065FE" w14:textId="05E92569"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7.14.4</w:t>
      </w:r>
      <w:r>
        <w:rPr>
          <w:rFonts w:asciiTheme="minorHAnsi" w:hAnsiTheme="minorHAnsi" w:cstheme="minorBidi"/>
          <w:kern w:val="2"/>
          <w:sz w:val="22"/>
          <w:szCs w:val="24"/>
          <w:lang w:val="en-US" w:eastAsia="ko-KR"/>
          <w14:ligatures w14:val="standardContextual"/>
        </w:rPr>
        <w:tab/>
      </w:r>
      <w:r w:rsidRPr="00833277">
        <w:rPr>
          <w:lang w:val="en-US"/>
        </w:rPr>
        <w:t>Analysis of MSD requirements</w:t>
      </w:r>
      <w:r>
        <w:tab/>
      </w:r>
      <w:r>
        <w:fldChar w:fldCharType="begin"/>
      </w:r>
      <w:r>
        <w:instrText xml:space="preserve"> PAGEREF _Toc195268446 \h </w:instrText>
      </w:r>
      <w:r>
        <w:fldChar w:fldCharType="separate"/>
      </w:r>
      <w:r>
        <w:t>109</w:t>
      </w:r>
      <w:r>
        <w:fldChar w:fldCharType="end"/>
      </w:r>
    </w:p>
    <w:p w14:paraId="5D15A394" w14:textId="513BC48B" w:rsidR="004E2D06" w:rsidRDefault="004E2D06">
      <w:pPr>
        <w:pStyle w:val="20"/>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_Toc195268447 \h </w:instrText>
      </w:r>
      <w:r>
        <w:fldChar w:fldCharType="separate"/>
      </w:r>
      <w:r>
        <w:t>110</w:t>
      </w:r>
      <w:r>
        <w:fldChar w:fldCharType="end"/>
      </w:r>
    </w:p>
    <w:p w14:paraId="22314A98" w14:textId="1DB4FA81" w:rsidR="004E2D06" w:rsidRDefault="004E2D06">
      <w:pPr>
        <w:pStyle w:val="30"/>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_Toc195268448 \h </w:instrText>
      </w:r>
      <w:r>
        <w:fldChar w:fldCharType="separate"/>
      </w:r>
      <w:r>
        <w:t>110</w:t>
      </w:r>
      <w:r>
        <w:fldChar w:fldCharType="end"/>
      </w:r>
    </w:p>
    <w:p w14:paraId="58077D4A" w14:textId="09F0AB9F" w:rsidR="004E2D06" w:rsidRDefault="004E2D06">
      <w:pPr>
        <w:pStyle w:val="30"/>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_Toc195268449 \h </w:instrText>
      </w:r>
      <w:r>
        <w:fldChar w:fldCharType="separate"/>
      </w:r>
      <w:r>
        <w:t>110</w:t>
      </w:r>
      <w:r>
        <w:fldChar w:fldCharType="end"/>
      </w:r>
    </w:p>
    <w:p w14:paraId="325E5215" w14:textId="0244F1FE" w:rsidR="004E2D06" w:rsidRDefault="004E2D06">
      <w:pPr>
        <w:pStyle w:val="30"/>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_Toc195268450 \h </w:instrText>
      </w:r>
      <w:r>
        <w:fldChar w:fldCharType="separate"/>
      </w:r>
      <w:r>
        <w:t>111</w:t>
      </w:r>
      <w:r>
        <w:fldChar w:fldCharType="end"/>
      </w:r>
    </w:p>
    <w:p w14:paraId="677FAD11" w14:textId="6AC6A56E" w:rsidR="004E2D06" w:rsidRDefault="004E2D06">
      <w:pPr>
        <w:pStyle w:val="30"/>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_Toc195268451 \h </w:instrText>
      </w:r>
      <w:r>
        <w:fldChar w:fldCharType="separate"/>
      </w:r>
      <w:r>
        <w:t>112</w:t>
      </w:r>
      <w:r>
        <w:fldChar w:fldCharType="end"/>
      </w:r>
    </w:p>
    <w:p w14:paraId="281F6348" w14:textId="62B47D0C" w:rsidR="004E2D06" w:rsidRDefault="004E2D06">
      <w:pPr>
        <w:pStyle w:val="20"/>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_Toc195268452 \h </w:instrText>
      </w:r>
      <w:r>
        <w:fldChar w:fldCharType="separate"/>
      </w:r>
      <w:r>
        <w:t>112</w:t>
      </w:r>
      <w:r>
        <w:fldChar w:fldCharType="end"/>
      </w:r>
    </w:p>
    <w:p w14:paraId="57308F88" w14:textId="107DFD90" w:rsidR="004E2D06" w:rsidRDefault="004E2D06">
      <w:pPr>
        <w:pStyle w:val="30"/>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_Toc195268453 \h </w:instrText>
      </w:r>
      <w:r>
        <w:fldChar w:fldCharType="separate"/>
      </w:r>
      <w:r>
        <w:t>112</w:t>
      </w:r>
      <w:r>
        <w:fldChar w:fldCharType="end"/>
      </w:r>
    </w:p>
    <w:p w14:paraId="7CFF2E18" w14:textId="52C30590" w:rsidR="004E2D06" w:rsidRDefault="004E2D06">
      <w:pPr>
        <w:pStyle w:val="30"/>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_Toc195268454 \h </w:instrText>
      </w:r>
      <w:r>
        <w:fldChar w:fldCharType="separate"/>
      </w:r>
      <w:r>
        <w:t>113</w:t>
      </w:r>
      <w:r>
        <w:fldChar w:fldCharType="end"/>
      </w:r>
    </w:p>
    <w:p w14:paraId="649838D1" w14:textId="2FA668D7" w:rsidR="004E2D06" w:rsidRDefault="004E2D06">
      <w:pPr>
        <w:pStyle w:val="30"/>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_Toc195268455 \h </w:instrText>
      </w:r>
      <w:r>
        <w:fldChar w:fldCharType="separate"/>
      </w:r>
      <w:r>
        <w:t>114</w:t>
      </w:r>
      <w:r>
        <w:fldChar w:fldCharType="end"/>
      </w:r>
    </w:p>
    <w:p w14:paraId="3EC88B8F" w14:textId="5F23A18C" w:rsidR="004E2D06" w:rsidRDefault="004E2D06">
      <w:pPr>
        <w:pStyle w:val="30"/>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_Toc195268456 \h </w:instrText>
      </w:r>
      <w:r>
        <w:fldChar w:fldCharType="separate"/>
      </w:r>
      <w:r>
        <w:t>114</w:t>
      </w:r>
      <w:r>
        <w:fldChar w:fldCharType="end"/>
      </w:r>
    </w:p>
    <w:p w14:paraId="2E9EBA6D" w14:textId="4D90C6E3" w:rsidR="004E2D06" w:rsidRDefault="004E2D06">
      <w:pPr>
        <w:pStyle w:val="20"/>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_Toc195268457 \h </w:instrText>
      </w:r>
      <w:r>
        <w:fldChar w:fldCharType="separate"/>
      </w:r>
      <w:r>
        <w:t>114</w:t>
      </w:r>
      <w:r>
        <w:fldChar w:fldCharType="end"/>
      </w:r>
    </w:p>
    <w:p w14:paraId="1A62BA65" w14:textId="42E6714C" w:rsidR="004E2D06" w:rsidRDefault="004E2D06">
      <w:pPr>
        <w:pStyle w:val="30"/>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_Toc195268458 \h </w:instrText>
      </w:r>
      <w:r>
        <w:fldChar w:fldCharType="separate"/>
      </w:r>
      <w:r>
        <w:t>114</w:t>
      </w:r>
      <w:r>
        <w:fldChar w:fldCharType="end"/>
      </w:r>
    </w:p>
    <w:p w14:paraId="58958384" w14:textId="1EB5B4FB" w:rsidR="004E2D06" w:rsidRDefault="004E2D06">
      <w:pPr>
        <w:pStyle w:val="30"/>
        <w:rPr>
          <w:rFonts w:asciiTheme="minorHAnsi" w:hAnsiTheme="minorHAnsi" w:cstheme="minorBidi"/>
          <w:kern w:val="2"/>
          <w:sz w:val="22"/>
          <w:szCs w:val="24"/>
          <w:lang w:val="en-US" w:eastAsia="ko-KR"/>
          <w14:ligatures w14:val="standardContextual"/>
        </w:rPr>
      </w:pPr>
      <w:r>
        <w:lastRenderedPageBreak/>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_Toc195268459 \h </w:instrText>
      </w:r>
      <w:r>
        <w:fldChar w:fldCharType="separate"/>
      </w:r>
      <w:r>
        <w:t>114</w:t>
      </w:r>
      <w:r>
        <w:fldChar w:fldCharType="end"/>
      </w:r>
    </w:p>
    <w:p w14:paraId="7AE33C16" w14:textId="42474DE2" w:rsidR="004E2D06" w:rsidRDefault="004E2D06">
      <w:pPr>
        <w:pStyle w:val="30"/>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_Toc195268460 \h </w:instrText>
      </w:r>
      <w:r>
        <w:fldChar w:fldCharType="separate"/>
      </w:r>
      <w:r>
        <w:t>116</w:t>
      </w:r>
      <w:r>
        <w:fldChar w:fldCharType="end"/>
      </w:r>
    </w:p>
    <w:p w14:paraId="7A850FB9" w14:textId="11A565EE" w:rsidR="004E2D06" w:rsidRDefault="004E2D06">
      <w:pPr>
        <w:pStyle w:val="30"/>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_Toc195268461 \h </w:instrText>
      </w:r>
      <w:r>
        <w:fldChar w:fldCharType="separate"/>
      </w:r>
      <w:r>
        <w:t>116</w:t>
      </w:r>
      <w:r>
        <w:fldChar w:fldCharType="end"/>
      </w:r>
    </w:p>
    <w:p w14:paraId="5DB93699" w14:textId="299B5468" w:rsidR="004E2D06" w:rsidRDefault="004E2D06">
      <w:pPr>
        <w:pStyle w:val="20"/>
        <w:rPr>
          <w:rFonts w:asciiTheme="minorHAnsi" w:hAnsiTheme="minorHAnsi" w:cstheme="minorBidi"/>
          <w:kern w:val="2"/>
          <w:sz w:val="22"/>
          <w:szCs w:val="24"/>
          <w:lang w:val="en-US" w:eastAsia="ko-KR"/>
          <w14:ligatures w14:val="standardContextual"/>
        </w:rPr>
      </w:pPr>
      <w:r w:rsidRPr="00833277">
        <w:rPr>
          <w:lang w:val="en-US"/>
        </w:rPr>
        <w:t>7.18</w:t>
      </w:r>
      <w:r>
        <w:rPr>
          <w:rFonts w:asciiTheme="minorHAnsi" w:hAnsiTheme="minorHAnsi" w:cstheme="minorBidi"/>
          <w:kern w:val="2"/>
          <w:sz w:val="22"/>
          <w:szCs w:val="24"/>
          <w:lang w:val="en-US" w:eastAsia="ko-KR"/>
          <w14:ligatures w14:val="standardContextual"/>
        </w:rPr>
        <w:tab/>
      </w:r>
      <w:r w:rsidRPr="00833277">
        <w:rPr>
          <w:lang w:val="en-US"/>
        </w:rPr>
        <w:t>DC_ 3_n71-n78</w:t>
      </w:r>
      <w:r>
        <w:tab/>
      </w:r>
      <w:r>
        <w:fldChar w:fldCharType="begin"/>
      </w:r>
      <w:r>
        <w:instrText xml:space="preserve"> PAGEREF _Toc195268462 \h </w:instrText>
      </w:r>
      <w:r>
        <w:fldChar w:fldCharType="separate"/>
      </w:r>
      <w:r>
        <w:t>116</w:t>
      </w:r>
      <w:r>
        <w:fldChar w:fldCharType="end"/>
      </w:r>
    </w:p>
    <w:p w14:paraId="2570784E" w14:textId="05BDD606"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7.18.1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_Toc195268463 \h </w:instrText>
      </w:r>
      <w:r>
        <w:fldChar w:fldCharType="separate"/>
      </w:r>
      <w:r>
        <w:t>116</w:t>
      </w:r>
      <w:r>
        <w:fldChar w:fldCharType="end"/>
      </w:r>
    </w:p>
    <w:p w14:paraId="66C41150" w14:textId="4CA7F24A"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7.18.2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_Toc195268464 \h </w:instrText>
      </w:r>
      <w:r>
        <w:fldChar w:fldCharType="separate"/>
      </w:r>
      <w:r>
        <w:t>116</w:t>
      </w:r>
      <w:r>
        <w:fldChar w:fldCharType="end"/>
      </w:r>
    </w:p>
    <w:p w14:paraId="0AD9271F" w14:textId="451304AA"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7.18.3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_Toc195268465 \h </w:instrText>
      </w:r>
      <w:r>
        <w:fldChar w:fldCharType="separate"/>
      </w:r>
      <w:r>
        <w:t>117</w:t>
      </w:r>
      <w:r>
        <w:fldChar w:fldCharType="end"/>
      </w:r>
    </w:p>
    <w:p w14:paraId="47BE89CE" w14:textId="069C199D" w:rsidR="004E2D06" w:rsidRDefault="004E2D06">
      <w:pPr>
        <w:pStyle w:val="30"/>
        <w:rPr>
          <w:rFonts w:asciiTheme="minorHAnsi" w:hAnsiTheme="minorHAnsi" w:cstheme="minorBidi"/>
          <w:kern w:val="2"/>
          <w:sz w:val="22"/>
          <w:szCs w:val="24"/>
          <w:lang w:val="en-US" w:eastAsia="ko-KR"/>
          <w14:ligatures w14:val="standardContextual"/>
        </w:rPr>
      </w:pPr>
      <w:r w:rsidRPr="00833277">
        <w:rPr>
          <w:lang w:val="en-US"/>
        </w:rPr>
        <w:t>7.18.4</w:t>
      </w:r>
      <w:r>
        <w:rPr>
          <w:rFonts w:asciiTheme="minorHAnsi" w:hAnsiTheme="minorHAnsi" w:cstheme="minorBidi"/>
          <w:kern w:val="2"/>
          <w:sz w:val="22"/>
          <w:szCs w:val="24"/>
          <w:lang w:val="en-US" w:eastAsia="ko-KR"/>
          <w14:ligatures w14:val="standardContextual"/>
        </w:rPr>
        <w:tab/>
      </w:r>
      <w:r w:rsidRPr="00833277">
        <w:rPr>
          <w:lang w:val="en-US"/>
        </w:rPr>
        <w:t>Analysis of MSD requirements</w:t>
      </w:r>
      <w:r>
        <w:tab/>
      </w:r>
      <w:r>
        <w:fldChar w:fldCharType="begin"/>
      </w:r>
      <w:r>
        <w:instrText xml:space="preserve"> PAGEREF _Toc195268466 \h </w:instrText>
      </w:r>
      <w:r>
        <w:fldChar w:fldCharType="separate"/>
      </w:r>
      <w:r>
        <w:t>118</w:t>
      </w:r>
      <w:r>
        <w:fldChar w:fldCharType="end"/>
      </w:r>
    </w:p>
    <w:p w14:paraId="73B990DB" w14:textId="2795BFBA" w:rsidR="004E2D06" w:rsidRDefault="004E2D06">
      <w:pPr>
        <w:pStyle w:val="20"/>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_Toc195268467 \h </w:instrText>
      </w:r>
      <w:r>
        <w:fldChar w:fldCharType="separate"/>
      </w:r>
      <w:r>
        <w:t>118</w:t>
      </w:r>
      <w:r>
        <w:fldChar w:fldCharType="end"/>
      </w:r>
    </w:p>
    <w:p w14:paraId="30F7066A" w14:textId="529BBB26" w:rsidR="004E2D06" w:rsidRDefault="004E2D06">
      <w:pPr>
        <w:pStyle w:val="30"/>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_Toc195268468 \h </w:instrText>
      </w:r>
      <w:r>
        <w:fldChar w:fldCharType="separate"/>
      </w:r>
      <w:r>
        <w:t>118</w:t>
      </w:r>
      <w:r>
        <w:fldChar w:fldCharType="end"/>
      </w:r>
    </w:p>
    <w:p w14:paraId="0FBDD6DE" w14:textId="1BC0AA99" w:rsidR="004E2D06" w:rsidRDefault="004E2D06">
      <w:pPr>
        <w:pStyle w:val="30"/>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_Toc195268469 \h </w:instrText>
      </w:r>
      <w:r>
        <w:fldChar w:fldCharType="separate"/>
      </w:r>
      <w:r>
        <w:t>119</w:t>
      </w:r>
      <w:r>
        <w:fldChar w:fldCharType="end"/>
      </w:r>
    </w:p>
    <w:p w14:paraId="00E8CBA2" w14:textId="67CA1778" w:rsidR="004E2D06" w:rsidRDefault="004E2D06">
      <w:pPr>
        <w:pStyle w:val="30"/>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_Toc195268470 \h </w:instrText>
      </w:r>
      <w:r>
        <w:fldChar w:fldCharType="separate"/>
      </w:r>
      <w:r>
        <w:t>120</w:t>
      </w:r>
      <w:r>
        <w:fldChar w:fldCharType="end"/>
      </w:r>
    </w:p>
    <w:p w14:paraId="7DD8B62D" w14:textId="7571160E" w:rsidR="004E2D06" w:rsidRDefault="004E2D06">
      <w:pPr>
        <w:pStyle w:val="30"/>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_Toc195268471 \h </w:instrText>
      </w:r>
      <w:r>
        <w:fldChar w:fldCharType="separate"/>
      </w:r>
      <w:r>
        <w:t>120</w:t>
      </w:r>
      <w:r>
        <w:fldChar w:fldCharType="end"/>
      </w:r>
    </w:p>
    <w:p w14:paraId="7DD1E29E" w14:textId="4B82E5DE" w:rsidR="004E2D06" w:rsidRDefault="004E2D06">
      <w:pPr>
        <w:pStyle w:val="10"/>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_Toc195268472 \h </w:instrText>
      </w:r>
      <w:r>
        <w:fldChar w:fldCharType="separate"/>
      </w:r>
      <w:r>
        <w:t>120</w:t>
      </w:r>
      <w:r>
        <w:fldChar w:fldCharType="end"/>
      </w:r>
    </w:p>
    <w:p w14:paraId="77EFBFF4" w14:textId="7AAE804C" w:rsidR="004E2D06" w:rsidRDefault="004E2D06">
      <w:pPr>
        <w:pStyle w:val="10"/>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_Toc195268473 \h </w:instrText>
      </w:r>
      <w:r>
        <w:fldChar w:fldCharType="separate"/>
      </w:r>
      <w:r>
        <w:t>120</w:t>
      </w:r>
      <w:r>
        <w:fldChar w:fldCharType="end"/>
      </w:r>
    </w:p>
    <w:p w14:paraId="43A3FDE2" w14:textId="0B324327" w:rsidR="004E2D06" w:rsidRDefault="004E2D06">
      <w:pPr>
        <w:pStyle w:val="10"/>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_Toc195268474 \h </w:instrText>
      </w:r>
      <w:r>
        <w:fldChar w:fldCharType="separate"/>
      </w:r>
      <w:r>
        <w:t>122</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5" w:name="foreword"/>
      <w:bookmarkStart w:id="16" w:name="_Toc195268222"/>
      <w:bookmarkEnd w:id="15"/>
      <w:r w:rsidRPr="004D3578">
        <w:lastRenderedPageBreak/>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1"/>
      </w:pPr>
      <w:r w:rsidRPr="004D3578">
        <w:br w:type="page"/>
      </w:r>
      <w:bookmarkStart w:id="19" w:name="scope"/>
      <w:bookmarkStart w:id="20" w:name="_Toc195268223"/>
      <w:bookmarkEnd w:id="19"/>
      <w:r w:rsidRPr="004D3578">
        <w:lastRenderedPageBreak/>
        <w:t>1</w:t>
      </w:r>
      <w:r w:rsidRPr="004D3578">
        <w:tab/>
        <w:t>Scope</w:t>
      </w:r>
      <w:bookmarkEnd w:id="20"/>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21" w:name="references"/>
      <w:bookmarkStart w:id="22" w:name="_Toc195268224"/>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23" w:name="definitions"/>
      <w:bookmarkStart w:id="24" w:name="_Toc195268225"/>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A5260C">
      <w:pPr>
        <w:pStyle w:val="2"/>
      </w:pPr>
      <w:bookmarkStart w:id="25" w:name="_Toc195268226"/>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26" w:name="_Toc195268227"/>
      <w:r w:rsidRPr="004D3578">
        <w:lastRenderedPageBreak/>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27" w:name="_Toc195268228"/>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28" w:name="clause4"/>
      <w:bookmarkStart w:id="29" w:name="_Toc195268229"/>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0" w:name="_Toc195268230"/>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1" w:name="tsgNames"/>
      <w:bookmarkStart w:id="32" w:name="_Toc195268231"/>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77777777" w:rsidR="00F86C54" w:rsidRDefault="00F86C54" w:rsidP="00F86C54">
      <w:pPr>
        <w:pStyle w:val="2"/>
        <w:rPr>
          <w:lang w:eastAsia="zh-TW"/>
        </w:rPr>
      </w:pPr>
      <w:bookmarkStart w:id="33" w:name="_Toc518368621"/>
      <w:bookmarkStart w:id="34" w:name="_Toc42512439"/>
      <w:bookmarkStart w:id="35" w:name="_Toc173282682"/>
      <w:bookmarkStart w:id="36" w:name="_Toc195268232"/>
      <w:bookmarkStart w:id="37"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77777777" w:rsidR="00F86C54" w:rsidRPr="00745D74" w:rsidRDefault="00F86C54" w:rsidP="00A5260C">
      <w:pPr>
        <w:pStyle w:val="3"/>
        <w:rPr>
          <w:rFonts w:eastAsia="Yu Mincho"/>
          <w:lang w:eastAsia="ja-JP"/>
        </w:rPr>
      </w:pPr>
      <w:bookmarkStart w:id="38" w:name="_Toc173282683"/>
      <w:bookmarkStart w:id="39" w:name="_Toc19526823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40" w:name="_Toc42512441"/>
      <w:bookmarkStart w:id="41" w:name="_Toc173282684"/>
      <w:bookmarkStart w:id="42" w:name="_Toc19526823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1"/>
      </w:pPr>
      <w:bookmarkStart w:id="45" w:name="_Toc195268235"/>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95268236"/>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3"/>
      </w:pPr>
      <w:bookmarkStart w:id="53" w:name="_Toc494295561"/>
      <w:bookmarkStart w:id="54" w:name="_Toc495923661"/>
      <w:bookmarkStart w:id="55" w:name="_Toc500344914"/>
      <w:bookmarkStart w:id="56" w:name="_Toc507677787"/>
      <w:bookmarkStart w:id="57" w:name="_Toc512349565"/>
      <w:bookmarkStart w:id="58" w:name="_Toc195268237"/>
      <w:r w:rsidRPr="00697599">
        <w:t>6.</w:t>
      </w:r>
      <w:r>
        <w:rPr>
          <w:rFonts w:hint="eastAsia"/>
        </w:rPr>
        <w:t>1</w:t>
      </w:r>
      <w:r w:rsidRPr="00697599">
        <w:t>.</w:t>
      </w:r>
      <w:r>
        <w:t>1</w:t>
      </w:r>
      <w:r w:rsidRPr="00697599">
        <w:tab/>
      </w:r>
      <w:bookmarkEnd w:id="53"/>
      <w:bookmarkEnd w:id="54"/>
      <w:bookmarkEnd w:id="55"/>
      <w:bookmarkEnd w:id="56"/>
      <w:bookmarkEnd w:id="57"/>
      <w:r w:rsidR="0064659E">
        <w:rPr>
          <w:rFonts w:eastAsia="맑은 고딕"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E37079"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3"/>
      </w:pPr>
      <w:bookmarkStart w:id="64" w:name="_Toc195268238"/>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67" w:name="_Toc494295564"/>
      <w:bookmarkStart w:id="68" w:name="_Toc495923664"/>
      <w:bookmarkStart w:id="69" w:name="_Toc500344917"/>
      <w:bookmarkStart w:id="70" w:name="_Toc507677790"/>
      <w:bookmarkStart w:id="71" w:name="_Toc512349568"/>
      <w:bookmarkStart w:id="72" w:name="_Toc195268239"/>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3" w:name="_Toc195268240"/>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2"/>
      </w:pPr>
      <w:bookmarkStart w:id="74" w:name="_Toc175265748"/>
      <w:bookmarkStart w:id="75" w:name="_Toc195268241"/>
      <w:r>
        <w:t>6.2</w:t>
      </w:r>
      <w:r w:rsidRPr="00903FEA">
        <w:tab/>
        <w:t>DC_20-28_n7</w:t>
      </w:r>
      <w:bookmarkEnd w:id="74"/>
      <w:bookmarkEnd w:id="75"/>
    </w:p>
    <w:p w14:paraId="0ABB38BD" w14:textId="77777777" w:rsidR="00EB670A" w:rsidRPr="00903FEA" w:rsidRDefault="00EB670A" w:rsidP="00EB670A">
      <w:pPr>
        <w:pStyle w:val="3"/>
        <w:rPr>
          <w:rFonts w:cs="Arial"/>
          <w:szCs w:val="28"/>
          <w:lang w:val="en-US" w:eastAsia="zh-CN"/>
        </w:rPr>
      </w:pPr>
      <w:bookmarkStart w:id="76" w:name="_Toc175265749"/>
      <w:bookmarkStart w:id="77" w:name="_Toc195268242"/>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8" w:name="_Toc175265750"/>
      <w:bookmarkStart w:id="79" w:name="_Toc195268243"/>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0" w:name="_Toc175265751"/>
      <w:bookmarkStart w:id="81" w:name="_Toc195268244"/>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2" w:name="_Toc175265752"/>
      <w:bookmarkStart w:id="83" w:name="_Toc195268245"/>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2"/>
      </w:pPr>
      <w:bookmarkStart w:id="85" w:name="_Toc175265753"/>
      <w:bookmarkStart w:id="86" w:name="_Toc195268246"/>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3"/>
      </w:pPr>
      <w:bookmarkStart w:id="87" w:name="_Toc173953340"/>
      <w:bookmarkStart w:id="88" w:name="_Toc175265754"/>
      <w:bookmarkStart w:id="89" w:name="_Toc195268247"/>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90" w:name="_Toc173953341"/>
      <w:bookmarkStart w:id="91" w:name="_Toc175265755"/>
      <w:bookmarkStart w:id="92" w:name="_Toc195268248"/>
      <w:r w:rsidRPr="00640E09">
        <w:lastRenderedPageBreak/>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93" w:name="_Toc173953342"/>
      <w:bookmarkStart w:id="94" w:name="_Toc175265756"/>
      <w:bookmarkStart w:id="95" w:name="_Toc195268249"/>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96" w:name="_Toc173953343"/>
      <w:bookmarkStart w:id="97" w:name="_Toc175265757"/>
      <w:bookmarkStart w:id="98" w:name="_Toc195268250"/>
      <w:r w:rsidRPr="00640E09">
        <w:lastRenderedPageBreak/>
        <w:t>6.3.4</w:t>
      </w:r>
      <w:r w:rsidRPr="00640E09">
        <w:tab/>
        <w:t>Analysis of MSD requirements</w:t>
      </w:r>
      <w:bookmarkEnd w:id="96"/>
      <w:bookmarkEnd w:id="97"/>
      <w:bookmarkEnd w:id="98"/>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99" w:name="_Toc195268251"/>
      <w:r>
        <w:t>6.4</w:t>
      </w:r>
      <w:r>
        <w:tab/>
        <w:t>DC_1-41_n1</w:t>
      </w:r>
      <w:bookmarkEnd w:id="99"/>
    </w:p>
    <w:p w14:paraId="44CD1FD3" w14:textId="297A7942" w:rsidR="007F11B2" w:rsidRDefault="007F11B2" w:rsidP="007F11B2">
      <w:pPr>
        <w:pStyle w:val="3"/>
      </w:pPr>
      <w:bookmarkStart w:id="100" w:name="_Toc195268252"/>
      <w:r>
        <w:t>6.4.1</w:t>
      </w:r>
      <w:r>
        <w:tab/>
      </w:r>
      <w:r>
        <w:rPr>
          <w:rFonts w:eastAsia="맑은 고딕"/>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01" w:name="_Toc195268253"/>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02" w:name="_Toc195268254"/>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03" w:name="_Toc195268255"/>
      <w:r>
        <w:t>6.4.4</w:t>
      </w:r>
      <w:r>
        <w:tab/>
        <w:t>Analysis of MSD requirements</w:t>
      </w:r>
      <w:bookmarkEnd w:id="103"/>
    </w:p>
    <w:p w14:paraId="100B0BE6" w14:textId="3E077684" w:rsidR="007F11B2"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맑은 고딕"/>
          <w:lang w:eastAsia="ko-KR"/>
        </w:rPr>
      </w:pPr>
    </w:p>
    <w:p w14:paraId="533433E1" w14:textId="0571AEFC" w:rsidR="00AA489F" w:rsidRDefault="00AA489F" w:rsidP="00AA489F">
      <w:pPr>
        <w:pStyle w:val="2"/>
        <w:rPr>
          <w:rFonts w:eastAsia="MS Mincho"/>
          <w:lang w:eastAsia="ja-JP"/>
        </w:rPr>
      </w:pPr>
      <w:bookmarkStart w:id="104" w:name="_Toc195268256"/>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3"/>
      </w:pPr>
      <w:bookmarkStart w:id="105" w:name="_Toc195268257"/>
      <w:r>
        <w:t>6.5</w:t>
      </w:r>
      <w:r w:rsidRPr="00697599">
        <w:t>.</w:t>
      </w:r>
      <w:r>
        <w:t>1</w:t>
      </w:r>
      <w:r w:rsidRPr="00697599">
        <w:tab/>
      </w:r>
      <w:r>
        <w:rPr>
          <w:rFonts w:eastAsia="맑은 고딕"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06" w:name="_Toc195268258"/>
      <w:r>
        <w:lastRenderedPageBreak/>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1EF98688" w14:textId="4316F306" w:rsidR="00AA489F"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029C1088" w14:textId="77777777" w:rsidR="00614A9D" w:rsidRPr="00E24949" w:rsidRDefault="00614A9D" w:rsidP="00E24949">
      <w:pPr>
        <w:rPr>
          <w:rFonts w:eastAsia="맑은 고딕"/>
          <w:lang w:eastAsia="ko-KR"/>
        </w:rPr>
      </w:pPr>
    </w:p>
    <w:p w14:paraId="65AAC86D" w14:textId="3257D7AA" w:rsidR="00AA489F" w:rsidRDefault="00AA489F" w:rsidP="00AA489F">
      <w:pPr>
        <w:pStyle w:val="3"/>
        <w:rPr>
          <w:lang w:eastAsia="zh-TW"/>
        </w:rPr>
      </w:pPr>
      <w:bookmarkStart w:id="107" w:name="_Toc195268259"/>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63D7E034"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맑은 고딕"/>
          <w:lang w:eastAsia="ko-KR"/>
        </w:rPr>
      </w:pPr>
    </w:p>
    <w:p w14:paraId="6BC1063A" w14:textId="4718A3BF" w:rsidR="00AA489F" w:rsidRDefault="00AA489F" w:rsidP="00AA489F">
      <w:pPr>
        <w:pStyle w:val="3"/>
      </w:pPr>
      <w:bookmarkStart w:id="108" w:name="_Toc195268260"/>
      <w:r>
        <w:t>6.5.</w:t>
      </w:r>
      <w:r>
        <w:rPr>
          <w:rFonts w:hint="eastAsia"/>
          <w:lang w:eastAsia="zh-TW"/>
        </w:rPr>
        <w:t>4</w:t>
      </w:r>
      <w:r>
        <w:tab/>
        <w:t>Analysis of MSD requirements</w:t>
      </w:r>
      <w:bookmarkEnd w:id="108"/>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맑은 고딕"/>
          <w:lang w:eastAsia="ko-KR"/>
        </w:rPr>
      </w:pPr>
    </w:p>
    <w:p w14:paraId="443BD879" w14:textId="4F733DA4" w:rsidR="00AA489F" w:rsidRDefault="00AA489F" w:rsidP="00AA489F">
      <w:pPr>
        <w:pStyle w:val="2"/>
        <w:rPr>
          <w:rFonts w:eastAsia="MS Mincho"/>
          <w:lang w:eastAsia="ja-JP"/>
        </w:rPr>
      </w:pPr>
      <w:bookmarkStart w:id="109" w:name="_Toc195268261"/>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3"/>
      </w:pPr>
      <w:bookmarkStart w:id="110" w:name="_Toc195268262"/>
      <w:r>
        <w:t>6.6</w:t>
      </w:r>
      <w:r w:rsidRPr="00697599">
        <w:t>.</w:t>
      </w:r>
      <w:r>
        <w:t>1</w:t>
      </w:r>
      <w:r w:rsidRPr="00697599">
        <w:tab/>
      </w:r>
      <w:r>
        <w:rPr>
          <w:rFonts w:eastAsia="맑은 고딕"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11" w:name="_Toc195268263"/>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76EF6CDE" w14:textId="3526D515" w:rsidR="00AA489F" w:rsidRPr="006C1BB2"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62C5B630" w14:textId="77777777" w:rsidR="000E2464" w:rsidRPr="00E24949" w:rsidRDefault="000E2464" w:rsidP="00E24949">
      <w:pPr>
        <w:rPr>
          <w:rFonts w:eastAsia="맑은 고딕"/>
          <w:lang w:eastAsia="ko-KR"/>
        </w:rPr>
      </w:pPr>
    </w:p>
    <w:p w14:paraId="5A306906" w14:textId="3B9A06C9" w:rsidR="00AA489F" w:rsidRDefault="00AA489F" w:rsidP="00AA489F">
      <w:pPr>
        <w:pStyle w:val="3"/>
        <w:rPr>
          <w:lang w:eastAsia="zh-TW"/>
        </w:rPr>
      </w:pPr>
      <w:bookmarkStart w:id="112" w:name="_Toc195268264"/>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0E39E612"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맑은 고딕"/>
          <w:lang w:eastAsia="ko-KR"/>
        </w:rPr>
      </w:pPr>
    </w:p>
    <w:p w14:paraId="5E3C00AD" w14:textId="78505530" w:rsidR="00AA489F" w:rsidRDefault="00AA489F" w:rsidP="00AA489F">
      <w:pPr>
        <w:pStyle w:val="3"/>
      </w:pPr>
      <w:bookmarkStart w:id="113" w:name="_Toc195268265"/>
      <w:r>
        <w:t>6.6.</w:t>
      </w:r>
      <w:r>
        <w:rPr>
          <w:rFonts w:hint="eastAsia"/>
          <w:lang w:eastAsia="zh-TW"/>
        </w:rPr>
        <w:t>4</w:t>
      </w:r>
      <w:r>
        <w:tab/>
        <w:t>Analysis of MSD requirements</w:t>
      </w:r>
      <w:bookmarkEnd w:id="113"/>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맑은 고딕"/>
          <w:lang w:eastAsia="ko-KR"/>
        </w:rPr>
      </w:pPr>
    </w:p>
    <w:p w14:paraId="04EAF240" w14:textId="2D6794E0" w:rsidR="00AA489F" w:rsidRDefault="00AA489F" w:rsidP="00AA489F">
      <w:pPr>
        <w:pStyle w:val="2"/>
        <w:rPr>
          <w:rFonts w:eastAsia="MS Mincho"/>
          <w:lang w:eastAsia="ja-JP"/>
        </w:rPr>
      </w:pPr>
      <w:bookmarkStart w:id="114" w:name="_Toc195268266"/>
      <w:r>
        <w:t>6.7</w:t>
      </w:r>
      <w:r>
        <w:tab/>
        <w:t>DC_1-8_n1</w:t>
      </w:r>
      <w:bookmarkEnd w:id="114"/>
    </w:p>
    <w:p w14:paraId="445C3F4A" w14:textId="680C726E" w:rsidR="00AA489F" w:rsidRDefault="00AA489F" w:rsidP="00AA489F">
      <w:pPr>
        <w:pStyle w:val="3"/>
      </w:pPr>
      <w:bookmarkStart w:id="115" w:name="_Toc195268267"/>
      <w:r>
        <w:t>6.7.1</w:t>
      </w:r>
      <w:r>
        <w:tab/>
      </w:r>
      <w:r>
        <w:rPr>
          <w:rFonts w:eastAsia="맑은 고딕"/>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맑은 고딕"/>
                <w:lang w:eastAsia="ko-KR"/>
              </w:rPr>
            </w:pPr>
            <w:r>
              <w:rPr>
                <w:rFonts w:eastAsia="PMingLiU"/>
                <w:lang w:eastAsia="zh-TW"/>
              </w:rPr>
              <w:t>Note1: Only single switched UL is supported.</w:t>
            </w:r>
          </w:p>
        </w:tc>
      </w:tr>
    </w:tbl>
    <w:p w14:paraId="7FE09A14" w14:textId="0812A5A8" w:rsidR="008B0002" w:rsidRDefault="008B0002" w:rsidP="00E24949">
      <w:pPr>
        <w:rPr>
          <w:rFonts w:eastAsia="맑은 고딕"/>
          <w:lang w:eastAsia="ko-KR"/>
        </w:rPr>
      </w:pPr>
    </w:p>
    <w:p w14:paraId="4E69E48A" w14:textId="77777777" w:rsidR="00714173" w:rsidRPr="00E24949" w:rsidRDefault="00714173" w:rsidP="00E24949">
      <w:pPr>
        <w:rPr>
          <w:rFonts w:eastAsia="맑은 고딕"/>
          <w:lang w:eastAsia="ko-KR"/>
        </w:rPr>
      </w:pPr>
    </w:p>
    <w:p w14:paraId="47CA7AE9" w14:textId="34822560" w:rsidR="00AA489F" w:rsidRDefault="00AA489F" w:rsidP="00AA489F">
      <w:pPr>
        <w:pStyle w:val="3"/>
      </w:pPr>
      <w:bookmarkStart w:id="116" w:name="_Toc195268268"/>
      <w:r>
        <w:lastRenderedPageBreak/>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3"/>
      </w:pPr>
      <w:bookmarkStart w:id="117" w:name="_Toc195268269"/>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118" w:name="_Toc195268270"/>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19" w:name="_Toc195268271"/>
      <w:r>
        <w:rPr>
          <w:lang w:val="en-US"/>
        </w:rPr>
        <w:lastRenderedPageBreak/>
        <w:t>6.8</w:t>
      </w:r>
      <w:r w:rsidRPr="00992DBB">
        <w:rPr>
          <w:lang w:val="en-US"/>
        </w:rPr>
        <w:tab/>
        <w:t>DC_8-41_n41</w:t>
      </w:r>
      <w:bookmarkEnd w:id="119"/>
    </w:p>
    <w:p w14:paraId="04AEAC0D" w14:textId="3D39D1A6" w:rsidR="00AA489F" w:rsidRPr="00992DBB" w:rsidRDefault="00AA489F" w:rsidP="00AA489F">
      <w:pPr>
        <w:pStyle w:val="3"/>
        <w:rPr>
          <w:lang w:val="en-US"/>
        </w:rPr>
      </w:pPr>
      <w:bookmarkStart w:id="120" w:name="_Toc195268272"/>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r w:rsidR="00BE2169" w14:paraId="4A27DB5D" w14:textId="77777777" w:rsidTr="007B668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21" w:name="_Toc195268273"/>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3"/>
      </w:pPr>
      <w:bookmarkStart w:id="122" w:name="_Toc195268274"/>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lastRenderedPageBreak/>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23" w:name="_Toc195268275"/>
      <w:r>
        <w:t>6.8.4</w:t>
      </w:r>
      <w:r>
        <w:tab/>
        <w:t>Analysis of MSD requirements</w:t>
      </w:r>
      <w:bookmarkEnd w:id="123"/>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맑은 고딕"/>
          <w:lang w:eastAsia="ko-KR"/>
        </w:rPr>
      </w:pPr>
    </w:p>
    <w:p w14:paraId="5D0B951E" w14:textId="346C2570" w:rsidR="00714173" w:rsidRPr="00E24949" w:rsidRDefault="00714173" w:rsidP="00E24949">
      <w:pPr>
        <w:pStyle w:val="2"/>
        <w:rPr>
          <w:lang w:val="en-US"/>
        </w:rPr>
      </w:pPr>
      <w:bookmarkStart w:id="124" w:name="_Toc195268276"/>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3"/>
      </w:pPr>
      <w:bookmarkStart w:id="125" w:name="_Toc195268277"/>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맑은 고딕"/>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26" w:name="_Toc195268278"/>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lastRenderedPageBreak/>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27" w:name="_Toc195268279"/>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28" w:name="_Toc195268280"/>
      <w:r w:rsidRPr="00E24949">
        <w:t>6.9.4</w:t>
      </w:r>
      <w:r w:rsidRPr="00E24949">
        <w:tab/>
        <w:t>Analysis of MSD requirements</w:t>
      </w:r>
      <w:bookmarkEnd w:id="128"/>
    </w:p>
    <w:p w14:paraId="244D8B09" w14:textId="2AB8C47E"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31407048" w:rsidR="00714173" w:rsidRPr="00E24949" w:rsidRDefault="00714173" w:rsidP="00E24949">
      <w:pPr>
        <w:pStyle w:val="TH"/>
      </w:pPr>
      <w:r w:rsidRPr="00E24949">
        <w:lastRenderedPageBreak/>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맑은 고딕"/>
          <w:lang w:eastAsia="ko-KR"/>
        </w:rPr>
      </w:pPr>
    </w:p>
    <w:p w14:paraId="7FE34D04" w14:textId="2926DD6C" w:rsidR="005C2A57" w:rsidRDefault="005C2A57" w:rsidP="005C2A57">
      <w:pPr>
        <w:pStyle w:val="2"/>
        <w:rPr>
          <w:rFonts w:eastAsia="MS Mincho"/>
          <w:lang w:eastAsia="ja-JP"/>
        </w:rPr>
      </w:pPr>
      <w:bookmarkStart w:id="129" w:name="_Toc195268281"/>
      <w:r>
        <w:t>6.10</w:t>
      </w:r>
      <w:r>
        <w:tab/>
      </w:r>
      <w:r w:rsidRPr="006212D5">
        <w:t>DC_8-28_n40</w:t>
      </w:r>
      <w:bookmarkEnd w:id="129"/>
    </w:p>
    <w:p w14:paraId="4E0E9A13" w14:textId="25C14A0B" w:rsidR="005C2A57" w:rsidRDefault="005C2A57" w:rsidP="005C2A57">
      <w:pPr>
        <w:pStyle w:val="3"/>
      </w:pPr>
      <w:bookmarkStart w:id="130" w:name="_Toc195268282"/>
      <w:r>
        <w:t>6.10.1</w:t>
      </w:r>
      <w:r>
        <w:tab/>
      </w:r>
      <w:r>
        <w:rPr>
          <w:rFonts w:eastAsia="맑은 고딕"/>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맑은 고딕"/>
                <w:lang w:eastAsia="ko-KR"/>
              </w:rPr>
            </w:pPr>
            <w:r w:rsidRPr="006212D5">
              <w:rPr>
                <w:rFonts w:eastAsia="맑은 고딕"/>
                <w:lang w:eastAsia="ko-KR"/>
              </w:rPr>
              <w:t>DC_8A_n40A</w:t>
            </w:r>
          </w:p>
          <w:p w14:paraId="1433E20F" w14:textId="77777777" w:rsidR="005C2A57" w:rsidRDefault="005C2A57" w:rsidP="00A0731D">
            <w:pPr>
              <w:pStyle w:val="TAC"/>
            </w:pPr>
            <w:r w:rsidRPr="006212D5">
              <w:rPr>
                <w:rFonts w:eastAsia="맑은 고딕"/>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3"/>
      </w:pPr>
      <w:bookmarkStart w:id="131" w:name="_Toc195268283"/>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lastRenderedPageBreak/>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3"/>
      </w:pPr>
      <w:bookmarkStart w:id="132" w:name="_Toc195268284"/>
      <w:r>
        <w:t>6.10.3</w:t>
      </w:r>
      <w:r>
        <w:tab/>
        <w:t>∆TIB and ∆RIB values</w:t>
      </w:r>
      <w:bookmarkEnd w:id="132"/>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6042D55"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Default="005C2A57" w:rsidP="00A0731D">
            <w:pPr>
              <w:pStyle w:val="TAN"/>
            </w:pPr>
            <w:r>
              <w:t>NOTE *:</w:t>
            </w:r>
            <w:r>
              <w:tab/>
              <w:t>“-” denotes ΔRIB,c = 0.</w:t>
            </w:r>
          </w:p>
          <w:p w14:paraId="523408C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3"/>
      </w:pPr>
      <w:bookmarkStart w:id="133" w:name="_Toc195268285"/>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lastRenderedPageBreak/>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2"/>
        <w:rPr>
          <w:rFonts w:eastAsia="MS Mincho"/>
          <w:lang w:eastAsia="ja-JP"/>
        </w:rPr>
      </w:pPr>
      <w:bookmarkStart w:id="134" w:name="_Toc195268286"/>
      <w:r>
        <w:t>6.11</w:t>
      </w:r>
      <w:r>
        <w:tab/>
        <w:t>DC_8-28_n77</w:t>
      </w:r>
      <w:bookmarkEnd w:id="134"/>
    </w:p>
    <w:p w14:paraId="3CFC2309" w14:textId="0E21E810" w:rsidR="005C2A57" w:rsidRDefault="005C2A57" w:rsidP="005C2A57">
      <w:pPr>
        <w:pStyle w:val="3"/>
      </w:pPr>
      <w:bookmarkStart w:id="135" w:name="_Toc195268287"/>
      <w:r>
        <w:t>6.11.1</w:t>
      </w:r>
      <w:r>
        <w:tab/>
      </w:r>
      <w:r>
        <w:rPr>
          <w:rFonts w:eastAsia="맑은 고딕"/>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14:paraId="7DE7E0E2" w14:textId="77777777" w:rsidR="005C2A57" w:rsidRDefault="005C2A57" w:rsidP="00A0731D">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FC81E3E" w14:textId="77777777" w:rsidR="005C2A57" w:rsidRDefault="005C2A57" w:rsidP="005C2A57"/>
    <w:p w14:paraId="5B3CE75F" w14:textId="4602FB06" w:rsidR="005C2A57" w:rsidRDefault="005C2A57" w:rsidP="005C2A57">
      <w:pPr>
        <w:pStyle w:val="3"/>
      </w:pPr>
      <w:bookmarkStart w:id="136" w:name="_Toc195268288"/>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lastRenderedPageBreak/>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lastRenderedPageBreak/>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3"/>
      </w:pPr>
      <w:bookmarkStart w:id="137" w:name="_Toc195268289"/>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lastRenderedPageBreak/>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E8BB179"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3"/>
      </w:pPr>
      <w:bookmarkStart w:id="138" w:name="_Toc195268290"/>
      <w:r>
        <w:t>6.11.4</w:t>
      </w:r>
      <w:r>
        <w:tab/>
        <w:t>Analysis of MSD requirements</w:t>
      </w:r>
      <w:bookmarkEnd w:id="138"/>
    </w:p>
    <w:p w14:paraId="33846097" w14:textId="63FCB7B0" w:rsidR="005C2A57" w:rsidRDefault="005C2A57" w:rsidP="005C2A57">
      <w:pPr>
        <w:rPr>
          <w:lang w:eastAsia="zh-CN"/>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맑은 고딕"/>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맑은 고딕"/>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맑은 고딕"/>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맑은 고딕"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맑은 고딕"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맑은 고딕"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맑은 고딕"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맑은 고딕"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bl>
    <w:p w14:paraId="69354016" w14:textId="77777777" w:rsidR="005C2A57" w:rsidRDefault="005C2A57" w:rsidP="000F290F">
      <w:pPr>
        <w:rPr>
          <w:rFonts w:eastAsia="맑은 고딕"/>
          <w:lang w:eastAsia="ko-KR"/>
        </w:rPr>
      </w:pPr>
    </w:p>
    <w:p w14:paraId="03CBF541" w14:textId="28FC7226" w:rsidR="00074A17" w:rsidRDefault="00074A17" w:rsidP="00074A17">
      <w:pPr>
        <w:pStyle w:val="2"/>
        <w:rPr>
          <w:rFonts w:eastAsia="MS Mincho"/>
          <w:lang w:eastAsia="ja-JP"/>
        </w:rPr>
      </w:pPr>
      <w:bookmarkStart w:id="139" w:name="_Toc195268291"/>
      <w:r>
        <w:t>6.12</w:t>
      </w:r>
      <w:r>
        <w:tab/>
        <w:t>DC_1_n40-n71</w:t>
      </w:r>
      <w:bookmarkEnd w:id="139"/>
    </w:p>
    <w:p w14:paraId="428C7DEE" w14:textId="4DB86E8D" w:rsidR="00074A17" w:rsidRDefault="00074A17" w:rsidP="00074A17">
      <w:pPr>
        <w:pStyle w:val="3"/>
      </w:pPr>
      <w:bookmarkStart w:id="140" w:name="_Toc195268292"/>
      <w:r>
        <w:t>6.12.1</w:t>
      </w:r>
      <w:r>
        <w:tab/>
      </w:r>
      <w:r>
        <w:rPr>
          <w:rFonts w:eastAsia="맑은 고딕"/>
          <w:lang w:eastAsia="ko-KR"/>
        </w:rPr>
        <w:t>Configurations</w:t>
      </w:r>
      <w:r>
        <w:t xml:space="preserve"> for DC</w:t>
      </w:r>
      <w:bookmarkEnd w:id="140"/>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lang w:eastAsia="fi-FI"/>
              </w:rPr>
            </w:pPr>
            <w:r>
              <w:rPr>
                <w:lang w:eastAsia="fi-FI"/>
              </w:rPr>
              <w:t>EN-DC</w:t>
            </w:r>
          </w:p>
          <w:p w14:paraId="021BEE17"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lang w:val="fr-FR" w:eastAsia="fi-FI"/>
              </w:rPr>
            </w:pPr>
            <w:r>
              <w:rPr>
                <w:lang w:val="fr-FR" w:eastAsia="fi-FI"/>
              </w:rPr>
              <w:t>Uplink EN-DC</w:t>
            </w:r>
          </w:p>
          <w:p w14:paraId="2EE9C385" w14:textId="77777777" w:rsidR="00074A17" w:rsidRDefault="00074A17" w:rsidP="00A12964">
            <w:pPr>
              <w:pStyle w:val="TAH"/>
              <w:rPr>
                <w:lang w:val="fr-FR" w:eastAsia="fi-FI"/>
              </w:rPr>
            </w:pPr>
            <w:r>
              <w:rPr>
                <w:lang w:val="fr-FR" w:eastAsia="fi-FI"/>
              </w:rPr>
              <w:t>configuration</w:t>
            </w:r>
          </w:p>
          <w:p w14:paraId="58FE8BE3" w14:textId="77777777" w:rsidR="00074A17" w:rsidRDefault="00074A17" w:rsidP="00A12964">
            <w:pPr>
              <w:pStyle w:val="TAH"/>
              <w:rPr>
                <w:lang w:val="fr-FR" w:eastAsia="fi-FI"/>
              </w:rPr>
            </w:pPr>
            <w:r>
              <w:rPr>
                <w:lang w:val="fr-FR" w:eastAsia="fi-FI"/>
              </w:rPr>
              <w:t>(NOTE X)</w:t>
            </w:r>
          </w:p>
        </w:tc>
      </w:tr>
      <w:tr w:rsidR="00074A17" w14:paraId="5AA18C7B"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40</w:t>
            </w:r>
            <w:r w:rsidRPr="006F2842">
              <w:rPr>
                <w:rFonts w:eastAsia="맑은 고딕"/>
                <w:lang w:eastAsia="ko-KR"/>
              </w:rPr>
              <w:t>A</w:t>
            </w:r>
          </w:p>
          <w:p w14:paraId="04375AC3"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7E94357D"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3"/>
      </w:pPr>
      <w:bookmarkStart w:id="141" w:name="_Toc195268293"/>
      <w:r>
        <w:t>6.12.2</w:t>
      </w:r>
      <w:r>
        <w:tab/>
        <w:t>Co-existence analysis for DC</w:t>
      </w:r>
      <w:bookmarkEnd w:id="141"/>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1BF0FB8"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CAE3C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922721"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F42057"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896D1D"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
        </w:tc>
      </w:tr>
      <w:tr w:rsidR="00074A17" w:rsidRPr="003A5823" w14:paraId="1B88D8A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EA7F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AE806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80C8C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A47B6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1FD0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1869D9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ED1F8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DEED6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3D46A2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9DC60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766C3DAA"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7926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9935C3"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B075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A0113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C260B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4570492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3DE38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4F93DB" w14:textId="77777777" w:rsidR="00074A17" w:rsidRPr="003A5823" w:rsidRDefault="00074A17" w:rsidP="00A12964">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05E8072A"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31677820" w14:textId="77777777" w:rsidR="00074A17" w:rsidRPr="003A5823" w:rsidRDefault="00074A17" w:rsidP="00A12964">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6978415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42C9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lastRenderedPageBreak/>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20B17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451D0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77D750"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BC0E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409CA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38D4A"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10349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DBE3D21"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263BDE47"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61CB019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056B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2B41B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4A26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58427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FA5C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5A76500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6F551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204AF1" w14:textId="77777777" w:rsidR="00074A17" w:rsidRPr="003A5823" w:rsidRDefault="00074A17" w:rsidP="00A12964">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CE7D57E"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24F629BA" w14:textId="77777777" w:rsidR="00074A17" w:rsidRPr="003A5823" w:rsidRDefault="00074A17" w:rsidP="00A12964">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12AB8E14"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8462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D80F7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D57AF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DBBEA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82F0E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539CBD"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DB0BDAD" w14:textId="77777777" w:rsidR="00074A17" w:rsidRPr="003A5823" w:rsidRDefault="00074A17" w:rsidP="00A12964">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70696678"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168CF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88D4D96"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573CE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0C7C5A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F674C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BD43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38D94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337D61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A41FD9"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F66AE42" w14:textId="77777777" w:rsidR="00074A17" w:rsidRPr="003A5823" w:rsidRDefault="00074A17" w:rsidP="00A12964">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3137FF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4C4EF68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0C55660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1DD98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2EABF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D88FF9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C25FA1"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DB95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A525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8753363" w14:textId="77777777" w:rsidR="00074A17" w:rsidRPr="003A5823" w:rsidRDefault="00074A17" w:rsidP="00A12964">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334132C2" w14:textId="77777777" w:rsidR="00074A17" w:rsidRPr="003A5823" w:rsidRDefault="00074A17" w:rsidP="00A12964">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674515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0565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7180F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D6CDCD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119E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2B2E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9DE31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7868F12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49CBE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F2042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53966E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4D19A493" w14:textId="77777777" w:rsidR="00074A17" w:rsidRPr="003A5823" w:rsidRDefault="00074A17" w:rsidP="00A12964">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6BCB7C35" w14:textId="77777777" w:rsidR="00074A17" w:rsidRPr="003A5823" w:rsidRDefault="00074A17" w:rsidP="00A12964">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F8D87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94F89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127F7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B0EFA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E73B4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06402B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E1F9D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3A138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4F0D0AB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42622B43"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4B228474" w14:textId="77777777" w:rsidR="00074A17" w:rsidRPr="003A5823" w:rsidRDefault="00074A17" w:rsidP="00A12964">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8A21"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510E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B736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B39FF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0DFA5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CD48BC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9756EB"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EE4639"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5008ABCF" w14:textId="77777777" w:rsidR="00074A17" w:rsidRPr="003A5823" w:rsidRDefault="00074A17" w:rsidP="00A12964">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77B3F964" w14:textId="77777777" w:rsidR="00074A17" w:rsidRPr="003A5823" w:rsidRDefault="00074A17" w:rsidP="00A12964">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4E736AC9" w14:textId="77777777" w:rsidR="00074A17" w:rsidRPr="003A5823" w:rsidRDefault="00074A17" w:rsidP="00A12964">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BE5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AAEAE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024FB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B941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1A538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BEA391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0EA6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47CC4A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4191A4F8" w14:textId="77777777" w:rsidR="00074A17" w:rsidRPr="003A5823" w:rsidRDefault="00074A17" w:rsidP="00A12964">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0B729790" w14:textId="77777777" w:rsidR="00074A17" w:rsidRPr="003A5823" w:rsidRDefault="00074A17" w:rsidP="00A12964">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462D1E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9C5A40" w14:textId="77777777" w:rsidR="00074A17" w:rsidRPr="003A5823" w:rsidRDefault="00074A17" w:rsidP="005603C5">
            <w:pPr>
              <w:pStyle w:val="TAN"/>
              <w:rPr>
                <w:lang w:val="en-US" w:eastAsia="zh-CN"/>
              </w:rPr>
            </w:pPr>
            <w:r w:rsidRPr="003A5823">
              <w:rPr>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613F0D8E" w14:textId="212639CC" w:rsidR="00074A17" w:rsidRDefault="00074A17" w:rsidP="00074A17">
      <w:pPr>
        <w:rPr>
          <w:lang w:eastAsia="ja-JP"/>
        </w:rPr>
      </w:pPr>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4AF7D82D" w14:textId="77777777" w:rsidR="00074A17" w:rsidRDefault="00074A17" w:rsidP="00074A17"/>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AC41CBC"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8F41A6"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D63F9F"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5360B8"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B26842"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
        </w:tc>
      </w:tr>
      <w:tr w:rsidR="00074A17" w:rsidRPr="00C039F5" w14:paraId="3BB835F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ABA555"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F2BA1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D918A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94CAD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3574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D32F3B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B830D"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DF4B4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shd w:val="clear" w:color="auto" w:fill="auto"/>
            <w:vAlign w:val="center"/>
            <w:hideMark/>
          </w:tcPr>
          <w:p w14:paraId="145806E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shd w:val="clear" w:color="auto" w:fill="auto"/>
            <w:vAlign w:val="center"/>
            <w:hideMark/>
          </w:tcPr>
          <w:p w14:paraId="100D045D" w14:textId="77777777" w:rsidR="00074A17" w:rsidRPr="00C039F5" w:rsidRDefault="00074A17" w:rsidP="00A12964">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shd w:val="clear" w:color="auto" w:fill="auto"/>
            <w:vAlign w:val="center"/>
            <w:hideMark/>
          </w:tcPr>
          <w:p w14:paraId="5E6D2BB7" w14:textId="77777777" w:rsidR="00074A17" w:rsidRPr="00C039F5" w:rsidRDefault="00074A17" w:rsidP="00A12964">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BC33A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158F4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25ED2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070B7D"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50A80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6ED77AB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EC462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4B404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shd w:val="clear" w:color="auto" w:fill="auto"/>
            <w:vAlign w:val="center"/>
            <w:hideMark/>
          </w:tcPr>
          <w:p w14:paraId="30ED80A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shd w:val="clear" w:color="auto" w:fill="auto"/>
            <w:vAlign w:val="center"/>
            <w:hideMark/>
          </w:tcPr>
          <w:p w14:paraId="226CEACC" w14:textId="77777777" w:rsidR="00074A17" w:rsidRPr="00C039F5" w:rsidRDefault="00074A17" w:rsidP="00A12964">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shd w:val="clear" w:color="auto" w:fill="auto"/>
            <w:vAlign w:val="center"/>
            <w:hideMark/>
          </w:tcPr>
          <w:p w14:paraId="477858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8B7F9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AABE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500F3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644C2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B581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4097A74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8183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44D1A9" w14:textId="77777777" w:rsidR="00074A17" w:rsidRPr="00C039F5" w:rsidRDefault="00074A17" w:rsidP="00A12964">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shd w:val="clear" w:color="auto" w:fill="auto"/>
            <w:vAlign w:val="center"/>
            <w:hideMark/>
          </w:tcPr>
          <w:p w14:paraId="0F2C33A3" w14:textId="77777777" w:rsidR="00074A17" w:rsidRPr="00C039F5" w:rsidRDefault="00074A17" w:rsidP="00A12964">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shd w:val="clear" w:color="auto" w:fill="auto"/>
            <w:vAlign w:val="center"/>
            <w:hideMark/>
          </w:tcPr>
          <w:p w14:paraId="2DC5B5C7" w14:textId="77777777" w:rsidR="00074A17" w:rsidRPr="00C039F5" w:rsidRDefault="00074A17" w:rsidP="00A12964">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shd w:val="clear" w:color="auto" w:fill="auto"/>
            <w:vAlign w:val="center"/>
            <w:hideMark/>
          </w:tcPr>
          <w:p w14:paraId="14DB6AAA" w14:textId="77777777" w:rsidR="00074A17" w:rsidRPr="00C039F5" w:rsidRDefault="00074A17" w:rsidP="00A12964">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9B02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E8969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E5524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92559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E98B8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445B2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3DE16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FBC2CB"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466CB1F3" w14:textId="77777777" w:rsidR="00074A17" w:rsidRPr="00C039F5" w:rsidRDefault="00074A17" w:rsidP="00A12964">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shd w:val="clear" w:color="auto" w:fill="auto"/>
            <w:vAlign w:val="center"/>
            <w:hideMark/>
          </w:tcPr>
          <w:p w14:paraId="52F386B3" w14:textId="77777777" w:rsidR="00074A17" w:rsidRPr="00C039F5" w:rsidRDefault="00074A17" w:rsidP="00A12964">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shd w:val="clear" w:color="auto" w:fill="auto"/>
            <w:vAlign w:val="center"/>
            <w:hideMark/>
          </w:tcPr>
          <w:p w14:paraId="63836F8B"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98F50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41FBE9E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784901C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D63E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D3072B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34CE2C"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6ED6568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shd w:val="clear" w:color="000000" w:fill="FFFF00"/>
            <w:vAlign w:val="center"/>
            <w:hideMark/>
          </w:tcPr>
          <w:p w14:paraId="2FC1A20D" w14:textId="77777777" w:rsidR="00074A17" w:rsidRPr="00C039F5" w:rsidRDefault="00074A17" w:rsidP="00A12964">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shd w:val="clear" w:color="auto" w:fill="auto"/>
            <w:vAlign w:val="center"/>
            <w:hideMark/>
          </w:tcPr>
          <w:p w14:paraId="3272AB0F"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192C3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DC8A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A7944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F0009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3A5C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BA61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BBA9E0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54A973"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8F57599" w14:textId="77777777" w:rsidR="00074A17" w:rsidRPr="00C039F5" w:rsidRDefault="00074A17" w:rsidP="00A12964">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shd w:val="clear" w:color="auto" w:fill="auto"/>
            <w:vAlign w:val="center"/>
            <w:hideMark/>
          </w:tcPr>
          <w:p w14:paraId="3BAD39BC" w14:textId="77777777" w:rsidR="00074A17" w:rsidRPr="00C039F5" w:rsidRDefault="00074A17" w:rsidP="00A12964">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shd w:val="clear" w:color="auto" w:fill="auto"/>
            <w:vAlign w:val="center"/>
            <w:hideMark/>
          </w:tcPr>
          <w:p w14:paraId="7F8CC240" w14:textId="77777777" w:rsidR="00074A17" w:rsidRPr="00C039F5" w:rsidRDefault="00074A17" w:rsidP="00A12964">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shd w:val="clear" w:color="auto" w:fill="auto"/>
            <w:vAlign w:val="center"/>
            <w:hideMark/>
          </w:tcPr>
          <w:p w14:paraId="5605131A" w14:textId="77777777" w:rsidR="00074A17" w:rsidRPr="00C039F5" w:rsidRDefault="00074A17" w:rsidP="00A12964">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DE6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5A813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1C0CB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0E4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DF2C2E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40AD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9313294" w14:textId="77777777" w:rsidR="00074A17" w:rsidRPr="00C039F5" w:rsidRDefault="00074A17" w:rsidP="00A12964">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shd w:val="clear" w:color="auto" w:fill="auto"/>
            <w:vAlign w:val="center"/>
            <w:hideMark/>
          </w:tcPr>
          <w:p w14:paraId="3F6E0207" w14:textId="77777777" w:rsidR="00074A17" w:rsidRPr="00C039F5" w:rsidRDefault="00074A17" w:rsidP="00A12964">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shd w:val="clear" w:color="auto" w:fill="auto"/>
            <w:vAlign w:val="center"/>
            <w:hideMark/>
          </w:tcPr>
          <w:p w14:paraId="7A508B1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F54600"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FB3B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0F7390"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D1389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7524E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151A7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1E0CB47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CA17A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6FA938C" w14:textId="77777777" w:rsidR="00074A17" w:rsidRPr="00C039F5" w:rsidRDefault="00074A17" w:rsidP="00A12964">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shd w:val="clear" w:color="auto" w:fill="auto"/>
            <w:vAlign w:val="center"/>
            <w:hideMark/>
          </w:tcPr>
          <w:p w14:paraId="65FB43F0" w14:textId="77777777" w:rsidR="00074A17" w:rsidRPr="00C039F5" w:rsidRDefault="00074A17" w:rsidP="00A12964">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shd w:val="clear" w:color="auto" w:fill="auto"/>
            <w:vAlign w:val="center"/>
            <w:hideMark/>
          </w:tcPr>
          <w:p w14:paraId="736A4578" w14:textId="77777777" w:rsidR="00074A17" w:rsidRPr="00C039F5" w:rsidRDefault="00074A17" w:rsidP="00A12964">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shd w:val="clear" w:color="auto" w:fill="auto"/>
            <w:vAlign w:val="center"/>
            <w:hideMark/>
          </w:tcPr>
          <w:p w14:paraId="4EF81364"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747B4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lastRenderedPageBreak/>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7AAD75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32DE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D5750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F658A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7E59DB9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19BD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84E3EC"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3F289386" w14:textId="77777777" w:rsidR="00074A17" w:rsidRPr="00C039F5" w:rsidRDefault="00074A17" w:rsidP="00A12964">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shd w:val="clear" w:color="auto" w:fill="auto"/>
            <w:vAlign w:val="center"/>
            <w:hideMark/>
          </w:tcPr>
          <w:p w14:paraId="12B05DC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shd w:val="clear" w:color="auto" w:fill="auto"/>
            <w:vAlign w:val="center"/>
            <w:hideMark/>
          </w:tcPr>
          <w:p w14:paraId="1309E9C5"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4941E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D735C3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A4B2F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73A96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36497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55DA311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C1C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5D6D22C"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shd w:val="clear" w:color="auto" w:fill="auto"/>
            <w:vAlign w:val="center"/>
            <w:hideMark/>
          </w:tcPr>
          <w:p w14:paraId="6D499947"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shd w:val="clear" w:color="auto" w:fill="auto"/>
            <w:vAlign w:val="center"/>
            <w:hideMark/>
          </w:tcPr>
          <w:p w14:paraId="3B8A3AF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shd w:val="clear" w:color="auto" w:fill="auto"/>
            <w:vAlign w:val="center"/>
            <w:hideMark/>
          </w:tcPr>
          <w:p w14:paraId="41041D05"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B1FB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1D9FA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83A00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9E901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9DB7A"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A25ECA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583B5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E98F23"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shd w:val="clear" w:color="auto" w:fill="auto"/>
            <w:vAlign w:val="center"/>
            <w:hideMark/>
          </w:tcPr>
          <w:p w14:paraId="0A25085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shd w:val="clear" w:color="auto" w:fill="auto"/>
            <w:vAlign w:val="center"/>
            <w:hideMark/>
          </w:tcPr>
          <w:p w14:paraId="49BD7DD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shd w:val="clear" w:color="auto" w:fill="auto"/>
            <w:vAlign w:val="center"/>
            <w:hideMark/>
          </w:tcPr>
          <w:p w14:paraId="0590AC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BF4B2C3" w14:textId="77777777" w:rsidR="00074A17" w:rsidRPr="00C039F5" w:rsidRDefault="00074A17" w:rsidP="005603C5">
            <w:pPr>
              <w:pStyle w:val="TAN"/>
              <w:rPr>
                <w:lang w:val="en-US" w:eastAsia="zh-CN"/>
              </w:rPr>
            </w:pPr>
            <w:r w:rsidRPr="00C039F5">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06E8E65D" w14:textId="672053D9" w:rsidR="00074A17" w:rsidRDefault="00074A17" w:rsidP="00074A17">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2FDA3F6C" w14:textId="77777777" w:rsidR="00074A17" w:rsidRPr="006A2903" w:rsidRDefault="00074A17" w:rsidP="00074A17"/>
    <w:p w14:paraId="62BFF091" w14:textId="7A23DECF" w:rsidR="00074A17" w:rsidRDefault="00074A17" w:rsidP="00074A17">
      <w:pPr>
        <w:pStyle w:val="3"/>
      </w:pPr>
      <w:bookmarkStart w:id="142" w:name="_Toc195268294"/>
      <w:r>
        <w:t>6.12.3</w:t>
      </w:r>
      <w:r>
        <w:tab/>
        <w:t>∆TIB and ∆RIB values</w:t>
      </w:r>
      <w:bookmarkEnd w:id="142"/>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697CC03B" w14:textId="026C4843" w:rsidR="00074A17" w:rsidRDefault="00074A17" w:rsidP="00074A17">
      <w:pPr>
        <w:pStyle w:val="TH"/>
      </w:pPr>
      <w:r>
        <w:t>Table 6.12.3-1: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55B56326"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527AA361"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denotes ΔT</w:t>
            </w:r>
            <w:r>
              <w:rPr>
                <w:vertAlign w:val="subscript"/>
              </w:rPr>
              <w:t>IB,c</w:t>
            </w:r>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Table 6.12.3-2: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ADC6E1"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pPr>
            <w:r>
              <w:t>NOTE *:</w:t>
            </w:r>
            <w:r>
              <w:tab/>
              <w:t>“-” denotes ΔRIB,c = 0.</w:t>
            </w:r>
          </w:p>
          <w:p w14:paraId="194A01C9"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3"/>
      </w:pPr>
      <w:bookmarkStart w:id="143" w:name="_Toc195268295"/>
      <w:r>
        <w:t>6.12.4</w:t>
      </w:r>
      <w:r>
        <w:tab/>
        <w:t>Analysis of MSD requirements</w:t>
      </w:r>
      <w:bookmarkEnd w:id="143"/>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77777777" w:rsidR="00074A17" w:rsidRDefault="00074A17" w:rsidP="00074A1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trPr>
        <w:tc>
          <w:tcPr>
            <w:tcW w:w="0" w:type="auto"/>
            <w:gridSpan w:val="8"/>
            <w:tcBorders>
              <w:bottom w:val="single" w:sz="4" w:space="0" w:color="auto"/>
            </w:tcBorders>
            <w:shd w:val="clear" w:color="auto" w:fill="auto"/>
          </w:tcPr>
          <w:p w14:paraId="5A59D76B" w14:textId="77777777" w:rsidR="00074A17" w:rsidRPr="00DC7310" w:rsidRDefault="00074A17" w:rsidP="00A12964">
            <w:pPr>
              <w:pStyle w:val="TAH"/>
              <w:keepNext w:val="0"/>
              <w:keepLines w:val="0"/>
            </w:pPr>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A12964">
        <w:trPr>
          <w:tblHeader/>
          <w:jc w:val="center"/>
        </w:trPr>
        <w:tc>
          <w:tcPr>
            <w:tcW w:w="0" w:type="auto"/>
            <w:tcBorders>
              <w:bottom w:val="single" w:sz="4" w:space="0" w:color="auto"/>
            </w:tcBorders>
            <w:shd w:val="clear" w:color="auto" w:fill="auto"/>
          </w:tcPr>
          <w:p w14:paraId="6FBE2F8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E31B71D"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044ABD90"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256F1B0"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1C82C581" w14:textId="77777777" w:rsidR="00074A17" w:rsidRPr="00DC7310" w:rsidRDefault="00074A17" w:rsidP="00A12964">
            <w:pPr>
              <w:pStyle w:val="TAH"/>
              <w:keepNext w:val="0"/>
              <w:keepLines w:val="0"/>
            </w:pPr>
            <w:r w:rsidRPr="00DC7310">
              <w:t>UL</w:t>
            </w:r>
          </w:p>
          <w:p w14:paraId="5FDFB4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240F81FB"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1FA420B"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2F806202" w14:textId="77777777" w:rsidTr="00A12964">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pPr>
            <w:r w:rsidRPr="00F9519C">
              <w:rPr>
                <w:lang w:eastAsia="zh-CN"/>
              </w:rPr>
              <w:t>N/A</w:t>
            </w:r>
          </w:p>
        </w:tc>
      </w:tr>
      <w:tr w:rsidR="00074A17" w:rsidRPr="00DC7310" w14:paraId="38DBC30B" w14:textId="77777777" w:rsidTr="00A12964">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pPr>
            <w:r w:rsidRPr="0065450A">
              <w:rPr>
                <w:lang w:eastAsia="zh-CN"/>
              </w:rPr>
              <w:t>N/A</w:t>
            </w:r>
          </w:p>
        </w:tc>
      </w:tr>
      <w:tr w:rsidR="00074A17" w:rsidRPr="00DC7310" w14:paraId="54F880D1" w14:textId="77777777" w:rsidTr="00A12964">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2"/>
        <w:rPr>
          <w:rFonts w:eastAsia="MS Mincho"/>
          <w:lang w:eastAsia="ja-JP"/>
        </w:rPr>
      </w:pPr>
      <w:bookmarkStart w:id="144" w:name="_Toc195268296"/>
      <w:r>
        <w:t>6.13</w:t>
      </w:r>
      <w:r>
        <w:tab/>
        <w:t>DC_3_n40-n71</w:t>
      </w:r>
      <w:bookmarkEnd w:id="144"/>
    </w:p>
    <w:p w14:paraId="3976AC48" w14:textId="68743C44" w:rsidR="00074A17" w:rsidRDefault="00074A17" w:rsidP="00074A17">
      <w:pPr>
        <w:pStyle w:val="3"/>
      </w:pPr>
      <w:bookmarkStart w:id="145" w:name="_Toc195268297"/>
      <w:r>
        <w:t>6.13.1</w:t>
      </w:r>
      <w:r>
        <w:tab/>
      </w:r>
      <w:r>
        <w:rPr>
          <w:rFonts w:eastAsia="맑은 고딕"/>
          <w:lang w:eastAsia="ko-KR"/>
        </w:rPr>
        <w:t>Configurations</w:t>
      </w:r>
      <w:r>
        <w:t xml:space="preserve"> for DC</w:t>
      </w:r>
      <w:bookmarkEnd w:id="145"/>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lang w:eastAsia="fi-FI"/>
              </w:rPr>
            </w:pPr>
            <w:r>
              <w:rPr>
                <w:lang w:eastAsia="fi-FI"/>
              </w:rPr>
              <w:t>EN-DC</w:t>
            </w:r>
          </w:p>
          <w:p w14:paraId="211554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lang w:val="fr-FR" w:eastAsia="fi-FI"/>
              </w:rPr>
            </w:pPr>
            <w:r>
              <w:rPr>
                <w:lang w:val="fr-FR" w:eastAsia="fi-FI"/>
              </w:rPr>
              <w:t>Uplink EN-DC</w:t>
            </w:r>
          </w:p>
          <w:p w14:paraId="3F7376E1" w14:textId="77777777" w:rsidR="00074A17" w:rsidRDefault="00074A17" w:rsidP="00A12964">
            <w:pPr>
              <w:pStyle w:val="TAH"/>
              <w:rPr>
                <w:lang w:val="fr-FR" w:eastAsia="fi-FI"/>
              </w:rPr>
            </w:pPr>
            <w:r>
              <w:rPr>
                <w:lang w:val="fr-FR" w:eastAsia="fi-FI"/>
              </w:rPr>
              <w:t>configuration</w:t>
            </w:r>
          </w:p>
          <w:p w14:paraId="4BA46503" w14:textId="77777777" w:rsidR="00074A17" w:rsidRDefault="00074A17" w:rsidP="00A12964">
            <w:pPr>
              <w:pStyle w:val="TAH"/>
              <w:rPr>
                <w:lang w:val="fr-FR" w:eastAsia="fi-FI"/>
              </w:rPr>
            </w:pPr>
            <w:r>
              <w:rPr>
                <w:lang w:val="fr-FR" w:eastAsia="fi-FI"/>
              </w:rPr>
              <w:t>(NOTE X)</w:t>
            </w:r>
          </w:p>
        </w:tc>
      </w:tr>
      <w:tr w:rsidR="00074A17" w14:paraId="470057E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pPr>
            <w:r w:rsidRPr="001A4672">
              <w:t>DC_</w:t>
            </w:r>
            <w:r>
              <w:t>3</w:t>
            </w:r>
            <w:r w:rsidRPr="001A4672">
              <w:t>A_n40A-n71A</w:t>
            </w:r>
          </w:p>
          <w:p w14:paraId="5D82DCE6" w14:textId="77777777" w:rsidR="00074A17" w:rsidRDefault="00074A17" w:rsidP="00A12964">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30CD1737" w14:textId="77777777" w:rsidR="00074A17" w:rsidRDefault="00074A17"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0C0B262E"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22C47C11" w14:textId="77777777" w:rsidR="00074A17" w:rsidRDefault="00074A17" w:rsidP="00074A17"/>
    <w:p w14:paraId="66D86B58" w14:textId="46EB6E9F" w:rsidR="00074A17" w:rsidRDefault="00074A17" w:rsidP="00074A17">
      <w:pPr>
        <w:pStyle w:val="3"/>
      </w:pPr>
      <w:bookmarkStart w:id="146" w:name="_Toc195268298"/>
      <w:r>
        <w:t>6.13.2</w:t>
      </w:r>
      <w:r>
        <w:tab/>
        <w:t>Co-existence analysis for DC</w:t>
      </w:r>
      <w:bookmarkEnd w:id="146"/>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7435B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3EB3A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7E2021"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A3302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7C5CA2"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
        </w:tc>
      </w:tr>
      <w:tr w:rsidR="00074A17" w:rsidRPr="0033018C" w14:paraId="56F9ECE2"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C6618D"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3499426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76953D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D56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9179C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5EC20076"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1844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4E3C5A0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shd w:val="clear" w:color="000000" w:fill="FFFF00"/>
            <w:vAlign w:val="center"/>
            <w:hideMark/>
          </w:tcPr>
          <w:p w14:paraId="7C56AE4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shd w:val="clear" w:color="auto" w:fill="auto"/>
            <w:vAlign w:val="center"/>
            <w:hideMark/>
          </w:tcPr>
          <w:p w14:paraId="24681383" w14:textId="77777777" w:rsidR="00074A17" w:rsidRPr="0033018C" w:rsidRDefault="00074A17" w:rsidP="00A12964">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shd w:val="clear" w:color="auto" w:fill="auto"/>
            <w:vAlign w:val="center"/>
            <w:hideMark/>
          </w:tcPr>
          <w:p w14:paraId="47C1540B" w14:textId="77777777" w:rsidR="00074A17" w:rsidRPr="0033018C" w:rsidRDefault="00074A17" w:rsidP="00A12964">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98A03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47F0D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EE65A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BEAEC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44E755"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7BAC19B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48226B"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05D592F"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shd w:val="clear" w:color="auto" w:fill="auto"/>
            <w:vAlign w:val="center"/>
            <w:hideMark/>
          </w:tcPr>
          <w:p w14:paraId="083332B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shd w:val="clear" w:color="auto" w:fill="auto"/>
            <w:vAlign w:val="center"/>
            <w:hideMark/>
          </w:tcPr>
          <w:p w14:paraId="2F2DA419" w14:textId="77777777" w:rsidR="00074A17" w:rsidRPr="0033018C" w:rsidRDefault="00074A17" w:rsidP="00A12964">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shd w:val="clear" w:color="auto" w:fill="auto"/>
            <w:vAlign w:val="center"/>
            <w:hideMark/>
          </w:tcPr>
          <w:p w14:paraId="04FD12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62F951"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0353B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AEA1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68B4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EFC44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2B63F10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FA760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8E8211" w14:textId="77777777" w:rsidR="00074A17" w:rsidRPr="0033018C" w:rsidRDefault="00074A17" w:rsidP="00A12964">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shd w:val="clear" w:color="auto" w:fill="auto"/>
            <w:vAlign w:val="center"/>
            <w:hideMark/>
          </w:tcPr>
          <w:p w14:paraId="1A20C7BB" w14:textId="77777777" w:rsidR="00074A17" w:rsidRPr="0033018C" w:rsidRDefault="00074A17" w:rsidP="00A12964">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shd w:val="clear" w:color="auto" w:fill="auto"/>
            <w:vAlign w:val="center"/>
            <w:hideMark/>
          </w:tcPr>
          <w:p w14:paraId="769B06A7" w14:textId="77777777" w:rsidR="00074A17" w:rsidRPr="0033018C" w:rsidRDefault="00074A17" w:rsidP="00A12964">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shd w:val="clear" w:color="auto" w:fill="auto"/>
            <w:vAlign w:val="center"/>
            <w:hideMark/>
          </w:tcPr>
          <w:p w14:paraId="345B3DF0" w14:textId="77777777" w:rsidR="00074A17" w:rsidRPr="0033018C" w:rsidRDefault="00074A17" w:rsidP="00A12964">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22BFB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22647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75FD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874B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A34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3871E89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72CA3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CC43316" w14:textId="77777777" w:rsidR="00074A17" w:rsidRPr="0033018C" w:rsidRDefault="00074A17" w:rsidP="00A12964">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shd w:val="clear" w:color="auto" w:fill="auto"/>
            <w:vAlign w:val="center"/>
            <w:hideMark/>
          </w:tcPr>
          <w:p w14:paraId="3DE8B90C"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shd w:val="clear" w:color="auto" w:fill="auto"/>
            <w:vAlign w:val="center"/>
            <w:hideMark/>
          </w:tcPr>
          <w:p w14:paraId="240FC41F" w14:textId="77777777" w:rsidR="00074A17" w:rsidRPr="0033018C" w:rsidRDefault="00074A17" w:rsidP="00A12964">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shd w:val="clear" w:color="auto" w:fill="auto"/>
            <w:vAlign w:val="center"/>
            <w:hideMark/>
          </w:tcPr>
          <w:p w14:paraId="0BE3AD09" w14:textId="77777777" w:rsidR="00074A17" w:rsidRPr="0033018C" w:rsidRDefault="00074A17" w:rsidP="00A12964">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4DD2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0D4AAAF"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A4D80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00B0A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85D94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1A22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B685DD" w14:textId="77777777" w:rsidR="00074A17" w:rsidRPr="0033018C" w:rsidRDefault="00074A17" w:rsidP="00A12964">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shd w:val="clear" w:color="auto" w:fill="auto"/>
            <w:vAlign w:val="center"/>
            <w:hideMark/>
          </w:tcPr>
          <w:p w14:paraId="663A4500"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shd w:val="clear" w:color="auto" w:fill="auto"/>
            <w:vAlign w:val="center"/>
            <w:hideMark/>
          </w:tcPr>
          <w:p w14:paraId="647609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F53D70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C79C8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4CCC7C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18E3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EAE64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062AA"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3957CD7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EC89B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6B6C66"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shd w:val="clear" w:color="auto" w:fill="auto"/>
            <w:vAlign w:val="center"/>
            <w:hideMark/>
          </w:tcPr>
          <w:p w14:paraId="492A4CE9" w14:textId="77777777" w:rsidR="00074A17" w:rsidRPr="0033018C" w:rsidRDefault="00074A17" w:rsidP="00A12964">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shd w:val="clear" w:color="auto" w:fill="auto"/>
            <w:vAlign w:val="center"/>
            <w:hideMark/>
          </w:tcPr>
          <w:p w14:paraId="76D567E6" w14:textId="77777777" w:rsidR="00074A17" w:rsidRPr="0033018C" w:rsidRDefault="00074A17" w:rsidP="00A12964">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shd w:val="clear" w:color="auto" w:fill="auto"/>
            <w:vAlign w:val="center"/>
            <w:hideMark/>
          </w:tcPr>
          <w:p w14:paraId="73FFD9E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72E20A"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lastRenderedPageBreak/>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568B3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27F1A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6DAB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4E553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0915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EA590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shd w:val="clear" w:color="auto" w:fill="auto"/>
            <w:vAlign w:val="center"/>
            <w:hideMark/>
          </w:tcPr>
          <w:p w14:paraId="5095FDD3" w14:textId="77777777" w:rsidR="00074A17" w:rsidRPr="0033018C" w:rsidRDefault="00074A17" w:rsidP="00A12964">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shd w:val="clear" w:color="auto" w:fill="auto"/>
            <w:vAlign w:val="center"/>
            <w:hideMark/>
          </w:tcPr>
          <w:p w14:paraId="2537735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B5011AA"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39235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30CD26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EFF26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32925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3D27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1243DB6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4DD858"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71A0FB" w14:textId="77777777" w:rsidR="00074A17" w:rsidRPr="0033018C" w:rsidRDefault="00074A17" w:rsidP="00A12964">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shd w:val="clear" w:color="auto" w:fill="auto"/>
            <w:vAlign w:val="center"/>
            <w:hideMark/>
          </w:tcPr>
          <w:p w14:paraId="5A397E25"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shd w:val="clear" w:color="auto" w:fill="auto"/>
            <w:vAlign w:val="center"/>
            <w:hideMark/>
          </w:tcPr>
          <w:p w14:paraId="6AA93DC9" w14:textId="77777777" w:rsidR="00074A17" w:rsidRPr="0033018C" w:rsidRDefault="00074A17" w:rsidP="00A12964">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shd w:val="clear" w:color="auto" w:fill="auto"/>
            <w:vAlign w:val="center"/>
            <w:hideMark/>
          </w:tcPr>
          <w:p w14:paraId="79B43AE2" w14:textId="77777777" w:rsidR="00074A17" w:rsidRPr="0033018C" w:rsidRDefault="00074A17" w:rsidP="00A12964">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44B61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0A689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C748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26F0288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664EAA3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4CCE96C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E1D07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4071B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shd w:val="clear" w:color="auto" w:fill="auto"/>
            <w:vAlign w:val="center"/>
            <w:hideMark/>
          </w:tcPr>
          <w:p w14:paraId="0FB324C6"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shd w:val="clear" w:color="000000" w:fill="FFFF00"/>
            <w:vAlign w:val="center"/>
            <w:hideMark/>
          </w:tcPr>
          <w:p w14:paraId="6696780D" w14:textId="77777777" w:rsidR="00074A17" w:rsidRPr="0033018C" w:rsidRDefault="00074A17" w:rsidP="00A12964">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shd w:val="clear" w:color="000000" w:fill="FFFF00"/>
            <w:vAlign w:val="center"/>
            <w:hideMark/>
          </w:tcPr>
          <w:p w14:paraId="35886670"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A2934"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58B877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D9607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756F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09E2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4723099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DF3E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13E6E1"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shd w:val="clear" w:color="auto" w:fill="auto"/>
            <w:vAlign w:val="center"/>
            <w:hideMark/>
          </w:tcPr>
          <w:p w14:paraId="428D020E" w14:textId="77777777" w:rsidR="00074A17" w:rsidRPr="0033018C" w:rsidRDefault="00074A17" w:rsidP="00A12964">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shd w:val="clear" w:color="auto" w:fill="auto"/>
            <w:vAlign w:val="center"/>
            <w:hideMark/>
          </w:tcPr>
          <w:p w14:paraId="3694B565" w14:textId="77777777" w:rsidR="00074A17" w:rsidRPr="0033018C" w:rsidRDefault="00074A17" w:rsidP="00A12964">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shd w:val="clear" w:color="auto" w:fill="auto"/>
            <w:vAlign w:val="center"/>
            <w:hideMark/>
          </w:tcPr>
          <w:p w14:paraId="01FFA329" w14:textId="77777777" w:rsidR="00074A17" w:rsidRPr="0033018C" w:rsidRDefault="00074A17" w:rsidP="00A12964">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342B2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67FEE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AA192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93494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6F02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09AC5BE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9FA6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07E828"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shd w:val="clear" w:color="auto" w:fill="auto"/>
            <w:vAlign w:val="center"/>
            <w:hideMark/>
          </w:tcPr>
          <w:p w14:paraId="4D621CD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shd w:val="clear" w:color="auto" w:fill="auto"/>
            <w:vAlign w:val="center"/>
            <w:hideMark/>
          </w:tcPr>
          <w:p w14:paraId="47F99443" w14:textId="77777777" w:rsidR="00074A17" w:rsidRPr="0033018C" w:rsidRDefault="00074A17" w:rsidP="00A12964">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shd w:val="clear" w:color="auto" w:fill="auto"/>
            <w:vAlign w:val="center"/>
            <w:hideMark/>
          </w:tcPr>
          <w:p w14:paraId="4CB9A99A"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4F6AEA" w14:textId="77777777" w:rsidR="00074A17" w:rsidRPr="0033018C" w:rsidRDefault="00074A17" w:rsidP="005603C5">
            <w:pPr>
              <w:pStyle w:val="TAN"/>
              <w:rPr>
                <w:lang w:val="en-US" w:eastAsia="zh-CN"/>
              </w:rPr>
            </w:pPr>
            <w:r w:rsidRPr="0033018C">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199966D1" w14:textId="37767DA1" w:rsidR="00074A17" w:rsidRDefault="00074A17" w:rsidP="00074A17">
      <w:pPr>
        <w:rPr>
          <w:lang w:eastAsia="ja-JP"/>
        </w:rPr>
      </w:pPr>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2D0A17AD" w14:textId="77777777" w:rsidR="00074A17" w:rsidRDefault="00074A17" w:rsidP="00074A17"/>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976784"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6AF052"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24A90"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4348CF"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4D0683"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
        </w:tc>
      </w:tr>
      <w:tr w:rsidR="00074A17" w:rsidRPr="00544C7F" w14:paraId="6092D6DB"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0A907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55FD6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CE6305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05D9DCD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11FAE0E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5795088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4980B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ADB378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36ED400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000000" w:fill="FFFF00"/>
            <w:vAlign w:val="center"/>
            <w:hideMark/>
          </w:tcPr>
          <w:p w14:paraId="46BE4986" w14:textId="77777777" w:rsidR="00074A17" w:rsidRPr="00544C7F" w:rsidRDefault="00074A17" w:rsidP="00A12964">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shd w:val="clear" w:color="000000" w:fill="FFFF00"/>
            <w:vAlign w:val="center"/>
            <w:hideMark/>
          </w:tcPr>
          <w:p w14:paraId="0D17729F" w14:textId="77777777" w:rsidR="00074A17" w:rsidRPr="00544C7F" w:rsidRDefault="00074A17" w:rsidP="00A12964">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57A9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EDA2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A08D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82704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195E6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1BCC88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24DD7F"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21E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78BF50" w14:textId="77777777" w:rsidR="00074A17" w:rsidRPr="00544C7F" w:rsidRDefault="00074A17" w:rsidP="00A12964">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05044C5"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426AF1D6"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94284"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29981C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15194C"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78363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C4283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05BABDD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57936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ABEB978"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01DE35BF" w14:textId="77777777" w:rsidR="00074A17" w:rsidRPr="00544C7F" w:rsidRDefault="00074A17" w:rsidP="00A12964">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44C08B52" w14:textId="77777777" w:rsidR="00074A17" w:rsidRPr="00544C7F" w:rsidRDefault="00074A17" w:rsidP="00A12964">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29ADA5B4"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128819"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FC057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6B878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3ABD8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84BC9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5C50A52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1EF0A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03129B" w14:textId="77777777" w:rsidR="00074A17" w:rsidRPr="00544C7F" w:rsidRDefault="00074A17" w:rsidP="00A12964">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37ED994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311E11E2"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9A0E3D0"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DD06B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658494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FF8FE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40F88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8AF17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DA11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DA1B17"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414E277C" w14:textId="77777777" w:rsidR="00074A17" w:rsidRPr="00544C7F" w:rsidRDefault="00074A17" w:rsidP="00A12964">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6E4D89A0"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A5A73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5678E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C6920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1DC52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20417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CD1E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2EF8618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251BC"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465219" w14:textId="77777777" w:rsidR="00074A17" w:rsidRPr="00544C7F" w:rsidRDefault="00074A17" w:rsidP="00A12964">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46C8306B" w14:textId="77777777" w:rsidR="00074A17" w:rsidRPr="00544C7F" w:rsidRDefault="00074A17" w:rsidP="00A12964">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
          <w:p w14:paraId="08F66093" w14:textId="77777777" w:rsidR="00074A17" w:rsidRPr="00544C7F" w:rsidRDefault="00074A17" w:rsidP="00A12964">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
          <w:p w14:paraId="6EE3A9DC"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2FED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B672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4B5CF9"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83A790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640C5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30BC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78A57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0170B8F3" w14:textId="77777777" w:rsidR="00074A17" w:rsidRPr="00544C7F" w:rsidRDefault="00074A17" w:rsidP="00A12964">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5C73F959"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831B89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89A650"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9BE43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6AF37"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E1C96F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D84E3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220423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4A7B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37DBB4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59855F6A" w14:textId="77777777" w:rsidR="00074A17" w:rsidRPr="00544C7F" w:rsidRDefault="00074A17" w:rsidP="00A12964">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6CAA4530"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5B2D40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9702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70744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A18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7E7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53271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6E4392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3EE0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C3F602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1657A6CF" w14:textId="77777777" w:rsidR="00074A17" w:rsidRPr="00544C7F" w:rsidRDefault="00074A17" w:rsidP="00A12964">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
          <w:p w14:paraId="3BA71E5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
          <w:p w14:paraId="154443A8" w14:textId="77777777" w:rsidR="00074A17" w:rsidRPr="00544C7F" w:rsidRDefault="00074A17" w:rsidP="00A12964">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1850E"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A0A358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B4C59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0D6FF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8C90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AEE9FC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22B575"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497FC9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35C29B81"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05D46B80" w14:textId="77777777" w:rsidR="00074A17" w:rsidRPr="00544C7F" w:rsidRDefault="00074A17" w:rsidP="00A12964">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412CB37D" w14:textId="77777777" w:rsidR="00074A17" w:rsidRPr="00544C7F" w:rsidRDefault="00074A17" w:rsidP="00A12964">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42E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735EC1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ADE2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CD932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94350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2DA980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01C0F3"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3F955" w14:textId="77777777" w:rsidR="00074A17" w:rsidRPr="00544C7F" w:rsidRDefault="00074A17" w:rsidP="00A12964">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1890D732" w14:textId="77777777" w:rsidR="00074A17" w:rsidRPr="00544C7F" w:rsidRDefault="00074A17" w:rsidP="00A12964">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079C5E2D"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14D5A2FE" w14:textId="77777777" w:rsidR="00074A17" w:rsidRPr="00544C7F" w:rsidRDefault="00074A17" w:rsidP="00A12964">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7082A3F" w14:textId="77777777" w:rsidR="00074A17" w:rsidRPr="00544C7F" w:rsidRDefault="00074A17" w:rsidP="005603C5">
            <w:pPr>
              <w:pStyle w:val="TAN"/>
              <w:rPr>
                <w:lang w:val="en-US" w:eastAsia="zh-CN"/>
              </w:rPr>
            </w:pPr>
            <w:r w:rsidRPr="00544C7F">
              <w:rPr>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6A8A4846" w14:textId="033B7BF8" w:rsidR="00074A17" w:rsidRDefault="00074A17" w:rsidP="00074A17">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56038CC1" w14:textId="77777777" w:rsidR="00074A17" w:rsidRPr="006A2903" w:rsidRDefault="00074A17" w:rsidP="00074A17"/>
    <w:p w14:paraId="613BB475" w14:textId="1A09A04E" w:rsidR="00074A17" w:rsidRDefault="00074A17" w:rsidP="00074A17">
      <w:pPr>
        <w:pStyle w:val="3"/>
      </w:pPr>
      <w:bookmarkStart w:id="147" w:name="_Toc195268299"/>
      <w:r>
        <w:t>6.13.3</w:t>
      </w:r>
      <w:r>
        <w:tab/>
        <w:t>∆TIB and ∆RIB values</w:t>
      </w:r>
      <w:bookmarkEnd w:id="147"/>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33340472" w14:textId="7F8AE72B" w:rsidR="00074A17" w:rsidRDefault="00074A17" w:rsidP="00074A17">
      <w:pPr>
        <w:pStyle w:val="TH"/>
      </w:pPr>
      <w:r>
        <w:t>Table 6.13.3-1: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35864163"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758175F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8D083B" w14:textId="77777777" w:rsidR="00074A17" w:rsidRDefault="00074A17"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Table 6.13.3-2: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41751C"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pPr>
            <w:r>
              <w:t>NOTE *:</w:t>
            </w:r>
            <w:r>
              <w:tab/>
              <w:t>“-” denotes ΔRIB,c = 0.</w:t>
            </w:r>
          </w:p>
          <w:p w14:paraId="26210415"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3"/>
      </w:pPr>
      <w:bookmarkStart w:id="148" w:name="_Toc195268300"/>
      <w:r>
        <w:t>6.13.4</w:t>
      </w:r>
      <w:r>
        <w:tab/>
        <w:t>Analysis of MSD requirements</w:t>
      </w:r>
      <w:bookmarkEnd w:id="148"/>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77777777" w:rsidR="00074A17" w:rsidRPr="00340548" w:rsidRDefault="00074A17" w:rsidP="00074A1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trPr>
        <w:tc>
          <w:tcPr>
            <w:tcW w:w="0" w:type="auto"/>
            <w:gridSpan w:val="8"/>
            <w:tcBorders>
              <w:bottom w:val="single" w:sz="4" w:space="0" w:color="auto"/>
            </w:tcBorders>
            <w:shd w:val="clear" w:color="auto" w:fill="auto"/>
          </w:tcPr>
          <w:p w14:paraId="7DB9ED16"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A12964">
        <w:trPr>
          <w:tblHeader/>
          <w:jc w:val="center"/>
        </w:trPr>
        <w:tc>
          <w:tcPr>
            <w:tcW w:w="0" w:type="auto"/>
            <w:tcBorders>
              <w:bottom w:val="single" w:sz="4" w:space="0" w:color="auto"/>
            </w:tcBorders>
            <w:shd w:val="clear" w:color="auto" w:fill="auto"/>
          </w:tcPr>
          <w:p w14:paraId="2ACB8F0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5E3A29AC"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85DA58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3BA49B37"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4E35F07" w14:textId="77777777" w:rsidR="00074A17" w:rsidRPr="00DC7310" w:rsidRDefault="00074A17" w:rsidP="00A12964">
            <w:pPr>
              <w:pStyle w:val="TAH"/>
              <w:keepNext w:val="0"/>
              <w:keepLines w:val="0"/>
            </w:pPr>
            <w:r w:rsidRPr="00DC7310">
              <w:t>UL</w:t>
            </w:r>
          </w:p>
          <w:p w14:paraId="11C1656A"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35C4D21"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4707B89D"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D3D3B6E" w14:textId="77777777" w:rsidTr="00A12964">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pPr>
            <w:r w:rsidRPr="00F9519C">
              <w:rPr>
                <w:lang w:eastAsia="zh-CN"/>
              </w:rPr>
              <w:t>N/A</w:t>
            </w:r>
          </w:p>
        </w:tc>
      </w:tr>
      <w:tr w:rsidR="00074A17" w:rsidRPr="00DC7310" w14:paraId="6F8666C4" w14:textId="77777777" w:rsidTr="00A12964">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pPr>
            <w:r w:rsidRPr="00F9519C">
              <w:rPr>
                <w:lang w:eastAsia="zh-CN"/>
              </w:rPr>
              <w:t>N/A</w:t>
            </w:r>
          </w:p>
        </w:tc>
      </w:tr>
      <w:tr w:rsidR="00074A17" w:rsidRPr="00DC7310" w14:paraId="19BDE993" w14:textId="77777777" w:rsidTr="00A12964">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vertAlign w:val="superscript"/>
              </w:rPr>
            </w:pPr>
            <w:r>
              <w:rPr>
                <w:lang w:eastAsia="zh-CN"/>
              </w:rPr>
              <w:t>IMD2</w:t>
            </w:r>
          </w:p>
        </w:tc>
      </w:tr>
      <w:tr w:rsidR="00074A17" w:rsidRPr="00DC7310" w14:paraId="075D2065" w14:textId="77777777" w:rsidTr="00A12964">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rFonts w:cs="Arial"/>
                <w:color w:val="000000"/>
                <w:szCs w:val="18"/>
              </w:rPr>
            </w:pPr>
            <w:r w:rsidRPr="00DC7310">
              <w:rPr>
                <w:rFonts w:eastAsia="맑은 고딕"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lang w:eastAsia="zh-CN"/>
              </w:rPr>
            </w:pPr>
            <w:r w:rsidRPr="00DC7310">
              <w:rPr>
                <w:lang w:eastAsia="zh-CN"/>
              </w:rPr>
              <w:t>N/A</w:t>
            </w:r>
          </w:p>
        </w:tc>
      </w:tr>
      <w:tr w:rsidR="00074A17" w:rsidRPr="00DC7310" w14:paraId="0AFEC05A" w14:textId="77777777" w:rsidTr="00A12964">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rFonts w:cs="Arial"/>
                <w:color w:val="000000"/>
                <w:szCs w:val="18"/>
              </w:rPr>
            </w:pPr>
            <w:r w:rsidRPr="00DC7310">
              <w:rPr>
                <w:rFonts w:eastAsia="맑은 고딕"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lang w:eastAsia="zh-CN"/>
              </w:rPr>
            </w:pPr>
            <w:r w:rsidRPr="00DC7310">
              <w:rPr>
                <w:lang w:eastAsia="zh-CN"/>
              </w:rPr>
              <w:t>N/A</w:t>
            </w:r>
          </w:p>
        </w:tc>
      </w:tr>
      <w:tr w:rsidR="00074A17" w:rsidRPr="00DC7310" w14:paraId="0A82DA21" w14:textId="77777777" w:rsidTr="00A12964">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rFonts w:cs="Arial"/>
                <w:color w:val="000000"/>
                <w:szCs w:val="18"/>
              </w:rPr>
            </w:pPr>
            <w:r>
              <w:rPr>
                <w:rFonts w:eastAsia="맑은 고딕"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lang w:eastAsia="zh-CN"/>
              </w:rPr>
            </w:pPr>
            <w:r w:rsidRPr="00DC7310">
              <w:rPr>
                <w:lang w:eastAsia="zh-CN"/>
              </w:rPr>
              <w:t>IMD5</w:t>
            </w:r>
          </w:p>
        </w:tc>
      </w:tr>
      <w:tr w:rsidR="00074A17" w:rsidRPr="00DC7310" w14:paraId="46DCCB51" w14:textId="77777777" w:rsidTr="00A12964">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lang w:eastAsia="zh-CN"/>
              </w:rPr>
            </w:pPr>
            <w:r w:rsidRPr="00F9519C">
              <w:rPr>
                <w:lang w:eastAsia="zh-CN"/>
              </w:rPr>
              <w:t>N/A</w:t>
            </w:r>
          </w:p>
        </w:tc>
      </w:tr>
      <w:tr w:rsidR="00074A17" w:rsidRPr="00DC7310" w14:paraId="4D09D591" w14:textId="77777777" w:rsidTr="00A12964">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lang w:eastAsia="zh-CN"/>
              </w:rPr>
            </w:pPr>
            <w:r>
              <w:rPr>
                <w:lang w:eastAsia="zh-CN"/>
              </w:rPr>
              <w:t>IMD2</w:t>
            </w:r>
          </w:p>
        </w:tc>
      </w:tr>
      <w:tr w:rsidR="00074A17" w:rsidRPr="00DC7310" w14:paraId="0B870CD2" w14:textId="77777777" w:rsidTr="00A12964">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lang w:eastAsia="zh-CN"/>
              </w:rPr>
            </w:pPr>
            <w:r w:rsidRPr="00F9519C">
              <w:rPr>
                <w:lang w:eastAsia="zh-CN"/>
              </w:rPr>
              <w:t>N/A</w:t>
            </w:r>
          </w:p>
        </w:tc>
      </w:tr>
      <w:tr w:rsidR="00074A17" w:rsidRPr="00DC7310" w14:paraId="3D70BC65"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2"/>
        <w:rPr>
          <w:rFonts w:eastAsia="MS Mincho"/>
          <w:lang w:eastAsia="ja-JP"/>
        </w:rPr>
      </w:pPr>
      <w:bookmarkStart w:id="149" w:name="_Toc195268301"/>
      <w:r>
        <w:lastRenderedPageBreak/>
        <w:t>6.14</w:t>
      </w:r>
      <w:r>
        <w:tab/>
        <w:t>DC_1_n71-n77</w:t>
      </w:r>
      <w:bookmarkEnd w:id="149"/>
    </w:p>
    <w:p w14:paraId="753BDBA5" w14:textId="75D93E94" w:rsidR="00074A17" w:rsidRDefault="00074A17" w:rsidP="00074A17">
      <w:pPr>
        <w:pStyle w:val="3"/>
      </w:pPr>
      <w:bookmarkStart w:id="150" w:name="_Toc195268302"/>
      <w:r>
        <w:t>6.14.1</w:t>
      </w:r>
      <w:r>
        <w:tab/>
      </w:r>
      <w:r>
        <w:rPr>
          <w:rFonts w:eastAsia="맑은 고딕"/>
          <w:lang w:eastAsia="ko-KR"/>
        </w:rPr>
        <w:t>Configurations</w:t>
      </w:r>
      <w:r>
        <w:t xml:space="preserve"> for DC</w:t>
      </w:r>
      <w:bookmarkEnd w:id="150"/>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lang w:eastAsia="fi-FI"/>
              </w:rPr>
            </w:pPr>
            <w:r>
              <w:rPr>
                <w:lang w:eastAsia="fi-FI"/>
              </w:rPr>
              <w:t>EN-DC</w:t>
            </w:r>
          </w:p>
          <w:p w14:paraId="2E0C68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lang w:val="fr-FR" w:eastAsia="fi-FI"/>
              </w:rPr>
            </w:pPr>
            <w:r>
              <w:rPr>
                <w:lang w:val="fr-FR" w:eastAsia="fi-FI"/>
              </w:rPr>
              <w:t>Uplink EN-DC</w:t>
            </w:r>
          </w:p>
          <w:p w14:paraId="43920FBD" w14:textId="77777777" w:rsidR="00074A17" w:rsidRDefault="00074A17" w:rsidP="00A12964">
            <w:pPr>
              <w:pStyle w:val="TAH"/>
              <w:rPr>
                <w:lang w:val="fr-FR" w:eastAsia="fi-FI"/>
              </w:rPr>
            </w:pPr>
            <w:r>
              <w:rPr>
                <w:lang w:val="fr-FR" w:eastAsia="fi-FI"/>
              </w:rPr>
              <w:t>configuration</w:t>
            </w:r>
          </w:p>
          <w:p w14:paraId="55728D37" w14:textId="77777777" w:rsidR="00074A17" w:rsidRDefault="00074A17" w:rsidP="00A12964">
            <w:pPr>
              <w:pStyle w:val="TAH"/>
              <w:rPr>
                <w:lang w:val="fr-FR" w:eastAsia="fi-FI"/>
              </w:rPr>
            </w:pPr>
            <w:r>
              <w:rPr>
                <w:lang w:val="fr-FR" w:eastAsia="fi-FI"/>
              </w:rPr>
              <w:t>(NOTE X)</w:t>
            </w:r>
          </w:p>
        </w:tc>
      </w:tr>
      <w:tr w:rsidR="00074A17" w14:paraId="0D23D95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p w14:paraId="5FC7C029"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074A17" w14:paraId="709EF1A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CAA0D42" w14:textId="77777777" w:rsidR="00074A17" w:rsidRDefault="00074A17" w:rsidP="00074A17"/>
    <w:p w14:paraId="42CB5240" w14:textId="13A36127" w:rsidR="00074A17" w:rsidRDefault="00074A17" w:rsidP="00074A17">
      <w:pPr>
        <w:pStyle w:val="3"/>
      </w:pPr>
      <w:bookmarkStart w:id="151" w:name="_Toc195268303"/>
      <w:r>
        <w:t>6.14.2</w:t>
      </w:r>
      <w:r>
        <w:tab/>
        <w:t>Co-existence analysis for DC</w:t>
      </w:r>
      <w:bookmarkEnd w:id="151"/>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3024955"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C3F2BC"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43DA42"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8FD24"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CB44391"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
        </w:tc>
      </w:tr>
      <w:tr w:rsidR="00074A17" w:rsidRPr="00FE658B" w14:paraId="6721394E"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94050A"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92360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2EE1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95EE0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D9D73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61DD0A9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A0629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3F415D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65F7067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0C0DA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119A2729"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EB18C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220AF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0B97F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D2EB8C"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A358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B0CD47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20550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6BE4B5" w14:textId="77777777" w:rsidR="00074A17" w:rsidRPr="00FE658B" w:rsidRDefault="00074A17" w:rsidP="00A12964">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7531DFCC"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156392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27FC7477"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0C8C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6BE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D35EC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77E8DA6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3B0F8C0B"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550AB6C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D9951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38CB34"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BD84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shd w:val="clear" w:color="000000" w:fill="FFFF00"/>
            <w:vAlign w:val="center"/>
            <w:hideMark/>
          </w:tcPr>
          <w:p w14:paraId="522CEB84"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shd w:val="clear" w:color="000000" w:fill="FFFF00"/>
            <w:vAlign w:val="center"/>
            <w:hideMark/>
          </w:tcPr>
          <w:p w14:paraId="20541733" w14:textId="77777777" w:rsidR="00074A17" w:rsidRPr="00FE658B" w:rsidRDefault="00074A17" w:rsidP="00A12964">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11B89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2843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F62CC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FE9F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5F7A4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3879865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9DF1A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D4C11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A594F8D"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0F4D9783" w14:textId="77777777" w:rsidR="00074A17" w:rsidRPr="00FE658B" w:rsidRDefault="00074A17" w:rsidP="00A12964">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2EBA346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D4E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AA9FB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D2EF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C0195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9812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676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D9388E" w14:textId="77777777" w:rsidR="00074A17" w:rsidRPr="00FE658B" w:rsidRDefault="00074A17" w:rsidP="00A12964">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555B4F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2AF8E536"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7E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A2CF9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0203A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541CC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61E0CD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0840D4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A309BF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02781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BC5802B" w14:textId="77777777" w:rsidR="00074A17" w:rsidRPr="00FE658B" w:rsidRDefault="00074A17" w:rsidP="00A12964">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52D2B07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shd w:val="clear" w:color="000000" w:fill="FFFF00"/>
            <w:vAlign w:val="center"/>
            <w:hideMark/>
          </w:tcPr>
          <w:p w14:paraId="77C96E18" w14:textId="77777777" w:rsidR="00074A17" w:rsidRPr="00FE658B" w:rsidRDefault="00074A17" w:rsidP="00A12964">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shd w:val="clear" w:color="000000" w:fill="FFFF00"/>
            <w:vAlign w:val="center"/>
            <w:hideMark/>
          </w:tcPr>
          <w:p w14:paraId="059181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DCE71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6994C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24DF7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9CD30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A57CF3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51A5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58F6BF8" w14:textId="77777777" w:rsidR="00074A17" w:rsidRPr="00FE658B" w:rsidRDefault="00074A17" w:rsidP="00A12964">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5A2DDB1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2C39EA14"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4D5BF02"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0671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lastRenderedPageBreak/>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FF1F1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58915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CD9F15"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5CE3F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267AEDA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B6BA37"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12D294" w14:textId="77777777" w:rsidR="00074A17" w:rsidRPr="00FE658B" w:rsidRDefault="00074A17" w:rsidP="00A12964">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1025689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062AF16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387CCAC0" w14:textId="77777777" w:rsidR="00074A17" w:rsidRPr="00FE658B" w:rsidRDefault="00074A17" w:rsidP="00A12964">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FC31E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144084"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FBE59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A493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C7CCB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D81932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BB3A3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B666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207A4D06" w14:textId="77777777" w:rsidR="00074A17" w:rsidRPr="00FE658B" w:rsidRDefault="00074A17" w:rsidP="00A12964">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0EE9AB16"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35551E8B" w14:textId="77777777" w:rsidR="00074A17" w:rsidRPr="00FE658B" w:rsidRDefault="00074A17" w:rsidP="00A12964">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67AF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D8E42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54E09"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F8D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1421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7646BB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D13C5"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CC21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7D3274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13BD9B38" w14:textId="77777777" w:rsidR="00074A17" w:rsidRPr="00FE658B" w:rsidRDefault="00074A17" w:rsidP="00A12964">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6BF88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5C85E"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164730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59E765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2EBF6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2731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706E8FF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52AF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2FD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51AD46C4" w14:textId="77777777" w:rsidR="00074A17" w:rsidRPr="00FE658B" w:rsidRDefault="00074A17" w:rsidP="00A12964">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7F80B1A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072D504F" w14:textId="77777777" w:rsidR="00074A17" w:rsidRPr="00FE658B" w:rsidRDefault="00074A17" w:rsidP="00A12964">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96939B"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55E2B208" w14:textId="343DA027" w:rsidR="00074A17" w:rsidRDefault="00074A17" w:rsidP="00074A17">
      <w:pPr>
        <w:rPr>
          <w:lang w:eastAsia="ja-JP"/>
        </w:rPr>
      </w:pPr>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74D4D1CB" w14:textId="77777777" w:rsidR="00074A17" w:rsidRDefault="00074A17" w:rsidP="00074A17"/>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8F5E72"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26FE6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FA77BA"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D01143"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32E007"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
        </w:tc>
      </w:tr>
      <w:tr w:rsidR="00074A17" w:rsidRPr="00D83437" w14:paraId="4642AA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7EA7B7"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F4FC7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6F5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7931F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7EB06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1BBDE9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886FB"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47F104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shd w:val="clear" w:color="auto" w:fill="auto"/>
            <w:vAlign w:val="center"/>
            <w:hideMark/>
          </w:tcPr>
          <w:p w14:paraId="399FEC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shd w:val="clear" w:color="auto" w:fill="auto"/>
            <w:vAlign w:val="center"/>
            <w:hideMark/>
          </w:tcPr>
          <w:p w14:paraId="474778DF" w14:textId="77777777" w:rsidR="00074A17" w:rsidRPr="00D83437" w:rsidRDefault="00074A17" w:rsidP="00A12964">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shd w:val="clear" w:color="auto" w:fill="auto"/>
            <w:vAlign w:val="center"/>
            <w:hideMark/>
          </w:tcPr>
          <w:p w14:paraId="1BF4DC8E" w14:textId="77777777" w:rsidR="00074A17" w:rsidRPr="00D83437" w:rsidRDefault="00074A17" w:rsidP="00A12964">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F3E79"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60FC9B0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55D4F53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CF77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1CB8E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321569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B80255"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533E6938" w14:textId="77777777" w:rsidR="00074A17" w:rsidRPr="00D83437" w:rsidRDefault="00074A17" w:rsidP="00A12964">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shd w:val="clear" w:color="000000" w:fill="FFFF00"/>
            <w:vAlign w:val="center"/>
            <w:hideMark/>
          </w:tcPr>
          <w:p w14:paraId="1C576A3B"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shd w:val="clear" w:color="auto" w:fill="auto"/>
            <w:vAlign w:val="center"/>
            <w:hideMark/>
          </w:tcPr>
          <w:p w14:paraId="60930796"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03970181" w14:textId="77777777" w:rsidR="00074A17" w:rsidRPr="00D83437" w:rsidRDefault="00074A17" w:rsidP="00A12964">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45C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597DCB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FB765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F8500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232DF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5045D66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344B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84F11F7" w14:textId="77777777" w:rsidR="00074A17" w:rsidRPr="00D83437" w:rsidRDefault="00074A17" w:rsidP="00A12964">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shd w:val="clear" w:color="auto" w:fill="auto"/>
            <w:vAlign w:val="center"/>
            <w:hideMark/>
          </w:tcPr>
          <w:p w14:paraId="3C711E80" w14:textId="77777777" w:rsidR="00074A17" w:rsidRPr="00D83437" w:rsidRDefault="00074A17" w:rsidP="00A12964">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shd w:val="clear" w:color="auto" w:fill="auto"/>
            <w:vAlign w:val="center"/>
            <w:hideMark/>
          </w:tcPr>
          <w:p w14:paraId="5AABF24F" w14:textId="77777777" w:rsidR="00074A17" w:rsidRPr="00D83437" w:rsidRDefault="00074A17" w:rsidP="00A12964">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shd w:val="clear" w:color="auto" w:fill="auto"/>
            <w:vAlign w:val="center"/>
            <w:hideMark/>
          </w:tcPr>
          <w:p w14:paraId="117BAA6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E760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1437B4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DD599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C2C6E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56607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08DB64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13B25A"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12AE0EEC"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shd w:val="clear" w:color="auto" w:fill="auto"/>
            <w:vAlign w:val="center"/>
            <w:hideMark/>
          </w:tcPr>
          <w:p w14:paraId="3A7F409D"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3EDE8873" w14:textId="77777777" w:rsidR="00074A17" w:rsidRPr="00D83437" w:rsidRDefault="00074A17" w:rsidP="00A12964">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shd w:val="clear" w:color="auto" w:fill="auto"/>
            <w:vAlign w:val="center"/>
            <w:hideMark/>
          </w:tcPr>
          <w:p w14:paraId="7A256D34"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A73D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00632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E89AC6"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865BF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683223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63F5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59FB5F" w14:textId="77777777" w:rsidR="00074A17" w:rsidRPr="00D83437" w:rsidRDefault="00074A17" w:rsidP="00A12964">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shd w:val="clear" w:color="auto" w:fill="auto"/>
            <w:vAlign w:val="center"/>
            <w:hideMark/>
          </w:tcPr>
          <w:p w14:paraId="000D5FE1"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1C23F1A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FABFB5"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26C7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D7E5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2EC9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8B7FC1"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B0BE3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E6F8F4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FBD2C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9D1D4C9" w14:textId="77777777" w:rsidR="00074A17" w:rsidRPr="00D83437" w:rsidRDefault="00074A17" w:rsidP="00A12964">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shd w:val="clear" w:color="auto" w:fill="auto"/>
            <w:vAlign w:val="center"/>
            <w:hideMark/>
          </w:tcPr>
          <w:p w14:paraId="31DD219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shd w:val="clear" w:color="auto" w:fill="auto"/>
            <w:vAlign w:val="center"/>
            <w:hideMark/>
          </w:tcPr>
          <w:p w14:paraId="0B5DD63A"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shd w:val="clear" w:color="auto" w:fill="auto"/>
            <w:vAlign w:val="center"/>
            <w:hideMark/>
          </w:tcPr>
          <w:p w14:paraId="29F03009"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D77D1E"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7ACE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1254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6035A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F793E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9A7510"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89B8A1"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shd w:val="clear" w:color="auto" w:fill="auto"/>
            <w:vAlign w:val="center"/>
            <w:hideMark/>
          </w:tcPr>
          <w:p w14:paraId="617D062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shd w:val="clear" w:color="auto" w:fill="auto"/>
            <w:vAlign w:val="center"/>
            <w:hideMark/>
          </w:tcPr>
          <w:p w14:paraId="1462D8C6"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22D10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E4CD3"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860F6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980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8989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62C44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0E33D5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3B0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846C6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shd w:val="clear" w:color="auto" w:fill="auto"/>
            <w:vAlign w:val="center"/>
            <w:hideMark/>
          </w:tcPr>
          <w:p w14:paraId="0040B62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shd w:val="clear" w:color="auto" w:fill="auto"/>
            <w:vAlign w:val="center"/>
            <w:hideMark/>
          </w:tcPr>
          <w:p w14:paraId="4D98586C"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6884FCCD" w14:textId="77777777" w:rsidR="00074A17" w:rsidRPr="00D83437" w:rsidRDefault="00074A17" w:rsidP="00A12964">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BF3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17A86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A5071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0E88C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A1F86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2ECA64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C6A0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CC453E" w14:textId="77777777" w:rsidR="00074A17" w:rsidRPr="00D83437" w:rsidRDefault="00074A17" w:rsidP="00A12964">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shd w:val="clear" w:color="auto" w:fill="auto"/>
            <w:vAlign w:val="center"/>
            <w:hideMark/>
          </w:tcPr>
          <w:p w14:paraId="648925ED" w14:textId="77777777" w:rsidR="00074A17" w:rsidRPr="00D83437" w:rsidRDefault="00074A17" w:rsidP="00A12964">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shd w:val="clear" w:color="auto" w:fill="auto"/>
            <w:vAlign w:val="center"/>
            <w:hideMark/>
          </w:tcPr>
          <w:p w14:paraId="7C80DD18"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shd w:val="clear" w:color="auto" w:fill="auto"/>
            <w:vAlign w:val="center"/>
            <w:hideMark/>
          </w:tcPr>
          <w:p w14:paraId="76AEE66A"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6DC8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C81B2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C5E89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9427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F6FBD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24EED35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C42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C103E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shd w:val="clear" w:color="auto" w:fill="auto"/>
            <w:vAlign w:val="center"/>
            <w:hideMark/>
          </w:tcPr>
          <w:p w14:paraId="2BBF5B0F" w14:textId="77777777" w:rsidR="00074A17" w:rsidRPr="00D83437" w:rsidRDefault="00074A17" w:rsidP="00A12964">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shd w:val="clear" w:color="auto" w:fill="auto"/>
            <w:vAlign w:val="center"/>
            <w:hideMark/>
          </w:tcPr>
          <w:p w14:paraId="6715137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shd w:val="clear" w:color="auto" w:fill="auto"/>
            <w:vAlign w:val="center"/>
            <w:hideMark/>
          </w:tcPr>
          <w:p w14:paraId="2E985482"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2FBCA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766188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7F19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8C4C6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5BF2B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73EF00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FDBC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22AA6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shd w:val="clear" w:color="auto" w:fill="auto"/>
            <w:vAlign w:val="center"/>
            <w:hideMark/>
          </w:tcPr>
          <w:p w14:paraId="46EF7600" w14:textId="77777777" w:rsidR="00074A17" w:rsidRPr="00D83437" w:rsidRDefault="00074A17" w:rsidP="00A12964">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shd w:val="clear" w:color="auto" w:fill="auto"/>
            <w:vAlign w:val="center"/>
            <w:hideMark/>
          </w:tcPr>
          <w:p w14:paraId="6B8EB64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shd w:val="clear" w:color="auto" w:fill="auto"/>
            <w:vAlign w:val="center"/>
            <w:hideMark/>
          </w:tcPr>
          <w:p w14:paraId="5CF3277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48C1669" w14:textId="77777777" w:rsidR="00074A17" w:rsidRPr="00D83437" w:rsidRDefault="00074A17" w:rsidP="005603C5">
            <w:pPr>
              <w:pStyle w:val="TAN"/>
              <w:rPr>
                <w:lang w:val="en-US" w:eastAsia="zh-CN"/>
              </w:rPr>
            </w:pPr>
            <w:r w:rsidRPr="00D83437">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66C1C05D" w14:textId="21264529" w:rsidR="00074A17" w:rsidRDefault="00074A17" w:rsidP="00074A17">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31FDAE91" w14:textId="77777777" w:rsidR="00074A17" w:rsidRPr="00D83437" w:rsidRDefault="00074A17" w:rsidP="00074A17"/>
    <w:p w14:paraId="6C1EB109" w14:textId="04BDBC9D" w:rsidR="00074A17" w:rsidRDefault="00074A17" w:rsidP="00074A17">
      <w:pPr>
        <w:pStyle w:val="3"/>
      </w:pPr>
      <w:bookmarkStart w:id="152" w:name="_Toc195268304"/>
      <w:r>
        <w:lastRenderedPageBreak/>
        <w:t>6.14.3</w:t>
      </w:r>
      <w:r>
        <w:tab/>
        <w:t>∆TIB and ∆RIB values</w:t>
      </w:r>
      <w:bookmarkEnd w:id="152"/>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2C7C5FD7" w14:textId="66B03805" w:rsidR="00074A17" w:rsidRDefault="00074A17" w:rsidP="00074A17">
      <w:pPr>
        <w:pStyle w:val="TH"/>
      </w:pPr>
      <w:r>
        <w:t>Table 6.14.3-1: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2F5A1165"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lang w:eastAsia="zh-CN"/>
              </w:rPr>
            </w:pPr>
            <w:r w:rsidRPr="00DC7310">
              <w:rPr>
                <w:szCs w:val="18"/>
                <w:lang w:eastAsia="ja-JP"/>
              </w:rPr>
              <w:t>0.</w:t>
            </w:r>
            <w:r>
              <w:rPr>
                <w:szCs w:val="18"/>
                <w:lang w:eastAsia="ja-JP"/>
              </w:rPr>
              <w:t>8</w:t>
            </w:r>
          </w:p>
        </w:tc>
      </w:tr>
      <w:tr w:rsidR="00074A17" w14:paraId="30DF317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3BDBBEC" w14:textId="77777777" w:rsidR="00074A17" w:rsidRDefault="00074A17"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Table 6.14.3-2: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74BA2742"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pPr>
            <w:r>
              <w:t>NOTE *:</w:t>
            </w:r>
            <w:r>
              <w:tab/>
              <w:t>“-” denotes ΔRIB,c = 0.</w:t>
            </w:r>
          </w:p>
          <w:p w14:paraId="7E90B347"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3"/>
      </w:pPr>
      <w:bookmarkStart w:id="153" w:name="_Toc195268305"/>
      <w:r>
        <w:t>6.14.4</w:t>
      </w:r>
      <w:r>
        <w:tab/>
        <w:t>Analysis of MSD requirements</w:t>
      </w:r>
      <w:bookmarkEnd w:id="153"/>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57855447" w14:textId="77777777" w:rsidR="00074A17" w:rsidRDefault="00074A17" w:rsidP="00074A1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trPr>
        <w:tc>
          <w:tcPr>
            <w:tcW w:w="0" w:type="auto"/>
            <w:gridSpan w:val="8"/>
            <w:tcBorders>
              <w:bottom w:val="single" w:sz="4" w:space="0" w:color="auto"/>
            </w:tcBorders>
            <w:shd w:val="clear" w:color="auto" w:fill="auto"/>
          </w:tcPr>
          <w:p w14:paraId="30FEFE43"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A12964">
        <w:trPr>
          <w:tblHeader/>
          <w:jc w:val="center"/>
        </w:trPr>
        <w:tc>
          <w:tcPr>
            <w:tcW w:w="0" w:type="auto"/>
            <w:tcBorders>
              <w:bottom w:val="single" w:sz="4" w:space="0" w:color="auto"/>
            </w:tcBorders>
            <w:shd w:val="clear" w:color="auto" w:fill="auto"/>
          </w:tcPr>
          <w:p w14:paraId="11BED1FE"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08ABAA3"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4526F65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02C5AD32"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74920A1D" w14:textId="77777777" w:rsidR="00074A17" w:rsidRPr="00DC7310" w:rsidRDefault="00074A17" w:rsidP="00A12964">
            <w:pPr>
              <w:pStyle w:val="TAH"/>
              <w:keepNext w:val="0"/>
              <w:keepLines w:val="0"/>
            </w:pPr>
            <w:r w:rsidRPr="00DC7310">
              <w:t>UL</w:t>
            </w:r>
          </w:p>
          <w:p w14:paraId="219AE8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EC92D68"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16DFD7AF"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C67260B" w14:textId="77777777" w:rsidTr="00A12964">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pPr>
            <w:r w:rsidRPr="00F9519C">
              <w:rPr>
                <w:lang w:eastAsia="zh-CN"/>
              </w:rPr>
              <w:t>N/A</w:t>
            </w:r>
          </w:p>
        </w:tc>
      </w:tr>
      <w:tr w:rsidR="00074A17" w:rsidRPr="00DC7310" w14:paraId="3DCB632E" w14:textId="77777777" w:rsidTr="00A12964">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lang w:eastAsia="zh-CN"/>
              </w:rPr>
            </w:pPr>
            <w:r>
              <w:rPr>
                <w:rFonts w:hint="eastAsia"/>
                <w:lang w:eastAsia="zh-CN"/>
              </w:rPr>
              <w:t>I</w:t>
            </w:r>
            <w:r>
              <w:rPr>
                <w:lang w:eastAsia="zh-CN"/>
              </w:rPr>
              <w:t>MD3</w:t>
            </w:r>
          </w:p>
        </w:tc>
      </w:tr>
      <w:tr w:rsidR="00074A17" w:rsidRPr="00DC7310" w14:paraId="2871759F" w14:textId="77777777" w:rsidTr="00A12964">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pPr>
            <w:r w:rsidRPr="00F9519C">
              <w:rPr>
                <w:lang w:eastAsia="zh-CN"/>
              </w:rPr>
              <w:t>N/A</w:t>
            </w:r>
          </w:p>
        </w:tc>
      </w:tr>
      <w:tr w:rsidR="00074A17" w:rsidRPr="00DC7310" w14:paraId="024A985B" w14:textId="77777777" w:rsidTr="00A12964">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lang w:eastAsia="zh-CN"/>
              </w:rPr>
            </w:pPr>
            <w:r w:rsidRPr="00F9519C">
              <w:rPr>
                <w:lang w:eastAsia="zh-CN"/>
              </w:rPr>
              <w:t>N/A</w:t>
            </w:r>
          </w:p>
        </w:tc>
      </w:tr>
      <w:tr w:rsidR="00074A17" w:rsidRPr="00DC7310" w14:paraId="319A482C" w14:textId="77777777" w:rsidTr="00A12964">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lang w:eastAsia="zh-CN"/>
              </w:rPr>
            </w:pPr>
            <w:r w:rsidRPr="00F9519C">
              <w:rPr>
                <w:lang w:eastAsia="zh-CN"/>
              </w:rPr>
              <w:t>N/A</w:t>
            </w:r>
          </w:p>
        </w:tc>
      </w:tr>
      <w:tr w:rsidR="00074A17" w:rsidRPr="00DC7310" w14:paraId="42451A83" w14:textId="77777777" w:rsidTr="00A12964">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A12964">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lang w:eastAsia="zh-CN"/>
              </w:rPr>
            </w:pPr>
            <w:r>
              <w:rPr>
                <w:lang w:val="en-US" w:eastAsia="zh-CN"/>
              </w:rPr>
              <w:t>N/A</w:t>
            </w:r>
          </w:p>
        </w:tc>
      </w:tr>
      <w:tr w:rsidR="00074A17" w:rsidRPr="00DC7310" w14:paraId="41E8C059" w14:textId="77777777" w:rsidTr="00A12964">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lang w:eastAsia="zh-CN"/>
              </w:rPr>
            </w:pPr>
            <w:r>
              <w:rPr>
                <w:lang w:val="en-US" w:eastAsia="zh-CN"/>
              </w:rPr>
              <w:t>N/A</w:t>
            </w:r>
          </w:p>
        </w:tc>
      </w:tr>
      <w:tr w:rsidR="00074A17" w:rsidRPr="00DC7310" w14:paraId="4E9058A8" w14:textId="77777777" w:rsidTr="00A12964">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lang w:eastAsia="zh-CN"/>
              </w:rPr>
            </w:pPr>
            <w:r>
              <w:rPr>
                <w:lang w:val="en-US" w:eastAsia="zh-CN"/>
              </w:rPr>
              <w:t>IMD4</w:t>
            </w:r>
          </w:p>
        </w:tc>
      </w:tr>
      <w:tr w:rsidR="00074A17" w:rsidRPr="00DC7310" w14:paraId="04214ED8"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2"/>
        <w:rPr>
          <w:rFonts w:eastAsia="MS Mincho"/>
          <w:lang w:eastAsia="ja-JP"/>
        </w:rPr>
      </w:pPr>
      <w:bookmarkStart w:id="154" w:name="_Toc195268306"/>
      <w:r>
        <w:t>6.15</w:t>
      </w:r>
      <w:r w:rsidR="002E36A3">
        <w:tab/>
        <w:t>DC_3_n71-n77</w:t>
      </w:r>
      <w:bookmarkEnd w:id="154"/>
    </w:p>
    <w:p w14:paraId="53CE2F55" w14:textId="64E4E5C2" w:rsidR="002E36A3" w:rsidRDefault="00343641" w:rsidP="002E36A3">
      <w:pPr>
        <w:pStyle w:val="3"/>
      </w:pPr>
      <w:bookmarkStart w:id="155" w:name="_Toc195268307"/>
      <w:r>
        <w:t>6.15</w:t>
      </w:r>
      <w:r w:rsidR="002E36A3">
        <w:t>.1</w:t>
      </w:r>
      <w:r w:rsidR="002E36A3">
        <w:tab/>
      </w:r>
      <w:r w:rsidR="002E36A3">
        <w:rPr>
          <w:rFonts w:eastAsia="맑은 고딕"/>
          <w:lang w:eastAsia="ko-KR"/>
        </w:rPr>
        <w:t>Configurations</w:t>
      </w:r>
      <w:r w:rsidR="002E36A3">
        <w:t xml:space="preserve"> for DC</w:t>
      </w:r>
      <w:bookmarkEnd w:id="155"/>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lang w:eastAsia="fi-FI"/>
              </w:rPr>
            </w:pPr>
            <w:r>
              <w:rPr>
                <w:lang w:eastAsia="fi-FI"/>
              </w:rPr>
              <w:t>EN-DC</w:t>
            </w:r>
          </w:p>
          <w:p w14:paraId="1A307564" w14:textId="77777777" w:rsidR="002E36A3" w:rsidRDefault="002E36A3"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lang w:val="fr-FR" w:eastAsia="fi-FI"/>
              </w:rPr>
            </w:pPr>
            <w:r>
              <w:rPr>
                <w:lang w:val="fr-FR" w:eastAsia="fi-FI"/>
              </w:rPr>
              <w:t>Uplink EN-DC</w:t>
            </w:r>
          </w:p>
          <w:p w14:paraId="319E40A3" w14:textId="77777777" w:rsidR="002E36A3" w:rsidRDefault="002E36A3" w:rsidP="00A12964">
            <w:pPr>
              <w:pStyle w:val="TAH"/>
              <w:rPr>
                <w:lang w:val="fr-FR" w:eastAsia="fi-FI"/>
              </w:rPr>
            </w:pPr>
            <w:r>
              <w:rPr>
                <w:lang w:val="fr-FR" w:eastAsia="fi-FI"/>
              </w:rPr>
              <w:t>configuration</w:t>
            </w:r>
          </w:p>
          <w:p w14:paraId="1F228ABA" w14:textId="77777777" w:rsidR="002E36A3" w:rsidRDefault="002E36A3" w:rsidP="00A12964">
            <w:pPr>
              <w:pStyle w:val="TAH"/>
              <w:rPr>
                <w:lang w:val="fr-FR" w:eastAsia="fi-FI"/>
              </w:rPr>
            </w:pPr>
            <w:r>
              <w:rPr>
                <w:lang w:val="fr-FR" w:eastAsia="fi-FI"/>
              </w:rPr>
              <w:t>(NOTE X)</w:t>
            </w:r>
          </w:p>
        </w:tc>
      </w:tr>
      <w:tr w:rsidR="002E36A3" w14:paraId="252C6042"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pPr>
            <w:r w:rsidRPr="001A4672">
              <w:t>DC_</w:t>
            </w:r>
            <w:r>
              <w:t>3</w:t>
            </w:r>
            <w:r w:rsidRPr="001A4672">
              <w:t>A_</w:t>
            </w:r>
            <w:r>
              <w:t>n71A-n77A</w:t>
            </w:r>
          </w:p>
          <w:p w14:paraId="058228D0" w14:textId="77777777" w:rsidR="002E36A3" w:rsidRDefault="002E36A3" w:rsidP="00A12964">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p w14:paraId="40981362" w14:textId="77777777" w:rsidR="002E36A3" w:rsidRDefault="002E36A3"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E36A3" w14:paraId="62A1EA36"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78A30A02" w14:textId="77777777" w:rsidR="002E36A3" w:rsidRDefault="002E36A3" w:rsidP="002E36A3"/>
    <w:p w14:paraId="21C3DA40" w14:textId="6FF6D89D" w:rsidR="002E36A3" w:rsidRDefault="00343641" w:rsidP="002E36A3">
      <w:pPr>
        <w:pStyle w:val="3"/>
      </w:pPr>
      <w:bookmarkStart w:id="156" w:name="_Toc195268308"/>
      <w:r>
        <w:lastRenderedPageBreak/>
        <w:t>6.15</w:t>
      </w:r>
      <w:r w:rsidR="002E36A3">
        <w:t>.2</w:t>
      </w:r>
      <w:r w:rsidR="002E36A3">
        <w:tab/>
        <w:t>Co-existence analysis for DC</w:t>
      </w:r>
      <w:bookmarkEnd w:id="156"/>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BB91CB"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D4C854"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15FF1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E87851"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5C762C"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
        </w:tc>
      </w:tr>
      <w:tr w:rsidR="002E36A3" w:rsidRPr="00F952D1" w14:paraId="1E7B651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4F4AA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AEF41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BB652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247E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1BC5A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3B0FF41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25575"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F5607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1F83865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
          <w:p w14:paraId="13C54C70" w14:textId="77777777" w:rsidR="002E36A3" w:rsidRPr="00F952D1" w:rsidRDefault="002E36A3" w:rsidP="00A12964">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
          <w:p w14:paraId="13122B3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1398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BE17E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A89E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E34DD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D2F0A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4045BC3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110461"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E1C3D2" w14:textId="77777777" w:rsidR="002E36A3" w:rsidRPr="00F952D1" w:rsidRDefault="002E36A3" w:rsidP="00A12964">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222D2C" w14:textId="77777777" w:rsidR="002E36A3" w:rsidRPr="00F952D1" w:rsidRDefault="002E36A3" w:rsidP="00A12964">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72BE1AE"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597D8AE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1979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B30618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1964C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3D35F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4BF369"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1A1F38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A167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C2D6FA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76216D5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7B6CF02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1D452B7C"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07BC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CDD719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5B9D2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A7A46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15BAE3B"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05729C5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E3A0C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D9AE367" w14:textId="77777777" w:rsidR="002E36A3" w:rsidRPr="00F952D1" w:rsidRDefault="002E36A3" w:rsidP="00A12964">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4A12D7B6" w14:textId="77777777" w:rsidR="002E36A3" w:rsidRPr="00F952D1" w:rsidRDefault="002E36A3" w:rsidP="00A12964">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4FEA2D2B"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5D3B278"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525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CC37D3"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865F0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FF8BDC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9454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A9EE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3EEF2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16690F26" w14:textId="77777777" w:rsidR="002E36A3" w:rsidRPr="00F952D1" w:rsidRDefault="002E36A3" w:rsidP="00A12964">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5776DA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BB8F2D"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8AFC4D"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FE22C4"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88785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527E8CB5"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5BE8DE6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7B2D4FC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32485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A0D1F7F" w14:textId="77777777" w:rsidR="002E36A3" w:rsidRPr="00F952D1" w:rsidRDefault="002E36A3" w:rsidP="00A12964">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247E1D56" w14:textId="77777777" w:rsidR="002E36A3" w:rsidRPr="00F952D1" w:rsidRDefault="002E36A3" w:rsidP="00A12964">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shd w:val="clear" w:color="000000" w:fill="FFFF00"/>
            <w:vAlign w:val="center"/>
            <w:hideMark/>
          </w:tcPr>
          <w:p w14:paraId="153829B0" w14:textId="77777777" w:rsidR="002E36A3" w:rsidRPr="00F952D1" w:rsidRDefault="002E36A3" w:rsidP="00A12964">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shd w:val="clear" w:color="000000" w:fill="FFFF00"/>
            <w:vAlign w:val="center"/>
            <w:hideMark/>
          </w:tcPr>
          <w:p w14:paraId="26A3F65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B452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C79201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D014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9DF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B67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A8FA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CC5F34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2112BD1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66EBF995"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D2C31E"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F0CB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BE691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6617F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B24F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A662E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B043E4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00FBE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0CCD1D8" w14:textId="77777777" w:rsidR="002E36A3" w:rsidRPr="00F952D1" w:rsidRDefault="002E36A3" w:rsidP="00A12964">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1C9B07CA" w14:textId="77777777" w:rsidR="002E36A3" w:rsidRPr="00F952D1" w:rsidRDefault="002E36A3" w:rsidP="00A12964">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02868C54"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7EC231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D52CE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27E23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F666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41A7426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48AB0E8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1A285F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8EE2A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39A8D25" w14:textId="77777777" w:rsidR="002E36A3" w:rsidRPr="00F952D1" w:rsidRDefault="002E36A3" w:rsidP="00A12964">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5B2581CE" w14:textId="77777777" w:rsidR="002E36A3" w:rsidRPr="00F952D1" w:rsidRDefault="002E36A3" w:rsidP="00A12964">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shd w:val="clear" w:color="000000" w:fill="FFFF00"/>
            <w:vAlign w:val="center"/>
            <w:hideMark/>
          </w:tcPr>
          <w:p w14:paraId="48F1B2F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shd w:val="clear" w:color="000000" w:fill="FFFF00"/>
            <w:vAlign w:val="center"/>
            <w:hideMark/>
          </w:tcPr>
          <w:p w14:paraId="7B6BCCF3" w14:textId="77777777" w:rsidR="002E36A3" w:rsidRPr="00F952D1" w:rsidRDefault="002E36A3" w:rsidP="00A12964">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F9CF4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lastRenderedPageBreak/>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910D4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B7A27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E033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21BD0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49AA8FB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1E13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E8DDA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538B589B"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23D31A89" w14:textId="77777777" w:rsidR="002E36A3" w:rsidRPr="00F952D1" w:rsidRDefault="002E36A3" w:rsidP="00A12964">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74ADC6A5" w14:textId="77777777" w:rsidR="002E36A3" w:rsidRPr="00F952D1" w:rsidRDefault="002E36A3" w:rsidP="00A12964">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84F5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9E8EA7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6B41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E885D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626F2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241DFA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EE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DDC686" w14:textId="77777777" w:rsidR="002E36A3" w:rsidRPr="00F952D1" w:rsidRDefault="002E36A3" w:rsidP="00A12964">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7B15E9B4" w14:textId="77777777" w:rsidR="002E36A3" w:rsidRPr="00F952D1" w:rsidRDefault="002E36A3" w:rsidP="00A12964">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12B3954E"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0E738F01" w14:textId="77777777" w:rsidR="002E36A3" w:rsidRPr="00F952D1" w:rsidRDefault="002E36A3" w:rsidP="00A12964">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2DA551" w14:textId="77777777" w:rsidR="002E36A3" w:rsidRPr="00F952D1" w:rsidRDefault="002E36A3" w:rsidP="005603C5">
            <w:pPr>
              <w:pStyle w:val="TAN"/>
              <w:rPr>
                <w:lang w:val="en-US" w:eastAsia="zh-CN"/>
              </w:rPr>
            </w:pPr>
            <w:r w:rsidRPr="00F952D1">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22FCAD24" w14:textId="4AFEF8E3" w:rsidR="002E36A3" w:rsidRDefault="002E36A3" w:rsidP="002E36A3">
      <w:pPr>
        <w:rPr>
          <w:lang w:eastAsia="ja-JP"/>
        </w:rPr>
      </w:pPr>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528B1212" w14:textId="77777777" w:rsidR="002E36A3" w:rsidRDefault="002E36A3" w:rsidP="002E36A3"/>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B938FEA"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04DB60"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60C3C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434ADC"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9BC225"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
        </w:tc>
      </w:tr>
      <w:tr w:rsidR="002E36A3" w:rsidRPr="00CE71C7" w14:paraId="7583BA57"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18132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A2FD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D3E08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59630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39B2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564E14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9083C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1B6F8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shd w:val="clear" w:color="auto" w:fill="auto"/>
            <w:vAlign w:val="center"/>
            <w:hideMark/>
          </w:tcPr>
          <w:p w14:paraId="6F92AE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shd w:val="clear" w:color="auto" w:fill="auto"/>
            <w:vAlign w:val="center"/>
            <w:hideMark/>
          </w:tcPr>
          <w:p w14:paraId="693341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shd w:val="clear" w:color="auto" w:fill="auto"/>
            <w:vAlign w:val="center"/>
            <w:hideMark/>
          </w:tcPr>
          <w:p w14:paraId="6E5E5EB9" w14:textId="77777777" w:rsidR="002E36A3" w:rsidRPr="00CE71C7" w:rsidRDefault="002E36A3" w:rsidP="00A12964">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236D9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000000" w:fill="FFFF00"/>
            <w:vAlign w:val="center"/>
            <w:hideMark/>
          </w:tcPr>
          <w:p w14:paraId="3C2FD29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000000" w:fill="FFFF00"/>
            <w:vAlign w:val="center"/>
            <w:hideMark/>
          </w:tcPr>
          <w:p w14:paraId="11AE75E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ECB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B741A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503C8B9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7459B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000000" w:fill="FFFF00"/>
            <w:vAlign w:val="center"/>
            <w:hideMark/>
          </w:tcPr>
          <w:p w14:paraId="61A23E1B" w14:textId="77777777" w:rsidR="002E36A3" w:rsidRPr="00CE71C7" w:rsidRDefault="002E36A3" w:rsidP="00A12964">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shd w:val="clear" w:color="000000" w:fill="FFFF00"/>
            <w:vAlign w:val="center"/>
            <w:hideMark/>
          </w:tcPr>
          <w:p w14:paraId="28358B58" w14:textId="77777777" w:rsidR="002E36A3" w:rsidRPr="00CE71C7" w:rsidRDefault="002E36A3" w:rsidP="00A12964">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shd w:val="clear" w:color="auto" w:fill="auto"/>
            <w:vAlign w:val="center"/>
            <w:hideMark/>
          </w:tcPr>
          <w:p w14:paraId="292F7A46" w14:textId="77777777" w:rsidR="002E36A3" w:rsidRPr="00CE71C7" w:rsidRDefault="002E36A3" w:rsidP="00A12964">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shd w:val="clear" w:color="auto" w:fill="auto"/>
            <w:vAlign w:val="center"/>
            <w:hideMark/>
          </w:tcPr>
          <w:p w14:paraId="1D7297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4D84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AB131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08ECC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70F68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AD3C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1E479B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158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FD718C" w14:textId="77777777" w:rsidR="002E36A3" w:rsidRPr="00CE71C7" w:rsidRDefault="002E36A3" w:rsidP="00A12964">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shd w:val="clear" w:color="auto" w:fill="auto"/>
            <w:vAlign w:val="center"/>
            <w:hideMark/>
          </w:tcPr>
          <w:p w14:paraId="3BF9E6B8" w14:textId="77777777" w:rsidR="002E36A3" w:rsidRPr="00CE71C7" w:rsidRDefault="002E36A3" w:rsidP="00A12964">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shd w:val="clear" w:color="auto" w:fill="auto"/>
            <w:vAlign w:val="center"/>
            <w:hideMark/>
          </w:tcPr>
          <w:p w14:paraId="7D14F9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shd w:val="clear" w:color="auto" w:fill="auto"/>
            <w:vAlign w:val="center"/>
            <w:hideMark/>
          </w:tcPr>
          <w:p w14:paraId="28A2A01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CF48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2DEDE7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08E4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22A8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9CDEE3"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03A82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F857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2CFC1" w14:textId="77777777" w:rsidR="002E36A3" w:rsidRPr="00CE71C7" w:rsidRDefault="002E36A3" w:rsidP="00A12964">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shd w:val="clear" w:color="auto" w:fill="auto"/>
            <w:vAlign w:val="center"/>
            <w:hideMark/>
          </w:tcPr>
          <w:p w14:paraId="78F91C7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shd w:val="clear" w:color="auto" w:fill="auto"/>
            <w:vAlign w:val="center"/>
            <w:hideMark/>
          </w:tcPr>
          <w:p w14:paraId="07C5FD1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shd w:val="clear" w:color="auto" w:fill="auto"/>
            <w:vAlign w:val="center"/>
            <w:hideMark/>
          </w:tcPr>
          <w:p w14:paraId="518B189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338E6"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3CAA81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A07B9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B1161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FA9FF0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88D24D"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F8B7D9" w14:textId="77777777" w:rsidR="002E36A3" w:rsidRPr="00CE71C7" w:rsidRDefault="002E36A3" w:rsidP="00A12964">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shd w:val="clear" w:color="auto" w:fill="auto"/>
            <w:vAlign w:val="center"/>
            <w:hideMark/>
          </w:tcPr>
          <w:p w14:paraId="0FB204E8" w14:textId="77777777" w:rsidR="002E36A3" w:rsidRPr="00CE71C7" w:rsidRDefault="002E36A3" w:rsidP="00A12964">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shd w:val="clear" w:color="auto" w:fill="auto"/>
            <w:vAlign w:val="center"/>
            <w:hideMark/>
          </w:tcPr>
          <w:p w14:paraId="3B730289"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351BD5"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A40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41964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2E232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07DD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BBBAF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4B79B9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0F72EE"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0AB8D5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shd w:val="clear" w:color="auto" w:fill="auto"/>
            <w:vAlign w:val="center"/>
            <w:hideMark/>
          </w:tcPr>
          <w:p w14:paraId="6FDABCD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shd w:val="clear" w:color="auto" w:fill="auto"/>
            <w:vAlign w:val="center"/>
            <w:hideMark/>
          </w:tcPr>
          <w:p w14:paraId="358B58DA"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shd w:val="clear" w:color="auto" w:fill="auto"/>
            <w:vAlign w:val="center"/>
            <w:hideMark/>
          </w:tcPr>
          <w:p w14:paraId="3DDC677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C23D6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BB7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52B7C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610D48"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64761A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D37950"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E1B13B"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shd w:val="clear" w:color="auto" w:fill="auto"/>
            <w:vAlign w:val="center"/>
            <w:hideMark/>
          </w:tcPr>
          <w:p w14:paraId="1958DCA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shd w:val="clear" w:color="auto" w:fill="auto"/>
            <w:vAlign w:val="center"/>
            <w:hideMark/>
          </w:tcPr>
          <w:p w14:paraId="0114EF2C"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B2826EE"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F05EAA"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6CA70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4FA5F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E849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52685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8CDE3C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61C5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C3958B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shd w:val="clear" w:color="auto" w:fill="auto"/>
            <w:vAlign w:val="center"/>
            <w:hideMark/>
          </w:tcPr>
          <w:p w14:paraId="4F0C758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shd w:val="clear" w:color="auto" w:fill="auto"/>
            <w:vAlign w:val="center"/>
            <w:hideMark/>
          </w:tcPr>
          <w:p w14:paraId="2C04FC0E" w14:textId="77777777" w:rsidR="002E36A3" w:rsidRPr="00CE71C7" w:rsidRDefault="002E36A3" w:rsidP="00A12964">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shd w:val="clear" w:color="auto" w:fill="auto"/>
            <w:vAlign w:val="center"/>
            <w:hideMark/>
          </w:tcPr>
          <w:p w14:paraId="56467A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A888B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9271A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1F20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274E3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F073D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48CC563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60C7E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E0EA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14:paraId="76A2D29B" w14:textId="77777777" w:rsidR="002E36A3" w:rsidRPr="00CE71C7" w:rsidRDefault="002E36A3" w:rsidP="00A12964">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shd w:val="clear" w:color="auto" w:fill="auto"/>
            <w:vAlign w:val="center"/>
            <w:hideMark/>
          </w:tcPr>
          <w:p w14:paraId="5F766C1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shd w:val="clear" w:color="auto" w:fill="auto"/>
            <w:vAlign w:val="center"/>
            <w:hideMark/>
          </w:tcPr>
          <w:p w14:paraId="5D1D517F" w14:textId="77777777" w:rsidR="002E36A3" w:rsidRPr="00CE71C7" w:rsidRDefault="002E36A3" w:rsidP="00A12964">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1571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C140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D67A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18F9A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2EE45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6D5C68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950D8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35999D"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shd w:val="clear" w:color="auto" w:fill="auto"/>
            <w:vAlign w:val="center"/>
            <w:hideMark/>
          </w:tcPr>
          <w:p w14:paraId="3852E92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shd w:val="clear" w:color="auto" w:fill="auto"/>
            <w:vAlign w:val="center"/>
            <w:hideMark/>
          </w:tcPr>
          <w:p w14:paraId="5FC6BA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shd w:val="clear" w:color="auto" w:fill="auto"/>
            <w:vAlign w:val="center"/>
            <w:hideMark/>
          </w:tcPr>
          <w:p w14:paraId="65DBA8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D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911A74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4B70D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35A3D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DBCCA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CB90D5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4A8AB"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F77CDE"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shd w:val="clear" w:color="auto" w:fill="auto"/>
            <w:vAlign w:val="center"/>
            <w:hideMark/>
          </w:tcPr>
          <w:p w14:paraId="7F7E14D4" w14:textId="77777777" w:rsidR="002E36A3" w:rsidRPr="00CE71C7" w:rsidRDefault="002E36A3" w:rsidP="00A12964">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shd w:val="clear" w:color="auto" w:fill="auto"/>
            <w:vAlign w:val="center"/>
            <w:hideMark/>
          </w:tcPr>
          <w:p w14:paraId="22F2147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shd w:val="clear" w:color="auto" w:fill="auto"/>
            <w:vAlign w:val="center"/>
            <w:hideMark/>
          </w:tcPr>
          <w:p w14:paraId="3C07A7B1"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409200" w14:textId="77777777" w:rsidR="002E36A3" w:rsidRPr="00CE71C7" w:rsidRDefault="002E36A3" w:rsidP="005603C5">
            <w:pPr>
              <w:pStyle w:val="TAN"/>
              <w:rPr>
                <w:lang w:val="en-US" w:eastAsia="zh-CN"/>
              </w:rPr>
            </w:pPr>
            <w:r w:rsidRPr="00CE71C7">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0D9A48DE" w14:textId="6A71D5EC" w:rsidR="002E36A3" w:rsidRDefault="002E36A3" w:rsidP="002E36A3">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72EA297D" w14:textId="77777777" w:rsidR="002E36A3" w:rsidRPr="006A2903" w:rsidRDefault="002E36A3" w:rsidP="002E36A3"/>
    <w:p w14:paraId="1C468D22" w14:textId="32430E16" w:rsidR="002E36A3" w:rsidRDefault="00343641" w:rsidP="002E36A3">
      <w:pPr>
        <w:pStyle w:val="3"/>
      </w:pPr>
      <w:bookmarkStart w:id="157" w:name="_Toc195268309"/>
      <w:r>
        <w:t>6.15</w:t>
      </w:r>
      <w:r w:rsidR="002E36A3">
        <w:t>.3</w:t>
      </w:r>
      <w:r w:rsidR="002E36A3">
        <w:tab/>
        <w:t>∆TIB and ∆RIB values</w:t>
      </w:r>
      <w:bookmarkEnd w:id="157"/>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7BAE0D2"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lang w:eastAsia="zh-CN"/>
              </w:rPr>
            </w:pPr>
            <w:r w:rsidRPr="00DC7310">
              <w:rPr>
                <w:szCs w:val="18"/>
                <w:lang w:eastAsia="ja-JP"/>
              </w:rPr>
              <w:t>0.</w:t>
            </w:r>
            <w:r>
              <w:rPr>
                <w:szCs w:val="18"/>
                <w:lang w:eastAsia="ja-JP"/>
              </w:rPr>
              <w:t>8</w:t>
            </w:r>
          </w:p>
        </w:tc>
      </w:tr>
      <w:tr w:rsidR="002E36A3" w14:paraId="351B1E07"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380B6D" w14:textId="77777777" w:rsidR="002E36A3" w:rsidRDefault="002E36A3"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lastRenderedPageBreak/>
        <w:t xml:space="preserve">Table </w:t>
      </w:r>
      <w:r w:rsidR="00343641">
        <w:t>6.15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19568F4"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pPr>
            <w:r>
              <w:t>NOTE *:</w:t>
            </w:r>
            <w:r>
              <w:tab/>
              <w:t>“-” denotes ΔRIB,c = 0.</w:t>
            </w:r>
          </w:p>
          <w:p w14:paraId="67212AA3" w14:textId="77777777" w:rsidR="002E36A3" w:rsidRDefault="002E36A3" w:rsidP="00A12964">
            <w:pPr>
              <w:pStyle w:val="TAN"/>
              <w:rPr>
                <w:rFonts w:eastAsia="맑은 고딕"/>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3"/>
      </w:pPr>
      <w:bookmarkStart w:id="158" w:name="_Toc195268310"/>
      <w:r>
        <w:t>6.15</w:t>
      </w:r>
      <w:r w:rsidR="002E36A3">
        <w:t>.4</w:t>
      </w:r>
      <w:r w:rsidR="002E36A3">
        <w:tab/>
        <w:t>Analysis of MSD requirements</w:t>
      </w:r>
      <w:bookmarkEnd w:id="158"/>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trPr>
        <w:tc>
          <w:tcPr>
            <w:tcW w:w="0" w:type="auto"/>
            <w:gridSpan w:val="8"/>
            <w:tcBorders>
              <w:bottom w:val="single" w:sz="4" w:space="0" w:color="auto"/>
            </w:tcBorders>
            <w:shd w:val="clear" w:color="auto" w:fill="auto"/>
          </w:tcPr>
          <w:p w14:paraId="1CFEE44D" w14:textId="77777777" w:rsidR="002E36A3" w:rsidRPr="00DC7310" w:rsidRDefault="002E36A3"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A12964">
        <w:trPr>
          <w:tblHeader/>
          <w:jc w:val="center"/>
        </w:trPr>
        <w:tc>
          <w:tcPr>
            <w:tcW w:w="0" w:type="auto"/>
            <w:tcBorders>
              <w:bottom w:val="single" w:sz="4" w:space="0" w:color="auto"/>
            </w:tcBorders>
            <w:shd w:val="clear" w:color="auto" w:fill="auto"/>
          </w:tcPr>
          <w:p w14:paraId="1CF5FD5A" w14:textId="77777777" w:rsidR="002E36A3" w:rsidRPr="00DC7310" w:rsidRDefault="002E36A3"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240538A5" w14:textId="77777777" w:rsidR="002E36A3" w:rsidRPr="00DC7310" w:rsidRDefault="002E36A3"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75AC856" w14:textId="77777777" w:rsidR="002E36A3" w:rsidRPr="00DC7310" w:rsidRDefault="002E36A3"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70C4867F" w14:textId="77777777" w:rsidR="002E36A3" w:rsidRPr="00DC7310" w:rsidRDefault="002E36A3"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E68AEB2" w14:textId="77777777" w:rsidR="002E36A3" w:rsidRPr="00DC7310" w:rsidRDefault="002E36A3" w:rsidP="00A12964">
            <w:pPr>
              <w:pStyle w:val="TAH"/>
              <w:keepNext w:val="0"/>
              <w:keepLines w:val="0"/>
            </w:pPr>
            <w:r w:rsidRPr="00DC7310">
              <w:t>UL</w:t>
            </w:r>
          </w:p>
          <w:p w14:paraId="5102C68B" w14:textId="77777777" w:rsidR="002E36A3" w:rsidRPr="00DC7310" w:rsidRDefault="002E36A3"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287A134" w14:textId="77777777" w:rsidR="002E36A3" w:rsidRPr="00DC7310" w:rsidRDefault="002E36A3"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58403882" w14:textId="77777777" w:rsidR="002E36A3" w:rsidRPr="00DC7310" w:rsidRDefault="002E36A3"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A12964">
            <w:pPr>
              <w:pStyle w:val="TAH"/>
              <w:keepNext w:val="0"/>
              <w:keepLines w:val="0"/>
            </w:pPr>
            <w:r w:rsidRPr="00DC7310">
              <w:t>IMD</w:t>
            </w:r>
            <w:r>
              <w:t xml:space="preserve"> </w:t>
            </w:r>
            <w:r w:rsidRPr="00DC7310">
              <w:t>order</w:t>
            </w:r>
          </w:p>
        </w:tc>
      </w:tr>
      <w:tr w:rsidR="002E36A3" w:rsidRPr="00DC7310" w14:paraId="2DE110D1" w14:textId="77777777" w:rsidTr="00A12964">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lang w:eastAsia="zh-CN"/>
              </w:rPr>
            </w:pPr>
            <w:r>
              <w:rPr>
                <w:lang w:val="en-US" w:eastAsia="zh-CN"/>
              </w:rPr>
              <w:t>N/A</w:t>
            </w:r>
          </w:p>
        </w:tc>
      </w:tr>
      <w:tr w:rsidR="002E36A3" w:rsidRPr="00DC7310" w14:paraId="668D6743" w14:textId="77777777" w:rsidTr="00A12964">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lang w:eastAsia="zh-CN"/>
              </w:rPr>
            </w:pPr>
            <w:r>
              <w:rPr>
                <w:lang w:val="en-US" w:eastAsia="zh-CN"/>
              </w:rPr>
              <w:t>N/A</w:t>
            </w:r>
          </w:p>
        </w:tc>
      </w:tr>
      <w:tr w:rsidR="002E36A3" w:rsidRPr="00DC7310" w14:paraId="1FA4327F" w14:textId="77777777" w:rsidTr="00A12964">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lang w:eastAsia="zh-CN"/>
              </w:rPr>
            </w:pPr>
            <w:r>
              <w:rPr>
                <w:rFonts w:eastAsia="맑은 고딕"/>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A12964">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pPr>
            <w:r>
              <w:rPr>
                <w:lang w:val="en-US" w:eastAsia="zh-CN"/>
              </w:rPr>
              <w:t>N/A</w:t>
            </w:r>
          </w:p>
        </w:tc>
      </w:tr>
      <w:tr w:rsidR="002E36A3" w:rsidRPr="00DC7310" w14:paraId="1F0517A2" w14:textId="77777777" w:rsidTr="00A12964">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pPr>
            <w:r>
              <w:rPr>
                <w:lang w:val="en-US" w:eastAsia="zh-CN"/>
              </w:rPr>
              <w:t>N/A</w:t>
            </w:r>
          </w:p>
        </w:tc>
      </w:tr>
      <w:tr w:rsidR="002E36A3" w:rsidRPr="00DC7310" w14:paraId="3D7037F5" w14:textId="77777777" w:rsidTr="00A12964">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lang w:eastAsia="zh-TW"/>
              </w:rPr>
            </w:pPr>
            <w:r>
              <w:rPr>
                <w:rFonts w:eastAsia="맑은 고딕"/>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vertAlign w:val="superscript"/>
              </w:rPr>
            </w:pPr>
            <w:r>
              <w:rPr>
                <w:lang w:val="en-US" w:eastAsia="zh-CN"/>
              </w:rPr>
              <w:t>IMD4</w:t>
            </w:r>
          </w:p>
        </w:tc>
      </w:tr>
      <w:tr w:rsidR="002E36A3" w:rsidRPr="00DC7310" w14:paraId="16601B3A" w14:textId="77777777" w:rsidTr="00A12964">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lang w:eastAsia="zh-CN"/>
              </w:rPr>
            </w:pPr>
            <w:r>
              <w:rPr>
                <w:lang w:val="en-US" w:eastAsia="zh-CN"/>
              </w:rPr>
              <w:t>N/A</w:t>
            </w:r>
          </w:p>
        </w:tc>
      </w:tr>
      <w:tr w:rsidR="002E36A3" w:rsidRPr="00DC7310" w14:paraId="29AB05EE" w14:textId="77777777" w:rsidTr="00A12964">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lang w:eastAsia="zh-CN"/>
              </w:rPr>
            </w:pPr>
            <w:r>
              <w:rPr>
                <w:lang w:val="en-US" w:eastAsia="zh-CN"/>
              </w:rPr>
              <w:t>IMD3</w:t>
            </w:r>
          </w:p>
        </w:tc>
      </w:tr>
      <w:tr w:rsidR="002E36A3" w:rsidRPr="00DC7310" w14:paraId="73FD0825" w14:textId="77777777" w:rsidTr="00A12964">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lang w:eastAsia="zh-CN"/>
              </w:rPr>
            </w:pPr>
            <w:r>
              <w:rPr>
                <w:lang w:val="en-US" w:eastAsia="zh-CN"/>
              </w:rPr>
              <w:t>N/A</w:t>
            </w:r>
          </w:p>
        </w:tc>
      </w:tr>
      <w:tr w:rsidR="002E36A3" w:rsidRPr="00DC7310" w14:paraId="09485C01"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A12964">
            <w:pPr>
              <w:pStyle w:val="TAC"/>
              <w:jc w:val="left"/>
              <w:rPr>
                <w:lang w:eastAsia="zh-CN"/>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2"/>
        <w:rPr>
          <w:rFonts w:eastAsia="MS Mincho"/>
          <w:lang w:eastAsia="ja-JP"/>
        </w:rPr>
      </w:pPr>
      <w:bookmarkStart w:id="159" w:name="_Toc195268311"/>
      <w:r>
        <w:t>6.16</w:t>
      </w:r>
      <w:r>
        <w:tab/>
        <w:t>DC_8-28_n71</w:t>
      </w:r>
      <w:bookmarkEnd w:id="159"/>
    </w:p>
    <w:p w14:paraId="5E5A3E3A" w14:textId="3F697348" w:rsidR="00343641" w:rsidRDefault="00343641" w:rsidP="00343641">
      <w:pPr>
        <w:pStyle w:val="3"/>
      </w:pPr>
      <w:bookmarkStart w:id="160" w:name="_Toc195268312"/>
      <w:r>
        <w:t>6.16.1</w:t>
      </w:r>
      <w:r>
        <w:tab/>
      </w:r>
      <w:r>
        <w:rPr>
          <w:rFonts w:eastAsia="맑은 고딕"/>
          <w:lang w:eastAsia="ko-KR"/>
        </w:rPr>
        <w:t>Configurations</w:t>
      </w:r>
      <w:r>
        <w:t xml:space="preserve"> for DC</w:t>
      </w:r>
      <w:bookmarkEnd w:id="160"/>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lang w:eastAsia="fi-FI"/>
              </w:rPr>
            </w:pPr>
            <w:r>
              <w:rPr>
                <w:lang w:eastAsia="fi-FI"/>
              </w:rPr>
              <w:t>EN-DC</w:t>
            </w:r>
          </w:p>
          <w:p w14:paraId="7B0FE34B" w14:textId="77777777" w:rsidR="00343641" w:rsidRDefault="00343641"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lang w:val="fr-FR" w:eastAsia="fi-FI"/>
              </w:rPr>
            </w:pPr>
            <w:r>
              <w:rPr>
                <w:lang w:val="fr-FR" w:eastAsia="fi-FI"/>
              </w:rPr>
              <w:t>Uplink EN-DC</w:t>
            </w:r>
          </w:p>
          <w:p w14:paraId="44BF5DDE" w14:textId="77777777" w:rsidR="00343641" w:rsidRDefault="00343641" w:rsidP="00A12964">
            <w:pPr>
              <w:pStyle w:val="TAH"/>
              <w:rPr>
                <w:lang w:val="fr-FR" w:eastAsia="fi-FI"/>
              </w:rPr>
            </w:pPr>
            <w:r>
              <w:rPr>
                <w:lang w:val="fr-FR" w:eastAsia="fi-FI"/>
              </w:rPr>
              <w:t>configuration</w:t>
            </w:r>
          </w:p>
          <w:p w14:paraId="7C80E16A" w14:textId="77777777" w:rsidR="00343641" w:rsidRDefault="00343641" w:rsidP="00A12964">
            <w:pPr>
              <w:pStyle w:val="TAH"/>
              <w:rPr>
                <w:lang w:val="fr-FR" w:eastAsia="fi-FI"/>
              </w:rPr>
            </w:pPr>
            <w:r>
              <w:rPr>
                <w:lang w:val="fr-FR" w:eastAsia="fi-FI"/>
              </w:rPr>
              <w:t>(NOTE X)</w:t>
            </w:r>
          </w:p>
        </w:tc>
      </w:tr>
      <w:tr w:rsidR="00343641" w14:paraId="67DF9E6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5E39BB9F" w14:textId="77777777" w:rsidR="00343641" w:rsidRPr="003B42A6" w:rsidRDefault="00343641" w:rsidP="00A12964">
            <w:pPr>
              <w:pStyle w:val="TAC"/>
              <w:rPr>
                <w:vertAlign w:val="superscript"/>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vertAlign w:val="superscript"/>
                <w:lang w:eastAsia="ko-KR"/>
              </w:rPr>
              <w:t>2</w:t>
            </w:r>
          </w:p>
        </w:tc>
      </w:tr>
      <w:tr w:rsidR="00343641" w14:paraId="2A84212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맑은 고딕"/>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3"/>
      </w:pPr>
      <w:bookmarkStart w:id="161" w:name="_Toc195268313"/>
      <w:r>
        <w:t>6.16.2</w:t>
      </w:r>
      <w:r>
        <w:tab/>
        <w:t>Co-existence analysis for DC</w:t>
      </w:r>
      <w:bookmarkEnd w:id="161"/>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DDA76FE" w14:textId="77777777" w:rsidR="00343641" w:rsidRPr="000956C2" w:rsidRDefault="00343641" w:rsidP="00A12964">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13C231" w14:textId="77777777" w:rsidR="00343641" w:rsidRPr="000956C2" w:rsidRDefault="00343641" w:rsidP="00A12964">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E0DBC6C" w14:textId="77777777" w:rsidR="00343641" w:rsidRPr="000956C2" w:rsidRDefault="00343641" w:rsidP="00A12964">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026749" w14:textId="77777777" w:rsidR="00343641" w:rsidRPr="000956C2" w:rsidRDefault="00343641" w:rsidP="00A12964">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410C25" w14:textId="77777777" w:rsidR="00343641" w:rsidRPr="000956C2" w:rsidRDefault="00343641" w:rsidP="00A12964">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343641" w:rsidRPr="000956C2" w14:paraId="02600AD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8EC2E"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3197ED2"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231D87"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30725A"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9FA3EA"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343641" w:rsidRPr="000956C2" w14:paraId="5F156544"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8CDB35"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BC258D2"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19D65598"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4E9E71DF" w14:textId="77777777" w:rsidR="00343641" w:rsidRPr="000956C2" w:rsidRDefault="00343641" w:rsidP="00A12964">
            <w:pPr>
              <w:spacing w:after="0"/>
              <w:jc w:val="center"/>
              <w:rPr>
                <w:sz w:val="18"/>
                <w:szCs w:val="18"/>
                <w:lang w:val="en-US" w:eastAsia="zh-CN"/>
              </w:rPr>
            </w:pPr>
            <w:r w:rsidRPr="000956C2">
              <w:rPr>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2F83670F" w14:textId="77777777" w:rsidR="00343641" w:rsidRPr="000956C2" w:rsidRDefault="00343641" w:rsidP="00A12964">
            <w:pPr>
              <w:spacing w:after="0"/>
              <w:jc w:val="center"/>
              <w:rPr>
                <w:sz w:val="18"/>
                <w:szCs w:val="18"/>
                <w:lang w:val="en-US" w:eastAsia="zh-CN"/>
              </w:rPr>
            </w:pPr>
            <w:r w:rsidRPr="000956C2">
              <w:rPr>
                <w:sz w:val="18"/>
                <w:szCs w:val="18"/>
                <w:lang w:val="en-US" w:eastAsia="zh-CN"/>
              </w:rPr>
              <w:t>1613</w:t>
            </w:r>
          </w:p>
        </w:tc>
      </w:tr>
      <w:tr w:rsidR="00343641" w:rsidRPr="000956C2" w14:paraId="174C538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DAD218"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BACE3E"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86ED1A"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42CA59"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59923F"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343641" w:rsidRPr="000956C2" w14:paraId="02746BF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D374F"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AFC6A9" w14:textId="77777777" w:rsidR="00343641" w:rsidRPr="000956C2" w:rsidRDefault="00343641" w:rsidP="00A12964">
            <w:pPr>
              <w:spacing w:after="0"/>
              <w:jc w:val="center"/>
              <w:rPr>
                <w:sz w:val="18"/>
                <w:szCs w:val="18"/>
                <w:lang w:val="en-US" w:eastAsia="zh-CN"/>
              </w:rPr>
            </w:pPr>
            <w:r w:rsidRPr="000956C2">
              <w:rPr>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45652FFD" w14:textId="77777777" w:rsidR="00343641" w:rsidRPr="000956C2" w:rsidRDefault="00343641" w:rsidP="00A12964">
            <w:pPr>
              <w:spacing w:after="0"/>
              <w:jc w:val="center"/>
              <w:rPr>
                <w:sz w:val="18"/>
                <w:szCs w:val="18"/>
                <w:lang w:val="en-US" w:eastAsia="zh-CN"/>
              </w:rPr>
            </w:pPr>
            <w:r w:rsidRPr="000956C2">
              <w:rPr>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55EEDAA5" w14:textId="77777777" w:rsidR="00343641" w:rsidRPr="000956C2" w:rsidRDefault="00343641" w:rsidP="00A12964">
            <w:pPr>
              <w:spacing w:after="0"/>
              <w:jc w:val="center"/>
              <w:rPr>
                <w:sz w:val="18"/>
                <w:szCs w:val="18"/>
                <w:lang w:val="en-US" w:eastAsia="zh-CN"/>
              </w:rPr>
            </w:pPr>
            <w:r w:rsidRPr="000956C2">
              <w:rPr>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4746CEB2" w14:textId="77777777" w:rsidR="00343641" w:rsidRPr="000956C2" w:rsidRDefault="00343641" w:rsidP="00A12964">
            <w:pPr>
              <w:spacing w:after="0"/>
              <w:jc w:val="center"/>
              <w:rPr>
                <w:sz w:val="18"/>
                <w:szCs w:val="18"/>
                <w:lang w:val="en-US" w:eastAsia="zh-CN"/>
              </w:rPr>
            </w:pPr>
            <w:r w:rsidRPr="000956C2">
              <w:rPr>
                <w:sz w:val="18"/>
                <w:szCs w:val="18"/>
                <w:lang w:val="en-US" w:eastAsia="zh-CN"/>
              </w:rPr>
              <w:t>516</w:t>
            </w:r>
          </w:p>
        </w:tc>
      </w:tr>
      <w:tr w:rsidR="00343641" w:rsidRPr="000956C2" w14:paraId="3CDB18C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DB7E5"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164A0A3"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7372E5"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0B8166"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700776"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343641" w:rsidRPr="000956C2" w14:paraId="47C70F9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534FA2"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6322C78D" w14:textId="77777777" w:rsidR="00343641" w:rsidRPr="000956C2" w:rsidRDefault="00343641" w:rsidP="00A12964">
            <w:pPr>
              <w:spacing w:after="0"/>
              <w:jc w:val="center"/>
              <w:rPr>
                <w:sz w:val="18"/>
                <w:szCs w:val="18"/>
                <w:lang w:val="en-US" w:eastAsia="zh-CN"/>
              </w:rPr>
            </w:pPr>
            <w:r w:rsidRPr="000956C2">
              <w:rPr>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484E53EC" w14:textId="77777777" w:rsidR="00343641" w:rsidRPr="000956C2" w:rsidRDefault="00343641" w:rsidP="00A12964">
            <w:pPr>
              <w:spacing w:after="0"/>
              <w:jc w:val="center"/>
              <w:rPr>
                <w:sz w:val="18"/>
                <w:szCs w:val="18"/>
                <w:lang w:val="en-US" w:eastAsia="zh-CN"/>
              </w:rPr>
            </w:pPr>
            <w:r w:rsidRPr="000956C2">
              <w:rPr>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7FF66D8E" w14:textId="77777777" w:rsidR="00343641" w:rsidRPr="000956C2" w:rsidRDefault="00343641" w:rsidP="00A12964">
            <w:pPr>
              <w:spacing w:after="0"/>
              <w:jc w:val="center"/>
              <w:rPr>
                <w:sz w:val="18"/>
                <w:szCs w:val="18"/>
                <w:lang w:val="en-US" w:eastAsia="zh-CN"/>
              </w:rPr>
            </w:pPr>
            <w:r w:rsidRPr="000956C2">
              <w:rPr>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2BD5E536" w14:textId="77777777" w:rsidR="00343641" w:rsidRPr="000956C2" w:rsidRDefault="00343641" w:rsidP="00A12964">
            <w:pPr>
              <w:spacing w:after="0"/>
              <w:jc w:val="center"/>
              <w:rPr>
                <w:sz w:val="18"/>
                <w:szCs w:val="18"/>
                <w:lang w:val="en-US" w:eastAsia="zh-CN"/>
              </w:rPr>
            </w:pPr>
            <w:r w:rsidRPr="000956C2">
              <w:rPr>
                <w:sz w:val="18"/>
                <w:szCs w:val="18"/>
                <w:lang w:val="en-US" w:eastAsia="zh-CN"/>
              </w:rPr>
              <w:t>2311</w:t>
            </w:r>
          </w:p>
        </w:tc>
      </w:tr>
      <w:tr w:rsidR="00343641" w:rsidRPr="000956C2" w14:paraId="74A32E9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AD54C4"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699BF4B"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4C5CC9"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90823B"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9E0EAF8"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343641" w:rsidRPr="000956C2" w14:paraId="256037D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04D46"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E1433B" w14:textId="77777777" w:rsidR="00343641" w:rsidRPr="000956C2" w:rsidRDefault="00343641" w:rsidP="00A12964">
            <w:pPr>
              <w:spacing w:after="0"/>
              <w:jc w:val="center"/>
              <w:rPr>
                <w:sz w:val="18"/>
                <w:szCs w:val="18"/>
                <w:lang w:val="en-US" w:eastAsia="zh-CN"/>
              </w:rPr>
            </w:pPr>
            <w:r w:rsidRPr="000956C2">
              <w:rPr>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10DD0F3F" w14:textId="77777777" w:rsidR="00343641" w:rsidRPr="000956C2" w:rsidRDefault="00343641" w:rsidP="00A12964">
            <w:pPr>
              <w:spacing w:after="0"/>
              <w:jc w:val="center"/>
              <w:rPr>
                <w:sz w:val="18"/>
                <w:szCs w:val="18"/>
                <w:lang w:val="en-US" w:eastAsia="zh-CN"/>
              </w:rPr>
            </w:pPr>
            <w:r w:rsidRPr="000956C2">
              <w:rPr>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0B9E8B14" w14:textId="77777777" w:rsidR="00343641" w:rsidRPr="000956C2" w:rsidRDefault="00343641" w:rsidP="00A12964">
            <w:pPr>
              <w:spacing w:after="0"/>
              <w:jc w:val="center"/>
              <w:rPr>
                <w:sz w:val="18"/>
                <w:szCs w:val="18"/>
                <w:lang w:val="en-US" w:eastAsia="zh-CN"/>
              </w:rPr>
            </w:pPr>
            <w:r w:rsidRPr="000956C2">
              <w:rPr>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5C4A31AA" w14:textId="77777777" w:rsidR="00343641" w:rsidRPr="000956C2" w:rsidRDefault="00343641" w:rsidP="00A12964">
            <w:pPr>
              <w:spacing w:after="0"/>
              <w:jc w:val="center"/>
              <w:rPr>
                <w:sz w:val="18"/>
                <w:szCs w:val="18"/>
                <w:lang w:val="en-US" w:eastAsia="zh-CN"/>
              </w:rPr>
            </w:pPr>
            <w:r w:rsidRPr="000956C2">
              <w:rPr>
                <w:sz w:val="18"/>
                <w:szCs w:val="18"/>
                <w:lang w:val="en-US" w:eastAsia="zh-CN"/>
              </w:rPr>
              <w:t>1214</w:t>
            </w:r>
          </w:p>
        </w:tc>
      </w:tr>
      <w:tr w:rsidR="00343641" w:rsidRPr="000956C2" w14:paraId="44E2F12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A7729"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CA541B"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098586"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5426F2"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66CD69"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tc>
      </w:tr>
      <w:tr w:rsidR="00343641" w:rsidRPr="000956C2" w14:paraId="20D5816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9EB1"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6B6BC40" w14:textId="77777777" w:rsidR="00343641" w:rsidRPr="000956C2" w:rsidRDefault="00343641" w:rsidP="00A12964">
            <w:pPr>
              <w:spacing w:after="0"/>
              <w:jc w:val="center"/>
              <w:rPr>
                <w:sz w:val="18"/>
                <w:szCs w:val="18"/>
                <w:lang w:val="en-US" w:eastAsia="zh-CN"/>
              </w:rPr>
            </w:pPr>
            <w:r w:rsidRPr="000956C2">
              <w:rPr>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B60B5D3" w14:textId="77777777" w:rsidR="00343641" w:rsidRPr="000956C2" w:rsidRDefault="00343641" w:rsidP="00A12964">
            <w:pPr>
              <w:spacing w:after="0"/>
              <w:jc w:val="center"/>
              <w:rPr>
                <w:sz w:val="18"/>
                <w:szCs w:val="18"/>
                <w:lang w:val="en-US" w:eastAsia="zh-CN"/>
              </w:rPr>
            </w:pPr>
            <w:r w:rsidRPr="000956C2">
              <w:rPr>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82C1992" w14:textId="77777777" w:rsidR="00343641" w:rsidRPr="000956C2" w:rsidRDefault="00343641" w:rsidP="00A12964">
            <w:pPr>
              <w:spacing w:after="0"/>
              <w:jc w:val="center"/>
              <w:rPr>
                <w:sz w:val="18"/>
                <w:szCs w:val="18"/>
                <w:lang w:val="en-US" w:eastAsia="zh-CN"/>
              </w:rPr>
            </w:pPr>
            <w:r w:rsidRPr="000956C2">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DDDF89" w14:textId="77777777" w:rsidR="00343641" w:rsidRPr="000956C2" w:rsidRDefault="00343641" w:rsidP="00A12964">
            <w:pPr>
              <w:spacing w:after="0"/>
              <w:jc w:val="center"/>
              <w:rPr>
                <w:sz w:val="18"/>
                <w:szCs w:val="18"/>
                <w:lang w:val="en-US" w:eastAsia="zh-CN"/>
              </w:rPr>
            </w:pPr>
            <w:r w:rsidRPr="000956C2">
              <w:rPr>
                <w:sz w:val="18"/>
                <w:szCs w:val="18"/>
                <w:lang w:val="en-US" w:eastAsia="zh-CN"/>
              </w:rPr>
              <w:t xml:space="preserve">　</w:t>
            </w:r>
          </w:p>
        </w:tc>
      </w:tr>
      <w:tr w:rsidR="00343641" w:rsidRPr="000956C2" w14:paraId="3EFB19B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D154C2"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AD6D3F"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44CA66"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1593F4"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D9DCDF"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343641" w:rsidRPr="000956C2" w14:paraId="7341FDC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15B4D4"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C709D2" w14:textId="77777777" w:rsidR="00343641" w:rsidRPr="000956C2" w:rsidRDefault="00343641" w:rsidP="00A12964">
            <w:pPr>
              <w:spacing w:after="0"/>
              <w:jc w:val="center"/>
              <w:rPr>
                <w:sz w:val="18"/>
                <w:szCs w:val="18"/>
                <w:lang w:val="en-US" w:eastAsia="zh-CN"/>
              </w:rPr>
            </w:pPr>
            <w:r w:rsidRPr="000956C2">
              <w:rPr>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4FD0B134" w14:textId="77777777" w:rsidR="00343641" w:rsidRPr="000956C2" w:rsidRDefault="00343641" w:rsidP="00A12964">
            <w:pPr>
              <w:spacing w:after="0"/>
              <w:jc w:val="center"/>
              <w:rPr>
                <w:sz w:val="18"/>
                <w:szCs w:val="18"/>
                <w:lang w:val="en-US" w:eastAsia="zh-CN"/>
              </w:rPr>
            </w:pPr>
            <w:r w:rsidRPr="000956C2">
              <w:rPr>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142AF1A8" w14:textId="77777777" w:rsidR="00343641" w:rsidRPr="000956C2" w:rsidRDefault="00343641" w:rsidP="00A12964">
            <w:pPr>
              <w:spacing w:after="0"/>
              <w:jc w:val="center"/>
              <w:rPr>
                <w:sz w:val="18"/>
                <w:szCs w:val="18"/>
                <w:lang w:val="en-US" w:eastAsia="zh-CN"/>
              </w:rPr>
            </w:pPr>
            <w:r w:rsidRPr="000956C2">
              <w:rPr>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4E8584BC" w14:textId="77777777" w:rsidR="00343641" w:rsidRPr="000956C2" w:rsidRDefault="00343641" w:rsidP="00A12964">
            <w:pPr>
              <w:spacing w:after="0"/>
              <w:jc w:val="center"/>
              <w:rPr>
                <w:sz w:val="18"/>
                <w:szCs w:val="18"/>
                <w:lang w:val="en-US" w:eastAsia="zh-CN"/>
              </w:rPr>
            </w:pPr>
            <w:r w:rsidRPr="000956C2">
              <w:rPr>
                <w:sz w:val="18"/>
                <w:szCs w:val="18"/>
                <w:lang w:val="en-US" w:eastAsia="zh-CN"/>
              </w:rPr>
              <w:t>3009</w:t>
            </w:r>
          </w:p>
        </w:tc>
      </w:tr>
      <w:tr w:rsidR="00343641" w:rsidRPr="000956C2" w14:paraId="52D6586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2BC0D"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E50E12"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9B018"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C53D65"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D119C4"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tc>
      </w:tr>
      <w:tr w:rsidR="00343641" w:rsidRPr="000956C2" w14:paraId="679FE04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97BD3"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E0076B" w14:textId="77777777" w:rsidR="00343641" w:rsidRPr="000956C2" w:rsidRDefault="00343641" w:rsidP="00A12964">
            <w:pPr>
              <w:spacing w:after="0"/>
              <w:jc w:val="center"/>
              <w:rPr>
                <w:sz w:val="18"/>
                <w:szCs w:val="18"/>
                <w:lang w:val="en-US" w:eastAsia="zh-CN"/>
              </w:rPr>
            </w:pPr>
            <w:r w:rsidRPr="000956C2">
              <w:rPr>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F8995CB" w14:textId="77777777" w:rsidR="00343641" w:rsidRPr="000956C2" w:rsidRDefault="00343641" w:rsidP="00A12964">
            <w:pPr>
              <w:spacing w:after="0"/>
              <w:jc w:val="center"/>
              <w:rPr>
                <w:sz w:val="18"/>
                <w:szCs w:val="18"/>
                <w:lang w:val="en-US" w:eastAsia="zh-CN"/>
              </w:rPr>
            </w:pPr>
            <w:r w:rsidRPr="000956C2">
              <w:rPr>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C448BC0" w14:textId="77777777" w:rsidR="00343641" w:rsidRPr="000956C2" w:rsidRDefault="00343641" w:rsidP="00A12964">
            <w:pPr>
              <w:spacing w:after="0"/>
              <w:jc w:val="center"/>
              <w:rPr>
                <w:sz w:val="18"/>
                <w:szCs w:val="18"/>
                <w:lang w:val="en-US" w:eastAsia="zh-CN"/>
              </w:rPr>
            </w:pPr>
            <w:r w:rsidRPr="000956C2">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CB21A18" w14:textId="77777777" w:rsidR="00343641" w:rsidRPr="000956C2" w:rsidRDefault="00343641" w:rsidP="00A12964">
            <w:pPr>
              <w:spacing w:after="0"/>
              <w:jc w:val="center"/>
              <w:rPr>
                <w:sz w:val="18"/>
                <w:szCs w:val="18"/>
                <w:lang w:val="en-US" w:eastAsia="zh-CN"/>
              </w:rPr>
            </w:pPr>
            <w:r w:rsidRPr="000956C2">
              <w:rPr>
                <w:sz w:val="18"/>
                <w:szCs w:val="18"/>
                <w:lang w:val="en-US" w:eastAsia="zh-CN"/>
              </w:rPr>
              <w:t xml:space="preserve">　</w:t>
            </w:r>
          </w:p>
        </w:tc>
      </w:tr>
      <w:tr w:rsidR="00343641" w:rsidRPr="000956C2" w14:paraId="024339B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C3AFD"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2200063"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BB8ED6"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37C6A"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A8C2BA"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343641" w:rsidRPr="000956C2" w14:paraId="370898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989F3"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0FE2E22" w14:textId="77777777" w:rsidR="00343641" w:rsidRPr="000956C2" w:rsidRDefault="00343641" w:rsidP="00A12964">
            <w:pPr>
              <w:spacing w:after="0"/>
              <w:jc w:val="center"/>
              <w:rPr>
                <w:sz w:val="18"/>
                <w:szCs w:val="18"/>
                <w:lang w:val="en-US" w:eastAsia="zh-CN"/>
              </w:rPr>
            </w:pPr>
            <w:r w:rsidRPr="000956C2">
              <w:rPr>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423CACB0" w14:textId="77777777" w:rsidR="00343641" w:rsidRPr="000956C2" w:rsidRDefault="00343641" w:rsidP="00A12964">
            <w:pPr>
              <w:spacing w:after="0"/>
              <w:jc w:val="center"/>
              <w:rPr>
                <w:sz w:val="18"/>
                <w:szCs w:val="18"/>
                <w:lang w:val="en-US" w:eastAsia="zh-CN"/>
              </w:rPr>
            </w:pPr>
            <w:r w:rsidRPr="000956C2">
              <w:rPr>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2CB9A9B7" w14:textId="77777777" w:rsidR="00343641" w:rsidRPr="000956C2" w:rsidRDefault="00343641" w:rsidP="00A12964">
            <w:pPr>
              <w:spacing w:after="0"/>
              <w:jc w:val="center"/>
              <w:rPr>
                <w:sz w:val="18"/>
                <w:szCs w:val="18"/>
                <w:lang w:val="en-US" w:eastAsia="zh-CN"/>
              </w:rPr>
            </w:pPr>
            <w:r w:rsidRPr="000956C2">
              <w:rPr>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69B099C9" w14:textId="77777777" w:rsidR="00343641" w:rsidRPr="000956C2" w:rsidRDefault="00343641" w:rsidP="00A12964">
            <w:pPr>
              <w:spacing w:after="0"/>
              <w:jc w:val="center"/>
              <w:rPr>
                <w:sz w:val="18"/>
                <w:szCs w:val="18"/>
                <w:lang w:val="en-US" w:eastAsia="zh-CN"/>
              </w:rPr>
            </w:pPr>
            <w:r w:rsidRPr="000956C2">
              <w:rPr>
                <w:sz w:val="18"/>
                <w:szCs w:val="18"/>
                <w:lang w:val="en-US" w:eastAsia="zh-CN"/>
              </w:rPr>
              <w:t>2822</w:t>
            </w:r>
          </w:p>
        </w:tc>
      </w:tr>
      <w:tr w:rsidR="00343641" w:rsidRPr="000956C2" w14:paraId="273EE30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7CFD7"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4D54C0"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B94E4D"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FD9FE4"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EB9EFB"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343641" w:rsidRPr="000956C2" w14:paraId="27258A3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7F682"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D89BD7" w14:textId="77777777" w:rsidR="00343641" w:rsidRPr="000956C2" w:rsidRDefault="00343641" w:rsidP="00A12964">
            <w:pPr>
              <w:spacing w:after="0"/>
              <w:jc w:val="center"/>
              <w:rPr>
                <w:sz w:val="18"/>
                <w:szCs w:val="18"/>
                <w:lang w:val="en-US" w:eastAsia="zh-CN"/>
              </w:rPr>
            </w:pPr>
            <w:r w:rsidRPr="000956C2">
              <w:rPr>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32DF4CF1" w14:textId="77777777" w:rsidR="00343641" w:rsidRPr="000956C2" w:rsidRDefault="00343641" w:rsidP="00A12964">
            <w:pPr>
              <w:spacing w:after="0"/>
              <w:jc w:val="center"/>
              <w:rPr>
                <w:sz w:val="18"/>
                <w:szCs w:val="18"/>
                <w:lang w:val="en-US" w:eastAsia="zh-CN"/>
              </w:rPr>
            </w:pPr>
            <w:r w:rsidRPr="000956C2">
              <w:rPr>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3B97781E" w14:textId="77777777" w:rsidR="00343641" w:rsidRPr="000956C2" w:rsidRDefault="00343641" w:rsidP="00A12964">
            <w:pPr>
              <w:spacing w:after="0"/>
              <w:jc w:val="center"/>
              <w:rPr>
                <w:sz w:val="18"/>
                <w:szCs w:val="18"/>
                <w:lang w:val="en-US" w:eastAsia="zh-CN"/>
              </w:rPr>
            </w:pPr>
            <w:r w:rsidRPr="000956C2">
              <w:rPr>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3CE7E413" w14:textId="77777777" w:rsidR="00343641" w:rsidRPr="000956C2" w:rsidRDefault="00343641" w:rsidP="00A12964">
            <w:pPr>
              <w:spacing w:after="0"/>
              <w:jc w:val="center"/>
              <w:rPr>
                <w:sz w:val="18"/>
                <w:szCs w:val="18"/>
                <w:lang w:val="en-US" w:eastAsia="zh-CN"/>
              </w:rPr>
            </w:pPr>
            <w:r w:rsidRPr="000956C2">
              <w:rPr>
                <w:sz w:val="18"/>
                <w:szCs w:val="18"/>
                <w:lang w:val="en-US" w:eastAsia="zh-CN"/>
              </w:rPr>
              <w:t>1244</w:t>
            </w:r>
          </w:p>
        </w:tc>
      </w:tr>
      <w:tr w:rsidR="00343641" w:rsidRPr="000956C2" w14:paraId="026AF7C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3332BF"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2EA506"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7DB6A3"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D474C9"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9140AC"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343641" w:rsidRPr="000956C2" w14:paraId="5E887EF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B05958"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606CD2" w14:textId="77777777" w:rsidR="00343641" w:rsidRPr="000956C2" w:rsidRDefault="00343641" w:rsidP="00A12964">
            <w:pPr>
              <w:spacing w:after="0"/>
              <w:jc w:val="center"/>
              <w:rPr>
                <w:sz w:val="18"/>
                <w:szCs w:val="18"/>
                <w:lang w:val="en-US" w:eastAsia="zh-CN"/>
              </w:rPr>
            </w:pPr>
            <w:r w:rsidRPr="000956C2">
              <w:rPr>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323B9BB1" w14:textId="77777777" w:rsidR="00343641" w:rsidRPr="000956C2" w:rsidRDefault="00343641" w:rsidP="00A12964">
            <w:pPr>
              <w:spacing w:after="0"/>
              <w:jc w:val="center"/>
              <w:rPr>
                <w:sz w:val="18"/>
                <w:szCs w:val="18"/>
                <w:lang w:val="en-US" w:eastAsia="zh-CN"/>
              </w:rPr>
            </w:pPr>
            <w:r w:rsidRPr="000956C2">
              <w:rPr>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33D0A241" w14:textId="77777777" w:rsidR="00343641" w:rsidRPr="000956C2" w:rsidRDefault="00343641" w:rsidP="00A12964">
            <w:pPr>
              <w:spacing w:after="0"/>
              <w:jc w:val="center"/>
              <w:rPr>
                <w:sz w:val="18"/>
                <w:szCs w:val="18"/>
                <w:lang w:val="en-US" w:eastAsia="zh-CN"/>
              </w:rPr>
            </w:pPr>
            <w:r w:rsidRPr="000956C2">
              <w:rPr>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5ED5FFE" w14:textId="77777777" w:rsidR="00343641" w:rsidRPr="000956C2" w:rsidRDefault="00343641" w:rsidP="00A12964">
            <w:pPr>
              <w:spacing w:after="0"/>
              <w:jc w:val="center"/>
              <w:rPr>
                <w:sz w:val="18"/>
                <w:szCs w:val="18"/>
                <w:lang w:val="en-US" w:eastAsia="zh-CN"/>
              </w:rPr>
            </w:pPr>
            <w:r w:rsidRPr="000956C2">
              <w:rPr>
                <w:sz w:val="18"/>
                <w:szCs w:val="18"/>
                <w:lang w:val="en-US" w:eastAsia="zh-CN"/>
              </w:rPr>
              <w:t>4358</w:t>
            </w:r>
          </w:p>
        </w:tc>
      </w:tr>
      <w:tr w:rsidR="00343641" w:rsidRPr="000956C2" w14:paraId="7928E4D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7AE46E"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69A139F"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EF956D"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444832"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927895" w14:textId="77777777" w:rsidR="00343641" w:rsidRPr="000956C2" w:rsidRDefault="00343641" w:rsidP="00A12964">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343641" w:rsidRPr="000956C2" w14:paraId="3E26CBD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DFD77C"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5A7FB3" w14:textId="77777777" w:rsidR="00343641" w:rsidRPr="000956C2" w:rsidRDefault="00343641" w:rsidP="00A12964">
            <w:pPr>
              <w:spacing w:after="0"/>
              <w:jc w:val="center"/>
              <w:rPr>
                <w:sz w:val="18"/>
                <w:szCs w:val="18"/>
                <w:lang w:val="en-US" w:eastAsia="zh-CN"/>
              </w:rPr>
            </w:pPr>
            <w:r w:rsidRPr="000956C2">
              <w:rPr>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28E1ACBA" w14:textId="77777777" w:rsidR="00343641" w:rsidRPr="000956C2" w:rsidRDefault="00343641" w:rsidP="00A12964">
            <w:pPr>
              <w:spacing w:after="0"/>
              <w:jc w:val="center"/>
              <w:rPr>
                <w:sz w:val="18"/>
                <w:szCs w:val="18"/>
                <w:lang w:val="en-US" w:eastAsia="zh-CN"/>
              </w:rPr>
            </w:pPr>
            <w:r w:rsidRPr="000956C2">
              <w:rPr>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74AC25F9" w14:textId="77777777" w:rsidR="00343641" w:rsidRPr="000956C2" w:rsidRDefault="00343641" w:rsidP="00A12964">
            <w:pPr>
              <w:spacing w:after="0"/>
              <w:jc w:val="center"/>
              <w:rPr>
                <w:sz w:val="18"/>
                <w:szCs w:val="18"/>
                <w:lang w:val="en-US" w:eastAsia="zh-CN"/>
              </w:rPr>
            </w:pPr>
            <w:r w:rsidRPr="000956C2">
              <w:rPr>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0B39A976" w14:textId="77777777" w:rsidR="00343641" w:rsidRPr="000956C2" w:rsidRDefault="00343641" w:rsidP="00A12964">
            <w:pPr>
              <w:spacing w:after="0"/>
              <w:jc w:val="center"/>
              <w:rPr>
                <w:sz w:val="18"/>
                <w:szCs w:val="18"/>
                <w:lang w:val="en-US" w:eastAsia="zh-CN"/>
              </w:rPr>
            </w:pPr>
            <w:r w:rsidRPr="000956C2">
              <w:rPr>
                <w:sz w:val="18"/>
                <w:szCs w:val="18"/>
                <w:lang w:val="en-US" w:eastAsia="zh-CN"/>
              </w:rPr>
              <w:t>4141</w:t>
            </w:r>
          </w:p>
        </w:tc>
      </w:tr>
      <w:tr w:rsidR="00343641" w:rsidRPr="000956C2" w14:paraId="0E9BDA6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166C4E1" w14:textId="77777777" w:rsidR="00343641" w:rsidRPr="000956C2" w:rsidRDefault="00343641" w:rsidP="00A12964">
            <w:pPr>
              <w:spacing w:after="0"/>
              <w:rPr>
                <w:rFonts w:ascii="Arial" w:hAnsi="Arial" w:cs="Arial"/>
                <w:sz w:val="18"/>
                <w:szCs w:val="18"/>
                <w:lang w:val="en-US" w:eastAsia="zh-CN"/>
              </w:rPr>
            </w:pPr>
            <w:r w:rsidRPr="000956C2">
              <w:rPr>
                <w:rFonts w:ascii="Arial" w:hAnsi="Arial" w:cs="Arial"/>
                <w:sz w:val="18"/>
                <w:szCs w:val="18"/>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5CE6CF8D" w14:textId="163F0275" w:rsidR="00343641" w:rsidRDefault="00343641" w:rsidP="00343641">
      <w:pPr>
        <w:rPr>
          <w:lang w:eastAsia="ja-JP"/>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75594F" w14:textId="77777777" w:rsidR="00343641" w:rsidRPr="005603C5" w:rsidRDefault="00343641" w:rsidP="00343641">
      <w:pPr>
        <w:rPr>
          <w:rFonts w:eastAsia="맑은 고딕"/>
          <w:lang w:eastAsia="ko-KR"/>
        </w:rPr>
      </w:pPr>
    </w:p>
    <w:p w14:paraId="4CF00E61" w14:textId="6CD9A4BB" w:rsidR="00343641" w:rsidRDefault="00343641" w:rsidP="00343641">
      <w:pPr>
        <w:pStyle w:val="3"/>
      </w:pPr>
      <w:bookmarkStart w:id="162" w:name="_Toc195268314"/>
      <w:r>
        <w:t>6.16.3</w:t>
      </w:r>
      <w:r>
        <w:tab/>
        <w:t>∆TIB and ∆RIB values</w:t>
      </w:r>
      <w:bookmarkEnd w:id="162"/>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ACA9754" w14:textId="0F631305" w:rsidR="00343641" w:rsidRDefault="00343641" w:rsidP="00343641">
      <w:pPr>
        <w:pStyle w:val="TH"/>
      </w:pPr>
      <w:r>
        <w:t>Table 6.16.3-1: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3769C5C"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A1296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9D7C84D" w14:textId="77777777" w:rsidR="00343641" w:rsidRDefault="00343641" w:rsidP="00A1296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Table 6.16.3-2: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4865208F"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pPr>
            <w:r>
              <w:t>NOTE *:</w:t>
            </w:r>
            <w:r>
              <w:tab/>
              <w:t>“-” denotes ΔRIB,c = 0.</w:t>
            </w:r>
          </w:p>
          <w:p w14:paraId="4B123DC6" w14:textId="77777777" w:rsidR="00343641" w:rsidRDefault="00343641" w:rsidP="00A12964">
            <w:pPr>
              <w:pStyle w:val="TAN"/>
              <w:rPr>
                <w:rFonts w:eastAsia="맑은 고딕"/>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3"/>
      </w:pPr>
      <w:bookmarkStart w:id="163" w:name="_Toc195268315"/>
      <w:r>
        <w:t>6.16.4</w:t>
      </w:r>
      <w:r>
        <w:tab/>
        <w:t>Analysis of MSD requirements</w:t>
      </w:r>
      <w:bookmarkEnd w:id="163"/>
    </w:p>
    <w:p w14:paraId="0BC2A8FE" w14:textId="77777777" w:rsidR="00343641" w:rsidRDefault="00343641" w:rsidP="00343641">
      <w:r>
        <w:rPr>
          <w:lang w:eastAsia="zh-CN"/>
        </w:rPr>
        <w:t xml:space="preserve">There is no need to specify MSD requirements for </w:t>
      </w:r>
      <w:r w:rsidRPr="005603C5">
        <w:rPr>
          <w:szCs w:val="18"/>
          <w:lang w:val="en-US" w:eastAsia="fi-FI"/>
        </w:rPr>
        <w:t>DC_8-28_n71</w:t>
      </w:r>
      <w:r>
        <w:t>.</w:t>
      </w:r>
    </w:p>
    <w:p w14:paraId="2B0EEB3D" w14:textId="77777777" w:rsidR="00074A17" w:rsidRDefault="00074A17" w:rsidP="000F290F">
      <w:pPr>
        <w:rPr>
          <w:rFonts w:eastAsia="맑은 고딕"/>
          <w:lang w:eastAsia="ko-KR"/>
        </w:rPr>
      </w:pPr>
    </w:p>
    <w:p w14:paraId="594A327F" w14:textId="57C14B65" w:rsidR="00343641" w:rsidRDefault="00343641" w:rsidP="00343641">
      <w:pPr>
        <w:pStyle w:val="2"/>
        <w:ind w:left="576" w:hanging="576"/>
        <w:rPr>
          <w:rFonts w:eastAsia="MS Mincho"/>
          <w:lang w:eastAsia="ja-JP"/>
        </w:rPr>
      </w:pPr>
      <w:bookmarkStart w:id="164" w:name="_Toc183710591"/>
      <w:bookmarkStart w:id="165" w:name="_Toc195268316"/>
      <w:r>
        <w:t>6.17</w:t>
      </w:r>
      <w:r w:rsidRPr="00697599">
        <w:tab/>
      </w:r>
      <w:bookmarkEnd w:id="164"/>
      <w:r w:rsidRPr="006274A9">
        <w:t>DC_1-40_n28</w:t>
      </w:r>
      <w:bookmarkEnd w:id="165"/>
    </w:p>
    <w:p w14:paraId="0E802574" w14:textId="7F7E946F" w:rsidR="00343641" w:rsidRDefault="00343641" w:rsidP="00343641">
      <w:pPr>
        <w:pStyle w:val="3"/>
        <w:ind w:left="720" w:hanging="720"/>
      </w:pPr>
      <w:bookmarkStart w:id="166" w:name="_Toc183710592"/>
      <w:bookmarkStart w:id="167" w:name="_Toc195268317"/>
      <w:r>
        <w:t>6.17</w:t>
      </w:r>
      <w:r w:rsidRPr="00697599">
        <w:t>.</w:t>
      </w:r>
      <w:r>
        <w:t>1</w:t>
      </w:r>
      <w:r w:rsidRPr="00697599">
        <w:tab/>
      </w:r>
      <w:r>
        <w:rPr>
          <w:rFonts w:eastAsia="맑은 고딕" w:hint="eastAsia"/>
          <w:lang w:eastAsia="ko-KR"/>
        </w:rPr>
        <w:t>Configurations</w:t>
      </w:r>
      <w:r>
        <w:t xml:space="preserve"> for DC</w:t>
      </w:r>
      <w:bookmarkEnd w:id="166"/>
      <w:bookmarkEnd w:id="167"/>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lang w:eastAsia="fi-FI"/>
              </w:rPr>
            </w:pPr>
            <w:r w:rsidRPr="00877CC8">
              <w:rPr>
                <w:lang w:eastAsia="fi-FI"/>
              </w:rPr>
              <w:t>EN-DC</w:t>
            </w:r>
          </w:p>
          <w:p w14:paraId="20714C6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lang w:val="fr-FR" w:eastAsia="fi-FI"/>
              </w:rPr>
            </w:pPr>
            <w:r w:rsidRPr="00877CC8">
              <w:rPr>
                <w:lang w:val="fr-FR" w:eastAsia="fi-FI"/>
              </w:rPr>
              <w:t>Uplink EN-DC</w:t>
            </w:r>
          </w:p>
          <w:p w14:paraId="186F7FA4" w14:textId="77777777" w:rsidR="00343641" w:rsidRPr="00877CC8" w:rsidRDefault="00343641" w:rsidP="00A12964">
            <w:pPr>
              <w:pStyle w:val="TAH"/>
              <w:rPr>
                <w:lang w:val="fr-FR" w:eastAsia="fi-FI"/>
              </w:rPr>
            </w:pPr>
            <w:r w:rsidRPr="00877CC8">
              <w:rPr>
                <w:lang w:val="fr-FR" w:eastAsia="fi-FI"/>
              </w:rPr>
              <w:t>configuration</w:t>
            </w:r>
          </w:p>
          <w:p w14:paraId="0880882E"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A12964">
            <w:pPr>
              <w:pStyle w:val="TAC"/>
              <w:rPr>
                <w:lang w:val="en-US" w:eastAsia="fi-FI"/>
              </w:rPr>
            </w:pPr>
            <w:r w:rsidRPr="005603C5">
              <w:rPr>
                <w:lang w:val="en-US" w:eastAsia="fi-FI"/>
              </w:rPr>
              <w:t>DC_1A_n28A</w:t>
            </w:r>
          </w:p>
          <w:p w14:paraId="3D28B877" w14:textId="77777777" w:rsidR="00343641" w:rsidRPr="005603C5" w:rsidRDefault="00343641" w:rsidP="00A12964">
            <w:pPr>
              <w:pStyle w:val="TAC"/>
              <w:rPr>
                <w:lang w:val="en-US"/>
              </w:rPr>
            </w:pPr>
            <w:r w:rsidRPr="005603C5">
              <w:rPr>
                <w:lang w:val="en-US" w:eastAsia="fi-FI"/>
              </w:rPr>
              <w:t>DC_40A_n28A</w:t>
            </w:r>
          </w:p>
        </w:tc>
      </w:tr>
      <w:tr w:rsidR="00343641" w:rsidRPr="00877CC8" w14:paraId="50D0BDA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rFonts w:eastAsia="맑은 고딕"/>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343641">
      <w:pPr>
        <w:pStyle w:val="3"/>
        <w:ind w:left="720" w:hanging="720"/>
      </w:pPr>
      <w:bookmarkStart w:id="168" w:name="_Toc183710593"/>
      <w:bookmarkStart w:id="169" w:name="_Toc195268318"/>
      <w:r>
        <w:t>6.17.2</w:t>
      </w:r>
      <w:r w:rsidRPr="00697599">
        <w:tab/>
      </w:r>
      <w:r>
        <w:rPr>
          <w:rFonts w:hint="eastAsia"/>
        </w:rPr>
        <w:t>C</w:t>
      </w:r>
      <w:r w:rsidRPr="002A13DA">
        <w:t xml:space="preserve">o-existence </w:t>
      </w:r>
      <w:r>
        <w:t>analysis for DC</w:t>
      </w:r>
      <w:bookmarkEnd w:id="168"/>
      <w:bookmarkEnd w:id="169"/>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13" w:type="dxa"/>
        <w:tblInd w:w="-113" w:type="dxa"/>
        <w:tblLook w:val="04A0" w:firstRow="1" w:lastRow="0" w:firstColumn="1" w:lastColumn="0" w:noHBand="0" w:noVBand="1"/>
      </w:tblPr>
      <w:tblGrid>
        <w:gridCol w:w="113"/>
        <w:gridCol w:w="2900"/>
        <w:gridCol w:w="40"/>
        <w:gridCol w:w="1700"/>
        <w:gridCol w:w="20"/>
        <w:gridCol w:w="1740"/>
        <w:gridCol w:w="40"/>
        <w:gridCol w:w="1640"/>
        <w:gridCol w:w="40"/>
        <w:gridCol w:w="1720"/>
        <w:gridCol w:w="60"/>
      </w:tblGrid>
      <w:tr w:rsidR="00343641" w:rsidRPr="00600BBC" w14:paraId="012062BD" w14:textId="77777777" w:rsidTr="00A12964">
        <w:trPr>
          <w:gridBefore w:val="1"/>
          <w:wBefore w:w="113"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82EA"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529537E1"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fx_low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18D89A8"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fx_high</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6DE6C07B"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fy_low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8730F57"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fy_high</w:t>
            </w:r>
          </w:p>
        </w:tc>
      </w:tr>
      <w:tr w:rsidR="00343641" w:rsidRPr="00600BBC" w14:paraId="0F9F8BA0" w14:textId="77777777" w:rsidTr="00A12964">
        <w:trPr>
          <w:gridBefore w:val="1"/>
          <w:wBefore w:w="113"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FE0"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2nd order IMD products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76346C73"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|fy_low – fx_high|</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5431688B"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|fy_high – fx_low|</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06848493"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|fy_low + fx_low|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24DEBA58"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|fy_high + fx_high|</w:t>
            </w:r>
          </w:p>
        </w:tc>
      </w:tr>
      <w:tr w:rsidR="00343641" w:rsidRPr="00600BBC" w14:paraId="4AFFF3DC"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6BC41CD"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F355D05"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D3E52EC"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343641" w:rsidRPr="00600BBC" w14:paraId="67EAAD39"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83B2DBD"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569E4C"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303C65E"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62DDC842"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1586A15"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343641" w:rsidRPr="00600BBC" w14:paraId="1E16E95D"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1045ED1"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lastRenderedPageBreak/>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FB63C1D"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5D2CE340"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343641" w:rsidRPr="00600BBC" w14:paraId="538EC586"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00369D3"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DFFCA13"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F80FA5"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F7D177E"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4CFAFB7D"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343641" w:rsidRPr="00600BBC" w14:paraId="61869438"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73C7ABA"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63CEB44"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7A1A644B"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343641" w:rsidRPr="00600BBC" w14:paraId="45546EA0"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2F115AB"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5D8F51E"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F40825A"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8D58A3E"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0325344F"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343641" w:rsidRPr="00600BBC" w14:paraId="2CEC6516"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324C53F"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4AFD98E"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939E3FF"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343641" w:rsidRPr="00600BBC" w14:paraId="6767E2D6"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3EEC05B"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5621D8"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85D63E9"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343641" w:rsidRPr="00600BBC" w14:paraId="29BA674F"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7762607"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A9D9ECE"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A12964">
            <w:pPr>
              <w:spacing w:after="0"/>
              <w:rPr>
                <w:rFonts w:ascii="Arial" w:eastAsia="Times New Roman" w:hAnsi="Arial" w:cs="Arial"/>
                <w:color w:val="000000"/>
                <w:sz w:val="18"/>
                <w:szCs w:val="18"/>
              </w:rPr>
            </w:pPr>
          </w:p>
        </w:tc>
      </w:tr>
      <w:tr w:rsidR="00343641" w:rsidRPr="00600BBC" w14:paraId="3F61A330"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F1A1731"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F8964E"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9AB1092"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2A76989"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B8884F5"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343641" w:rsidRPr="00600BBC" w14:paraId="5ED9637C"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FBE4FC4"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306D82F"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18A075F1"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343641" w:rsidRPr="00600BBC" w14:paraId="31A1CE8F"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4CA6A15"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547FE4"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BB4CFB"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343641" w:rsidRPr="00600BBC" w14:paraId="0CEFE7C6"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77E08CF"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24C445"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A12964">
            <w:pPr>
              <w:spacing w:after="0"/>
              <w:rPr>
                <w:rFonts w:ascii="Arial" w:eastAsia="Times New Roman" w:hAnsi="Arial" w:cs="Arial"/>
                <w:color w:val="000000"/>
                <w:sz w:val="18"/>
                <w:szCs w:val="18"/>
              </w:rPr>
            </w:pPr>
          </w:p>
        </w:tc>
      </w:tr>
      <w:tr w:rsidR="00343641" w:rsidRPr="00600BBC" w14:paraId="59FAB87A"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A9B574B"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70CA33"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560A0202"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8FBEDC0"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53DCD596"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343641" w:rsidRPr="00600BBC" w14:paraId="587AF898"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2840A20"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E850D06"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715156C7"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343641" w:rsidRPr="00600BBC" w14:paraId="5396E1A1"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09FB311"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A55079"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60CD567"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5638C2C"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7055B92"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343641" w:rsidRPr="00600BBC" w14:paraId="0373565D"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E5AC56A"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B544ADF"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BC94545"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343641" w:rsidRPr="00600BBC" w14:paraId="7B28EC5D"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AC4EFA5"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2A802E"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9844CA3"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37CE0A8"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8C365E5"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343641" w:rsidRPr="00600BBC" w14:paraId="78C429B5"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C009475"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D4C4343"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1BD5DCC"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343641" w:rsidRPr="00600BBC" w14:paraId="6A180CCE"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880F35A"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047B12"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4F21DEF"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27731CBD"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06223A02" w14:textId="77777777" w:rsidR="00343641" w:rsidRPr="00600BBC" w:rsidRDefault="00343641"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343641" w:rsidRPr="00600BBC" w14:paraId="50918495" w14:textId="77777777" w:rsidTr="00A12964">
        <w:trPr>
          <w:gridAfter w:val="1"/>
          <w:wAfter w:w="60" w:type="dxa"/>
          <w:trHeight w:val="240"/>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7B02FE0" w14:textId="77777777" w:rsidR="00343641" w:rsidRPr="00600BBC" w:rsidRDefault="00343641"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D297392"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3A43A804" w14:textId="77777777" w:rsidR="00343641" w:rsidRPr="00600BBC" w:rsidRDefault="00343641"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343641" w:rsidRPr="00244BA7" w14:paraId="4D1F1548" w14:textId="77777777" w:rsidTr="00A12964">
        <w:trPr>
          <w:gridAfter w:val="1"/>
          <w:wAfter w:w="60" w:type="dxa"/>
          <w:trHeight w:val="300"/>
        </w:trPr>
        <w:tc>
          <w:tcPr>
            <w:tcW w:w="995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9982DE1" w14:textId="77777777" w:rsidR="00343641" w:rsidRPr="005B618E" w:rsidRDefault="00343641"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343641">
      <w:pPr>
        <w:pStyle w:val="TH"/>
      </w:pPr>
    </w:p>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565ED"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A40964"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109286E"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60DB67"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9CDD749"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343641" w:rsidRPr="009C5B2C" w14:paraId="60C380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C6B21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BF24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797AC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683C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2DF04A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66779C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1CA8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34BAB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EC1ED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B72A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E433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A6F7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7BB0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1D0E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CE4044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852A0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9149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87055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855B2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05EF8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224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120B2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4299B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43C4D7B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D35D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B4D1B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EBB5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9521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3EEC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F9217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84EA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33778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BD130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EF96B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750F8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E0F98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3E2F0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A031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A1BB1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4E10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ECB1E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565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0AE0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B53DA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EABE9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A9DD7E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4E18C3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6CD6B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75CA0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D4342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CC0D5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E289EC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5FAF1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27FA3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B69C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772BD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DA2B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B9328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4327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EA00B3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F2706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3D045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DCEC19"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5A818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552D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B880C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3188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3DE75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4E0D56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9B91AD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63463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8976B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AF51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479FB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FC81C9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FE456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B8FA6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ED0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0426DD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70DB8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A38BB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3396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FA525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36F7E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D045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1107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B4E4D0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015A98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85D0F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ADC18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E674A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A161DFA" w14:textId="77777777" w:rsidR="00343641" w:rsidRPr="005B618E" w:rsidRDefault="00343641"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343641">
      <w:pPr>
        <w:pStyle w:val="3"/>
        <w:ind w:left="720" w:hanging="720"/>
      </w:pPr>
      <w:bookmarkStart w:id="170" w:name="_Toc183710594"/>
      <w:bookmarkStart w:id="171" w:name="_Toc195268319"/>
      <w:r>
        <w:lastRenderedPageBreak/>
        <w:t>6.17.3</w:t>
      </w:r>
      <w:r w:rsidRPr="00697599">
        <w:tab/>
        <w:t>∆T</w:t>
      </w:r>
      <w:r w:rsidRPr="00C057AF">
        <w:t>IB</w:t>
      </w:r>
      <w:r w:rsidRPr="00697599">
        <w:t xml:space="preserve"> and ∆R</w:t>
      </w:r>
      <w:r w:rsidRPr="00C057AF">
        <w:t>IB</w:t>
      </w:r>
      <w:r w:rsidRPr="00697599">
        <w:t xml:space="preserve"> values</w:t>
      </w:r>
      <w:bookmarkEnd w:id="170"/>
      <w:bookmarkEnd w:id="171"/>
    </w:p>
    <w:p w14:paraId="6B728A3A" w14:textId="3062D49D" w:rsidR="00343641" w:rsidRDefault="00343641" w:rsidP="00343641">
      <w:pPr>
        <w:pStyle w:val="TH"/>
      </w:pPr>
      <w:r>
        <w:t>Table 6.17.3-1: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77F521A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pPr>
            <w:r w:rsidRPr="00DC7310">
              <w:t>0.</w:t>
            </w:r>
            <w:r>
              <w:t>6</w:t>
            </w:r>
          </w:p>
        </w:tc>
      </w:tr>
      <w:tr w:rsidR="00343641" w14:paraId="029D1BF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4BC307E"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Table 6.17.3-2: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3504F9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F4FD9EB"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343641">
      <w:pPr>
        <w:pStyle w:val="3"/>
        <w:ind w:left="720" w:hanging="720"/>
      </w:pPr>
      <w:bookmarkStart w:id="172" w:name="_Toc183710595"/>
      <w:bookmarkStart w:id="173" w:name="_Toc195268320"/>
      <w:r>
        <w:t>6.17.4</w:t>
      </w:r>
      <w:r>
        <w:tab/>
        <w:t>Analysis of MSD requirements</w:t>
      </w:r>
      <w:bookmarkEnd w:id="172"/>
      <w:bookmarkEnd w:id="173"/>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pPr>
            <w:r w:rsidRPr="00BE54E6">
              <w:t>NR or E-UTRA Band / Channel bandwidth / NRB / MSD</w:t>
            </w:r>
          </w:p>
        </w:tc>
      </w:tr>
      <w:tr w:rsidR="00343641" w:rsidRPr="00A124BB" w14:paraId="0B0C0BB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pPr>
            <w:r w:rsidRPr="00BE54E6">
              <w:t>UL</w:t>
            </w:r>
          </w:p>
          <w:p w14:paraId="44433222"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8449B2" w14:textId="77777777" w:rsidR="00343641" w:rsidRPr="00BE54E6" w:rsidRDefault="00343641" w:rsidP="00A12964">
            <w:pPr>
              <w:pStyle w:val="TAH"/>
            </w:pPr>
            <w:r w:rsidRPr="00BE54E6">
              <w:t>IMD order</w:t>
            </w:r>
          </w:p>
        </w:tc>
      </w:tr>
      <w:tr w:rsidR="00343641" w:rsidRPr="00A124BB" w14:paraId="7DB2F016"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82AC525" w14:textId="77777777" w:rsidR="00343641" w:rsidRPr="005B618E" w:rsidRDefault="00343641" w:rsidP="00A12964">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pPr>
            <w:r w:rsidRPr="005B618E">
              <w:t>N/A</w:t>
            </w:r>
          </w:p>
        </w:tc>
      </w:tr>
      <w:tr w:rsidR="00343641" w:rsidRPr="00A124BB" w14:paraId="5F65644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B180D7"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pPr>
            <w:r>
              <w:t>IMD4</w:t>
            </w:r>
          </w:p>
        </w:tc>
      </w:tr>
      <w:tr w:rsidR="00343641" w:rsidRPr="00A124BB" w14:paraId="47AE2645"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FC41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pPr>
            <w:r>
              <w:t>N/A</w:t>
            </w:r>
          </w:p>
        </w:tc>
      </w:tr>
    </w:tbl>
    <w:p w14:paraId="7EFEFF20" w14:textId="77777777" w:rsidR="00343641" w:rsidRDefault="00343641" w:rsidP="00343641">
      <w:pPr>
        <w:rPr>
          <w:color w:val="0070C0"/>
        </w:rPr>
      </w:pPr>
    </w:p>
    <w:p w14:paraId="03C37744" w14:textId="37231925" w:rsidR="00343641" w:rsidRDefault="00343641" w:rsidP="00343641">
      <w:pPr>
        <w:pStyle w:val="2"/>
        <w:ind w:left="576" w:hanging="576"/>
        <w:rPr>
          <w:rFonts w:eastAsia="MS Mincho"/>
          <w:lang w:eastAsia="ja-JP"/>
        </w:rPr>
      </w:pPr>
      <w:bookmarkStart w:id="174" w:name="_Toc195268321"/>
      <w:r>
        <w:t>6.18</w:t>
      </w:r>
      <w:r w:rsidRPr="00697599">
        <w:tab/>
      </w:r>
      <w:r w:rsidRPr="00676CB1">
        <w:t>DC_20-38_n28</w:t>
      </w:r>
      <w:bookmarkEnd w:id="174"/>
    </w:p>
    <w:p w14:paraId="7CC311FD" w14:textId="07D061EF" w:rsidR="00343641" w:rsidRDefault="00343641" w:rsidP="00343641">
      <w:pPr>
        <w:pStyle w:val="3"/>
        <w:ind w:left="720" w:hanging="720"/>
      </w:pPr>
      <w:bookmarkStart w:id="175" w:name="_Toc195268322"/>
      <w:r>
        <w:t>6.18</w:t>
      </w:r>
      <w:r w:rsidRPr="00697599">
        <w:t>.</w:t>
      </w:r>
      <w:r>
        <w:t>1</w:t>
      </w:r>
      <w:r w:rsidRPr="00697599">
        <w:tab/>
      </w:r>
      <w:r>
        <w:rPr>
          <w:rFonts w:eastAsia="맑은 고딕" w:hint="eastAsia"/>
          <w:lang w:eastAsia="ko-KR"/>
        </w:rPr>
        <w:t>Configurations</w:t>
      </w:r>
      <w:r>
        <w:t xml:space="preserve"> for DC</w:t>
      </w:r>
      <w:bookmarkEnd w:id="175"/>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lang w:eastAsia="fi-FI"/>
              </w:rPr>
            </w:pPr>
            <w:r w:rsidRPr="00877CC8">
              <w:rPr>
                <w:lang w:eastAsia="fi-FI"/>
              </w:rPr>
              <w:t>EN-DC</w:t>
            </w:r>
          </w:p>
          <w:p w14:paraId="4CD1638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lang w:val="fr-FR" w:eastAsia="fi-FI"/>
              </w:rPr>
            </w:pPr>
            <w:r w:rsidRPr="00877CC8">
              <w:rPr>
                <w:lang w:val="fr-FR" w:eastAsia="fi-FI"/>
              </w:rPr>
              <w:t>Uplink EN-DC</w:t>
            </w:r>
          </w:p>
          <w:p w14:paraId="48743B76" w14:textId="77777777" w:rsidR="00343641" w:rsidRPr="00877CC8" w:rsidRDefault="00343641" w:rsidP="00A12964">
            <w:pPr>
              <w:pStyle w:val="TAH"/>
              <w:rPr>
                <w:lang w:val="fr-FR" w:eastAsia="fi-FI"/>
              </w:rPr>
            </w:pPr>
            <w:r w:rsidRPr="00877CC8">
              <w:rPr>
                <w:lang w:val="fr-FR" w:eastAsia="fi-FI"/>
              </w:rPr>
              <w:t>configuration</w:t>
            </w:r>
          </w:p>
          <w:p w14:paraId="2E1A074B"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A12964">
            <w:pPr>
              <w:pStyle w:val="TAC"/>
              <w:rPr>
                <w:lang w:val="en-US" w:eastAsia="fi-FI"/>
              </w:rPr>
            </w:pPr>
            <w:r w:rsidRPr="005603C5">
              <w:rPr>
                <w:lang w:val="en-US" w:eastAsia="fi-FI"/>
              </w:rPr>
              <w:t>DC_20A_n28A</w:t>
            </w:r>
          </w:p>
          <w:p w14:paraId="62005937" w14:textId="77777777" w:rsidR="00343641" w:rsidRPr="005603C5" w:rsidRDefault="00343641" w:rsidP="00A12964">
            <w:pPr>
              <w:pStyle w:val="TAC"/>
              <w:rPr>
                <w:lang w:val="en-US"/>
              </w:rPr>
            </w:pPr>
            <w:r w:rsidRPr="005603C5">
              <w:rPr>
                <w:lang w:val="en-US" w:eastAsia="fi-FI"/>
              </w:rPr>
              <w:t>DC_38A_n28A</w:t>
            </w:r>
          </w:p>
        </w:tc>
      </w:tr>
      <w:tr w:rsidR="00343641" w:rsidRPr="00877CC8" w14:paraId="79BEDA4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rFonts w:eastAsia="맑은 고딕"/>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343641">
      <w:pPr>
        <w:pStyle w:val="3"/>
        <w:ind w:left="720" w:hanging="720"/>
      </w:pPr>
      <w:bookmarkStart w:id="176" w:name="_Toc195268323"/>
      <w:r>
        <w:t>6.18.2</w:t>
      </w:r>
      <w:r w:rsidRPr="00697599">
        <w:tab/>
      </w:r>
      <w:r>
        <w:rPr>
          <w:rFonts w:hint="eastAsia"/>
        </w:rPr>
        <w:t>C</w:t>
      </w:r>
      <w:r w:rsidRPr="002A13DA">
        <w:t xml:space="preserve">o-existence </w:t>
      </w:r>
      <w:r>
        <w:t>analysis for DC</w:t>
      </w:r>
      <w:bookmarkEnd w:id="176"/>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3B8B" w14:textId="77777777" w:rsidR="00343641" w:rsidRPr="00676CB1" w:rsidRDefault="00343641" w:rsidP="00A12964">
            <w:pPr>
              <w:spacing w:after="0"/>
              <w:jc w:val="center"/>
              <w:rPr>
                <w:rFonts w:ascii="Arial" w:eastAsia="Times New Roman" w:hAnsi="Arial" w:cs="Arial"/>
                <w:b/>
                <w:bCs/>
                <w:color w:val="000000"/>
                <w:sz w:val="18"/>
                <w:szCs w:val="18"/>
              </w:rPr>
            </w:pPr>
            <w:r w:rsidRPr="00676C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7E1F5C" w14:textId="77777777" w:rsidR="00343641" w:rsidRPr="00676CB1" w:rsidRDefault="00343641" w:rsidP="00A12964">
            <w:pPr>
              <w:spacing w:after="0"/>
              <w:jc w:val="center"/>
              <w:rPr>
                <w:rFonts w:ascii="Arial" w:eastAsia="Times New Roman" w:hAnsi="Arial" w:cs="Arial"/>
                <w:b/>
                <w:bCs/>
                <w:color w:val="000000"/>
                <w:sz w:val="18"/>
                <w:szCs w:val="18"/>
              </w:rPr>
            </w:pPr>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85DA6C" w14:textId="77777777" w:rsidR="00343641" w:rsidRPr="00676CB1" w:rsidRDefault="00343641" w:rsidP="00A12964">
            <w:pPr>
              <w:spacing w:after="0"/>
              <w:jc w:val="center"/>
              <w:rPr>
                <w:rFonts w:ascii="Arial" w:eastAsia="Times New Roman" w:hAnsi="Arial" w:cs="Arial"/>
                <w:b/>
                <w:bCs/>
                <w:color w:val="000000"/>
                <w:sz w:val="18"/>
                <w:szCs w:val="18"/>
              </w:rPr>
            </w:pPr>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A193E72" w14:textId="77777777" w:rsidR="00343641" w:rsidRPr="00676CB1" w:rsidRDefault="00343641" w:rsidP="00A12964">
            <w:pPr>
              <w:spacing w:after="0"/>
              <w:jc w:val="center"/>
              <w:rPr>
                <w:rFonts w:ascii="Arial" w:eastAsia="Times New Roman" w:hAnsi="Arial" w:cs="Arial"/>
                <w:b/>
                <w:bCs/>
                <w:color w:val="000000"/>
                <w:sz w:val="18"/>
                <w:szCs w:val="18"/>
              </w:rPr>
            </w:pPr>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y_low</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757D73C0" w14:textId="77777777" w:rsidR="00343641" w:rsidRPr="00676CB1" w:rsidRDefault="00343641" w:rsidP="00A12964">
            <w:pPr>
              <w:spacing w:after="0"/>
              <w:jc w:val="center"/>
              <w:rPr>
                <w:rFonts w:ascii="Arial" w:eastAsia="Times New Roman" w:hAnsi="Arial" w:cs="Arial"/>
                <w:b/>
                <w:bCs/>
                <w:color w:val="000000"/>
                <w:sz w:val="18"/>
                <w:szCs w:val="18"/>
              </w:rPr>
            </w:pPr>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y_high</w:t>
            </w:r>
          </w:p>
        </w:tc>
      </w:tr>
      <w:tr w:rsidR="00343641" w:rsidRPr="00676CB1" w14:paraId="717CDE1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E5543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DDC98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8A302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6A47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3ABFF73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54DD313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60E6A7"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7D8DD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9B6CCD7"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B6E8E5"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17D1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1F7FA4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48338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9ECB5E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109244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FA18B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920C6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0F1A30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C2A47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42C6B2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17B606"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AECB8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3C2376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4BD6A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8917C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61877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96516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BA15D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E422A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1178A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F0D7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6DC463C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6B60F03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9FF95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lastRenderedPageBreak/>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F2C584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342F94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EBE0B9"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8C6F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96B11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C759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66C3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297BEE4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F7BC88A"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AC9404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4D8E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F3388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ECCFFB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31EFAD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719E06"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BC7F9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1B90C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8A790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52CB3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4B52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9D1CBDD"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869E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0B79BE7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47CBE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66615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B038B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7BB73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5F3190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79C470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8C48D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D47FF6"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B3DB7E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0F8F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0369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0057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36A89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11EED91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AB502E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780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5C12D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44CA078"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3DDDCB"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972883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E08D29"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9415F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0A1A934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CB2B3F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1FE6D3"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E707C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21BF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AE1FA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015AA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3FFA4C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61B75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CC37C44"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42170F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A7D5EB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A83E6C"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6F83D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A12964">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7DE32" w14:textId="77777777" w:rsidR="00343641" w:rsidRPr="005B618E" w:rsidRDefault="00343641"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7481"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821B2"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0D1A9A5"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65DBB6"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AA9483"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343641" w:rsidRPr="00DF63B1" w14:paraId="5C289B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6ED6FF"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A3ABC6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5A773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B728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86B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98207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D21AB2"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DCA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65AEEA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C7352C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F3B019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9F11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64339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1BEF1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914455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C969E"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61B0BA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69BFBB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B5EF3B"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A77A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09146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61A87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8985C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4F76A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78C1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B6122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DDC"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4F8F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3BFE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0F0CE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6DC79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8EBA0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362ED6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C7A8B1"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9F4873"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AB157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39DE88"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1AF30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E940E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2DEE9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26B1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E7532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6D051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69E1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EEBD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1636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63A891F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0ECB6E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431424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C8D537"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F5B69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6A4EE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6155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74557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FEEB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8DAA"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5480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8509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8A60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96D12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71292C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F75B17"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6E39B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A878A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A08F0"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85D2A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EF26F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B774F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30F7615"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5FCEE8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68C67C"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7EC2"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7287C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BC699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2B0C0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78A03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A813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F2EA6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471A08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65A05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C559E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1711FE"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D9E0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34B0A4"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69303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6C518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078D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57FC8BB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4548D"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5C6C7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BA7A8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88445F" w14:textId="77777777" w:rsidR="00343641" w:rsidRPr="005B618E" w:rsidRDefault="00343641"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3"/>
        <w:ind w:left="720" w:hanging="720"/>
      </w:pPr>
      <w:bookmarkStart w:id="177" w:name="_Toc195268324"/>
      <w:r>
        <w:lastRenderedPageBreak/>
        <w:t>6.18.3</w:t>
      </w:r>
      <w:r w:rsidRPr="00697599">
        <w:tab/>
        <w:t>∆T</w:t>
      </w:r>
      <w:r w:rsidRPr="00C057AF">
        <w:t>IB</w:t>
      </w:r>
      <w:r w:rsidRPr="00697599">
        <w:t xml:space="preserve"> and ∆R</w:t>
      </w:r>
      <w:r w:rsidRPr="00C057AF">
        <w:t>IB</w:t>
      </w:r>
      <w:r w:rsidRPr="00697599">
        <w:t xml:space="preserve"> values</w:t>
      </w:r>
      <w:bookmarkEnd w:id="177"/>
    </w:p>
    <w:p w14:paraId="7B270FEE" w14:textId="00F46852" w:rsidR="00343641" w:rsidRDefault="00343641" w:rsidP="00343641">
      <w:pPr>
        <w:pStyle w:val="TH"/>
      </w:pPr>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14147D7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pPr>
            <w:r w:rsidRPr="00DC7310">
              <w:t>0.</w:t>
            </w:r>
            <w:r>
              <w:t>6</w:t>
            </w:r>
          </w:p>
        </w:tc>
      </w:tr>
      <w:tr w:rsidR="00343641" w14:paraId="337613A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A307FC"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Table 6.18.3-2: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58FC3BE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2B9589C3"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3"/>
        <w:ind w:left="720" w:hanging="720"/>
      </w:pPr>
      <w:bookmarkStart w:id="178" w:name="_Toc195268325"/>
      <w:r>
        <w:t>6.18.4</w:t>
      </w:r>
      <w:r>
        <w:tab/>
        <w:t>Analysis of MSD requirements</w:t>
      </w:r>
      <w:bookmarkEnd w:id="178"/>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pPr>
            <w:r w:rsidRPr="00BE54E6">
              <w:t>NR or E-UTRA Band / Channel bandwidth / NRB / MSD</w:t>
            </w:r>
          </w:p>
        </w:tc>
      </w:tr>
      <w:tr w:rsidR="00343641" w:rsidRPr="00A124BB" w14:paraId="080BA16A"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pPr>
            <w:r w:rsidRPr="00BE54E6">
              <w:t>UL</w:t>
            </w:r>
          </w:p>
          <w:p w14:paraId="47A0522B"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4C4AC1E" w14:textId="77777777" w:rsidR="00343641" w:rsidRPr="00BE54E6" w:rsidRDefault="00343641" w:rsidP="00A12964">
            <w:pPr>
              <w:pStyle w:val="TAH"/>
            </w:pPr>
            <w:r w:rsidRPr="00BE54E6">
              <w:t>IMD order</w:t>
            </w:r>
          </w:p>
        </w:tc>
      </w:tr>
      <w:tr w:rsidR="00343641" w:rsidRPr="00A124BB" w14:paraId="75F24B74"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13C20EC" w14:textId="77777777" w:rsidR="00343641" w:rsidRPr="005B618E" w:rsidRDefault="00343641" w:rsidP="00A12964">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pPr>
            <w:r w:rsidRPr="005B618E">
              <w:t>N/A</w:t>
            </w:r>
          </w:p>
        </w:tc>
      </w:tr>
      <w:tr w:rsidR="00343641" w:rsidRPr="00A124BB" w14:paraId="2C2EA00D"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4589E3"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pPr>
            <w:r>
              <w:t>IMD5</w:t>
            </w:r>
          </w:p>
        </w:tc>
      </w:tr>
      <w:tr w:rsidR="00343641" w:rsidRPr="00A124BB" w14:paraId="6B7E41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3BED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pPr>
            <w:r>
              <w:t>N/A</w:t>
            </w:r>
          </w:p>
        </w:tc>
      </w:tr>
    </w:tbl>
    <w:p w14:paraId="65B173DB" w14:textId="77777777" w:rsidR="00343641" w:rsidRDefault="00343641" w:rsidP="00343641">
      <w:pPr>
        <w:rPr>
          <w:color w:val="0070C0"/>
        </w:rPr>
      </w:pPr>
    </w:p>
    <w:p w14:paraId="15B06BAB" w14:textId="789DD423" w:rsidR="00343641" w:rsidRDefault="00343641" w:rsidP="00343641">
      <w:pPr>
        <w:pStyle w:val="2"/>
        <w:ind w:left="576" w:hanging="576"/>
        <w:rPr>
          <w:rFonts w:eastAsia="MS Mincho"/>
          <w:lang w:eastAsia="ja-JP"/>
        </w:rPr>
      </w:pPr>
      <w:bookmarkStart w:id="179" w:name="_Toc195268326"/>
      <w:r>
        <w:t>6.19</w:t>
      </w:r>
      <w:r w:rsidRPr="00697599">
        <w:tab/>
      </w:r>
      <w:r w:rsidRPr="006274A9">
        <w:t>DC_</w:t>
      </w:r>
      <w:r>
        <w:t>20</w:t>
      </w:r>
      <w:r w:rsidRPr="006274A9">
        <w:t>-40_n28</w:t>
      </w:r>
      <w:bookmarkEnd w:id="179"/>
    </w:p>
    <w:p w14:paraId="2C1F457B" w14:textId="0B74031F" w:rsidR="00343641" w:rsidRDefault="00343641" w:rsidP="00343641">
      <w:pPr>
        <w:pStyle w:val="3"/>
        <w:ind w:left="720" w:hanging="720"/>
      </w:pPr>
      <w:bookmarkStart w:id="180" w:name="_Toc195268327"/>
      <w:r>
        <w:t>6.19</w:t>
      </w:r>
      <w:r w:rsidRPr="00697599">
        <w:t>.</w:t>
      </w:r>
      <w:r>
        <w:t>1</w:t>
      </w:r>
      <w:r w:rsidRPr="00697599">
        <w:tab/>
      </w:r>
      <w:r w:rsidRPr="00A12964">
        <w:rPr>
          <w:rFonts w:eastAsia="맑은 고딕"/>
          <w:lang w:eastAsia="ko-KR"/>
        </w:rPr>
        <w:t>Configurations</w:t>
      </w:r>
      <w:r>
        <w:t xml:space="preserve"> for DC</w:t>
      </w:r>
      <w:bookmarkEnd w:id="180"/>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lang w:eastAsia="fi-FI"/>
              </w:rPr>
            </w:pPr>
            <w:r w:rsidRPr="00877CC8">
              <w:rPr>
                <w:lang w:eastAsia="fi-FI"/>
              </w:rPr>
              <w:t>EN-DC</w:t>
            </w:r>
          </w:p>
          <w:p w14:paraId="318AB3B0"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lang w:val="fr-FR" w:eastAsia="fi-FI"/>
              </w:rPr>
            </w:pPr>
            <w:r w:rsidRPr="00877CC8">
              <w:rPr>
                <w:lang w:val="fr-FR" w:eastAsia="fi-FI"/>
              </w:rPr>
              <w:t>Uplink EN-DC</w:t>
            </w:r>
          </w:p>
          <w:p w14:paraId="210E0513" w14:textId="77777777" w:rsidR="00343641" w:rsidRPr="00877CC8" w:rsidRDefault="00343641" w:rsidP="00A12964">
            <w:pPr>
              <w:pStyle w:val="TAH"/>
              <w:rPr>
                <w:lang w:val="fr-FR" w:eastAsia="fi-FI"/>
              </w:rPr>
            </w:pPr>
            <w:r w:rsidRPr="00877CC8">
              <w:rPr>
                <w:lang w:val="fr-FR" w:eastAsia="fi-FI"/>
              </w:rPr>
              <w:t>configuration</w:t>
            </w:r>
          </w:p>
          <w:p w14:paraId="31E5701D"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A12964">
            <w:pPr>
              <w:pStyle w:val="TAC"/>
              <w:rPr>
                <w:lang w:val="en-US" w:eastAsia="fi-FI"/>
              </w:rPr>
            </w:pPr>
            <w:r w:rsidRPr="005603C5">
              <w:rPr>
                <w:lang w:val="en-US" w:eastAsia="fi-FI"/>
              </w:rPr>
              <w:t>DC_20A_n28A</w:t>
            </w:r>
          </w:p>
          <w:p w14:paraId="12D9E424" w14:textId="77777777" w:rsidR="00343641" w:rsidRPr="005603C5" w:rsidRDefault="00343641" w:rsidP="00A12964">
            <w:pPr>
              <w:pStyle w:val="TAC"/>
              <w:rPr>
                <w:lang w:val="en-US"/>
              </w:rPr>
            </w:pPr>
            <w:r w:rsidRPr="005603C5">
              <w:rPr>
                <w:lang w:val="en-US" w:eastAsia="fi-FI"/>
              </w:rPr>
              <w:t>DC_40A_n28A</w:t>
            </w:r>
          </w:p>
        </w:tc>
      </w:tr>
      <w:tr w:rsidR="00343641" w:rsidRPr="00877CC8" w14:paraId="4060A42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rFonts w:eastAsia="맑은 고딕"/>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343641">
      <w:pPr>
        <w:pStyle w:val="3"/>
        <w:ind w:left="720" w:hanging="720"/>
      </w:pPr>
      <w:bookmarkStart w:id="181" w:name="_Toc195268328"/>
      <w:r>
        <w:t>6.19.2</w:t>
      </w:r>
      <w:r w:rsidRPr="00697599">
        <w:tab/>
      </w:r>
      <w:r w:rsidRPr="00E54610">
        <w:t>Co-existence analysis for DC</w:t>
      </w:r>
      <w:bookmarkEnd w:id="181"/>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B5EB0" w14:textId="77777777" w:rsidR="00343641" w:rsidRPr="00446714" w:rsidRDefault="00343641" w:rsidP="00A12964">
            <w:pPr>
              <w:spacing w:after="0"/>
              <w:jc w:val="center"/>
              <w:rPr>
                <w:rFonts w:ascii="Arial" w:eastAsia="Times New Roman" w:hAnsi="Arial" w:cs="Arial"/>
                <w:b/>
                <w:color w:val="000000"/>
                <w:sz w:val="18"/>
                <w:szCs w:val="18"/>
              </w:rPr>
            </w:pPr>
            <w:r w:rsidRPr="00446714">
              <w:rPr>
                <w:rFonts w:ascii="Arial" w:eastAsia="Times New Roman" w:hAnsi="Arial" w:cs="Arial"/>
                <w:b/>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BC5DD4" w14:textId="77777777" w:rsidR="00343641" w:rsidRPr="00446714" w:rsidRDefault="00343641" w:rsidP="00A12964">
            <w:pPr>
              <w:spacing w:after="0"/>
              <w:jc w:val="center"/>
              <w:rPr>
                <w:rFonts w:ascii="Arial" w:eastAsia="Times New Roman" w:hAnsi="Arial" w:cs="Arial"/>
                <w:b/>
                <w:color w:val="000000"/>
                <w:sz w:val="18"/>
                <w:szCs w:val="18"/>
              </w:rPr>
            </w:pPr>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686A53" w14:textId="77777777" w:rsidR="00343641" w:rsidRPr="00446714" w:rsidRDefault="00343641" w:rsidP="00A12964">
            <w:pPr>
              <w:spacing w:after="0"/>
              <w:jc w:val="center"/>
              <w:rPr>
                <w:rFonts w:ascii="Arial" w:eastAsia="Times New Roman" w:hAnsi="Arial" w:cs="Arial"/>
                <w:b/>
                <w:color w:val="000000"/>
                <w:sz w:val="18"/>
                <w:szCs w:val="18"/>
              </w:rPr>
            </w:pPr>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3C3E9F7" w14:textId="77777777" w:rsidR="00343641" w:rsidRPr="00446714" w:rsidRDefault="00343641" w:rsidP="00A12964">
            <w:pPr>
              <w:spacing w:after="0"/>
              <w:jc w:val="center"/>
              <w:rPr>
                <w:rFonts w:ascii="Arial" w:eastAsia="Times New Roman" w:hAnsi="Arial" w:cs="Arial"/>
                <w:b/>
                <w:color w:val="000000"/>
                <w:sz w:val="18"/>
                <w:szCs w:val="18"/>
              </w:rPr>
            </w:pPr>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DF36D4A" w14:textId="77777777" w:rsidR="00343641" w:rsidRPr="00446714" w:rsidRDefault="00343641" w:rsidP="00A12964">
            <w:pPr>
              <w:spacing w:after="0"/>
              <w:jc w:val="center"/>
              <w:rPr>
                <w:rFonts w:ascii="Arial" w:eastAsia="Times New Roman" w:hAnsi="Arial" w:cs="Arial"/>
                <w:b/>
                <w:color w:val="000000"/>
                <w:sz w:val="18"/>
                <w:szCs w:val="18"/>
              </w:rPr>
            </w:pPr>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y_high</w:t>
            </w:r>
          </w:p>
        </w:tc>
      </w:tr>
      <w:tr w:rsidR="00343641" w:rsidRPr="00446714" w14:paraId="19D11B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3C628F"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9DDED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7BB91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8D4B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863CA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5DEB32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0E23AA"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7AEEF2"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DB0F9"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F75DC5"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D5157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4B02C"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07683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5025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1968DD4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FE9E1C"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04532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F6640B"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FDBA1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D9FC1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A085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0E5AE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C2286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0CB8CB5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1E2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1FF8D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992F5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D495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D3FAD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7262"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6FF6BD"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9820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2D3A51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E0DB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F1892F"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8D08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70BD5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C1D957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FBD9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EADFF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9E2A91"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3DA6D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D91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CF527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9C90A0"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536B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02C2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E924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1A40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1DAECE"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C7D2A7"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38F89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A5E13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BE00C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C52E8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96022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17857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4A72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2311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6995E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A79A8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DFF2F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10D0D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B53FB4"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599483"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A3414D"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C7E78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093DD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9561B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D2FE8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A5DD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7F0792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8AE98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2E954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16A1C"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5BEB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D5246A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6C414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11939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6F9C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1FBB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F8F80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50108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9667FA"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639496"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48022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876CD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66F8F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6A613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620FF59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818B6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D4AD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BC7638"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4DAB5A" w14:textId="77777777" w:rsidR="00343641" w:rsidRPr="005B618E" w:rsidRDefault="00343641"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8694A" w14:textId="77777777" w:rsidR="00343641" w:rsidRPr="009C5B2C" w:rsidRDefault="00343641" w:rsidP="00A12964">
            <w:pPr>
              <w:spacing w:after="0"/>
              <w:jc w:val="center"/>
              <w:rPr>
                <w:rFonts w:ascii="Arial" w:eastAsia="Times New Roman" w:hAnsi="Arial" w:cs="Arial"/>
                <w:b/>
                <w:color w:val="000000"/>
                <w:sz w:val="18"/>
                <w:szCs w:val="18"/>
              </w:rPr>
            </w:pPr>
            <w:r w:rsidRPr="009C5B2C">
              <w:rPr>
                <w:rFonts w:ascii="Arial" w:eastAsia="Times New Roman" w:hAnsi="Arial" w:cs="Arial"/>
                <w:b/>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BEC1F02" w14:textId="77777777" w:rsidR="00343641" w:rsidRPr="009C5B2C" w:rsidRDefault="00343641" w:rsidP="00A12964">
            <w:pPr>
              <w:spacing w:after="0"/>
              <w:jc w:val="center"/>
              <w:rPr>
                <w:rFonts w:ascii="Arial" w:eastAsia="Times New Roman" w:hAnsi="Arial" w:cs="Arial"/>
                <w:b/>
                <w:color w:val="000000"/>
                <w:sz w:val="18"/>
                <w:szCs w:val="18"/>
              </w:rPr>
            </w:pPr>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C6E9BD8" w14:textId="77777777" w:rsidR="00343641" w:rsidRPr="009C5B2C" w:rsidRDefault="00343641" w:rsidP="00A12964">
            <w:pPr>
              <w:spacing w:after="0"/>
              <w:jc w:val="center"/>
              <w:rPr>
                <w:rFonts w:ascii="Arial" w:eastAsia="Times New Roman" w:hAnsi="Arial" w:cs="Arial"/>
                <w:b/>
                <w:color w:val="000000"/>
                <w:sz w:val="18"/>
                <w:szCs w:val="18"/>
              </w:rPr>
            </w:pPr>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A5D7AB9" w14:textId="77777777" w:rsidR="00343641" w:rsidRPr="009C5B2C" w:rsidRDefault="00343641" w:rsidP="00A12964">
            <w:pPr>
              <w:spacing w:after="0"/>
              <w:jc w:val="center"/>
              <w:rPr>
                <w:rFonts w:ascii="Arial" w:eastAsia="Times New Roman" w:hAnsi="Arial" w:cs="Arial"/>
                <w:b/>
                <w:color w:val="000000"/>
                <w:sz w:val="18"/>
                <w:szCs w:val="18"/>
              </w:rPr>
            </w:pPr>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F39C919" w14:textId="77777777" w:rsidR="00343641" w:rsidRPr="009C5B2C" w:rsidRDefault="00343641" w:rsidP="00A12964">
            <w:pPr>
              <w:spacing w:after="0"/>
              <w:jc w:val="center"/>
              <w:rPr>
                <w:rFonts w:ascii="Arial" w:eastAsia="Times New Roman" w:hAnsi="Arial" w:cs="Arial"/>
                <w:b/>
                <w:color w:val="000000"/>
                <w:sz w:val="18"/>
                <w:szCs w:val="18"/>
              </w:rPr>
            </w:pPr>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y_high</w:t>
            </w:r>
          </w:p>
        </w:tc>
      </w:tr>
      <w:tr w:rsidR="00343641" w:rsidRPr="009C5B2C" w14:paraId="78148AD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BEF61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F3393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654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52552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C99EC8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2234D70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1FBEC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E70CF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774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2AFC0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130DA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00991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FDC8E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11B6B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F4D743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B22FE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E3B2F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557A9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70F92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1392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E090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8FA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8D31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56576B2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ECBE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8054A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3B487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7597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EF117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D5B0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1A8E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EC3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DD05B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43D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7CB42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17DEF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5148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62F4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547B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81A19C"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421AC7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5B1B5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C352A7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AB81E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3773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21ACB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563E30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1FA8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55DD1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0FD4C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09C84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5631B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BE7AC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E543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31E33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DE7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7C1C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22804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F32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727F5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506E0B5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E4B4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DBAE0D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4FC60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B5AC9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AA3E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1C1B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44760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471297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9744C8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5165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BB6430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36F57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DA86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64C0B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441E35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BAE5D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310E2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7DF73BC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3541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2DCCD6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C05E8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BD403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559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E1743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333B6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7B33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3F40EF3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EC60D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4BC271"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6F349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2564C6" w14:textId="77777777" w:rsidR="00343641" w:rsidRPr="005B618E" w:rsidRDefault="00343641"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343641">
      <w:pPr>
        <w:pStyle w:val="3"/>
        <w:ind w:left="720" w:hanging="720"/>
      </w:pPr>
      <w:bookmarkStart w:id="182" w:name="_Toc195268329"/>
      <w:r>
        <w:lastRenderedPageBreak/>
        <w:t>6.19.3</w:t>
      </w:r>
      <w:r w:rsidRPr="00697599">
        <w:tab/>
        <w:t>∆T</w:t>
      </w:r>
      <w:r w:rsidRPr="00C057AF">
        <w:t>IB</w:t>
      </w:r>
      <w:r w:rsidRPr="00697599">
        <w:t xml:space="preserve"> and ∆R</w:t>
      </w:r>
      <w:r w:rsidRPr="00C057AF">
        <w:t>IB</w:t>
      </w:r>
      <w:r w:rsidRPr="00697599">
        <w:t xml:space="preserve"> </w:t>
      </w:r>
      <w:r w:rsidRPr="00E54610">
        <w:t>values</w:t>
      </w:r>
      <w:bookmarkEnd w:id="182"/>
    </w:p>
    <w:p w14:paraId="180301CD" w14:textId="3FF71D9D" w:rsidR="00343641" w:rsidRDefault="00343641" w:rsidP="00343641">
      <w:pPr>
        <w:pStyle w:val="TH"/>
      </w:pPr>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D59B51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pPr>
            <w:r w:rsidRPr="00DC7310">
              <w:t>0.</w:t>
            </w:r>
            <w:r>
              <w:t>5</w:t>
            </w:r>
          </w:p>
        </w:tc>
      </w:tr>
      <w:tr w:rsidR="00343641" w14:paraId="47A8A13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558B871"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Table 6.19.3-2: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702634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1D6AD7"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343641">
      <w:pPr>
        <w:pStyle w:val="3"/>
        <w:ind w:left="720" w:hanging="720"/>
      </w:pPr>
      <w:bookmarkStart w:id="183" w:name="_Toc195268330"/>
      <w:r>
        <w:t>6.19.4</w:t>
      </w:r>
      <w:r w:rsidRPr="00E54610">
        <w:tab/>
        <w:t>Analysis of MSD requirements</w:t>
      </w:r>
      <w:bookmarkEnd w:id="183"/>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pPr>
            <w:r w:rsidRPr="00BE54E6">
              <w:t>NR or E-UTRA Band / Channel bandwidth / NRB / MSD</w:t>
            </w:r>
          </w:p>
        </w:tc>
      </w:tr>
      <w:tr w:rsidR="00343641" w:rsidRPr="00A124BB" w14:paraId="1E38120E"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pPr>
            <w:r w:rsidRPr="00BE54E6">
              <w:t>UL</w:t>
            </w:r>
          </w:p>
          <w:p w14:paraId="04D33307"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77E2AAD" w14:textId="77777777" w:rsidR="00343641" w:rsidRPr="00BE54E6" w:rsidRDefault="00343641" w:rsidP="00A12964">
            <w:pPr>
              <w:pStyle w:val="TAH"/>
            </w:pPr>
            <w:r w:rsidRPr="00BE54E6">
              <w:t>IMD order</w:t>
            </w:r>
          </w:p>
        </w:tc>
      </w:tr>
      <w:tr w:rsidR="00343641" w:rsidRPr="00A124BB" w14:paraId="773D675D"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8196971" w14:textId="77777777" w:rsidR="00343641" w:rsidRPr="005B618E" w:rsidRDefault="00343641" w:rsidP="00A12964">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pPr>
            <w:r w:rsidRPr="005B618E">
              <w:t>N/A</w:t>
            </w:r>
          </w:p>
        </w:tc>
      </w:tr>
      <w:tr w:rsidR="00343641" w:rsidRPr="00A124BB" w14:paraId="3CA9A35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9B357B2"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pPr>
            <w:r>
              <w:t>IMD3</w:t>
            </w:r>
          </w:p>
        </w:tc>
      </w:tr>
      <w:tr w:rsidR="00343641" w:rsidRPr="00A124BB" w14:paraId="547E24A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ECBB17"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pPr>
            <w:r>
              <w:t>N/A</w:t>
            </w:r>
          </w:p>
        </w:tc>
      </w:tr>
      <w:tr w:rsidR="00343641" w:rsidRPr="00A124BB" w14:paraId="3A3BE0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65169A0"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pPr>
            <w:r>
              <w:t>IMD3</w:t>
            </w:r>
          </w:p>
        </w:tc>
      </w:tr>
      <w:tr w:rsidR="00343641" w:rsidRPr="00A124BB" w14:paraId="22722CB6"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2401F5"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pPr>
            <w:r>
              <w:t>N/A</w:t>
            </w:r>
          </w:p>
        </w:tc>
      </w:tr>
      <w:tr w:rsidR="00343641" w:rsidRPr="00A124BB" w14:paraId="7E0CC9D8"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12A0E06"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pPr>
            <w:r>
              <w:t>N/A</w:t>
            </w:r>
          </w:p>
        </w:tc>
      </w:tr>
    </w:tbl>
    <w:p w14:paraId="4BA868C4" w14:textId="77777777" w:rsidR="00343641" w:rsidRDefault="00343641" w:rsidP="00343641">
      <w:pPr>
        <w:rPr>
          <w:color w:val="0070C0"/>
        </w:rPr>
      </w:pPr>
    </w:p>
    <w:p w14:paraId="405F209E" w14:textId="06148097" w:rsidR="004D7CA0" w:rsidRDefault="004D7CA0" w:rsidP="004D7CA0">
      <w:pPr>
        <w:pStyle w:val="2"/>
        <w:ind w:left="576" w:hanging="576"/>
        <w:rPr>
          <w:rFonts w:eastAsia="MS Mincho"/>
          <w:lang w:eastAsia="ja-JP"/>
        </w:rPr>
      </w:pPr>
      <w:bookmarkStart w:id="184" w:name="_Toc195268331"/>
      <w:r>
        <w:t>6.20</w:t>
      </w:r>
      <w:r w:rsidRPr="00697599">
        <w:tab/>
      </w:r>
      <w:r w:rsidRPr="00851DF3">
        <w:t>DC_28-40_n1</w:t>
      </w:r>
      <w:bookmarkEnd w:id="184"/>
    </w:p>
    <w:p w14:paraId="1C731FD2" w14:textId="1C0E48ED" w:rsidR="004D7CA0" w:rsidRDefault="004D7CA0" w:rsidP="004D7CA0">
      <w:pPr>
        <w:pStyle w:val="3"/>
        <w:ind w:left="720" w:hanging="720"/>
      </w:pPr>
      <w:bookmarkStart w:id="185" w:name="_Toc195268332"/>
      <w:r>
        <w:t>6.20</w:t>
      </w:r>
      <w:r w:rsidRPr="00697599">
        <w:t>.</w:t>
      </w:r>
      <w:r>
        <w:t>1</w:t>
      </w:r>
      <w:r w:rsidRPr="00697599">
        <w:tab/>
      </w:r>
      <w:r w:rsidRPr="00083805">
        <w:rPr>
          <w:rFonts w:eastAsia="맑은 고딕"/>
          <w:lang w:eastAsia="ko-KR"/>
        </w:rPr>
        <w:t>Configurations</w:t>
      </w:r>
      <w:r w:rsidRPr="00083805">
        <w:t xml:space="preserve"> </w:t>
      </w:r>
      <w:r>
        <w:t>for DC</w:t>
      </w:r>
      <w:bookmarkEnd w:id="185"/>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lang w:eastAsia="fi-FI"/>
              </w:rPr>
            </w:pPr>
            <w:r w:rsidRPr="00877CC8">
              <w:rPr>
                <w:lang w:eastAsia="fi-FI"/>
              </w:rPr>
              <w:t>EN-DC</w:t>
            </w:r>
          </w:p>
          <w:p w14:paraId="47D8A3B8"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lang w:val="fr-FR" w:eastAsia="fi-FI"/>
              </w:rPr>
            </w:pPr>
            <w:r w:rsidRPr="00877CC8">
              <w:rPr>
                <w:lang w:val="fr-FR" w:eastAsia="fi-FI"/>
              </w:rPr>
              <w:t>Uplink EN-DC</w:t>
            </w:r>
          </w:p>
          <w:p w14:paraId="6DB24BBD" w14:textId="77777777" w:rsidR="004D7CA0" w:rsidRPr="00877CC8" w:rsidRDefault="004D7CA0" w:rsidP="00A12964">
            <w:pPr>
              <w:pStyle w:val="TAH"/>
              <w:rPr>
                <w:lang w:val="fr-FR" w:eastAsia="fi-FI"/>
              </w:rPr>
            </w:pPr>
            <w:r w:rsidRPr="00877CC8">
              <w:rPr>
                <w:lang w:val="fr-FR" w:eastAsia="fi-FI"/>
              </w:rPr>
              <w:t>configuration</w:t>
            </w:r>
          </w:p>
          <w:p w14:paraId="6C10963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A12964">
            <w:pPr>
              <w:pStyle w:val="TAC"/>
              <w:rPr>
                <w:lang w:val="en-US" w:eastAsia="fi-FI"/>
              </w:rPr>
            </w:pPr>
            <w:r w:rsidRPr="005603C5">
              <w:rPr>
                <w:lang w:val="en-US" w:eastAsia="fi-FI"/>
              </w:rPr>
              <w:t>DC_28A_n1A</w:t>
            </w:r>
          </w:p>
          <w:p w14:paraId="58AED49E" w14:textId="77777777" w:rsidR="004D7CA0" w:rsidRPr="005603C5" w:rsidRDefault="004D7CA0" w:rsidP="00A12964">
            <w:pPr>
              <w:pStyle w:val="TAC"/>
              <w:rPr>
                <w:lang w:val="en-US"/>
              </w:rPr>
            </w:pPr>
            <w:r w:rsidRPr="005603C5">
              <w:rPr>
                <w:lang w:val="en-US" w:eastAsia="fi-FI"/>
              </w:rPr>
              <w:t>DC_40A_n1A</w:t>
            </w:r>
          </w:p>
        </w:tc>
      </w:tr>
      <w:tr w:rsidR="004D7CA0" w:rsidRPr="00877CC8" w14:paraId="6CD78822"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rFonts w:eastAsia="맑은 고딕"/>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CA0">
      <w:pPr>
        <w:pStyle w:val="3"/>
        <w:ind w:left="720" w:hanging="720"/>
      </w:pPr>
      <w:bookmarkStart w:id="186" w:name="_Toc195268333"/>
      <w:r>
        <w:t>6.20.2</w:t>
      </w:r>
      <w:r w:rsidRPr="00697599">
        <w:tab/>
      </w:r>
      <w:r w:rsidRPr="00083805">
        <w:t>Co-existence analysis for</w:t>
      </w:r>
      <w:r>
        <w:t xml:space="preserve"> DC</w:t>
      </w:r>
      <w:bookmarkEnd w:id="186"/>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7FB12"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EF78FB1"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50754F"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B122DA"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92E62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758F7A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D5B4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9435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E750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FE62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7951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C9A425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6531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26116A"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7022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F0224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60D93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7AB6E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789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E61A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82A2E3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416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394A1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DC295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CD93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66D56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5748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24746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91611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9C3FBC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49B76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0CD76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AAFEA8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FD65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EFA76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F59F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068B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4B7B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39D8A4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D4D47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E7885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7150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CE812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3CF0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D6239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68571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0C03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1E8B080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CE614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7708D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9BA38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DC85E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0A848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4C03C2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0F93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24D38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D385C8"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D0464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2444B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6C17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B479D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B2C682"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4D2144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32000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37B6C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6CCC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FECD6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1AEDC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0BC1C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4E1F2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E9CB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E3DF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7BA8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CAACF0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D4925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FFBF5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B75D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0FE949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9876C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11775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1B8C7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2DB6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C698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E234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16BEC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274A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49D06D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B72F9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A9FE89"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96B4A5"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1C4B5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82E4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54B4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752A2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DEC15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2CB9A28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5FE5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4BDD9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0152F"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9D4246"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CAE1"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C7808B5"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F2E1F7"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7D3B53E"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FDCF6AD"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
        </w:tc>
      </w:tr>
      <w:tr w:rsidR="004D7CA0" w:rsidRPr="00842C73" w14:paraId="16A53A9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8C986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6BE910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CEF1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0AA63B"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97E7D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0416E3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C5310E"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6F7D881"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398E5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12E5B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44B3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C668CE"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AF68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078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CB238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3996B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55746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4A47D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24DDD8"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5F853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85FEA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86E93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ADC4B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148E4C7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344646"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8E0FD"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5C49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1852D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2FB5C2"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5CCCA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23580A"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F554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B1EBD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90D1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7723E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85B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6853D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E65EBF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998A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1AFEC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ADC48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4CE654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8CE3FA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6BFE9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12F7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B7FF4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C948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EF2647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5963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D12A0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462B2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05E9C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1E62D0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59D57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809C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5CE7F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0978F4D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517D2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3C0A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7C0F4C"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63B15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977B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48F113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56485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2299E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76503E"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95A17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E60C6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D14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76D1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09A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3F1FDC0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F8817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8C4CA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64D3D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483110"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F01B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1873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ED62F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A354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54C292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45274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005E0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23215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8D0CE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9341D4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5260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A1D66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C10A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264B31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6F24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1BA07FA"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D0EEC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743AF"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3"/>
        <w:ind w:left="720" w:hanging="720"/>
      </w:pPr>
      <w:bookmarkStart w:id="187" w:name="_Toc195268334"/>
      <w:r>
        <w:lastRenderedPageBreak/>
        <w:t>6.20.3</w:t>
      </w:r>
      <w:r w:rsidRPr="00697599">
        <w:tab/>
        <w:t>∆T</w:t>
      </w:r>
      <w:r w:rsidRPr="00C057AF">
        <w:t>IB</w:t>
      </w:r>
      <w:r w:rsidRPr="00697599">
        <w:t xml:space="preserve"> and ∆R</w:t>
      </w:r>
      <w:r w:rsidRPr="00C057AF">
        <w:t>IB</w:t>
      </w:r>
      <w:r w:rsidRPr="00697599">
        <w:t xml:space="preserve"> </w:t>
      </w:r>
      <w:r w:rsidRPr="0058713B">
        <w:t>values</w:t>
      </w:r>
      <w:bookmarkEnd w:id="187"/>
    </w:p>
    <w:p w14:paraId="10FB7889" w14:textId="0322BBD4" w:rsidR="004D7CA0" w:rsidRDefault="004D7CA0" w:rsidP="004D7CA0">
      <w:pPr>
        <w:pStyle w:val="TH"/>
      </w:pPr>
      <w:r>
        <w:t>Table 6.20.3-1: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21E9BE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pPr>
            <w:r w:rsidRPr="00DC7310">
              <w:t>0.</w:t>
            </w:r>
            <w:r>
              <w:t>5</w:t>
            </w:r>
          </w:p>
        </w:tc>
      </w:tr>
      <w:tr w:rsidR="004D7CA0" w14:paraId="1305424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D258252"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Table 6.20.3-2: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10189D47"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2F64D3"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3"/>
        <w:ind w:left="720" w:hanging="720"/>
      </w:pPr>
      <w:bookmarkStart w:id="188" w:name="_Toc195268335"/>
      <w:r>
        <w:t>6.20.4</w:t>
      </w:r>
      <w:r w:rsidRPr="00A12964">
        <w:tab/>
        <w:t>Analysis of MSD requirements</w:t>
      </w:r>
      <w:bookmarkEnd w:id="188"/>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pPr>
            <w:r w:rsidRPr="00BE54E6">
              <w:t>NR or E-UTRA Band / Channel bandwidth / NRB / MSD</w:t>
            </w:r>
          </w:p>
        </w:tc>
      </w:tr>
      <w:tr w:rsidR="004D7CA0" w:rsidRPr="00A124BB" w14:paraId="7CA7BA76"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pPr>
            <w:r w:rsidRPr="00BE54E6">
              <w:t>UL</w:t>
            </w:r>
          </w:p>
          <w:p w14:paraId="0FE0302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7528B6" w14:textId="77777777" w:rsidR="004D7CA0" w:rsidRPr="00BE54E6" w:rsidRDefault="004D7CA0" w:rsidP="00A12964">
            <w:pPr>
              <w:pStyle w:val="TAH"/>
            </w:pPr>
            <w:r w:rsidRPr="00BE54E6">
              <w:t>IMD order</w:t>
            </w:r>
          </w:p>
        </w:tc>
      </w:tr>
      <w:tr w:rsidR="004D7CA0" w:rsidRPr="00A124BB" w14:paraId="79A4170F"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9A933E2" w14:textId="77777777" w:rsidR="004D7CA0" w:rsidRPr="005B618E" w:rsidRDefault="004D7CA0" w:rsidP="00A12964">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pPr>
            <w:r w:rsidRPr="005B618E">
              <w:t>N/A</w:t>
            </w:r>
          </w:p>
        </w:tc>
      </w:tr>
      <w:tr w:rsidR="004D7CA0" w:rsidRPr="00A124BB" w14:paraId="03BB9C3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7159D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pPr>
            <w:r>
              <w:t>IMD4</w:t>
            </w:r>
          </w:p>
        </w:tc>
      </w:tr>
      <w:tr w:rsidR="004D7CA0" w:rsidRPr="00A124BB" w14:paraId="7B22D1A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F63B182"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pPr>
            <w:r>
              <w:t>N/A</w:t>
            </w:r>
          </w:p>
        </w:tc>
      </w:tr>
      <w:tr w:rsidR="004D7CA0" w:rsidRPr="00A124BB" w14:paraId="0DD4B927"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1D179B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pPr>
            <w:r>
              <w:t>IMD4</w:t>
            </w:r>
          </w:p>
        </w:tc>
      </w:tr>
      <w:tr w:rsidR="004D7CA0" w:rsidRPr="00A124BB" w14:paraId="70BF569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4CFBCC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pPr>
            <w:r>
              <w:t>N/A</w:t>
            </w:r>
          </w:p>
        </w:tc>
      </w:tr>
      <w:tr w:rsidR="004D7CA0" w:rsidRPr="00A124BB" w14:paraId="5EFA15E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693E69"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pPr>
            <w:r>
              <w:t>N/A</w:t>
            </w:r>
          </w:p>
        </w:tc>
      </w:tr>
    </w:tbl>
    <w:p w14:paraId="3B2764A9" w14:textId="77777777" w:rsidR="004D7CA0" w:rsidRDefault="004D7CA0" w:rsidP="004D7CA0">
      <w:pPr>
        <w:rPr>
          <w:color w:val="0070C0"/>
        </w:rPr>
      </w:pPr>
    </w:p>
    <w:p w14:paraId="4E460A36" w14:textId="3F51C24E" w:rsidR="004D7CA0" w:rsidRDefault="004D7CA0" w:rsidP="004D7CA0">
      <w:pPr>
        <w:pStyle w:val="2"/>
        <w:ind w:left="576" w:hanging="576"/>
        <w:rPr>
          <w:rFonts w:eastAsia="MS Mincho"/>
          <w:lang w:eastAsia="ja-JP"/>
        </w:rPr>
      </w:pPr>
      <w:bookmarkStart w:id="189" w:name="_Toc195268336"/>
      <w:r>
        <w:t>6.21</w:t>
      </w:r>
      <w:r w:rsidRPr="00697599">
        <w:tab/>
      </w:r>
      <w:r w:rsidRPr="00B924BF">
        <w:t>DC_3-38_n1</w:t>
      </w:r>
      <w:bookmarkEnd w:id="189"/>
    </w:p>
    <w:p w14:paraId="70029853" w14:textId="6A0FF691" w:rsidR="004D7CA0" w:rsidRDefault="004D7CA0" w:rsidP="004D7CA0">
      <w:pPr>
        <w:pStyle w:val="3"/>
        <w:ind w:left="720" w:hanging="720"/>
      </w:pPr>
      <w:bookmarkStart w:id="190" w:name="_Toc195268337"/>
      <w:r>
        <w:t>6.21</w:t>
      </w:r>
      <w:r w:rsidRPr="00697599">
        <w:t>.</w:t>
      </w:r>
      <w:r>
        <w:t>1</w:t>
      </w:r>
      <w:r w:rsidRPr="00697599">
        <w:tab/>
      </w:r>
      <w:r w:rsidRPr="003D19BB">
        <w:rPr>
          <w:rFonts w:eastAsia="맑은 고딕"/>
          <w:lang w:eastAsia="ko-KR"/>
        </w:rPr>
        <w:t>Configurations</w:t>
      </w:r>
      <w:r>
        <w:t xml:space="preserve"> for DC</w:t>
      </w:r>
      <w:bookmarkEnd w:id="190"/>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lang w:eastAsia="fi-FI"/>
              </w:rPr>
            </w:pPr>
            <w:r w:rsidRPr="00877CC8">
              <w:rPr>
                <w:lang w:eastAsia="fi-FI"/>
              </w:rPr>
              <w:t>EN-DC</w:t>
            </w:r>
          </w:p>
          <w:p w14:paraId="653FC1EF"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lang w:val="fr-FR" w:eastAsia="fi-FI"/>
              </w:rPr>
            </w:pPr>
            <w:r w:rsidRPr="00877CC8">
              <w:rPr>
                <w:lang w:val="fr-FR" w:eastAsia="fi-FI"/>
              </w:rPr>
              <w:t>Uplink EN-DC</w:t>
            </w:r>
          </w:p>
          <w:p w14:paraId="47D7712F" w14:textId="77777777" w:rsidR="004D7CA0" w:rsidRPr="00877CC8" w:rsidRDefault="004D7CA0" w:rsidP="00A12964">
            <w:pPr>
              <w:pStyle w:val="TAH"/>
              <w:rPr>
                <w:lang w:val="fr-FR" w:eastAsia="fi-FI"/>
              </w:rPr>
            </w:pPr>
            <w:r w:rsidRPr="00877CC8">
              <w:rPr>
                <w:lang w:val="fr-FR" w:eastAsia="fi-FI"/>
              </w:rPr>
              <w:t>configuration</w:t>
            </w:r>
          </w:p>
          <w:p w14:paraId="2F1DF3DD"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A12964">
            <w:pPr>
              <w:pStyle w:val="TAC"/>
              <w:rPr>
                <w:lang w:val="en-US" w:eastAsia="fi-FI"/>
              </w:rPr>
            </w:pPr>
            <w:r w:rsidRPr="005603C5">
              <w:rPr>
                <w:lang w:val="en-US" w:eastAsia="fi-FI"/>
              </w:rPr>
              <w:t>DC_3A_n1A</w:t>
            </w:r>
          </w:p>
          <w:p w14:paraId="72B1D454" w14:textId="77777777" w:rsidR="004D7CA0" w:rsidRPr="005603C5" w:rsidRDefault="004D7CA0" w:rsidP="00A12964">
            <w:pPr>
              <w:pStyle w:val="TAC"/>
              <w:rPr>
                <w:lang w:val="en-US"/>
              </w:rPr>
            </w:pPr>
            <w:r w:rsidRPr="005603C5">
              <w:rPr>
                <w:lang w:val="en-US" w:eastAsia="fi-FI"/>
              </w:rPr>
              <w:t>DC_38A_n1A</w:t>
            </w:r>
          </w:p>
        </w:tc>
      </w:tr>
      <w:tr w:rsidR="004D7CA0" w:rsidRPr="00877CC8" w14:paraId="03A3CB9B"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rFonts w:eastAsia="맑은 고딕"/>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3"/>
        <w:ind w:left="720" w:hanging="720"/>
      </w:pPr>
      <w:bookmarkStart w:id="191" w:name="_Toc195268338"/>
      <w:r>
        <w:t>6.21.2</w:t>
      </w:r>
      <w:r w:rsidRPr="00697599">
        <w:tab/>
      </w:r>
      <w:r>
        <w:rPr>
          <w:rFonts w:hint="eastAsia"/>
        </w:rPr>
        <w:t>C</w:t>
      </w:r>
      <w:r w:rsidRPr="002A13DA">
        <w:t>o-</w:t>
      </w:r>
      <w:r w:rsidRPr="003D19BB">
        <w:t>existence analysis</w:t>
      </w:r>
      <w:r>
        <w:t xml:space="preserve"> for DC</w:t>
      </w:r>
      <w:bookmarkEnd w:id="191"/>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4A6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608D858"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607569"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84F93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75A668F"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
        </w:tc>
      </w:tr>
      <w:tr w:rsidR="004D7CA0" w:rsidRPr="008D4C4E" w14:paraId="0CC61B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1A0DE6"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893E2D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71DA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DDE0E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09EC9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CD3D39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0E2BC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B31A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1662A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69652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986F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9AB13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8DEA9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6C971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3956547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E57DA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11CDC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1076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FF2FC5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C8A99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FBD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0C96E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071B0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7CFB2B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3FB43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F2D21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72AA46"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B43ED4"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DB30F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3624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0E2E1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0BCCB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7DE225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DE3E99"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142A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B535E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C1C0B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A7C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5AF72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552D6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BCA8E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1DD1811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D70D95"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3108E9"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FAF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605E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056A7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14146E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51210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6BBCD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3854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E4AF7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B482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D0D8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5CDC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E4BAB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7020F0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F523C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693C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321E4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C19724"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CFFCC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062DCF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B17DEB"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3876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1FC20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C3842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B2EF7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9A22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5EE06D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8A003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281597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27AF32"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78DD8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D6EE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2F5D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AEF6E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41ED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34D6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18AF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751E3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286B8"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271404"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37A8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7E96F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2A0B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8CEA5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07059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E40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547040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6944D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81E05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8932D7"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763C0C"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5D46"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550328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0B0292E"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128C15F"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8F3680"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
        </w:tc>
      </w:tr>
      <w:tr w:rsidR="004D7CA0" w:rsidRPr="00E41D59" w14:paraId="3D1A88A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0AFF3"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DCAB4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89C6A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4979164"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B1B28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07A24C4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8937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EAD5B"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8D1D1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54435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A81F6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C947E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D90799"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052A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696D54F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1BF1D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3198BD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16880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61CBE5"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D7D833"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8DE55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A4C32E"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E07D7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6DB8EF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7B4AAD"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3ECBE43"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4C1470"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C98B3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0EDDA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38C6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5D7BD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4EB0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1D4F2E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852B7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E0224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8FFFA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B656B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284E0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46C70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6B8D1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0F979A"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068047F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F729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5C736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C53BF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9A80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3A95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3BF7E4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5469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80E3D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B2A88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FBBD8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A35EF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7F82B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EA8110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A2DC44"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24483D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761C2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220BF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328E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A0EAE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0F94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CD40F5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A621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72657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ACA21E"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5E8B6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15AF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09019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EAFD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FC5E2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3ADB6A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99D648"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5BE549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BFBC7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45494A"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F1968D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D7A21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736AF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DA2D5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1194D0C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6AD97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8249C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9927B2"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191D9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91A4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631FAD"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C2F0F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A2E14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286E47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3E892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1F67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D6EDD1"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B86039"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3"/>
        <w:ind w:left="720" w:hanging="720"/>
      </w:pPr>
      <w:bookmarkStart w:id="192" w:name="_Toc195268339"/>
      <w:r>
        <w:lastRenderedPageBreak/>
        <w:t>6.21.3</w:t>
      </w:r>
      <w:r w:rsidRPr="00697599">
        <w:tab/>
        <w:t>∆T</w:t>
      </w:r>
      <w:r w:rsidRPr="00C057AF">
        <w:t>IB</w:t>
      </w:r>
      <w:r w:rsidRPr="00697599">
        <w:t xml:space="preserve"> and ∆R</w:t>
      </w:r>
      <w:r w:rsidRPr="00C057AF">
        <w:t>IB</w:t>
      </w:r>
      <w:r w:rsidRPr="00697599">
        <w:t xml:space="preserve"> values</w:t>
      </w:r>
      <w:bookmarkEnd w:id="192"/>
    </w:p>
    <w:p w14:paraId="6F3604F2" w14:textId="7233D57B" w:rsidR="004D7CA0" w:rsidRDefault="004D7CA0" w:rsidP="004D7CA0">
      <w:pPr>
        <w:pStyle w:val="TH"/>
      </w:pPr>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584F1C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pPr>
            <w:r w:rsidRPr="00DC7310">
              <w:t>0.</w:t>
            </w:r>
            <w:r>
              <w:t>5</w:t>
            </w:r>
          </w:p>
        </w:tc>
      </w:tr>
      <w:tr w:rsidR="004D7CA0" w14:paraId="42B7100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1E32960"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Table 6.21.3-2: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3A4883A"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3A50D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3"/>
        <w:ind w:left="720" w:hanging="720"/>
      </w:pPr>
      <w:bookmarkStart w:id="193" w:name="_Toc195268340"/>
      <w:r>
        <w:t>6.21.4</w:t>
      </w:r>
      <w:r w:rsidRPr="004D7CA0">
        <w:tab/>
        <w:t>Analysis of MSD requirements</w:t>
      </w:r>
      <w:bookmarkEnd w:id="193"/>
    </w:p>
    <w:p w14:paraId="61D8BE78" w14:textId="77777777" w:rsidR="004D7CA0" w:rsidRPr="00DC456E" w:rsidRDefault="004D7CA0" w:rsidP="004D7CA0">
      <w:pPr>
        <w:rPr>
          <w:color w:val="0070C0"/>
        </w:rPr>
      </w:pPr>
      <w:r w:rsidRPr="005603C5">
        <w:rPr>
          <w:lang w:eastAsia="zh-CN"/>
        </w:rPr>
        <w:t>There is no MSD in these combinations.</w:t>
      </w:r>
    </w:p>
    <w:p w14:paraId="608AF979" w14:textId="77777777" w:rsidR="00343641" w:rsidRDefault="00343641" w:rsidP="000F290F">
      <w:pPr>
        <w:rPr>
          <w:rFonts w:eastAsia="맑은 고딕"/>
          <w:lang w:eastAsia="ko-KR"/>
        </w:rPr>
      </w:pPr>
    </w:p>
    <w:p w14:paraId="1D87309D" w14:textId="29E00AAA" w:rsidR="004D7CA0" w:rsidRDefault="004D7CA0" w:rsidP="004D7CA0">
      <w:pPr>
        <w:pStyle w:val="2"/>
        <w:ind w:left="576" w:hanging="576"/>
        <w:rPr>
          <w:rFonts w:eastAsia="MS Mincho"/>
          <w:lang w:eastAsia="ja-JP"/>
        </w:rPr>
      </w:pPr>
      <w:bookmarkStart w:id="194" w:name="_Toc195268341"/>
      <w:r>
        <w:t>6.22</w:t>
      </w:r>
      <w:r w:rsidRPr="00697599">
        <w:tab/>
      </w:r>
      <w:r w:rsidRPr="006274A9">
        <w:t>DC_</w:t>
      </w:r>
      <w:r>
        <w:t>3</w:t>
      </w:r>
      <w:r w:rsidRPr="006274A9">
        <w:t>-40_n28</w:t>
      </w:r>
      <w:bookmarkEnd w:id="194"/>
    </w:p>
    <w:p w14:paraId="6660B9CB" w14:textId="65DFA96F" w:rsidR="004D7CA0" w:rsidRDefault="004D7CA0" w:rsidP="004D7CA0">
      <w:pPr>
        <w:pStyle w:val="3"/>
        <w:ind w:left="720" w:hanging="720"/>
      </w:pPr>
      <w:bookmarkStart w:id="195" w:name="_Toc195268342"/>
      <w:r>
        <w:t>6.22</w:t>
      </w:r>
      <w:r w:rsidRPr="00697599">
        <w:t>.</w:t>
      </w:r>
      <w:r>
        <w:t>1</w:t>
      </w:r>
      <w:r w:rsidRPr="00697599">
        <w:tab/>
      </w:r>
      <w:r w:rsidRPr="004D7CA0">
        <w:rPr>
          <w:rFonts w:eastAsia="맑은 고딕"/>
          <w:lang w:eastAsia="ko-KR"/>
        </w:rPr>
        <w:t>Configurations</w:t>
      </w:r>
      <w:r>
        <w:t xml:space="preserve"> for DC</w:t>
      </w:r>
      <w:bookmarkEnd w:id="195"/>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lang w:eastAsia="fi-FI"/>
              </w:rPr>
            </w:pPr>
            <w:r w:rsidRPr="00877CC8">
              <w:rPr>
                <w:lang w:eastAsia="fi-FI"/>
              </w:rPr>
              <w:t>EN-DC</w:t>
            </w:r>
          </w:p>
          <w:p w14:paraId="2A0FD18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lang w:val="fr-FR" w:eastAsia="fi-FI"/>
              </w:rPr>
            </w:pPr>
            <w:r w:rsidRPr="00877CC8">
              <w:rPr>
                <w:lang w:val="fr-FR" w:eastAsia="fi-FI"/>
              </w:rPr>
              <w:t>Uplink EN-DC</w:t>
            </w:r>
          </w:p>
          <w:p w14:paraId="7B995531" w14:textId="77777777" w:rsidR="004D7CA0" w:rsidRPr="00877CC8" w:rsidRDefault="004D7CA0" w:rsidP="00A12964">
            <w:pPr>
              <w:pStyle w:val="TAH"/>
              <w:rPr>
                <w:lang w:val="fr-FR" w:eastAsia="fi-FI"/>
              </w:rPr>
            </w:pPr>
            <w:r w:rsidRPr="00877CC8">
              <w:rPr>
                <w:lang w:val="fr-FR" w:eastAsia="fi-FI"/>
              </w:rPr>
              <w:t>configuration</w:t>
            </w:r>
          </w:p>
          <w:p w14:paraId="44663E8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A12964">
            <w:pPr>
              <w:pStyle w:val="TAC"/>
              <w:rPr>
                <w:lang w:val="en-US" w:eastAsia="fi-FI"/>
              </w:rPr>
            </w:pPr>
            <w:r w:rsidRPr="005603C5">
              <w:rPr>
                <w:lang w:val="en-US" w:eastAsia="fi-FI"/>
              </w:rPr>
              <w:t>DC_3A_n28A</w:t>
            </w:r>
          </w:p>
          <w:p w14:paraId="3F22D119" w14:textId="77777777" w:rsidR="004D7CA0" w:rsidRPr="005603C5" w:rsidRDefault="004D7CA0" w:rsidP="00A12964">
            <w:pPr>
              <w:pStyle w:val="TAC"/>
              <w:rPr>
                <w:lang w:val="en-US"/>
              </w:rPr>
            </w:pPr>
            <w:r w:rsidRPr="005603C5">
              <w:rPr>
                <w:lang w:val="en-US" w:eastAsia="fi-FI"/>
              </w:rPr>
              <w:t>DC_40A_n28A</w:t>
            </w:r>
          </w:p>
        </w:tc>
      </w:tr>
      <w:tr w:rsidR="004D7CA0" w:rsidRPr="00877CC8" w14:paraId="4A99A00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rFonts w:eastAsia="맑은 고딕"/>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3"/>
        <w:ind w:left="720" w:hanging="720"/>
      </w:pPr>
      <w:bookmarkStart w:id="196" w:name="_Toc195268343"/>
      <w:r>
        <w:t>6.22.2</w:t>
      </w:r>
      <w:r w:rsidRPr="00697599">
        <w:tab/>
      </w:r>
      <w:r w:rsidRPr="00E54610">
        <w:t>Co-existence analysis for DC</w:t>
      </w:r>
      <w:bookmarkEnd w:id="196"/>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F222"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CB2EE8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77655C9"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C5F38E"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1D923C"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
        </w:tc>
      </w:tr>
      <w:tr w:rsidR="004D7CA0" w:rsidRPr="007D433B" w14:paraId="6FA51C9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D4B25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C9A8C4"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2AD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53AF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34E0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10EE28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7841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A3EE54"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FAE34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2A3D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DD3121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68F62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B8509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F8BEE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79B73D9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E32A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DF5E6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35883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C25F4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CE4B9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35973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F648B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51198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29E253E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1ADD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AD52A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973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BA4698"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3287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A3F84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78AB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B73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5A1732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C832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12513"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08079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F25C2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C6921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E9C13"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9CC2E7"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EE0AEE"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4C8B05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08328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88781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73993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FC8C5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4595A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0BF86E6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5E030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7A22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46DE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FAC66"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275962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D37F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2D266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25F728"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378340B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51A44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171BC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920DF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2F9B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F0E4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2EE2B6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1556EB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42C1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9CDD4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F488D"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0F28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8185D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F79B1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06687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463907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C58D7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208FF"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FD9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DDE1D2"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2D023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BCCE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0A5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CD6C5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74800B2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E83EB9"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BB17C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BD53B"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38C563"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F948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5763A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96C1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8F0DAA"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6C8686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785E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5F9E615"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FC9FA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EFBB98"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5F0A"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3EF831"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1C46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801086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AACFCFC"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537084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7602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7806CF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E2285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3334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4B5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1AB2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446B7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AD958"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D0D2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4768E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F5B6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B151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8A137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219205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133CD5D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8D8D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3EB4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F15D29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E4F4B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8D1F9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01E1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35298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869F5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7C2CA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4ED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39F7D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E4CC3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A0378"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F3F5A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23C01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8D03A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D1FA9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457835A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AFD1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0384F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1068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AFFD5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D970E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12712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7E019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1006E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82E1D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E077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1203D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2AA56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1826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3192686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97792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0E7A2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71B0A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D30A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01728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94884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C3DF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002624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94A46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B72F95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4D3C8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AEB84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1151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EA7F5E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D139B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9FEDD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73E1B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92CFB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370C3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DCCCC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2A8179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9E42B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79BD32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8796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A74F1A"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9274E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FF739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601BF6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C185C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973BC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DCC39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4385C8C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91D44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89666F"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2B847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739A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F3AE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683E4E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F039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CD1D2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CA818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710F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62E6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39B380"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B19F25"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3"/>
        <w:ind w:left="720" w:hanging="720"/>
      </w:pPr>
      <w:bookmarkStart w:id="197" w:name="_Toc195268344"/>
      <w:r>
        <w:t>6.22.3</w:t>
      </w:r>
      <w:r w:rsidRPr="00697599">
        <w:tab/>
        <w:t>∆T</w:t>
      </w:r>
      <w:r w:rsidRPr="00C057AF">
        <w:t>IB</w:t>
      </w:r>
      <w:r w:rsidRPr="00697599">
        <w:t xml:space="preserve"> and ∆R</w:t>
      </w:r>
      <w:r w:rsidRPr="00C057AF">
        <w:t>IB</w:t>
      </w:r>
      <w:r w:rsidRPr="00697599">
        <w:t xml:space="preserve"> </w:t>
      </w:r>
      <w:r w:rsidRPr="00E54610">
        <w:t>values</w:t>
      </w:r>
      <w:bookmarkEnd w:id="197"/>
    </w:p>
    <w:p w14:paraId="7802E12E" w14:textId="4A26CFF0" w:rsidR="004D7CA0" w:rsidRDefault="004D7CA0" w:rsidP="004D7CA0">
      <w:pPr>
        <w:pStyle w:val="TH"/>
      </w:pPr>
      <w:r>
        <w:t>Table 6.22.3-1: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82FF06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pPr>
            <w:r w:rsidRPr="00DC7310">
              <w:t>0.</w:t>
            </w:r>
            <w:r>
              <w:t>3</w:t>
            </w:r>
          </w:p>
        </w:tc>
      </w:tr>
      <w:tr w:rsidR="004D7CA0" w14:paraId="059AEF5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2D5228A"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lastRenderedPageBreak/>
        <w:t>Table 6.22.3-2: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A48A1FB"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34C086B"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3"/>
        <w:ind w:left="720" w:hanging="720"/>
      </w:pPr>
      <w:bookmarkStart w:id="198" w:name="_Toc195268345"/>
      <w:r>
        <w:t>6.22.4</w:t>
      </w:r>
      <w:r w:rsidRPr="00E54610">
        <w:tab/>
        <w:t>Analysis of MSD requirements</w:t>
      </w:r>
      <w:bookmarkEnd w:id="198"/>
    </w:p>
    <w:p w14:paraId="68C09F0E" w14:textId="77777777" w:rsidR="004D7CA0" w:rsidRDefault="004D7CA0" w:rsidP="004D7CA0">
      <w:pPr>
        <w:rPr>
          <w:color w:val="0070C0"/>
        </w:rPr>
      </w:pPr>
      <w:r>
        <w:rPr>
          <w:lang w:eastAsia="zh-CN"/>
        </w:rPr>
        <w:t>There’s no MSD in this combination.</w:t>
      </w:r>
    </w:p>
    <w:p w14:paraId="19C3AD24" w14:textId="77777777" w:rsidR="004D7CA0" w:rsidRDefault="004D7CA0" w:rsidP="000F290F">
      <w:pPr>
        <w:rPr>
          <w:rFonts w:eastAsia="맑은 고딕"/>
          <w:lang w:eastAsia="ko-KR"/>
        </w:rPr>
      </w:pPr>
    </w:p>
    <w:p w14:paraId="3FBFBDAB" w14:textId="41EA22D5" w:rsidR="004D7CA0" w:rsidRDefault="004D7CA0" w:rsidP="004D7CA0">
      <w:pPr>
        <w:pStyle w:val="2"/>
        <w:ind w:left="576" w:hanging="576"/>
        <w:rPr>
          <w:rFonts w:eastAsia="MS Mincho"/>
          <w:lang w:eastAsia="ja-JP"/>
        </w:rPr>
      </w:pPr>
      <w:bookmarkStart w:id="199" w:name="_Toc195268346"/>
      <w:r>
        <w:t>6.23</w:t>
      </w:r>
      <w:r w:rsidRPr="00697599">
        <w:tab/>
      </w:r>
      <w:r w:rsidRPr="00C057AF">
        <w:rPr>
          <w:rFonts w:hint="eastAsia"/>
        </w:rPr>
        <w:t>DC</w:t>
      </w:r>
      <w:r w:rsidRPr="00697599">
        <w:t>_</w:t>
      </w:r>
      <w:r>
        <w:t xml:space="preserve"> 8-28_n1</w:t>
      </w:r>
      <w:bookmarkEnd w:id="199"/>
    </w:p>
    <w:p w14:paraId="39DC164C" w14:textId="1BA1E0B4" w:rsidR="004D7CA0" w:rsidRDefault="004D7CA0" w:rsidP="004D7CA0">
      <w:pPr>
        <w:pStyle w:val="3"/>
        <w:ind w:left="720" w:hanging="720"/>
      </w:pPr>
      <w:bookmarkStart w:id="200" w:name="_Toc195268347"/>
      <w:r>
        <w:t>6.23</w:t>
      </w:r>
      <w:r w:rsidRPr="00697599">
        <w:t>.</w:t>
      </w:r>
      <w:r>
        <w:t>1</w:t>
      </w:r>
      <w:r w:rsidRPr="00697599">
        <w:tab/>
      </w:r>
      <w:r w:rsidRPr="00214F3D">
        <w:rPr>
          <w:rFonts w:eastAsia="맑은 고딕"/>
          <w:lang w:eastAsia="ko-KR"/>
        </w:rPr>
        <w:t>Configurations</w:t>
      </w:r>
      <w:r>
        <w:t xml:space="preserve"> for DC</w:t>
      </w:r>
      <w:bookmarkEnd w:id="2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lang w:eastAsia="fi-FI"/>
              </w:rPr>
            </w:pPr>
            <w:r w:rsidRPr="00877CC8">
              <w:rPr>
                <w:lang w:eastAsia="fi-FI"/>
              </w:rPr>
              <w:t>EN-DC</w:t>
            </w:r>
          </w:p>
          <w:p w14:paraId="1E2B2824"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lang w:val="fr-FR" w:eastAsia="fi-FI"/>
              </w:rPr>
            </w:pPr>
            <w:r w:rsidRPr="00877CC8">
              <w:rPr>
                <w:lang w:val="fr-FR" w:eastAsia="fi-FI"/>
              </w:rPr>
              <w:t>Uplink EN-DC</w:t>
            </w:r>
          </w:p>
          <w:p w14:paraId="0586CF90" w14:textId="77777777" w:rsidR="004D7CA0" w:rsidRPr="00877CC8" w:rsidRDefault="004D7CA0" w:rsidP="00A12964">
            <w:pPr>
              <w:pStyle w:val="TAH"/>
              <w:rPr>
                <w:lang w:val="fr-FR" w:eastAsia="fi-FI"/>
              </w:rPr>
            </w:pPr>
            <w:r w:rsidRPr="00877CC8">
              <w:rPr>
                <w:lang w:val="fr-FR" w:eastAsia="fi-FI"/>
              </w:rPr>
              <w:t>configuration</w:t>
            </w:r>
          </w:p>
          <w:p w14:paraId="1FD5783E"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A12964">
            <w:pPr>
              <w:pStyle w:val="TAC"/>
              <w:rPr>
                <w:lang w:val="en-US" w:eastAsia="fi-FI"/>
              </w:rPr>
            </w:pPr>
            <w:r w:rsidRPr="005603C5">
              <w:rPr>
                <w:lang w:val="en-US" w:eastAsia="fi-FI"/>
              </w:rPr>
              <w:t>DC_8A_n1A</w:t>
            </w:r>
          </w:p>
          <w:p w14:paraId="4EE83911" w14:textId="77777777" w:rsidR="004D7CA0" w:rsidRPr="005603C5" w:rsidRDefault="004D7CA0" w:rsidP="00A12964">
            <w:pPr>
              <w:pStyle w:val="TAC"/>
              <w:rPr>
                <w:lang w:val="en-US"/>
              </w:rPr>
            </w:pPr>
            <w:r w:rsidRPr="005603C5">
              <w:rPr>
                <w:lang w:val="en-US" w:eastAsia="fi-FI"/>
              </w:rPr>
              <w:t>DC_28A_n1A</w:t>
            </w:r>
          </w:p>
        </w:tc>
      </w:tr>
      <w:tr w:rsidR="004D7CA0" w:rsidRPr="00877CC8" w14:paraId="0C89087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rFonts w:eastAsia="맑은 고딕"/>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3"/>
        <w:ind w:left="720" w:hanging="720"/>
      </w:pPr>
      <w:bookmarkStart w:id="201" w:name="_Toc195268348"/>
      <w:r>
        <w:t>6.23.2</w:t>
      </w:r>
      <w:r w:rsidRPr="00697599">
        <w:tab/>
      </w:r>
      <w:r>
        <w:rPr>
          <w:rFonts w:hint="eastAsia"/>
        </w:rPr>
        <w:t>C</w:t>
      </w:r>
      <w:r w:rsidRPr="002A13DA">
        <w:t>o-</w:t>
      </w:r>
      <w:r w:rsidRPr="00214F3D">
        <w:t>existence analysis</w:t>
      </w:r>
      <w:r>
        <w:t xml:space="preserve"> for DC</w:t>
      </w:r>
      <w:bookmarkEnd w:id="2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17192"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CEBB24"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EE2A6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DD481F"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24A885"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
        </w:tc>
      </w:tr>
      <w:tr w:rsidR="004D7CA0" w:rsidRPr="00920FA3" w14:paraId="46B3D85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99CE4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8BA2E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F576B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77164"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5E44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17DA3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FDCF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4DF67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F5B069"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EDD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DD86F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9038C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E006B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E3FDE"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F6D5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2DFCB"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20435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43D3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47E85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A907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0C42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C24803"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51835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1F1A36F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7E7CC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849B2D"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420DDA"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BBC7D1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18053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D06B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77E5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C76E2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6C698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FA8C5F"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E7FF1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31E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689E7"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4544C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6C427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F9BF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EF525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76B766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3F10A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6E71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3290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9505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2C54A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7F8BA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DE579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D263F8"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51D22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25012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AA2BB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5B7F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69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2B6B0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61CEC9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55B14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DC2B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820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1C6D2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456B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3C0043A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0A728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D8E20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636AAC"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30C24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9D86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0F299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BD8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6CB0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1245A8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DDF0AD"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707A0"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C3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585AD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A2A5C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EA6C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11C25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59628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D9DFA1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BE439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3951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EAF3F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8FF00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F88580"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265F7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29E5BF"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5FB81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0F938E5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8C4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FFB41E"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ADAB5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84FA3" w14:textId="77777777" w:rsidR="004D7CA0" w:rsidRPr="005B618E" w:rsidRDefault="004D7CA0" w:rsidP="00A12964">
            <w:pPr>
              <w:pStyle w:val="TAN"/>
            </w:pPr>
            <w:r w:rsidRPr="00640E09">
              <w:lastRenderedPageBreak/>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45C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512AE3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8B166AB"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8BC71EE"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6BA01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
        </w:tc>
      </w:tr>
      <w:tr w:rsidR="004D7CA0" w:rsidRPr="00F163FC" w14:paraId="767649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31F7C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9FBF20C"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81A55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B061B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A211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B82C6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E4979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698E54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9FE78C"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F83C9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38CA0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AAC38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1C2E9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335BA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3C2BAC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963B7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748E9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8FE7F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847281"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29B5A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29913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B4DFD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FD2F4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2EC1D8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C3CE7"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29305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30BCA4"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9BFA05"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D3894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454A9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4C7E9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A155F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C39827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221B73"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883F28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FCFB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4ED24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6508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AC173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5F7F1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C3C0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726A5E5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4C01F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F3475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5289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F28A4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FE8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73FFD2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B1E33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4672E1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610D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E08EA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CE48D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CCDFE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9D99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3DC1E2"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5C7FA33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64F1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51B5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67C23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25C0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11F6E"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4C6F795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A5502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015DA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71EBC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8F4AC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34D9BB"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91DD88"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EC9B5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F8EB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05300B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E04706"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119091"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E3C6EB"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4F09B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23412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6ABB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1637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F1C2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07722A8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BA494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9AE05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D73D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D6E0C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78FFD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FAB52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03F32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95020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62022FB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3490B9"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A0C5F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D7C736"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ED7C2A"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3"/>
        <w:ind w:left="720" w:hanging="720"/>
      </w:pPr>
      <w:bookmarkStart w:id="202" w:name="_Toc195268349"/>
      <w:r>
        <w:t>6.23.3</w:t>
      </w:r>
      <w:r w:rsidRPr="00697599">
        <w:tab/>
        <w:t>∆T</w:t>
      </w:r>
      <w:r w:rsidRPr="00C057AF">
        <w:t>IB</w:t>
      </w:r>
      <w:r w:rsidRPr="00697599">
        <w:t xml:space="preserve"> and ∆R</w:t>
      </w:r>
      <w:r w:rsidRPr="00C057AF">
        <w:t>IB</w:t>
      </w:r>
      <w:r w:rsidRPr="00697599">
        <w:t xml:space="preserve"> </w:t>
      </w:r>
      <w:r w:rsidRPr="008B1DE6">
        <w:t>values</w:t>
      </w:r>
      <w:bookmarkEnd w:id="202"/>
    </w:p>
    <w:p w14:paraId="782B6569" w14:textId="4B0D1FFB" w:rsidR="004D7CA0" w:rsidRDefault="004D7CA0" w:rsidP="004D7CA0">
      <w:pPr>
        <w:pStyle w:val="TH"/>
      </w:pPr>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32E474A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pPr>
            <w:r w:rsidRPr="00DC7310">
              <w:t>0.</w:t>
            </w:r>
            <w:r>
              <w:t>3</w:t>
            </w:r>
          </w:p>
        </w:tc>
      </w:tr>
      <w:tr w:rsidR="004D7CA0" w14:paraId="40352793"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754184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Table 6.23.3-2: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B37703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BABB3D5"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3"/>
        <w:ind w:left="720" w:hanging="720"/>
      </w:pPr>
      <w:bookmarkStart w:id="203" w:name="_Toc195268350"/>
      <w:r>
        <w:t>6.23.4</w:t>
      </w:r>
      <w:r>
        <w:tab/>
        <w:t>Analysis of MSD requirements</w:t>
      </w:r>
      <w:bookmarkEnd w:id="2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lastRenderedPageBreak/>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pPr>
            <w:r w:rsidRPr="00BE54E6">
              <w:t>NR or E-UTRA Band / Channel bandwidth / NRB / MSD</w:t>
            </w:r>
          </w:p>
        </w:tc>
      </w:tr>
      <w:tr w:rsidR="004D7CA0" w:rsidRPr="00A124BB" w14:paraId="7837E707"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pPr>
            <w:r w:rsidRPr="00BE54E6">
              <w:t>UL</w:t>
            </w:r>
          </w:p>
          <w:p w14:paraId="71CA5630"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3FDE17" w14:textId="77777777" w:rsidR="004D7CA0" w:rsidRPr="00BE54E6" w:rsidRDefault="004D7CA0" w:rsidP="00A12964">
            <w:pPr>
              <w:pStyle w:val="TAH"/>
            </w:pPr>
            <w:r w:rsidRPr="00BE54E6">
              <w:t>IMD order</w:t>
            </w:r>
          </w:p>
        </w:tc>
      </w:tr>
      <w:tr w:rsidR="004D7CA0" w:rsidRPr="00A124BB" w14:paraId="18357C33"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3A6ED1C" w14:textId="77777777" w:rsidR="004D7CA0" w:rsidRPr="005B618E" w:rsidRDefault="004D7CA0" w:rsidP="00A12964">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pPr>
            <w:r w:rsidRPr="005B618E">
              <w:t>N/A</w:t>
            </w:r>
          </w:p>
        </w:tc>
      </w:tr>
      <w:tr w:rsidR="004D7CA0" w:rsidRPr="00A124BB" w14:paraId="7C26CFF0"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6EA7C6E"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pPr>
            <w:r>
              <w:t>IMD4</w:t>
            </w:r>
          </w:p>
        </w:tc>
      </w:tr>
      <w:tr w:rsidR="004D7CA0" w:rsidRPr="00A124BB" w14:paraId="2F65F5F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043481"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pPr>
            <w:r>
              <w:t>N/A</w:t>
            </w:r>
          </w:p>
        </w:tc>
      </w:tr>
      <w:tr w:rsidR="004D7CA0" w:rsidRPr="00A124BB" w14:paraId="217DCBB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99FDF6"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pPr>
            <w:r>
              <w:t>IMD5</w:t>
            </w:r>
          </w:p>
        </w:tc>
      </w:tr>
      <w:tr w:rsidR="004D7CA0" w:rsidRPr="00A124BB" w14:paraId="0CE7800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1FC0A1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pPr>
            <w:r>
              <w:t>N/A</w:t>
            </w:r>
          </w:p>
        </w:tc>
      </w:tr>
      <w:tr w:rsidR="004D7CA0" w:rsidRPr="00A124BB" w14:paraId="7C9D585B"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826C49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pPr>
            <w:r>
              <w:t>N/A</w:t>
            </w:r>
          </w:p>
        </w:tc>
      </w:tr>
    </w:tbl>
    <w:p w14:paraId="3B538C6D" w14:textId="77777777" w:rsidR="004D7CA0" w:rsidRDefault="004D7CA0" w:rsidP="004D7CA0">
      <w:pPr>
        <w:rPr>
          <w:color w:val="0070C0"/>
        </w:rPr>
      </w:pPr>
    </w:p>
    <w:p w14:paraId="460B06F9" w14:textId="399AD9F2" w:rsidR="004D7CA0" w:rsidRDefault="004D7CA0" w:rsidP="004D7CA0">
      <w:pPr>
        <w:pStyle w:val="2"/>
        <w:ind w:left="576" w:hanging="576"/>
        <w:rPr>
          <w:rFonts w:eastAsia="MS Mincho"/>
          <w:lang w:eastAsia="ja-JP"/>
        </w:rPr>
      </w:pPr>
      <w:bookmarkStart w:id="204" w:name="_Toc195268351"/>
      <w:r>
        <w:t>6.24</w:t>
      </w:r>
      <w:r w:rsidRPr="00697599">
        <w:tab/>
      </w:r>
      <w:r w:rsidRPr="00DF63B1">
        <w:t>DC_8-38_n28</w:t>
      </w:r>
      <w:bookmarkEnd w:id="204"/>
    </w:p>
    <w:p w14:paraId="301746EA" w14:textId="38FC1497" w:rsidR="004D7CA0" w:rsidRDefault="004D7CA0" w:rsidP="004D7CA0">
      <w:pPr>
        <w:pStyle w:val="3"/>
        <w:ind w:left="720" w:hanging="720"/>
      </w:pPr>
      <w:bookmarkStart w:id="205" w:name="_Toc195268352"/>
      <w:r>
        <w:t>6.24</w:t>
      </w:r>
      <w:r w:rsidRPr="00697599">
        <w:t>.</w:t>
      </w:r>
      <w:r>
        <w:t>1</w:t>
      </w:r>
      <w:r w:rsidRPr="00697599">
        <w:tab/>
      </w:r>
      <w:r w:rsidRPr="00963465">
        <w:rPr>
          <w:rFonts w:eastAsia="맑은 고딕"/>
          <w:lang w:eastAsia="ko-KR"/>
        </w:rPr>
        <w:t>Configurations</w:t>
      </w:r>
      <w:r>
        <w:t xml:space="preserve"> for DC</w:t>
      </w:r>
      <w:bookmarkEnd w:id="2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lang w:eastAsia="fi-FI"/>
              </w:rPr>
            </w:pPr>
            <w:r w:rsidRPr="00877CC8">
              <w:rPr>
                <w:lang w:eastAsia="fi-FI"/>
              </w:rPr>
              <w:t>EN-DC</w:t>
            </w:r>
          </w:p>
          <w:p w14:paraId="5D18A60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lang w:val="fr-FR" w:eastAsia="fi-FI"/>
              </w:rPr>
            </w:pPr>
            <w:r w:rsidRPr="00877CC8">
              <w:rPr>
                <w:lang w:val="fr-FR" w:eastAsia="fi-FI"/>
              </w:rPr>
              <w:t>Uplink EN-DC</w:t>
            </w:r>
          </w:p>
          <w:p w14:paraId="3ACBE112" w14:textId="77777777" w:rsidR="004D7CA0" w:rsidRPr="00877CC8" w:rsidRDefault="004D7CA0" w:rsidP="00A12964">
            <w:pPr>
              <w:pStyle w:val="TAH"/>
              <w:rPr>
                <w:lang w:val="fr-FR" w:eastAsia="fi-FI"/>
              </w:rPr>
            </w:pPr>
            <w:r w:rsidRPr="00877CC8">
              <w:rPr>
                <w:lang w:val="fr-FR" w:eastAsia="fi-FI"/>
              </w:rPr>
              <w:t>configuration</w:t>
            </w:r>
          </w:p>
          <w:p w14:paraId="3A8643D6"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A12964">
            <w:pPr>
              <w:pStyle w:val="TAC"/>
              <w:rPr>
                <w:lang w:val="en-US" w:eastAsia="fi-FI"/>
              </w:rPr>
            </w:pPr>
            <w:r w:rsidRPr="005603C5">
              <w:rPr>
                <w:lang w:val="en-US" w:eastAsia="fi-FI"/>
              </w:rPr>
              <w:t>DC_8A_n28A</w:t>
            </w:r>
          </w:p>
          <w:p w14:paraId="799DFC95" w14:textId="77777777" w:rsidR="004D7CA0" w:rsidRPr="005603C5" w:rsidRDefault="004D7CA0" w:rsidP="00A12964">
            <w:pPr>
              <w:pStyle w:val="TAC"/>
              <w:rPr>
                <w:lang w:val="en-US"/>
              </w:rPr>
            </w:pPr>
            <w:r w:rsidRPr="005603C5">
              <w:rPr>
                <w:lang w:val="en-US" w:eastAsia="fi-FI"/>
              </w:rPr>
              <w:t>DC_38A_n28A</w:t>
            </w:r>
          </w:p>
        </w:tc>
      </w:tr>
      <w:tr w:rsidR="004D7CA0" w:rsidRPr="00877CC8" w14:paraId="0CDA6ED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rFonts w:eastAsia="맑은 고딕"/>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3"/>
        <w:ind w:left="720" w:hanging="720"/>
      </w:pPr>
      <w:bookmarkStart w:id="206" w:name="_Toc195268353"/>
      <w:r>
        <w:t>6.24.2</w:t>
      </w:r>
      <w:r w:rsidRPr="00697599">
        <w:tab/>
      </w:r>
      <w:r>
        <w:rPr>
          <w:rFonts w:hint="eastAsia"/>
        </w:rPr>
        <w:t>C</w:t>
      </w:r>
      <w:r w:rsidRPr="002A13DA">
        <w:t>o-</w:t>
      </w:r>
      <w:r w:rsidRPr="00963465">
        <w:t>existence analysis</w:t>
      </w:r>
      <w:r>
        <w:t xml:space="preserve"> for DC</w:t>
      </w:r>
      <w:bookmarkEnd w:id="2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9308"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35558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1FCC2D"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CE8BEE7"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7F0749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3BA1CB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AF0D8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A707B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044F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C160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AFAD8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A5FEB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84B01"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623A8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6D47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D9AB1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868B2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94DDD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0F3A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555EC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365508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B34BB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6DB1B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4745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20C2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E444D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1AE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18FB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2318A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5A24AB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0FBFE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42D1C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774BC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8FDE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D1ACA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9A12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7C27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BB0CC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3679FA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3C0D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977A8"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003E6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63E0F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BB53A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841BC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F853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9E0EF9"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6BB06E3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CE42E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E87D6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0370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EBFA7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F532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1F53887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80267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14F92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B002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681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4A0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0D19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4D7F3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92F0"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9F84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36E0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E422C1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1FB6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361C8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F1EC0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6253EC9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FE169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B59F2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A6B3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A93EF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E1743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33CD0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4C58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E1CA7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4DC66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0E606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9503C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BF66E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4E118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04768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43581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96E4F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DA883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FF54CE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BC6ED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F5D38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C0A13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938A1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2658B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6710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BA9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20D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EC2E51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39BA7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B2CE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ABE6D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ADB20"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lastRenderedPageBreak/>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25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E7BDEE"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96E200B"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CFEB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8BC0AF"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79E6CB1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6C5D4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A422ED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0C296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9E185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D1857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7450F3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0B6C5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7CD5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9CB7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658A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582CC5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5E6582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D0F0F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B905E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32214B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04CDA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529AC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0851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816BC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F723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9DEDD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BB2C7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5FB1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B37ACB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63EB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9443B8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ABB47A"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B021D"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BCED8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00E9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6D389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218C8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0CBEBB2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1A155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7B1C9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98A35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1DFD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596557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594D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1878E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3509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AD19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C2F04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8815A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B477E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6780A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0BA249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86DD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0A7D16"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6DA6B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F5E63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8E5E7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C9FC6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556A8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E5814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85222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7C45A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187F6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198A5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DDF3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7991239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9265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7751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3489A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0EDE2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6D3B8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91C78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A0F1F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70769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A2FC27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C8967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41E59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12BED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43A4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FD0E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274BF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9A513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2BA3C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EEC1F1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6818F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93CC4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115B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717053"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EF8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7B17A2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A9040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0CB87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9187CA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D764A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3CCDE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B501F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71EC8E"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3"/>
        <w:ind w:left="720" w:hanging="720"/>
      </w:pPr>
      <w:bookmarkStart w:id="207" w:name="_Toc195268354"/>
      <w:r>
        <w:t>6.24.3</w:t>
      </w:r>
      <w:r w:rsidRPr="00697599">
        <w:tab/>
        <w:t>∆T</w:t>
      </w:r>
      <w:r w:rsidRPr="00C057AF">
        <w:t>IB</w:t>
      </w:r>
      <w:r w:rsidRPr="00697599">
        <w:t xml:space="preserve"> and ∆R</w:t>
      </w:r>
      <w:r w:rsidRPr="00C057AF">
        <w:t>IB</w:t>
      </w:r>
      <w:r w:rsidRPr="00697599">
        <w:t xml:space="preserve"> values</w:t>
      </w:r>
      <w:bookmarkEnd w:id="207"/>
    </w:p>
    <w:p w14:paraId="488602D8" w14:textId="6A1BF9D5" w:rsidR="004D7CA0" w:rsidRDefault="004D7CA0" w:rsidP="004D7CA0">
      <w:pPr>
        <w:pStyle w:val="TH"/>
      </w:pPr>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A125A2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pPr>
            <w:r w:rsidRPr="00DC7310">
              <w:t>0.</w:t>
            </w:r>
            <w:r>
              <w:t>5</w:t>
            </w:r>
          </w:p>
        </w:tc>
      </w:tr>
      <w:tr w:rsidR="004D7CA0" w14:paraId="7488402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711E4E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Table 6.24.3-2: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233739F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FC47C6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3"/>
        <w:ind w:left="720" w:hanging="720"/>
      </w:pPr>
      <w:bookmarkStart w:id="208" w:name="_Toc195268355"/>
      <w:r>
        <w:t>6.24.4</w:t>
      </w:r>
      <w:r w:rsidRPr="00963465">
        <w:tab/>
        <w:t>Analysis of MSD requirements</w:t>
      </w:r>
      <w:bookmarkEnd w:id="208"/>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lastRenderedPageBreak/>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pPr>
            <w:r w:rsidRPr="00BE54E6">
              <w:t>NR or E-UTRA Band / Channel bandwidth / NRB / MSD</w:t>
            </w:r>
          </w:p>
        </w:tc>
      </w:tr>
      <w:tr w:rsidR="004D7CA0" w:rsidRPr="00A124BB" w14:paraId="6842C71D"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pPr>
            <w:r w:rsidRPr="00BE54E6">
              <w:t>UL</w:t>
            </w:r>
          </w:p>
          <w:p w14:paraId="1B42CA1C"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398F7F" w14:textId="77777777" w:rsidR="004D7CA0" w:rsidRPr="00BE54E6" w:rsidRDefault="004D7CA0" w:rsidP="00A12964">
            <w:pPr>
              <w:pStyle w:val="TAH"/>
            </w:pPr>
            <w:r w:rsidRPr="00BE54E6">
              <w:t>IMD order</w:t>
            </w:r>
          </w:p>
        </w:tc>
      </w:tr>
      <w:tr w:rsidR="004D7CA0" w:rsidRPr="00A124BB" w14:paraId="74DDAD88"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4DD846A" w14:textId="77777777" w:rsidR="004D7CA0" w:rsidRPr="005B618E" w:rsidRDefault="004D7CA0" w:rsidP="00A12964">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pPr>
            <w:r w:rsidRPr="005B618E">
              <w:t>N/A</w:t>
            </w:r>
          </w:p>
        </w:tc>
      </w:tr>
      <w:tr w:rsidR="004D7CA0" w:rsidRPr="00A124BB" w14:paraId="1760618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75727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pPr>
            <w:r>
              <w:t>IMD3</w:t>
            </w:r>
          </w:p>
        </w:tc>
      </w:tr>
      <w:tr w:rsidR="004D7CA0" w:rsidRPr="00A124BB" w14:paraId="17909B0E"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896AC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2"/>
        <w:ind w:left="576" w:hanging="576"/>
        <w:rPr>
          <w:rFonts w:eastAsia="MS Mincho"/>
          <w:lang w:eastAsia="ja-JP"/>
        </w:rPr>
      </w:pPr>
      <w:bookmarkStart w:id="209" w:name="_Toc195268356"/>
      <w:r>
        <w:t>6.25</w:t>
      </w:r>
      <w:r w:rsidRPr="00697599">
        <w:tab/>
      </w:r>
      <w:r w:rsidRPr="006274A9">
        <w:t>DC_</w:t>
      </w:r>
      <w:r>
        <w:t>8</w:t>
      </w:r>
      <w:r w:rsidRPr="006274A9">
        <w:t>-40_n28</w:t>
      </w:r>
      <w:bookmarkEnd w:id="209"/>
    </w:p>
    <w:p w14:paraId="213689BD" w14:textId="193BEC58" w:rsidR="004D7CA0" w:rsidRDefault="004D7CA0" w:rsidP="004D7CA0">
      <w:pPr>
        <w:pStyle w:val="3"/>
        <w:ind w:left="720" w:hanging="720"/>
      </w:pPr>
      <w:bookmarkStart w:id="210" w:name="_Toc195268357"/>
      <w:r>
        <w:t>6.25</w:t>
      </w:r>
      <w:r w:rsidRPr="00697599">
        <w:t>.</w:t>
      </w:r>
      <w:r>
        <w:t>1</w:t>
      </w:r>
      <w:r w:rsidRPr="00697599">
        <w:tab/>
      </w:r>
      <w:r w:rsidRPr="00A12964">
        <w:rPr>
          <w:rFonts w:eastAsia="맑은 고딕"/>
          <w:lang w:eastAsia="ko-KR"/>
        </w:rPr>
        <w:t>Configurations</w:t>
      </w:r>
      <w:r>
        <w:t xml:space="preserve"> for DC</w:t>
      </w:r>
      <w:bookmarkEnd w:id="210"/>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lang w:eastAsia="fi-FI"/>
              </w:rPr>
            </w:pPr>
            <w:r w:rsidRPr="00877CC8">
              <w:rPr>
                <w:lang w:eastAsia="fi-FI"/>
              </w:rPr>
              <w:t>EN-DC</w:t>
            </w:r>
          </w:p>
          <w:p w14:paraId="5AFB3033"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lang w:val="fr-FR" w:eastAsia="fi-FI"/>
              </w:rPr>
            </w:pPr>
            <w:r w:rsidRPr="00877CC8">
              <w:rPr>
                <w:lang w:val="fr-FR" w:eastAsia="fi-FI"/>
              </w:rPr>
              <w:t>Uplink EN-DC</w:t>
            </w:r>
          </w:p>
          <w:p w14:paraId="2FF48649" w14:textId="77777777" w:rsidR="004D7CA0" w:rsidRPr="00877CC8" w:rsidRDefault="004D7CA0" w:rsidP="00A12964">
            <w:pPr>
              <w:pStyle w:val="TAH"/>
              <w:rPr>
                <w:lang w:val="fr-FR" w:eastAsia="fi-FI"/>
              </w:rPr>
            </w:pPr>
            <w:r w:rsidRPr="00877CC8">
              <w:rPr>
                <w:lang w:val="fr-FR" w:eastAsia="fi-FI"/>
              </w:rPr>
              <w:t>configuration</w:t>
            </w:r>
          </w:p>
          <w:p w14:paraId="52D062C7"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A12964">
            <w:pPr>
              <w:pStyle w:val="TAC"/>
              <w:rPr>
                <w:lang w:val="en-US" w:eastAsia="fi-FI"/>
              </w:rPr>
            </w:pPr>
            <w:r w:rsidRPr="005603C5">
              <w:rPr>
                <w:lang w:val="en-US" w:eastAsia="fi-FI"/>
              </w:rPr>
              <w:t>DC_8A_n28A</w:t>
            </w:r>
          </w:p>
          <w:p w14:paraId="01814B8A" w14:textId="77777777" w:rsidR="004D7CA0" w:rsidRPr="005603C5" w:rsidRDefault="004D7CA0" w:rsidP="00A12964">
            <w:pPr>
              <w:pStyle w:val="TAC"/>
              <w:rPr>
                <w:lang w:val="en-US"/>
              </w:rPr>
            </w:pPr>
            <w:r w:rsidRPr="005603C5">
              <w:rPr>
                <w:lang w:val="en-US" w:eastAsia="fi-FI"/>
              </w:rPr>
              <w:t>DC_40A_n28A</w:t>
            </w:r>
          </w:p>
        </w:tc>
      </w:tr>
      <w:tr w:rsidR="004D7CA0" w:rsidRPr="00877CC8" w14:paraId="728BF28F"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rFonts w:eastAsia="맑은 고딕"/>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3"/>
        <w:ind w:left="720" w:hanging="720"/>
      </w:pPr>
      <w:bookmarkStart w:id="211" w:name="_Toc195268358"/>
      <w:r>
        <w:t>6.25.2</w:t>
      </w:r>
      <w:r w:rsidRPr="00697599">
        <w:tab/>
      </w:r>
      <w:r w:rsidRPr="00E54610">
        <w:t>Co-existence analysis for DC</w:t>
      </w:r>
      <w:bookmarkEnd w:id="211"/>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68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202B2EF"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9776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9ADF4D9"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96E8E5"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
        </w:tc>
      </w:tr>
      <w:tr w:rsidR="004D7CA0" w:rsidRPr="00321B2B" w14:paraId="5AE2A1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457A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4A2F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9C1DF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3676D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7984A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0EA8E0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5487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9958F8"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F6D8D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5739B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4D405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AB6D2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86650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DF8A4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141616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3C45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0071E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01DC5F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42E591"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6DBF2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4AD59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F1ECC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1695F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36C70F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CC892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B6C50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B0B2C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F41B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90C7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FAB7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C1A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FBB8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59F79B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01B8D"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6DF00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EF8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0E587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65DE3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0BF61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537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BD4F0F"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0C4336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F3640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50ED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B737F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EB83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8835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F9775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998D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E4571C"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EEC8B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60808"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EED1E8"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F7713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914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88F9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6C5D9C8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9E4D1C"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01166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C4F7C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61AA0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C41B7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2A4E34B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B0F7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9DC81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12BFA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4942C0"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9273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5E299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F41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291BF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7EE511B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17C9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629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92341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E4D47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9B7F4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399E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A4C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A23C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A4005F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16E6B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9DAC5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E83B8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31B025"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3F45F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6D173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2048D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7FC6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2DFE884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A182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6D6B8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C21DD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BE21B2"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013A4"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3E4129"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569FC7"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63C85FD"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AECF593"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A108E5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1F85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lastRenderedPageBreak/>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80ED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6D39A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4A5BD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B237B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530277F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31B38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C097D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8EA2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C151B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69A80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603C1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EDD12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B7E02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944B5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9E2E3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660F3E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7A275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F7FC8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0E08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D2681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EF49E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F2710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B0EAE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028CDA"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E2450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E584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5FD0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D861E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31113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6E68A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B100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035B2A9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AC64A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9D1E8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CA8D0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7D81E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EC4FD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C06A7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F343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43DC6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B5266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8EB80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E36AC0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7246F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190A9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62D8B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10D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825A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E959F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4543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3ECA3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DFF84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67FE1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28CAC2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311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96890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147E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3B745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EB6F2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857E8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97083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722C933"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8D6B3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7DE6E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C0F5B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87BA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1B732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1D8AB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36D6B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6A7A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4A189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99D525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C357FC"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134A1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D611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5387C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8D9D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217327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65F47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606E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817B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C49F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726466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67199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4E40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16DFB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182A5D9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12693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5B31F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9848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560E4D"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3"/>
        <w:ind w:left="720" w:hanging="720"/>
      </w:pPr>
      <w:bookmarkStart w:id="212" w:name="_Toc195268359"/>
      <w:r>
        <w:t>6.25.3</w:t>
      </w:r>
      <w:r w:rsidRPr="00697599">
        <w:tab/>
        <w:t>∆T</w:t>
      </w:r>
      <w:r w:rsidRPr="00C057AF">
        <w:t>IB</w:t>
      </w:r>
      <w:r w:rsidRPr="00697599">
        <w:t xml:space="preserve"> and ∆R</w:t>
      </w:r>
      <w:r w:rsidRPr="00C057AF">
        <w:t>IB</w:t>
      </w:r>
      <w:r w:rsidRPr="00697599">
        <w:t xml:space="preserve"> </w:t>
      </w:r>
      <w:r w:rsidRPr="00E54610">
        <w:t>values</w:t>
      </w:r>
      <w:bookmarkEnd w:id="212"/>
    </w:p>
    <w:p w14:paraId="616775B3" w14:textId="2A9AA61F" w:rsidR="004D7CA0" w:rsidRDefault="004D7CA0" w:rsidP="004D7CA0">
      <w:pPr>
        <w:pStyle w:val="TH"/>
      </w:pPr>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20B61A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pPr>
            <w:r w:rsidRPr="00DC7310">
              <w:t>0.</w:t>
            </w:r>
            <w:r>
              <w:t>5</w:t>
            </w:r>
          </w:p>
        </w:tc>
      </w:tr>
      <w:tr w:rsidR="004D7CA0" w14:paraId="5A84A059"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E749BA9"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Table 6.25.3-2: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9A23DC8"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3150121D"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3"/>
        <w:ind w:left="720" w:hanging="720"/>
      </w:pPr>
      <w:bookmarkStart w:id="213" w:name="_Toc195268360"/>
      <w:r>
        <w:t>6.25.4</w:t>
      </w:r>
      <w:r w:rsidRPr="00E54610">
        <w:tab/>
        <w:t>Analysis of MSD requirements</w:t>
      </w:r>
      <w:bookmarkEnd w:id="213"/>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lastRenderedPageBreak/>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pPr>
            <w:r w:rsidRPr="00BE54E6">
              <w:t>NR or E-UTRA Band / Channel bandwidth / NRB / MSD</w:t>
            </w:r>
          </w:p>
        </w:tc>
      </w:tr>
      <w:tr w:rsidR="004D7CA0" w:rsidRPr="00A124BB" w14:paraId="60413023"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pPr>
            <w:r w:rsidRPr="00BE54E6">
              <w:t>UL</w:t>
            </w:r>
          </w:p>
          <w:p w14:paraId="48D53C0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EE4105" w14:textId="77777777" w:rsidR="004D7CA0" w:rsidRPr="00BE54E6" w:rsidRDefault="004D7CA0" w:rsidP="00A12964">
            <w:pPr>
              <w:pStyle w:val="TAH"/>
            </w:pPr>
            <w:r w:rsidRPr="00BE54E6">
              <w:t>IMD order</w:t>
            </w:r>
          </w:p>
        </w:tc>
      </w:tr>
      <w:tr w:rsidR="004D7CA0" w:rsidRPr="00A124BB" w14:paraId="75F22737"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FE087F4" w14:textId="77777777" w:rsidR="004D7CA0" w:rsidRPr="005B618E" w:rsidRDefault="004D7CA0" w:rsidP="00A12964">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pPr>
            <w:r w:rsidRPr="005B618E">
              <w:t>N/A</w:t>
            </w:r>
          </w:p>
        </w:tc>
      </w:tr>
      <w:tr w:rsidR="004D7CA0" w:rsidRPr="00A124BB" w14:paraId="6E55DD3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D75819"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pPr>
            <w:r>
              <w:t>IMD3</w:t>
            </w:r>
          </w:p>
        </w:tc>
      </w:tr>
      <w:tr w:rsidR="004D7CA0" w:rsidRPr="00A124BB" w14:paraId="674F81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F14FFB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pPr>
            <w:r>
              <w:t>N/A</w:t>
            </w:r>
          </w:p>
        </w:tc>
      </w:tr>
      <w:tr w:rsidR="004D7CA0" w:rsidRPr="00A124BB" w14:paraId="0D21D24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03AD44C"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pPr>
            <w:r>
              <w:t>IMD3</w:t>
            </w:r>
          </w:p>
        </w:tc>
      </w:tr>
      <w:tr w:rsidR="004D7CA0" w:rsidRPr="00A124BB" w14:paraId="3028A0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8C1D3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pPr>
            <w:r>
              <w:t>N/A</w:t>
            </w:r>
          </w:p>
        </w:tc>
      </w:tr>
      <w:tr w:rsidR="004D7CA0" w:rsidRPr="00A124BB" w14:paraId="3CC0B56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1B4F77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2"/>
        <w:ind w:left="576" w:hanging="576"/>
        <w:rPr>
          <w:rFonts w:eastAsia="MS Mincho"/>
          <w:lang w:eastAsia="ja-JP"/>
        </w:rPr>
      </w:pPr>
      <w:bookmarkStart w:id="214" w:name="_Toc195268361"/>
      <w:r>
        <w:t>6.26</w:t>
      </w:r>
      <w:r w:rsidRPr="00697599">
        <w:tab/>
      </w:r>
      <w:r w:rsidRPr="00851DF3">
        <w:t>DC_</w:t>
      </w:r>
      <w:r>
        <w:t>3</w:t>
      </w:r>
      <w:r w:rsidRPr="00851DF3">
        <w:t>8-</w:t>
      </w:r>
      <w:r>
        <w:t>40</w:t>
      </w:r>
      <w:r w:rsidRPr="00851DF3">
        <w:t>_n</w:t>
      </w:r>
      <w:r>
        <w:t>1</w:t>
      </w:r>
      <w:bookmarkEnd w:id="214"/>
    </w:p>
    <w:p w14:paraId="30005D2E" w14:textId="2BA74BD1" w:rsidR="004D7CA0" w:rsidRDefault="004D7CA0" w:rsidP="004D7CA0">
      <w:pPr>
        <w:pStyle w:val="3"/>
        <w:ind w:left="720" w:hanging="720"/>
      </w:pPr>
      <w:bookmarkStart w:id="215" w:name="_Toc195268362"/>
      <w:r>
        <w:t>6.26</w:t>
      </w:r>
      <w:r w:rsidRPr="00697599">
        <w:t>.</w:t>
      </w:r>
      <w:r>
        <w:t>1</w:t>
      </w:r>
      <w:r w:rsidRPr="00697599">
        <w:tab/>
      </w:r>
      <w:r w:rsidRPr="00083805">
        <w:rPr>
          <w:rFonts w:eastAsia="맑은 고딕"/>
          <w:lang w:eastAsia="ko-KR"/>
        </w:rPr>
        <w:t>Configurations</w:t>
      </w:r>
      <w:r w:rsidRPr="00083805">
        <w:t xml:space="preserve"> </w:t>
      </w:r>
      <w:r>
        <w:t>for DC</w:t>
      </w:r>
      <w:bookmarkEnd w:id="215"/>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lang w:eastAsia="fi-FI"/>
              </w:rPr>
            </w:pPr>
            <w:r w:rsidRPr="00877CC8">
              <w:rPr>
                <w:lang w:eastAsia="fi-FI"/>
              </w:rPr>
              <w:t>EN-DC</w:t>
            </w:r>
          </w:p>
          <w:p w14:paraId="66A2F1E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lang w:val="fr-FR" w:eastAsia="fi-FI"/>
              </w:rPr>
            </w:pPr>
            <w:r w:rsidRPr="00877CC8">
              <w:rPr>
                <w:lang w:val="fr-FR" w:eastAsia="fi-FI"/>
              </w:rPr>
              <w:t>Uplink EN-DC</w:t>
            </w:r>
          </w:p>
          <w:p w14:paraId="3325CF3E" w14:textId="77777777" w:rsidR="004D7CA0" w:rsidRPr="00877CC8" w:rsidRDefault="004D7CA0" w:rsidP="00A12964">
            <w:pPr>
              <w:pStyle w:val="TAH"/>
              <w:rPr>
                <w:lang w:val="fr-FR" w:eastAsia="fi-FI"/>
              </w:rPr>
            </w:pPr>
            <w:r w:rsidRPr="00877CC8">
              <w:rPr>
                <w:lang w:val="fr-FR" w:eastAsia="fi-FI"/>
              </w:rPr>
              <w:t>configuration</w:t>
            </w:r>
          </w:p>
          <w:p w14:paraId="4C8C4DC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A12964">
            <w:pPr>
              <w:pStyle w:val="TAC"/>
              <w:rPr>
                <w:lang w:val="en-US" w:eastAsia="fi-FI"/>
              </w:rPr>
            </w:pPr>
            <w:r w:rsidRPr="005603C5">
              <w:rPr>
                <w:lang w:val="en-US" w:eastAsia="fi-FI"/>
              </w:rPr>
              <w:t>DC_38A_n1A</w:t>
            </w:r>
          </w:p>
          <w:p w14:paraId="17C25D65" w14:textId="77777777" w:rsidR="004D7CA0" w:rsidRPr="005603C5" w:rsidRDefault="004D7CA0" w:rsidP="00A12964">
            <w:pPr>
              <w:pStyle w:val="TAC"/>
              <w:rPr>
                <w:lang w:val="en-US"/>
              </w:rPr>
            </w:pPr>
            <w:r w:rsidRPr="005603C5">
              <w:rPr>
                <w:lang w:val="en-US" w:eastAsia="fi-FI"/>
              </w:rPr>
              <w:t>DC_40A_n1A</w:t>
            </w:r>
          </w:p>
        </w:tc>
      </w:tr>
      <w:tr w:rsidR="004D7CA0" w:rsidRPr="00877CC8" w14:paraId="7C1294E0"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rFonts w:eastAsia="맑은 고딕"/>
                <w:lang w:eastAsia="ko-KR"/>
              </w:rPr>
            </w:pPr>
            <w:r>
              <w:rPr>
                <w:rFonts w:hint="eastAsia"/>
                <w:lang w:eastAsia="zh-TW"/>
              </w:rPr>
              <w:t>NOTE X:</w:t>
            </w:r>
          </w:p>
        </w:tc>
      </w:tr>
    </w:tbl>
    <w:p w14:paraId="6FE647CA" w14:textId="77777777" w:rsidR="004D7CA0" w:rsidRDefault="004D7CA0" w:rsidP="004D7CA0"/>
    <w:p w14:paraId="705CF84E" w14:textId="422922BA" w:rsidR="004D7CA0" w:rsidRDefault="004D7CA0" w:rsidP="004D7CA0">
      <w:pPr>
        <w:pStyle w:val="3"/>
        <w:ind w:left="720" w:hanging="720"/>
      </w:pPr>
      <w:bookmarkStart w:id="216" w:name="_Toc195268363"/>
      <w:r>
        <w:t>6.26.2</w:t>
      </w:r>
      <w:r w:rsidRPr="00697599">
        <w:tab/>
      </w:r>
      <w:r w:rsidRPr="00083805">
        <w:t>Co-existence analysis for</w:t>
      </w:r>
      <w:r>
        <w:t xml:space="preserve"> DC</w:t>
      </w:r>
      <w:bookmarkEnd w:id="216"/>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42C0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49869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9BD59B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026FD43"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2CEAB3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6D724E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6749F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8E08C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4F2ED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69C3B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29E496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DC1E5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48E78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E60AB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35F9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DB39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B5E74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B5AB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7BAB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7FBC8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C60D22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C00D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E54D9F"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DF94E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6A6F9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47E84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A5F97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25FA9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072B0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684C86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2B557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79B41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FE4FE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BE48A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F528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80D385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E37F48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3AC56A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3F753C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F649A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74AE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B408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5515B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2ED7F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1FC0F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4BB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388C50"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492203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1D53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6D35F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DBCD55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0507D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AE332D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5263C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D9E6E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7AE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955D3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F88B3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01ED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CFBD2B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3DB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F4591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DDAEB7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DF0D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5D09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83EE43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FC557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B369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7736DD7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7F4D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C7E5C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C77D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DBEFF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9070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E37CB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D7AEC9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FD35C3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F301FD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A723D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1752A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CB0FF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4356C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64BC9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A33AA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0DFE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9DDA2B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66B4E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8F67C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8CD66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09B4D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EF9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8867D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604D8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2E1845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9E4BE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486AA6E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82AE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7F32B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A63F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916BB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lastRenderedPageBreak/>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766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186C5F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650EBD"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F32E20"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3D28D9"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1444B87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84E62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7D64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E599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53F81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04579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42CCE7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64652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58A239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83890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8E3B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8460BA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39C3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D0A606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220E6F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43B252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259A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BA3567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380206"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2366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83320E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80FB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B4AC92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F142A7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1EE98A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520F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8E271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7EF0F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64358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6698F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F063D0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D60098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85ABE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5F97EC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997A8C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328CC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5031E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26AD5C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7995F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FA7A9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3979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30823B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F59965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6E2F3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1566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4101E9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9732F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30058C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3A2884B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E86FB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213054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BED61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77BE6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FC3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086BA1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CC4D8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C82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3843827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760469"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942A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D2102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72E2D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74B4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AA748F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0F135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0AF648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B039D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7FC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A118A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3C89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572E4F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3C785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32D026C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29B18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8C207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67DA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C33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13B51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F1662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8BCB03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9C1150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FD869F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0878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B966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E5401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65871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DFC41D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176AFB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3F0A4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7AB5C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7C9B219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24F56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E80C5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2D94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65BA7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맑은 고딕"/>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3"/>
        <w:ind w:left="720" w:hanging="720"/>
      </w:pPr>
      <w:bookmarkStart w:id="217" w:name="_Toc195268364"/>
      <w:r>
        <w:t>6.26.3</w:t>
      </w:r>
      <w:r w:rsidRPr="00697599">
        <w:tab/>
        <w:t>∆T</w:t>
      </w:r>
      <w:r w:rsidRPr="00C057AF">
        <w:t>IB</w:t>
      </w:r>
      <w:r w:rsidRPr="00697599">
        <w:t xml:space="preserve"> and ∆R</w:t>
      </w:r>
      <w:r w:rsidRPr="00C057AF">
        <w:t>IB</w:t>
      </w:r>
      <w:r w:rsidRPr="00697599">
        <w:t xml:space="preserve"> </w:t>
      </w:r>
      <w:r w:rsidRPr="0058713B">
        <w:t>values</w:t>
      </w:r>
      <w:bookmarkEnd w:id="217"/>
    </w:p>
    <w:p w14:paraId="5CC03D1C" w14:textId="54FDAC70" w:rsidR="004D7CA0" w:rsidRDefault="004D7CA0" w:rsidP="004D7CA0">
      <w:pPr>
        <w:pStyle w:val="TH"/>
      </w:pPr>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06EFF9E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pPr>
            <w:r w:rsidRPr="00D134DB">
              <w:t>0.</w:t>
            </w:r>
            <w:r>
              <w:t>5</w:t>
            </w:r>
          </w:p>
        </w:tc>
      </w:tr>
      <w:tr w:rsidR="004D7CA0" w14:paraId="759226C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E296846"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Table 6.26.3-2: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0A5314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5C5BBD9"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3"/>
        <w:ind w:left="720" w:hanging="720"/>
      </w:pPr>
      <w:bookmarkStart w:id="218" w:name="_Toc195268365"/>
      <w:r>
        <w:t>6.26.4</w:t>
      </w:r>
      <w:r w:rsidRPr="002558B7">
        <w:tab/>
        <w:t>Analysis of MSD requirements</w:t>
      </w:r>
      <w:bookmarkEnd w:id="218"/>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맑은 고딕"/>
          <w:lang w:eastAsia="ko-KR"/>
        </w:rPr>
      </w:pPr>
    </w:p>
    <w:p w14:paraId="22651081" w14:textId="50D21130" w:rsidR="004D7CA0" w:rsidRDefault="004D7CA0" w:rsidP="004D7CA0">
      <w:pPr>
        <w:pStyle w:val="2"/>
        <w:ind w:left="576" w:hanging="576"/>
        <w:rPr>
          <w:rFonts w:eastAsia="MS Mincho"/>
          <w:lang w:eastAsia="ja-JP"/>
        </w:rPr>
      </w:pPr>
      <w:bookmarkStart w:id="219" w:name="_Toc195268366"/>
      <w:r>
        <w:lastRenderedPageBreak/>
        <w:t>6.27</w:t>
      </w:r>
      <w:r w:rsidRPr="00697599">
        <w:tab/>
      </w:r>
      <w:r w:rsidRPr="00851DF3">
        <w:t>DC_</w:t>
      </w:r>
      <w:r>
        <w:t>3</w:t>
      </w:r>
      <w:r w:rsidRPr="00851DF3">
        <w:t>8-40_n</w:t>
      </w:r>
      <w:r>
        <w:t>28</w:t>
      </w:r>
      <w:bookmarkEnd w:id="219"/>
    </w:p>
    <w:p w14:paraId="1A36D9D7" w14:textId="10AC592D" w:rsidR="004D7CA0" w:rsidRDefault="004D7CA0" w:rsidP="004D7CA0">
      <w:pPr>
        <w:pStyle w:val="3"/>
        <w:ind w:left="720" w:hanging="720"/>
      </w:pPr>
      <w:bookmarkStart w:id="220" w:name="_Toc195268367"/>
      <w:r>
        <w:t>6.27</w:t>
      </w:r>
      <w:r w:rsidRPr="00697599">
        <w:t>.</w:t>
      </w:r>
      <w:r>
        <w:t>1</w:t>
      </w:r>
      <w:r w:rsidRPr="00697599">
        <w:tab/>
      </w:r>
      <w:r w:rsidRPr="00083805">
        <w:rPr>
          <w:rFonts w:eastAsia="맑은 고딕"/>
          <w:lang w:eastAsia="ko-KR"/>
        </w:rPr>
        <w:t>Configurations</w:t>
      </w:r>
      <w:r w:rsidRPr="00083805">
        <w:t xml:space="preserve"> </w:t>
      </w:r>
      <w:r>
        <w:t>for DC</w:t>
      </w:r>
      <w:bookmarkEnd w:id="220"/>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lang w:eastAsia="fi-FI"/>
              </w:rPr>
            </w:pPr>
            <w:r w:rsidRPr="00877CC8">
              <w:rPr>
                <w:lang w:eastAsia="fi-FI"/>
              </w:rPr>
              <w:t>EN-DC</w:t>
            </w:r>
          </w:p>
          <w:p w14:paraId="57EEB15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lang w:val="fr-FR" w:eastAsia="fi-FI"/>
              </w:rPr>
            </w:pPr>
            <w:r w:rsidRPr="00877CC8">
              <w:rPr>
                <w:lang w:val="fr-FR" w:eastAsia="fi-FI"/>
              </w:rPr>
              <w:t>Uplink EN-DC</w:t>
            </w:r>
          </w:p>
          <w:p w14:paraId="33215BAD" w14:textId="77777777" w:rsidR="004D7CA0" w:rsidRPr="00877CC8" w:rsidRDefault="004D7CA0" w:rsidP="00A12964">
            <w:pPr>
              <w:pStyle w:val="TAH"/>
              <w:rPr>
                <w:lang w:val="fr-FR" w:eastAsia="fi-FI"/>
              </w:rPr>
            </w:pPr>
            <w:r w:rsidRPr="00877CC8">
              <w:rPr>
                <w:lang w:val="fr-FR" w:eastAsia="fi-FI"/>
              </w:rPr>
              <w:t>configuration</w:t>
            </w:r>
          </w:p>
          <w:p w14:paraId="21C6DBF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A12964">
            <w:pPr>
              <w:pStyle w:val="TAC"/>
              <w:rPr>
                <w:lang w:val="en-US" w:eastAsia="fi-FI"/>
              </w:rPr>
            </w:pPr>
            <w:r w:rsidRPr="005603C5">
              <w:rPr>
                <w:lang w:val="en-US" w:eastAsia="fi-FI"/>
              </w:rPr>
              <w:t>DC_38A_n28A</w:t>
            </w:r>
          </w:p>
          <w:p w14:paraId="6E693E61" w14:textId="77777777" w:rsidR="004D7CA0" w:rsidRPr="005603C5" w:rsidRDefault="004D7CA0" w:rsidP="00A12964">
            <w:pPr>
              <w:pStyle w:val="TAC"/>
              <w:rPr>
                <w:lang w:val="en-US"/>
              </w:rPr>
            </w:pPr>
            <w:r w:rsidRPr="005603C5">
              <w:rPr>
                <w:lang w:val="en-US" w:eastAsia="fi-FI"/>
              </w:rPr>
              <w:t>DC_40A_n28A</w:t>
            </w:r>
          </w:p>
        </w:tc>
      </w:tr>
      <w:tr w:rsidR="004D7CA0" w:rsidRPr="00877CC8" w14:paraId="245B822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rFonts w:eastAsia="맑은 고딕"/>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3"/>
        <w:ind w:left="720" w:hanging="720"/>
      </w:pPr>
      <w:bookmarkStart w:id="221" w:name="_Toc195268368"/>
      <w:r>
        <w:t>6.27.2</w:t>
      </w:r>
      <w:r w:rsidRPr="00697599">
        <w:tab/>
      </w:r>
      <w:r w:rsidRPr="00083805">
        <w:t>Co-existence analysis for</w:t>
      </w:r>
      <w:r>
        <w:t xml:space="preserve"> DC</w:t>
      </w:r>
      <w:bookmarkEnd w:id="221"/>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8FA40"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EC552D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073FF3"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82CF1D8"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46B785"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5F26265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8276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6C05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0DF97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2722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7074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4B225B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9A77DB"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F4DDA2" w14:textId="77777777" w:rsidR="004D7CA0" w:rsidRPr="006B0D82"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E757DB" w14:textId="77777777" w:rsidR="004D7CA0" w:rsidRPr="00600BBC" w:rsidRDefault="004D7CA0" w:rsidP="00A12964">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26C3D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3503C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F956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72A48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1E6CF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5AE3B6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2917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8359F"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DC9A9"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28A9B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02C0A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A54F8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E818D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0E28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3C7AFB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CBD9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10E1B" w14:textId="77777777" w:rsidR="004D7CA0" w:rsidRPr="00373FB8" w:rsidRDefault="004D7CA0" w:rsidP="00A12964">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66EC1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DA6F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AAB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88E7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3E793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BD3B3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215349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AC08A"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A94041"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12DA73"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3CE69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6698F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07872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6BAAD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860C4A"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0B0E47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0107C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955AC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C76DB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C7CF0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5E34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F3A16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DD276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3E439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B393C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70F1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FE9C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CD18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05EDF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87CAD7"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2E0A796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BAAE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E7B64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47DC1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432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94F86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37E2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DF890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7D47D"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BF932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E09EF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3FD9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5070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6CA9D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BC330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9C8C18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F9D9F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2AC6A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2941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B624B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BB9A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FD28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1926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DA911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71E70B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B3BE8"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A63EB9"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11A6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D685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C5BC8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F9A0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24137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0BCD2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32133E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50B0A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957EF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35699B"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D10187" w14:textId="77777777" w:rsidR="004D7CA0" w:rsidRPr="005B618E" w:rsidRDefault="004D7CA0" w:rsidP="00A12964">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C614"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A1AF0E"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6C571FF"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3092C"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273A60B"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
        </w:tc>
      </w:tr>
      <w:tr w:rsidR="004D7CA0" w:rsidRPr="00DF0828" w14:paraId="1913F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79380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678F4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F17B9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81F9BE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AC1E5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1A26E8E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A5FA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A659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376B9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2B5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5CBDE3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9178AE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73904A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7560C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2BC1CCA2"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3DB186"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D0138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AA3F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D428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3525F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3FF179B"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C394DB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D67D0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A70E0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805C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7C000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99CF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D16C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4E44C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B25D1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DAA156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4907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14B9502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2C861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1FB605"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96A15E"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45B94F"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E2DD8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75A8E9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42A191"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3CF843"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67D3A6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641ED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lastRenderedPageBreak/>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0341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DC08B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480A1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B7B6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618AA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ACF5C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5E04C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AEBB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10BA8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CFA32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4B3FE0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6D966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305240"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554DE7E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26D805"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3A1F1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9C6B48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7097C3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1EEE82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62D24CE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C675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A19D4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1C616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DCACCE"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DE3CD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CD0F46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3DB7C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5C0911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0B351F1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E241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098E0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9B631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6252D"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FCD9D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F3D99D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943C8C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87BA92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4F7052B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2029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F73B0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A15CC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0FA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41CA7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01CC3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6052E2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FC880E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74D91C4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C7044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FC96B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2E289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1E9254"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7F775632" w14:textId="77777777" w:rsidR="004D7CA0" w:rsidRPr="00903FEA" w:rsidRDefault="004D7CA0" w:rsidP="004D7CA0">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2032B015" w14:textId="77777777" w:rsidR="004D7CA0" w:rsidRPr="00E20394" w:rsidRDefault="004D7CA0" w:rsidP="004D7CA0">
      <w:pPr>
        <w:rPr>
          <w:lang w:eastAsia="zh-TW"/>
        </w:rPr>
      </w:pPr>
    </w:p>
    <w:p w14:paraId="5399C91B" w14:textId="49971FE9" w:rsidR="004D7CA0" w:rsidRDefault="004D7CA0" w:rsidP="004D7CA0">
      <w:pPr>
        <w:pStyle w:val="3"/>
        <w:ind w:left="720" w:hanging="720"/>
      </w:pPr>
      <w:bookmarkStart w:id="222" w:name="_Toc195268369"/>
      <w:r>
        <w:t>6.27.3</w:t>
      </w:r>
      <w:r w:rsidRPr="00697599">
        <w:tab/>
        <w:t>∆T</w:t>
      </w:r>
      <w:r w:rsidRPr="00C057AF">
        <w:t>IB</w:t>
      </w:r>
      <w:r w:rsidRPr="00697599">
        <w:t xml:space="preserve"> and ∆R</w:t>
      </w:r>
      <w:r w:rsidRPr="00C057AF">
        <w:t>IB</w:t>
      </w:r>
      <w:r w:rsidRPr="00697599">
        <w:t xml:space="preserve"> </w:t>
      </w:r>
      <w:r w:rsidRPr="0058713B">
        <w:t>values</w:t>
      </w:r>
      <w:bookmarkEnd w:id="222"/>
    </w:p>
    <w:p w14:paraId="4DC4E27B" w14:textId="0C867872" w:rsidR="004D7CA0" w:rsidRDefault="004D7CA0" w:rsidP="004D7CA0">
      <w:pPr>
        <w:pStyle w:val="TH"/>
      </w:pPr>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rFonts w:cs="Arial"/>
              </w:rPr>
            </w:pPr>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A12964">
        <w:trPr>
          <w:trHeight w:val="187"/>
          <w:tblHeader/>
          <w:jc w:val="center"/>
        </w:trPr>
        <w:tc>
          <w:tcPr>
            <w:tcW w:w="1838" w:type="dxa"/>
            <w:vMerge/>
            <w:vAlign w:val="center"/>
            <w:hideMark/>
          </w:tcPr>
          <w:p w14:paraId="3DC4F700"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pPr>
            <w:r w:rsidRPr="0031550A">
              <w:t>0.3</w:t>
            </w:r>
          </w:p>
        </w:tc>
      </w:tr>
      <w:tr w:rsidR="004D7CA0" w14:paraId="07E4576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p>
          <w:p w14:paraId="2956F43B" w14:textId="77777777" w:rsidR="004D7CA0" w:rsidRDefault="004D7CA0" w:rsidP="00A12964">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Table 6.27.3-2: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color w:val="000000" w:themeColor="text1"/>
              </w:rPr>
            </w:pPr>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A12964">
        <w:trPr>
          <w:trHeight w:val="187"/>
          <w:tblHeader/>
          <w:jc w:val="center"/>
        </w:trPr>
        <w:tc>
          <w:tcPr>
            <w:tcW w:w="1838" w:type="dxa"/>
            <w:vMerge/>
            <w:vAlign w:val="center"/>
            <w:hideMark/>
          </w:tcPr>
          <w:p w14:paraId="020B406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pPr>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p>
          <w:p w14:paraId="3E0A6C58" w14:textId="77777777" w:rsidR="004D7CA0" w:rsidRDefault="004D7CA0" w:rsidP="00A12964">
            <w:pPr>
              <w:pStyle w:val="TAN"/>
              <w:rPr>
                <w:rFonts w:eastAsia="맑은 고딕"/>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3"/>
        <w:ind w:left="720" w:hanging="720"/>
      </w:pPr>
      <w:bookmarkStart w:id="223" w:name="_Toc195268370"/>
      <w:r>
        <w:t>6.27.4</w:t>
      </w:r>
      <w:r w:rsidRPr="002558B7">
        <w:tab/>
        <w:t>Analysis of MSD requirements</w:t>
      </w:r>
      <w:bookmarkEnd w:id="223"/>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77777777" w:rsidR="004D7CA0" w:rsidRPr="00BE54E6" w:rsidRDefault="004D7CA0" w:rsidP="004D7CA0">
      <w:pPr>
        <w:pStyle w:val="TH"/>
      </w:pPr>
      <w:r w:rsidRPr="00BE54E6">
        <w:t>Table 7.</w:t>
      </w:r>
      <w:r>
        <w:t>x</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pPr>
            <w:r w:rsidRPr="00BE54E6">
              <w:t>NR or E-UTRA Band / Channel bandwidth / NRB / MSD</w:t>
            </w:r>
          </w:p>
        </w:tc>
      </w:tr>
      <w:tr w:rsidR="004D7CA0" w:rsidRPr="00A124BB" w14:paraId="2B74B169"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pPr>
            <w:r w:rsidRPr="00BE54E6">
              <w:t>UL</w:t>
            </w:r>
          </w:p>
          <w:p w14:paraId="2294881B"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A8593F" w14:textId="77777777" w:rsidR="004D7CA0" w:rsidRPr="00BE54E6" w:rsidRDefault="004D7CA0" w:rsidP="00A12964">
            <w:pPr>
              <w:pStyle w:val="TAH"/>
            </w:pPr>
            <w:r w:rsidRPr="00BE54E6">
              <w:t>IMD order</w:t>
            </w:r>
          </w:p>
        </w:tc>
      </w:tr>
      <w:tr w:rsidR="004D7CA0" w:rsidRPr="00A124BB" w14:paraId="460542B1"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6C6D5B9" w14:textId="77777777" w:rsidR="004D7CA0" w:rsidRPr="005B618E" w:rsidRDefault="004D7CA0" w:rsidP="00A12964">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pPr>
            <w:r>
              <w:t>IMD5</w:t>
            </w:r>
          </w:p>
        </w:tc>
      </w:tr>
      <w:tr w:rsidR="004D7CA0" w:rsidRPr="00A124BB" w14:paraId="7AA24C15"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DC6993"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pPr>
            <w:r>
              <w:t>N/A</w:t>
            </w:r>
          </w:p>
        </w:tc>
      </w:tr>
      <w:tr w:rsidR="004D7CA0" w:rsidRPr="00A124BB" w14:paraId="78796E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F4DBC7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pPr>
            <w:r>
              <w:t>N/A</w:t>
            </w:r>
          </w:p>
        </w:tc>
      </w:tr>
    </w:tbl>
    <w:p w14:paraId="2E79D423" w14:textId="77777777" w:rsidR="004D7CA0" w:rsidRDefault="004D7CA0" w:rsidP="000F290F">
      <w:pPr>
        <w:rPr>
          <w:rFonts w:eastAsia="맑은 고딕"/>
          <w:lang w:eastAsia="ko-KR"/>
        </w:rPr>
      </w:pPr>
    </w:p>
    <w:p w14:paraId="1BCBEB96" w14:textId="729E5AE3" w:rsidR="004437FB" w:rsidRDefault="004437FB" w:rsidP="004437FB">
      <w:pPr>
        <w:pStyle w:val="2"/>
        <w:ind w:left="576" w:hanging="576"/>
        <w:rPr>
          <w:rFonts w:eastAsia="MS Mincho"/>
          <w:lang w:eastAsia="ja-JP"/>
        </w:rPr>
      </w:pPr>
      <w:bookmarkStart w:id="224" w:name="_Toc195268371"/>
      <w:r>
        <w:lastRenderedPageBreak/>
        <w:t>6.28</w:t>
      </w:r>
      <w:r w:rsidRPr="00697599">
        <w:tab/>
      </w:r>
      <w:r w:rsidRPr="00851DF3">
        <w:t>DC_8-</w:t>
      </w:r>
      <w:r>
        <w:t>38</w:t>
      </w:r>
      <w:r w:rsidRPr="00851DF3">
        <w:t>_n</w:t>
      </w:r>
      <w:r>
        <w:t>78</w:t>
      </w:r>
      <w:bookmarkEnd w:id="224"/>
    </w:p>
    <w:p w14:paraId="79198D1D" w14:textId="409CDD52" w:rsidR="004437FB" w:rsidRDefault="004437FB" w:rsidP="004437FB">
      <w:pPr>
        <w:pStyle w:val="3"/>
        <w:ind w:left="720" w:hanging="720"/>
      </w:pPr>
      <w:bookmarkStart w:id="225" w:name="_Toc195268372"/>
      <w:r>
        <w:t>6.28</w:t>
      </w:r>
      <w:r w:rsidRPr="00697599">
        <w:t>.</w:t>
      </w:r>
      <w:r>
        <w:t>1</w:t>
      </w:r>
      <w:r w:rsidRPr="00697599">
        <w:tab/>
      </w:r>
      <w:r w:rsidRPr="00083805">
        <w:rPr>
          <w:rFonts w:eastAsia="맑은 고딕"/>
          <w:lang w:eastAsia="ko-KR"/>
        </w:rPr>
        <w:t>Configurations</w:t>
      </w:r>
      <w:r w:rsidRPr="00083805">
        <w:t xml:space="preserve"> </w:t>
      </w:r>
      <w:r>
        <w:t>for DC</w:t>
      </w:r>
      <w:bookmarkEnd w:id="225"/>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lang w:eastAsia="fi-FI"/>
              </w:rPr>
            </w:pPr>
            <w:r w:rsidRPr="00877CC8">
              <w:rPr>
                <w:lang w:eastAsia="fi-FI"/>
              </w:rPr>
              <w:t>EN-DC</w:t>
            </w:r>
          </w:p>
          <w:p w14:paraId="00CF5CDB" w14:textId="77777777" w:rsidR="004437FB" w:rsidRPr="00877CC8" w:rsidRDefault="004437FB"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lang w:val="fr-FR" w:eastAsia="fi-FI"/>
              </w:rPr>
            </w:pPr>
            <w:r w:rsidRPr="00877CC8">
              <w:rPr>
                <w:lang w:val="fr-FR" w:eastAsia="fi-FI"/>
              </w:rPr>
              <w:t>Uplink EN-DC</w:t>
            </w:r>
          </w:p>
          <w:p w14:paraId="16E61C6A" w14:textId="77777777" w:rsidR="004437FB" w:rsidRPr="00877CC8" w:rsidRDefault="004437FB" w:rsidP="00A12964">
            <w:pPr>
              <w:pStyle w:val="TAH"/>
              <w:rPr>
                <w:lang w:val="fr-FR" w:eastAsia="fi-FI"/>
              </w:rPr>
            </w:pPr>
            <w:r w:rsidRPr="00877CC8">
              <w:rPr>
                <w:lang w:val="fr-FR" w:eastAsia="fi-FI"/>
              </w:rPr>
              <w:t>configuration</w:t>
            </w:r>
          </w:p>
          <w:p w14:paraId="14DCD847" w14:textId="77777777" w:rsidR="004437FB" w:rsidRPr="00877CC8" w:rsidRDefault="004437FB"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A12964">
            <w:pPr>
              <w:pStyle w:val="TAC"/>
              <w:rPr>
                <w:lang w:val="en-US" w:eastAsia="fi-FI"/>
              </w:rPr>
            </w:pPr>
            <w:r w:rsidRPr="005603C5">
              <w:rPr>
                <w:lang w:val="en-US" w:eastAsia="fi-FI"/>
              </w:rPr>
              <w:t>DC_8A_n78A</w:t>
            </w:r>
          </w:p>
          <w:p w14:paraId="0C09A985" w14:textId="77777777" w:rsidR="004437FB" w:rsidRPr="005603C5" w:rsidRDefault="004437FB" w:rsidP="00A12964">
            <w:pPr>
              <w:pStyle w:val="TAC"/>
              <w:rPr>
                <w:lang w:val="en-US"/>
              </w:rPr>
            </w:pPr>
            <w:r w:rsidRPr="005603C5">
              <w:rPr>
                <w:lang w:val="en-US" w:eastAsia="fi-FI"/>
              </w:rPr>
              <w:t>DC_38A_n78A</w:t>
            </w:r>
          </w:p>
        </w:tc>
      </w:tr>
      <w:tr w:rsidR="004437FB" w:rsidRPr="00877CC8" w14:paraId="4360FDC3"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rFonts w:eastAsia="맑은 고딕"/>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3"/>
        <w:ind w:left="720" w:hanging="720"/>
      </w:pPr>
      <w:bookmarkStart w:id="226" w:name="_Toc195268373"/>
      <w:r>
        <w:t>6.28.2</w:t>
      </w:r>
      <w:r w:rsidRPr="00697599">
        <w:tab/>
      </w:r>
      <w:r w:rsidRPr="00083805">
        <w:t>Co-existence analysis for</w:t>
      </w:r>
      <w:r>
        <w:t xml:space="preserve"> DC</w:t>
      </w:r>
      <w:bookmarkEnd w:id="226"/>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4F74B"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4FB5D6"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FFB86C"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52CD71"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A04975"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
        </w:tc>
      </w:tr>
      <w:tr w:rsidR="004437FB" w:rsidRPr="00F53382" w14:paraId="7068B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163D9"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D049A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A78DD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3F99E9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44E7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D59D1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5A0CC"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A6AA3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DD06C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C1CB2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9B865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B7E668B"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B30A44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41B4A6D"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38445B1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75883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F69D7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0393A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6562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03A16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53F61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C1391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5B3D6F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B0EC3C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96760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39B66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17E73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78D6F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DAEA3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75813D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8FD694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BDC58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60DFC70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A4737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EF95C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5271A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30E7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AECA8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49CEBC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6ADA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946B2D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5DFBD0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41D5E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6DD6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76E0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3253805"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5E2EF1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4882AB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6B418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DBC8CFD"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9964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B9C66"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0BE0C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CBBF9F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F6BDA"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A5938A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24A9BA1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E4D287"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D3E3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F88E2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9728E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AC3CD5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0766410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E55716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ED57B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4AB74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D8F39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06077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586713"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A77026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A3A2E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4F603A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8BC62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3E6105"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CF141"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A7C2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D6EDE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090A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46A2E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87D80C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0B6E04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5A580F"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F0F9C2"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A7E29"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8027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E12E81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FA7C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EB4782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C732BF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6C47E5E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44888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378B14"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DF297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C611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맑은 고딕"/>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3FE3416" w14:textId="77777777" w:rsidR="004437FB" w:rsidRPr="00903FEA"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5A210303" w14:textId="77777777" w:rsidR="004437FB" w:rsidRPr="005D55DC" w:rsidRDefault="004437FB" w:rsidP="005603C5"/>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E210"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EF524F"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2357A04"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896B2B6"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852BFFD"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
        </w:tc>
      </w:tr>
      <w:tr w:rsidR="004437FB" w:rsidRPr="00DF0445" w14:paraId="2D6882B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24FBC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DBEA6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ABCDEA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B6164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80FCA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570D63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1C6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8A2E1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167181"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B1755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EF3EE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4D1BE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33592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FF04C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260F8D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1D9A5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B7B3D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7AC840"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3850A3"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7A5DF3"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572F9F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EB2AA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6D11B6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ABF968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71B7B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A239B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D88A2"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2FF880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lastRenderedPageBreak/>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13129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BE249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8DC17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443D68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2EBE510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A8F9D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85E41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BC2D6"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383A3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1EF9D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D62C7F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597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A068B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EB80E3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AA204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4B7F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31F10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F81D7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8E3C9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43C6FBA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06B3F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31FB7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8F90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B11BA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7E6AF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8D9B63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03893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B4D4E9"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1A97C5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4BEB1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859E5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418BED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45EC19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2354BC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4B55C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140E6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8E4A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E98C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D1C2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81E60E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078827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31F56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A173E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0ACB447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428A6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C4A447"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DF12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F4E5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3D652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5D70B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6B8F7B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3F0EA"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268417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E48A3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96C14D"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825F0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88B38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5AF43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B57BD1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FFE16C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BC16F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121D9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BADA7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5B8FC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A76D8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73D5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맑은 고딕"/>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6C15FF6" w14:textId="77777777" w:rsidR="004437FB" w:rsidRPr="00903FEA" w:rsidRDefault="004437FB" w:rsidP="004437FB">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338B406D" w14:textId="77777777" w:rsidR="004437FB" w:rsidRPr="00903FEA" w:rsidRDefault="004437FB" w:rsidP="004437FB">
      <w:pPr>
        <w:ind w:left="568" w:hanging="284"/>
        <w:rPr>
          <w:lang w:eastAsia="x-none"/>
        </w:rPr>
      </w:pPr>
    </w:p>
    <w:p w14:paraId="00336A32" w14:textId="090AC354" w:rsidR="004437FB" w:rsidRDefault="004437FB" w:rsidP="004437FB">
      <w:pPr>
        <w:pStyle w:val="3"/>
        <w:ind w:left="720" w:hanging="720"/>
      </w:pPr>
      <w:bookmarkStart w:id="227" w:name="_Toc195268374"/>
      <w:r>
        <w:t>6.28.3</w:t>
      </w:r>
      <w:r w:rsidRPr="00697599">
        <w:tab/>
        <w:t>∆T</w:t>
      </w:r>
      <w:r w:rsidRPr="00C057AF">
        <w:t>IB</w:t>
      </w:r>
      <w:r w:rsidRPr="00697599">
        <w:t xml:space="preserve"> and ∆R</w:t>
      </w:r>
      <w:r w:rsidRPr="00C057AF">
        <w:t>IB</w:t>
      </w:r>
      <w:r w:rsidRPr="00697599">
        <w:t xml:space="preserve"> </w:t>
      </w:r>
      <w:r w:rsidRPr="0058713B">
        <w:t>values</w:t>
      </w:r>
      <w:bookmarkEnd w:id="227"/>
    </w:p>
    <w:p w14:paraId="4F7DB669" w14:textId="3B523114" w:rsidR="004437FB" w:rsidRDefault="004437FB" w:rsidP="004437FB">
      <w:pPr>
        <w:pStyle w:val="TH"/>
      </w:pPr>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57E41FD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pPr>
            <w:r w:rsidRPr="00D134DB">
              <w:t>0.8</w:t>
            </w:r>
          </w:p>
        </w:tc>
      </w:tr>
      <w:tr w:rsidR="004437FB" w14:paraId="66CCAE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3C1A465" w14:textId="77777777" w:rsidR="004437FB" w:rsidRDefault="004437FB"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Table 6.28.3-2: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2DFCC7B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D012964" w14:textId="77777777" w:rsidR="004437FB" w:rsidRDefault="004437FB"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3"/>
        <w:ind w:left="720" w:hanging="720"/>
      </w:pPr>
      <w:bookmarkStart w:id="228" w:name="_Toc195268375"/>
      <w:r>
        <w:t>6.28.4</w:t>
      </w:r>
      <w:r w:rsidRPr="002558B7">
        <w:tab/>
        <w:t>Analysis of MSD requirements</w:t>
      </w:r>
      <w:bookmarkEnd w:id="228"/>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77777777" w:rsidR="004437FB" w:rsidRPr="00BE54E6" w:rsidRDefault="004437FB" w:rsidP="004437FB">
      <w:pPr>
        <w:pStyle w:val="TH"/>
      </w:pPr>
      <w:r w:rsidRPr="00BE54E6">
        <w:lastRenderedPageBreak/>
        <w:t>Table 7.</w:t>
      </w:r>
      <w:r>
        <w:t>x</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pPr>
            <w:r w:rsidRPr="00BE54E6">
              <w:t>NR or E-UTRA Band / Channel bandwidth / NRB / MSD</w:t>
            </w:r>
          </w:p>
        </w:tc>
      </w:tr>
      <w:tr w:rsidR="004437FB" w:rsidRPr="00A124BB" w14:paraId="3DC34A4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pPr>
            <w:r w:rsidRPr="00BE54E6">
              <w:t>UL</w:t>
            </w:r>
          </w:p>
          <w:p w14:paraId="0D346B37" w14:textId="77777777" w:rsidR="004437FB" w:rsidRPr="00BE54E6" w:rsidRDefault="004437FB"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394970" w14:textId="77777777" w:rsidR="004437FB" w:rsidRPr="00BE54E6" w:rsidRDefault="004437FB" w:rsidP="00A12964">
            <w:pPr>
              <w:pStyle w:val="TAH"/>
            </w:pPr>
            <w:r w:rsidRPr="00BE54E6">
              <w:t>IMD order</w:t>
            </w:r>
          </w:p>
        </w:tc>
      </w:tr>
      <w:tr w:rsidR="004437FB" w:rsidRPr="00A124BB" w14:paraId="36F99C30"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805FBC9" w14:textId="77777777" w:rsidR="004437FB" w:rsidRPr="005B618E" w:rsidRDefault="004437FB" w:rsidP="00A12964">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pPr>
            <w:r w:rsidRPr="0015136E">
              <w:t>N/A</w:t>
            </w:r>
          </w:p>
        </w:tc>
      </w:tr>
      <w:tr w:rsidR="004437FB" w:rsidRPr="00A124BB" w14:paraId="27EA477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E99CE7" w14:textId="77777777" w:rsidR="004437FB" w:rsidRPr="005B618E" w:rsidRDefault="004437FB" w:rsidP="00A12964">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pPr>
            <w:r w:rsidRPr="0015136E">
              <w:t>IMD2</w:t>
            </w:r>
          </w:p>
        </w:tc>
      </w:tr>
      <w:tr w:rsidR="004437FB" w:rsidRPr="00A124BB" w14:paraId="7678A069"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1C3AA5E"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pPr>
            <w:r w:rsidRPr="0015136E">
              <w:t>N/A</w:t>
            </w:r>
          </w:p>
        </w:tc>
      </w:tr>
      <w:tr w:rsidR="004437FB" w:rsidRPr="00A124BB" w14:paraId="52B21AE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CAECFEA"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pPr>
            <w:r w:rsidRPr="00360013">
              <w:t>IMD2</w:t>
            </w:r>
          </w:p>
        </w:tc>
      </w:tr>
      <w:tr w:rsidR="004437FB" w:rsidRPr="00A124BB" w14:paraId="40067D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5BE1304"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pPr>
            <w:r w:rsidRPr="00360013">
              <w:t>N/A</w:t>
            </w:r>
          </w:p>
        </w:tc>
      </w:tr>
      <w:tr w:rsidR="004437FB" w:rsidRPr="00A124BB" w14:paraId="725FDCE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0D03B0"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pPr>
            <w:r w:rsidRPr="00360013">
              <w:t>N/A</w:t>
            </w:r>
          </w:p>
        </w:tc>
      </w:tr>
      <w:tr w:rsidR="004437FB" w:rsidRPr="00A124BB" w14:paraId="381C1C8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2AB91CB"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pPr>
            <w:r w:rsidRPr="004D4CE0">
              <w:t>IMD5</w:t>
            </w:r>
          </w:p>
        </w:tc>
      </w:tr>
      <w:tr w:rsidR="004437FB" w:rsidRPr="00A124BB" w14:paraId="5292CEC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97FE56D"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pPr>
            <w:r w:rsidRPr="004D4CE0">
              <w:t>N/A</w:t>
            </w:r>
          </w:p>
        </w:tc>
      </w:tr>
      <w:tr w:rsidR="004437FB" w:rsidRPr="00A124BB" w14:paraId="54CB851F"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5140E65"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pPr>
            <w:r w:rsidRPr="004D4CE0">
              <w:t>N/A</w:t>
            </w:r>
          </w:p>
        </w:tc>
      </w:tr>
    </w:tbl>
    <w:p w14:paraId="17E5D0F5" w14:textId="77777777" w:rsidR="004437FB" w:rsidRPr="005C2A57" w:rsidRDefault="004437FB" w:rsidP="000F290F">
      <w:pPr>
        <w:rPr>
          <w:rFonts w:eastAsia="맑은 고딕"/>
          <w:lang w:eastAsia="ko-KR"/>
        </w:rPr>
      </w:pPr>
    </w:p>
    <w:p w14:paraId="3964E0CC" w14:textId="77777777" w:rsidR="00C057AF" w:rsidRDefault="00C057AF" w:rsidP="00C057AF">
      <w:pPr>
        <w:pStyle w:val="1"/>
      </w:pPr>
      <w:bookmarkStart w:id="229" w:name="_Toc195268376"/>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29"/>
    </w:p>
    <w:p w14:paraId="6E10D3F7" w14:textId="77777777" w:rsidR="00486615" w:rsidRDefault="00486615" w:rsidP="00486615">
      <w:pPr>
        <w:pStyle w:val="2"/>
        <w:rPr>
          <w:rFonts w:eastAsia="MS Mincho"/>
          <w:lang w:eastAsia="ja-JP"/>
        </w:rPr>
      </w:pPr>
      <w:bookmarkStart w:id="230" w:name="_Toc195268377"/>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30"/>
    </w:p>
    <w:p w14:paraId="16A08D1D" w14:textId="77777777" w:rsidR="00486615" w:rsidRDefault="00486615" w:rsidP="00486615">
      <w:pPr>
        <w:pStyle w:val="3"/>
      </w:pPr>
      <w:bookmarkStart w:id="231" w:name="_Toc195268378"/>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231"/>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E37079"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232" w:name="_Toc195268379"/>
      <w:r>
        <w:lastRenderedPageBreak/>
        <w:t>7.1.</w:t>
      </w:r>
      <w:r w:rsidR="007078B3">
        <w:t>2</w:t>
      </w:r>
      <w:r w:rsidRPr="00697599">
        <w:tab/>
      </w:r>
      <w:r>
        <w:rPr>
          <w:rFonts w:hint="eastAsia"/>
        </w:rPr>
        <w:t>C</w:t>
      </w:r>
      <w:r w:rsidRPr="002A13DA">
        <w:t xml:space="preserve">o-existence </w:t>
      </w:r>
      <w:r>
        <w:t>analysis for DC</w:t>
      </w:r>
      <w:bookmarkEnd w:id="232"/>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233" w:name="_Toc195268380"/>
      <w:r>
        <w:t>7.1.</w:t>
      </w:r>
      <w:r w:rsidR="00B35DF4">
        <w:t>3</w:t>
      </w:r>
      <w:r w:rsidRPr="00697599">
        <w:tab/>
        <w:t>∆T</w:t>
      </w:r>
      <w:r w:rsidRPr="00C057AF">
        <w:t>IB</w:t>
      </w:r>
      <w:r w:rsidRPr="00697599">
        <w:t xml:space="preserve"> and ∆R</w:t>
      </w:r>
      <w:r w:rsidRPr="00C057AF">
        <w:t>IB</w:t>
      </w:r>
      <w:r w:rsidRPr="00697599">
        <w:t xml:space="preserve"> values</w:t>
      </w:r>
      <w:bookmarkEnd w:id="233"/>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234" w:name="_Toc195268381"/>
      <w:r>
        <w:t>7.1.</w:t>
      </w:r>
      <w:r w:rsidR="00B35DF4">
        <w:t>4</w:t>
      </w:r>
      <w:r>
        <w:tab/>
        <w:t>Analysis of MSD requirements</w:t>
      </w:r>
      <w:bookmarkEnd w:id="234"/>
    </w:p>
    <w:p w14:paraId="058002F3" w14:textId="77777777" w:rsidR="00EB670A" w:rsidRDefault="00EB670A" w:rsidP="00EB670A">
      <w:pPr>
        <w:pStyle w:val="2"/>
        <w:spacing w:after="240"/>
        <w:ind w:left="0" w:firstLine="0"/>
        <w:rPr>
          <w:rFonts w:eastAsia="MS Mincho"/>
          <w:lang w:eastAsia="ja-JP"/>
        </w:rPr>
      </w:pPr>
      <w:bookmarkStart w:id="235" w:name="_Toc173953345"/>
      <w:bookmarkStart w:id="236" w:name="_Toc175265764"/>
      <w:bookmarkStart w:id="237" w:name="_Toc195268382"/>
      <w:r>
        <w:t>7.2</w:t>
      </w:r>
      <w:r w:rsidRPr="00697599">
        <w:tab/>
      </w:r>
      <w:r w:rsidRPr="00C057AF">
        <w:rPr>
          <w:rFonts w:hint="eastAsia"/>
        </w:rPr>
        <w:t>DC</w:t>
      </w:r>
      <w:r w:rsidRPr="00697599">
        <w:t>_</w:t>
      </w:r>
      <w:r>
        <w:t xml:space="preserve"> </w:t>
      </w:r>
      <w:bookmarkEnd w:id="235"/>
      <w:r w:rsidRPr="00315972">
        <w:rPr>
          <w:lang w:eastAsia="fi-FI"/>
        </w:rPr>
        <w:t>8_n41-n78</w:t>
      </w:r>
      <w:bookmarkEnd w:id="236"/>
      <w:bookmarkEnd w:id="237"/>
    </w:p>
    <w:p w14:paraId="1AFDD429" w14:textId="77777777" w:rsidR="00EB670A" w:rsidRDefault="00EB670A" w:rsidP="00EB670A">
      <w:pPr>
        <w:pStyle w:val="3"/>
      </w:pPr>
      <w:bookmarkStart w:id="238" w:name="_Toc173953346"/>
      <w:bookmarkStart w:id="239" w:name="_Toc175265765"/>
      <w:bookmarkStart w:id="240" w:name="_Toc195268383"/>
      <w:r>
        <w:t>7.2</w:t>
      </w:r>
      <w:r w:rsidRPr="00697599">
        <w:t>.</w:t>
      </w:r>
      <w:r>
        <w:t>1</w:t>
      </w:r>
      <w:r w:rsidRPr="00697599">
        <w:tab/>
      </w:r>
      <w:r>
        <w:rPr>
          <w:rFonts w:eastAsia="맑은 고딕" w:hint="eastAsia"/>
          <w:lang w:eastAsia="ko-KR"/>
        </w:rPr>
        <w:t>Configurations</w:t>
      </w:r>
      <w:r>
        <w:t xml:space="preserve"> for DC</w:t>
      </w:r>
      <w:bookmarkEnd w:id="238"/>
      <w:bookmarkEnd w:id="239"/>
      <w:bookmarkEnd w:id="240"/>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3"/>
      </w:pPr>
      <w:bookmarkStart w:id="241" w:name="_Toc173953347"/>
      <w:bookmarkStart w:id="242" w:name="_Toc175265766"/>
      <w:bookmarkStart w:id="243" w:name="_Toc195268384"/>
      <w:r>
        <w:lastRenderedPageBreak/>
        <w:t>7.2.2</w:t>
      </w:r>
      <w:r w:rsidRPr="00697599">
        <w:tab/>
      </w:r>
      <w:r>
        <w:rPr>
          <w:rFonts w:hint="eastAsia"/>
        </w:rPr>
        <w:t>C</w:t>
      </w:r>
      <w:r w:rsidRPr="002A13DA">
        <w:t xml:space="preserve">o-existence </w:t>
      </w:r>
      <w:r>
        <w:t>analysis for DC</w:t>
      </w:r>
      <w:bookmarkEnd w:id="241"/>
      <w:bookmarkEnd w:id="242"/>
      <w:bookmarkEnd w:id="243"/>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244" w:name="_Toc173953348"/>
      <w:bookmarkStart w:id="245" w:name="_Toc175265767"/>
      <w:bookmarkStart w:id="246" w:name="_Toc195268385"/>
      <w:r>
        <w:t>7.2.3</w:t>
      </w:r>
      <w:r w:rsidRPr="00697599">
        <w:tab/>
        <w:t>∆T</w:t>
      </w:r>
      <w:r w:rsidRPr="00C057AF">
        <w:t>IB</w:t>
      </w:r>
      <w:r w:rsidRPr="00697599">
        <w:t xml:space="preserve"> and ∆R</w:t>
      </w:r>
      <w:r w:rsidRPr="00C057AF">
        <w:t>IB</w:t>
      </w:r>
      <w:r w:rsidRPr="00697599">
        <w:t xml:space="preserve"> values</w:t>
      </w:r>
      <w:bookmarkEnd w:id="244"/>
      <w:bookmarkEnd w:id="245"/>
      <w:bookmarkEnd w:id="246"/>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247" w:name="_Toc173953349"/>
      <w:bookmarkStart w:id="248" w:name="_Toc175265768"/>
      <w:bookmarkStart w:id="249" w:name="_Toc195268386"/>
      <w:r>
        <w:t>7.2.4</w:t>
      </w:r>
      <w:r>
        <w:tab/>
        <w:t>Analysis of MSD requirements</w:t>
      </w:r>
      <w:bookmarkEnd w:id="247"/>
      <w:bookmarkEnd w:id="248"/>
      <w:bookmarkEnd w:id="249"/>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250" w:name="_Toc195268387"/>
      <w:r>
        <w:t>7.3</w:t>
      </w:r>
      <w:r w:rsidRPr="00697599">
        <w:tab/>
      </w:r>
      <w:r w:rsidRPr="00627224">
        <w:t>DC_2_n41-n78</w:t>
      </w:r>
      <w:bookmarkEnd w:id="250"/>
    </w:p>
    <w:p w14:paraId="0193CDFD" w14:textId="38571E2E" w:rsidR="007F11B2" w:rsidRPr="00704299" w:rsidRDefault="007F11B2" w:rsidP="007F11B2">
      <w:pPr>
        <w:pStyle w:val="3"/>
      </w:pPr>
      <w:bookmarkStart w:id="251" w:name="_Toc195268388"/>
      <w:r>
        <w:t>7.3</w:t>
      </w:r>
      <w:r w:rsidRPr="00697599">
        <w:t>.</w:t>
      </w:r>
      <w:r>
        <w:t>1</w:t>
      </w:r>
      <w:r w:rsidRPr="00697599">
        <w:tab/>
      </w:r>
      <w:r>
        <w:rPr>
          <w:rFonts w:eastAsia="맑은 고딕" w:hint="eastAsia"/>
          <w:lang w:eastAsia="ko-KR"/>
        </w:rPr>
        <w:t>Configurations</w:t>
      </w:r>
      <w:r>
        <w:t xml:space="preserve"> for DC</w:t>
      </w:r>
      <w:bookmarkEnd w:id="251"/>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3"/>
      </w:pPr>
      <w:bookmarkStart w:id="252" w:name="_Toc195268389"/>
      <w:r>
        <w:lastRenderedPageBreak/>
        <w:t>7.3.2</w:t>
      </w:r>
      <w:r w:rsidRPr="00697599">
        <w:tab/>
      </w:r>
      <w:r>
        <w:rPr>
          <w:rFonts w:hint="eastAsia"/>
        </w:rPr>
        <w:t>C</w:t>
      </w:r>
      <w:r w:rsidRPr="002A13DA">
        <w:t xml:space="preserve">o-existence </w:t>
      </w:r>
      <w:r>
        <w:t>analysis for DC</w:t>
      </w:r>
      <w:bookmarkEnd w:id="252"/>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253" w:name="_Toc195268390"/>
      <w:r>
        <w:t>7.3.3</w:t>
      </w:r>
      <w:r w:rsidRPr="00697599">
        <w:tab/>
        <w:t>∆T</w:t>
      </w:r>
      <w:r w:rsidRPr="00C057AF">
        <w:t>IB</w:t>
      </w:r>
      <w:r w:rsidRPr="00697599">
        <w:t xml:space="preserve"> and ∆R</w:t>
      </w:r>
      <w:r w:rsidRPr="00C057AF">
        <w:t>IB</w:t>
      </w:r>
      <w:r w:rsidRPr="00697599">
        <w:t xml:space="preserve"> values</w:t>
      </w:r>
      <w:bookmarkEnd w:id="253"/>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254" w:name="_Toc195268391"/>
      <w:r>
        <w:t>7.3.4</w:t>
      </w:r>
      <w:r>
        <w:tab/>
        <w:t>Analysis of MSD requirements</w:t>
      </w:r>
      <w:bookmarkEnd w:id="254"/>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255" w:name="_Toc195268392"/>
      <w:r>
        <w:t>7.4</w:t>
      </w:r>
      <w:r w:rsidRPr="00697599">
        <w:tab/>
      </w:r>
      <w:r w:rsidRPr="00450F39">
        <w:t>DC_66_n41-n78</w:t>
      </w:r>
      <w:bookmarkEnd w:id="255"/>
    </w:p>
    <w:p w14:paraId="1B85EEF8" w14:textId="28D190E3" w:rsidR="007F11B2" w:rsidRPr="00704299" w:rsidRDefault="007F11B2" w:rsidP="007F11B2">
      <w:pPr>
        <w:pStyle w:val="3"/>
      </w:pPr>
      <w:bookmarkStart w:id="256" w:name="_Toc195268393"/>
      <w:r>
        <w:t>7.4</w:t>
      </w:r>
      <w:r w:rsidRPr="00697599">
        <w:t>.</w:t>
      </w:r>
      <w:r>
        <w:t>1</w:t>
      </w:r>
      <w:r w:rsidRPr="00697599">
        <w:tab/>
      </w:r>
      <w:r>
        <w:rPr>
          <w:rFonts w:eastAsia="맑은 고딕" w:hint="eastAsia"/>
          <w:lang w:eastAsia="ko-KR"/>
        </w:rPr>
        <w:t>Configurations</w:t>
      </w:r>
      <w:r>
        <w:t xml:space="preserve"> for DC</w:t>
      </w:r>
      <w:bookmarkEnd w:id="256"/>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3"/>
      </w:pPr>
      <w:bookmarkStart w:id="257" w:name="_Toc195268394"/>
      <w:r>
        <w:lastRenderedPageBreak/>
        <w:t>7.4.2</w:t>
      </w:r>
      <w:r w:rsidRPr="00697599">
        <w:tab/>
      </w:r>
      <w:r>
        <w:rPr>
          <w:rFonts w:hint="eastAsia"/>
        </w:rPr>
        <w:t>C</w:t>
      </w:r>
      <w:r w:rsidRPr="002A13DA">
        <w:t xml:space="preserve">o-existence </w:t>
      </w:r>
      <w:r>
        <w:t>analysis for DC</w:t>
      </w:r>
      <w:bookmarkEnd w:id="257"/>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258" w:name="_Toc195268395"/>
      <w:r>
        <w:t>7.4.3</w:t>
      </w:r>
      <w:r w:rsidRPr="00697599">
        <w:tab/>
        <w:t>∆T</w:t>
      </w:r>
      <w:r w:rsidRPr="00C057AF">
        <w:t>IB</w:t>
      </w:r>
      <w:r w:rsidRPr="00697599">
        <w:t xml:space="preserve"> and ∆R</w:t>
      </w:r>
      <w:r w:rsidRPr="00C057AF">
        <w:t>IB</w:t>
      </w:r>
      <w:r w:rsidRPr="00697599">
        <w:t xml:space="preserve"> values</w:t>
      </w:r>
      <w:bookmarkEnd w:id="258"/>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259" w:name="_Toc195268396"/>
      <w:r>
        <w:t>7.4.4</w:t>
      </w:r>
      <w:r>
        <w:tab/>
        <w:t>Analysis of MSD requirements</w:t>
      </w:r>
      <w:bookmarkEnd w:id="259"/>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260" w:name="_Toc195268397"/>
      <w:r>
        <w:lastRenderedPageBreak/>
        <w:t>7.5</w:t>
      </w:r>
      <w:r w:rsidRPr="00697599">
        <w:tab/>
      </w:r>
      <w:r w:rsidRPr="00C519A4">
        <w:t>DC_5_n41-n78</w:t>
      </w:r>
      <w:bookmarkEnd w:id="260"/>
    </w:p>
    <w:p w14:paraId="545779B7" w14:textId="7D7DCC41" w:rsidR="007F11B2" w:rsidRPr="00704299" w:rsidRDefault="007F11B2" w:rsidP="007F11B2">
      <w:pPr>
        <w:pStyle w:val="3"/>
      </w:pPr>
      <w:bookmarkStart w:id="261" w:name="_Toc195268398"/>
      <w:r>
        <w:t>7.5</w:t>
      </w:r>
      <w:r w:rsidRPr="00697599">
        <w:t>.</w:t>
      </w:r>
      <w:r>
        <w:t>1</w:t>
      </w:r>
      <w:r w:rsidRPr="00697599">
        <w:tab/>
      </w:r>
      <w:r>
        <w:rPr>
          <w:rFonts w:eastAsia="맑은 고딕" w:hint="eastAsia"/>
          <w:lang w:eastAsia="ko-KR"/>
        </w:rPr>
        <w:t>Configurations</w:t>
      </w:r>
      <w:r>
        <w:t xml:space="preserve"> for DC</w:t>
      </w:r>
      <w:bookmarkEnd w:id="261"/>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3"/>
      </w:pPr>
      <w:bookmarkStart w:id="262" w:name="_Toc195268399"/>
      <w:r>
        <w:t>7.5.2</w:t>
      </w:r>
      <w:r w:rsidRPr="00697599">
        <w:tab/>
      </w:r>
      <w:r>
        <w:rPr>
          <w:rFonts w:hint="eastAsia"/>
        </w:rPr>
        <w:t>C</w:t>
      </w:r>
      <w:r w:rsidRPr="002A13DA">
        <w:t xml:space="preserve">o-existence </w:t>
      </w:r>
      <w:r>
        <w:t>analysis for DC</w:t>
      </w:r>
      <w:bookmarkEnd w:id="262"/>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lastRenderedPageBreak/>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263" w:name="_Toc195268400"/>
      <w:r>
        <w:t>7.5.3</w:t>
      </w:r>
      <w:r w:rsidRPr="00697599">
        <w:tab/>
        <w:t>∆T</w:t>
      </w:r>
      <w:r w:rsidRPr="00C057AF">
        <w:t>IB</w:t>
      </w:r>
      <w:r w:rsidRPr="00697599">
        <w:t xml:space="preserve"> and ∆R</w:t>
      </w:r>
      <w:r w:rsidRPr="00C057AF">
        <w:t>IB</w:t>
      </w:r>
      <w:r w:rsidRPr="00697599">
        <w:t xml:space="preserve"> values</w:t>
      </w:r>
      <w:bookmarkEnd w:id="263"/>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264" w:name="_Toc195268401"/>
      <w:r>
        <w:lastRenderedPageBreak/>
        <w:t>7.5.4</w:t>
      </w:r>
      <w:r>
        <w:tab/>
        <w:t>Analysis of MSD requirements</w:t>
      </w:r>
      <w:bookmarkEnd w:id="264"/>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265" w:name="_Toc195268402"/>
      <w:r>
        <w:t>7.6</w:t>
      </w:r>
      <w:r w:rsidRPr="00697599">
        <w:tab/>
      </w:r>
      <w:r w:rsidRPr="00DB6784">
        <w:t>DC_2_n41-n77</w:t>
      </w:r>
      <w:bookmarkEnd w:id="265"/>
    </w:p>
    <w:p w14:paraId="4E440695" w14:textId="44F1ADEE" w:rsidR="007F11B2" w:rsidRPr="00704299" w:rsidRDefault="007F11B2" w:rsidP="007F11B2">
      <w:pPr>
        <w:pStyle w:val="3"/>
      </w:pPr>
      <w:bookmarkStart w:id="266" w:name="_Toc195268403"/>
      <w:r>
        <w:t>7.6</w:t>
      </w:r>
      <w:r w:rsidRPr="00697599">
        <w:t>.</w:t>
      </w:r>
      <w:r>
        <w:t>1</w:t>
      </w:r>
      <w:r w:rsidRPr="00697599">
        <w:tab/>
      </w:r>
      <w:r>
        <w:rPr>
          <w:rFonts w:eastAsia="맑은 고딕" w:hint="eastAsia"/>
          <w:lang w:eastAsia="ko-KR"/>
        </w:rPr>
        <w:t>Configurations</w:t>
      </w:r>
      <w:r>
        <w:t xml:space="preserve"> for DC</w:t>
      </w:r>
      <w:bookmarkEnd w:id="266"/>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3"/>
      </w:pPr>
      <w:bookmarkStart w:id="267" w:name="_Toc195268404"/>
      <w:r>
        <w:lastRenderedPageBreak/>
        <w:t>7.6.2</w:t>
      </w:r>
      <w:r w:rsidRPr="00697599">
        <w:tab/>
      </w:r>
      <w:r>
        <w:rPr>
          <w:rFonts w:hint="eastAsia"/>
        </w:rPr>
        <w:t>C</w:t>
      </w:r>
      <w:r w:rsidRPr="002A13DA">
        <w:t xml:space="preserve">o-existence </w:t>
      </w:r>
      <w:r>
        <w:t>analysis for DC</w:t>
      </w:r>
      <w:bookmarkEnd w:id="267"/>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268" w:name="_Toc195268405"/>
      <w:r>
        <w:t>7.6.3</w:t>
      </w:r>
      <w:r w:rsidRPr="00697599">
        <w:tab/>
        <w:t>∆T</w:t>
      </w:r>
      <w:r w:rsidRPr="00C057AF">
        <w:t>IB</w:t>
      </w:r>
      <w:r w:rsidRPr="00697599">
        <w:t xml:space="preserve"> and ∆R</w:t>
      </w:r>
      <w:r w:rsidRPr="00C057AF">
        <w:t>IB</w:t>
      </w:r>
      <w:r w:rsidRPr="00697599">
        <w:t xml:space="preserve"> values</w:t>
      </w:r>
      <w:bookmarkEnd w:id="268"/>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269" w:name="_Hlk179646436"/>
    </w:p>
    <w:bookmarkEnd w:id="269"/>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270" w:name="_Toc195268406"/>
      <w:r>
        <w:t>7.6.4</w:t>
      </w:r>
      <w:r>
        <w:tab/>
        <w:t>Analysis of MSD requirements</w:t>
      </w:r>
      <w:bookmarkEnd w:id="270"/>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271" w:name="_Toc195268407"/>
      <w:r>
        <w:lastRenderedPageBreak/>
        <w:t>7.7</w:t>
      </w:r>
      <w:r w:rsidRPr="00697599">
        <w:tab/>
      </w:r>
      <w:r w:rsidRPr="004F1044">
        <w:t>DC_66_n41-n77</w:t>
      </w:r>
      <w:bookmarkEnd w:id="271"/>
    </w:p>
    <w:p w14:paraId="1AF3665A" w14:textId="4FB88BAD" w:rsidR="007F11B2" w:rsidRPr="00704299" w:rsidRDefault="007F11B2" w:rsidP="007F11B2">
      <w:pPr>
        <w:pStyle w:val="3"/>
      </w:pPr>
      <w:bookmarkStart w:id="272" w:name="_Toc195268408"/>
      <w:r>
        <w:t>7.7</w:t>
      </w:r>
      <w:r w:rsidRPr="00697599">
        <w:t>.</w:t>
      </w:r>
      <w:r>
        <w:t>1</w:t>
      </w:r>
      <w:r w:rsidRPr="00697599">
        <w:tab/>
      </w:r>
      <w:r>
        <w:rPr>
          <w:rFonts w:eastAsia="맑은 고딕" w:hint="eastAsia"/>
          <w:lang w:eastAsia="ko-KR"/>
        </w:rPr>
        <w:t>Configurations</w:t>
      </w:r>
      <w:r>
        <w:t xml:space="preserve"> for DC</w:t>
      </w:r>
      <w:bookmarkEnd w:id="272"/>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3"/>
      </w:pPr>
      <w:bookmarkStart w:id="273" w:name="_Toc195268409"/>
      <w:r>
        <w:t>7.7.2</w:t>
      </w:r>
      <w:r w:rsidRPr="00697599">
        <w:tab/>
      </w:r>
      <w:r>
        <w:rPr>
          <w:rFonts w:hint="eastAsia"/>
        </w:rPr>
        <w:t>C</w:t>
      </w:r>
      <w:r w:rsidRPr="002A13DA">
        <w:t xml:space="preserve">o-existence </w:t>
      </w:r>
      <w:r>
        <w:t>analysis for DC</w:t>
      </w:r>
      <w:bookmarkEnd w:id="273"/>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274" w:name="_Toc195268410"/>
      <w:r>
        <w:t>7.7.3</w:t>
      </w:r>
      <w:r w:rsidRPr="00697599">
        <w:tab/>
        <w:t>∆T</w:t>
      </w:r>
      <w:r w:rsidRPr="00C057AF">
        <w:t>IB</w:t>
      </w:r>
      <w:r w:rsidRPr="00697599">
        <w:t xml:space="preserve"> and ∆R</w:t>
      </w:r>
      <w:r w:rsidRPr="00C057AF">
        <w:t>IB</w:t>
      </w:r>
      <w:r w:rsidRPr="00697599">
        <w:t xml:space="preserve"> values</w:t>
      </w:r>
      <w:bookmarkEnd w:id="274"/>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맑은 고딕"/>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3"/>
      </w:pPr>
      <w:bookmarkStart w:id="275" w:name="_Toc195268411"/>
      <w:r>
        <w:t>7.7.4</w:t>
      </w:r>
      <w:r>
        <w:tab/>
        <w:t>Analysis of MSD requirements</w:t>
      </w:r>
      <w:bookmarkEnd w:id="275"/>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276" w:name="_Toc195268412"/>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276"/>
    </w:p>
    <w:p w14:paraId="28908275" w14:textId="3DE38B56" w:rsidR="007F11B2" w:rsidRPr="00704299" w:rsidRDefault="007F11B2" w:rsidP="007F11B2">
      <w:pPr>
        <w:pStyle w:val="3"/>
      </w:pPr>
      <w:bookmarkStart w:id="277" w:name="_Toc195268413"/>
      <w:r>
        <w:t>7.8</w:t>
      </w:r>
      <w:r w:rsidRPr="00697599">
        <w:t>.</w:t>
      </w:r>
      <w:r>
        <w:t>1</w:t>
      </w:r>
      <w:r w:rsidRPr="00697599">
        <w:tab/>
      </w:r>
      <w:r>
        <w:rPr>
          <w:rFonts w:eastAsia="맑은 고딕" w:hint="eastAsia"/>
          <w:lang w:eastAsia="ko-KR"/>
        </w:rPr>
        <w:t>Configurations</w:t>
      </w:r>
      <w:r>
        <w:t xml:space="preserve"> for DC</w:t>
      </w:r>
      <w:bookmarkEnd w:id="277"/>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3"/>
      </w:pPr>
      <w:bookmarkStart w:id="278" w:name="_Toc195268414"/>
      <w:r>
        <w:lastRenderedPageBreak/>
        <w:t>7.8.2</w:t>
      </w:r>
      <w:r w:rsidRPr="00697599">
        <w:tab/>
      </w:r>
      <w:r>
        <w:rPr>
          <w:rFonts w:hint="eastAsia"/>
        </w:rPr>
        <w:t>C</w:t>
      </w:r>
      <w:r w:rsidRPr="002A13DA">
        <w:t xml:space="preserve">o-existence </w:t>
      </w:r>
      <w:r>
        <w:t>analysis for DC</w:t>
      </w:r>
      <w:bookmarkEnd w:id="278"/>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279" w:name="_Toc195268415"/>
      <w:r>
        <w:t>7.8.3</w:t>
      </w:r>
      <w:r w:rsidRPr="00697599">
        <w:tab/>
        <w:t>∆T</w:t>
      </w:r>
      <w:r w:rsidRPr="00C057AF">
        <w:t>IB</w:t>
      </w:r>
      <w:r w:rsidRPr="00697599">
        <w:t xml:space="preserve"> and ∆R</w:t>
      </w:r>
      <w:r w:rsidRPr="00C057AF">
        <w:t>IB</w:t>
      </w:r>
      <w:r w:rsidRPr="00697599">
        <w:t xml:space="preserve"> values</w:t>
      </w:r>
      <w:bookmarkEnd w:id="279"/>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280" w:name="_Toc195268416"/>
      <w:r>
        <w:t>7.8.4</w:t>
      </w:r>
      <w:r>
        <w:tab/>
        <w:t>Analysis of MSD requirements</w:t>
      </w:r>
      <w:bookmarkEnd w:id="280"/>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281" w:name="_Toc195268417"/>
      <w:r>
        <w:lastRenderedPageBreak/>
        <w:t>7.9</w:t>
      </w:r>
      <w:r>
        <w:tab/>
        <w:t>DC_1_n1-n78</w:t>
      </w:r>
      <w:bookmarkEnd w:id="281"/>
    </w:p>
    <w:p w14:paraId="19F88B49" w14:textId="7C4F9B87" w:rsidR="007F11B2" w:rsidRDefault="007F11B2" w:rsidP="007F11B2">
      <w:pPr>
        <w:pStyle w:val="3"/>
      </w:pPr>
      <w:bookmarkStart w:id="282" w:name="_Toc195268418"/>
      <w:r>
        <w:t>7.9.1</w:t>
      </w:r>
      <w:r>
        <w:tab/>
      </w:r>
      <w:r>
        <w:rPr>
          <w:rFonts w:eastAsia="맑은 고딕"/>
          <w:lang w:eastAsia="ko-KR"/>
        </w:rPr>
        <w:t>Configurations</w:t>
      </w:r>
      <w:r>
        <w:t xml:space="preserve"> for DC</w:t>
      </w:r>
      <w:bookmarkEnd w:id="282"/>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283" w:name="_Toc195268419"/>
      <w:r>
        <w:t>7.9.2</w:t>
      </w:r>
      <w:r>
        <w:tab/>
        <w:t>Co-existence analysis for DC</w:t>
      </w:r>
      <w:bookmarkEnd w:id="283"/>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284" w:name="_Toc195268420"/>
      <w:r>
        <w:t>7.9.3</w:t>
      </w:r>
      <w:r>
        <w:tab/>
        <w:t>∆TIB and ∆RIB values</w:t>
      </w:r>
      <w:bookmarkEnd w:id="284"/>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285" w:name="_Toc195268421"/>
      <w:r>
        <w:t>7.9.4</w:t>
      </w:r>
      <w:r>
        <w:tab/>
        <w:t>Analysis of MSD requirements</w:t>
      </w:r>
      <w:bookmarkEnd w:id="285"/>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286" w:name="_Toc175662968"/>
      <w:bookmarkStart w:id="287" w:name="_Toc195268422"/>
      <w:r>
        <w:t>7.10</w:t>
      </w:r>
      <w:r>
        <w:tab/>
      </w:r>
      <w:bookmarkEnd w:id="286"/>
      <w:r>
        <w:t>DC_8_n1-n41</w:t>
      </w:r>
      <w:bookmarkEnd w:id="287"/>
    </w:p>
    <w:p w14:paraId="407E5FA6" w14:textId="44C3896B" w:rsidR="00AA489F" w:rsidRDefault="00AA489F" w:rsidP="00AA489F">
      <w:pPr>
        <w:pStyle w:val="3"/>
      </w:pPr>
      <w:bookmarkStart w:id="288" w:name="_Toc175662969"/>
      <w:bookmarkStart w:id="289" w:name="_Toc195268423"/>
      <w:r>
        <w:t>7.10.1</w:t>
      </w:r>
      <w:r>
        <w:tab/>
      </w:r>
      <w:r>
        <w:rPr>
          <w:rFonts w:eastAsia="맑은 고딕"/>
          <w:lang w:eastAsia="ko-KR"/>
        </w:rPr>
        <w:t>Configurations</w:t>
      </w:r>
      <w:r>
        <w:t xml:space="preserve"> for DC</w:t>
      </w:r>
      <w:bookmarkEnd w:id="288"/>
      <w:bookmarkEnd w:id="289"/>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r w:rsidR="00BE2169" w14:paraId="42C66EE3" w14:textId="77777777" w:rsidTr="005A3F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3"/>
      </w:pPr>
      <w:bookmarkStart w:id="290" w:name="_Toc175662970"/>
      <w:bookmarkStart w:id="291" w:name="_Toc195268424"/>
      <w:r>
        <w:t>7.10.2</w:t>
      </w:r>
      <w:r>
        <w:tab/>
        <w:t>Co-existence analysis for DC</w:t>
      </w:r>
      <w:bookmarkEnd w:id="290"/>
      <w:bookmarkEnd w:id="291"/>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292" w:name="_Toc175662971"/>
      <w:bookmarkStart w:id="293" w:name="_Toc195268425"/>
      <w:r>
        <w:t>7.10.3</w:t>
      </w:r>
      <w:r>
        <w:tab/>
        <w:t>∆TIB and ∆RIB values</w:t>
      </w:r>
      <w:bookmarkEnd w:id="292"/>
      <w:bookmarkEnd w:id="293"/>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294" w:name="_Toc175662972"/>
      <w:bookmarkStart w:id="295" w:name="_Toc195268426"/>
      <w:r>
        <w:t>7.10.4</w:t>
      </w:r>
      <w:r>
        <w:tab/>
        <w:t>Analysis of MSD requirements</w:t>
      </w:r>
      <w:bookmarkEnd w:id="294"/>
      <w:bookmarkEnd w:id="295"/>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맑은 고딕"/>
          <w:lang w:eastAsia="ko-KR"/>
        </w:rPr>
      </w:pPr>
    </w:p>
    <w:p w14:paraId="0BAF2524" w14:textId="030D2CDC" w:rsidR="00AA489F" w:rsidRDefault="00AA489F" w:rsidP="00AA489F">
      <w:pPr>
        <w:pStyle w:val="2"/>
        <w:rPr>
          <w:rFonts w:eastAsia="MS Mincho"/>
          <w:lang w:eastAsia="ja-JP"/>
        </w:rPr>
      </w:pPr>
      <w:bookmarkStart w:id="296" w:name="_Toc195268427"/>
      <w:r>
        <w:t>7.11</w:t>
      </w:r>
      <w:r>
        <w:tab/>
        <w:t>DC_20_n1-n41</w:t>
      </w:r>
      <w:bookmarkEnd w:id="296"/>
    </w:p>
    <w:p w14:paraId="59308A9A" w14:textId="32118673" w:rsidR="00AA489F" w:rsidRDefault="00AA489F" w:rsidP="00AA489F">
      <w:pPr>
        <w:pStyle w:val="3"/>
      </w:pPr>
      <w:bookmarkStart w:id="297" w:name="_Toc195268428"/>
      <w:r>
        <w:t>7.11.1</w:t>
      </w:r>
      <w:r>
        <w:tab/>
      </w:r>
      <w:r>
        <w:rPr>
          <w:rFonts w:eastAsia="맑은 고딕"/>
          <w:lang w:eastAsia="ko-KR"/>
        </w:rPr>
        <w:t>Configurations</w:t>
      </w:r>
      <w:r>
        <w:t xml:space="preserve"> for DC</w:t>
      </w:r>
      <w:bookmarkEnd w:id="297"/>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r w:rsidR="00BE2169" w14:paraId="50D261F7" w14:textId="77777777" w:rsidTr="00A02C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3"/>
      </w:pPr>
      <w:bookmarkStart w:id="298" w:name="_Toc195268429"/>
      <w:r>
        <w:t>7.11.2</w:t>
      </w:r>
      <w:r>
        <w:tab/>
        <w:t>Co-existence analysis for DC</w:t>
      </w:r>
      <w:bookmarkEnd w:id="298"/>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299"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299"/>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300" w:name="_Toc195268430"/>
      <w:r>
        <w:t>7.11.3</w:t>
      </w:r>
      <w:r>
        <w:tab/>
        <w:t>∆TIB and ∆RIB values</w:t>
      </w:r>
      <w:bookmarkEnd w:id="300"/>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301" w:name="_Toc195268431"/>
      <w:r>
        <w:t>7.11.4</w:t>
      </w:r>
      <w:r>
        <w:tab/>
        <w:t>Analysis of MSD requirements</w:t>
      </w:r>
      <w:bookmarkEnd w:id="301"/>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맑은 고딕"/>
          <w:lang w:eastAsia="ko-KR"/>
        </w:rPr>
      </w:pPr>
    </w:p>
    <w:p w14:paraId="39777F81" w14:textId="7841FDEB" w:rsidR="00AA489F" w:rsidRDefault="00AA489F" w:rsidP="00AA489F">
      <w:pPr>
        <w:pStyle w:val="2"/>
        <w:rPr>
          <w:rFonts w:eastAsia="MS Mincho"/>
          <w:lang w:eastAsia="ja-JP"/>
        </w:rPr>
      </w:pPr>
      <w:bookmarkStart w:id="302" w:name="_Toc195268432"/>
      <w:r>
        <w:t>7.12</w:t>
      </w:r>
      <w:r>
        <w:tab/>
        <w:t>DC_3_n1-n20</w:t>
      </w:r>
      <w:bookmarkEnd w:id="302"/>
    </w:p>
    <w:p w14:paraId="3863493C" w14:textId="0A0A9D7F" w:rsidR="00AA489F" w:rsidRDefault="00AA489F" w:rsidP="00AA489F">
      <w:pPr>
        <w:pStyle w:val="3"/>
      </w:pPr>
      <w:bookmarkStart w:id="303" w:name="_Toc195268433"/>
      <w:r>
        <w:t>7.12.1</w:t>
      </w:r>
      <w:r>
        <w:tab/>
      </w:r>
      <w:r>
        <w:rPr>
          <w:rFonts w:eastAsia="맑은 고딕"/>
          <w:lang w:eastAsia="ko-KR"/>
        </w:rPr>
        <w:t>Configurations</w:t>
      </w:r>
      <w:r>
        <w:t xml:space="preserve"> for DC</w:t>
      </w:r>
      <w:bookmarkEnd w:id="303"/>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r w:rsidR="00BE2169" w14:paraId="12185159" w14:textId="77777777" w:rsidTr="00EA763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3"/>
      </w:pPr>
      <w:bookmarkStart w:id="304" w:name="_Toc195268434"/>
      <w:r>
        <w:t>7.12.2</w:t>
      </w:r>
      <w:r>
        <w:tab/>
        <w:t>Co-existence analysis for DC</w:t>
      </w:r>
      <w:bookmarkEnd w:id="304"/>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305" w:name="_Toc195268435"/>
      <w:r>
        <w:t>7.12.3</w:t>
      </w:r>
      <w:r>
        <w:tab/>
        <w:t>∆TIB and ∆RIB values</w:t>
      </w:r>
      <w:bookmarkEnd w:id="305"/>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306" w:name="_Toc195268436"/>
      <w:r>
        <w:t>7.12.4</w:t>
      </w:r>
      <w:r>
        <w:tab/>
        <w:t>Analysis of MSD requirements</w:t>
      </w:r>
      <w:bookmarkEnd w:id="306"/>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맑은 고딕"/>
          <w:lang w:eastAsia="ko-KR"/>
        </w:rPr>
      </w:pPr>
    </w:p>
    <w:p w14:paraId="265DE495" w14:textId="4FEA6B77" w:rsidR="00AA489F" w:rsidRDefault="00AA489F" w:rsidP="00AA489F">
      <w:pPr>
        <w:pStyle w:val="2"/>
        <w:rPr>
          <w:rFonts w:eastAsia="MS Mincho"/>
          <w:lang w:eastAsia="ja-JP"/>
        </w:rPr>
      </w:pPr>
      <w:bookmarkStart w:id="307" w:name="_Toc195268437"/>
      <w:r>
        <w:rPr>
          <w:lang w:val="en-US"/>
        </w:rPr>
        <w:t>7.13</w:t>
      </w:r>
      <w:r w:rsidRPr="00992DBB">
        <w:rPr>
          <w:lang w:val="en-US"/>
        </w:rPr>
        <w:tab/>
        <w:t>DC_1_n1-n41</w:t>
      </w:r>
      <w:bookmarkEnd w:id="307"/>
    </w:p>
    <w:p w14:paraId="7B16EFE8" w14:textId="2675FA1C" w:rsidR="00AA489F" w:rsidRPr="00992DBB" w:rsidRDefault="00AA489F" w:rsidP="00AA489F">
      <w:pPr>
        <w:pStyle w:val="3"/>
        <w:rPr>
          <w:lang w:val="en-US"/>
        </w:rPr>
      </w:pPr>
      <w:bookmarkStart w:id="308" w:name="_Toc195268438"/>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08"/>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309" w:name="_Toc195268439"/>
      <w:r>
        <w:rPr>
          <w:lang w:val="en-US"/>
        </w:rPr>
        <w:t>7.13</w:t>
      </w:r>
      <w:r w:rsidRPr="00992DBB">
        <w:rPr>
          <w:lang w:val="en-US"/>
        </w:rPr>
        <w:t>.2</w:t>
      </w:r>
      <w:r w:rsidRPr="00992DBB">
        <w:rPr>
          <w:lang w:val="en-US"/>
        </w:rPr>
        <w:tab/>
        <w:t>Co-existence analysis for DC</w:t>
      </w:r>
      <w:bookmarkEnd w:id="309"/>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3"/>
        <w:rPr>
          <w:lang w:val="en-US"/>
        </w:rPr>
      </w:pPr>
      <w:bookmarkStart w:id="310" w:name="_Toc195268440"/>
      <w:r>
        <w:rPr>
          <w:lang w:val="en-US"/>
        </w:rPr>
        <w:t>7.13</w:t>
      </w:r>
      <w:r w:rsidRPr="00992DBB">
        <w:rPr>
          <w:lang w:val="en-US"/>
        </w:rPr>
        <w:t>.3</w:t>
      </w:r>
      <w:r w:rsidRPr="00992DBB">
        <w:rPr>
          <w:lang w:val="en-US"/>
        </w:rPr>
        <w:tab/>
        <w:t>∆TIB and ∆RIB values</w:t>
      </w:r>
      <w:bookmarkEnd w:id="310"/>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311" w:name="_Toc195268441"/>
      <w:r>
        <w:t>7.13.4</w:t>
      </w:r>
      <w:r>
        <w:tab/>
        <w:t>Analysis of MSD requirements</w:t>
      </w:r>
      <w:bookmarkEnd w:id="311"/>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맑은 고딕"/>
          <w:lang w:eastAsia="ko-KR"/>
        </w:rPr>
      </w:pPr>
    </w:p>
    <w:p w14:paraId="042EA23B" w14:textId="1F5BD6BB" w:rsidR="00AA489F" w:rsidRDefault="00AA489F" w:rsidP="00AA489F">
      <w:pPr>
        <w:pStyle w:val="2"/>
        <w:rPr>
          <w:rFonts w:eastAsia="MS Mincho"/>
          <w:lang w:eastAsia="ja-JP"/>
        </w:rPr>
      </w:pPr>
      <w:bookmarkStart w:id="312" w:name="_Toc195268442"/>
      <w:r>
        <w:rPr>
          <w:lang w:val="en-US"/>
        </w:rPr>
        <w:t>7.14</w:t>
      </w:r>
      <w:r w:rsidRPr="00992DBB">
        <w:rPr>
          <w:lang w:val="en-US"/>
        </w:rPr>
        <w:tab/>
        <w:t>DC_41_n1-n41</w:t>
      </w:r>
      <w:bookmarkEnd w:id="312"/>
    </w:p>
    <w:p w14:paraId="0C126AAF" w14:textId="1D8A6562" w:rsidR="00AA489F" w:rsidRPr="00992DBB" w:rsidRDefault="00AA489F" w:rsidP="00AA489F">
      <w:pPr>
        <w:pStyle w:val="3"/>
        <w:rPr>
          <w:lang w:val="en-US"/>
        </w:rPr>
      </w:pPr>
      <w:bookmarkStart w:id="313" w:name="_Toc195268443"/>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13"/>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BE2169" w14:paraId="220D5F23" w14:textId="77777777" w:rsidTr="000933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314" w:name="_Toc195268444"/>
      <w:r>
        <w:rPr>
          <w:lang w:val="en-US"/>
        </w:rPr>
        <w:t>7.14</w:t>
      </w:r>
      <w:r w:rsidRPr="00992DBB">
        <w:rPr>
          <w:lang w:val="en-US"/>
        </w:rPr>
        <w:t>.2</w:t>
      </w:r>
      <w:r w:rsidRPr="00992DBB">
        <w:rPr>
          <w:lang w:val="en-US"/>
        </w:rPr>
        <w:tab/>
        <w:t>Co-existence analysis for DC</w:t>
      </w:r>
      <w:bookmarkEnd w:id="314"/>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3"/>
        <w:rPr>
          <w:lang w:val="en-US"/>
        </w:rPr>
      </w:pPr>
      <w:bookmarkStart w:id="315" w:name="_Toc195268445"/>
      <w:r>
        <w:rPr>
          <w:lang w:val="en-US"/>
        </w:rPr>
        <w:t>7.14</w:t>
      </w:r>
      <w:r w:rsidRPr="00992DBB">
        <w:rPr>
          <w:lang w:val="en-US"/>
        </w:rPr>
        <w:t>.3</w:t>
      </w:r>
      <w:r w:rsidRPr="00992DBB">
        <w:rPr>
          <w:lang w:val="en-US"/>
        </w:rPr>
        <w:tab/>
        <w:t>∆TIB and ∆RIB values</w:t>
      </w:r>
      <w:bookmarkEnd w:id="315"/>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316" w:name="_Toc195268446"/>
      <w:r>
        <w:rPr>
          <w:lang w:val="en-US"/>
        </w:rPr>
        <w:t>7.14</w:t>
      </w:r>
      <w:r w:rsidRPr="00992DBB">
        <w:rPr>
          <w:lang w:val="en-US"/>
        </w:rPr>
        <w:t>.4</w:t>
      </w:r>
      <w:r w:rsidRPr="00992DBB">
        <w:rPr>
          <w:lang w:val="en-US"/>
        </w:rPr>
        <w:tab/>
        <w:t>Analysis of MSD requirements</w:t>
      </w:r>
      <w:bookmarkEnd w:id="316"/>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317" w:name="_Toc175662989"/>
      <w:bookmarkStart w:id="318" w:name="_Toc195268447"/>
      <w:r>
        <w:t>7.15</w:t>
      </w:r>
      <w:r w:rsidRPr="00EC6155">
        <w:tab/>
      </w:r>
      <w:r w:rsidRPr="00EC6155">
        <w:rPr>
          <w:rFonts w:hint="eastAsia"/>
        </w:rPr>
        <w:t>DC</w:t>
      </w:r>
      <w:r w:rsidRPr="00EC6155">
        <w:t>_</w:t>
      </w:r>
      <w:r>
        <w:rPr>
          <w:lang w:eastAsia="fi-FI"/>
        </w:rPr>
        <w:t>11</w:t>
      </w:r>
      <w:r w:rsidRPr="00EC6155">
        <w:rPr>
          <w:lang w:eastAsia="fi-FI"/>
        </w:rPr>
        <w:t>_n1-n</w:t>
      </w:r>
      <w:bookmarkEnd w:id="317"/>
      <w:r>
        <w:rPr>
          <w:lang w:eastAsia="fi-FI"/>
        </w:rPr>
        <w:t>3</w:t>
      </w:r>
      <w:bookmarkEnd w:id="318"/>
    </w:p>
    <w:p w14:paraId="0253B204" w14:textId="6C162390" w:rsidR="00AA489F" w:rsidRPr="00EC6155" w:rsidRDefault="00AA489F" w:rsidP="00E24949">
      <w:pPr>
        <w:pStyle w:val="3"/>
      </w:pPr>
      <w:bookmarkStart w:id="319" w:name="_Toc175662990"/>
      <w:bookmarkStart w:id="320" w:name="_Toc195268448"/>
      <w:r>
        <w:t>7.15</w:t>
      </w:r>
      <w:r w:rsidRPr="00EC6155">
        <w:t>.1</w:t>
      </w:r>
      <w:r w:rsidRPr="00EC6155">
        <w:tab/>
      </w:r>
      <w:r w:rsidRPr="00EC6155">
        <w:rPr>
          <w:rFonts w:eastAsia="맑은 고딕" w:hint="eastAsia"/>
          <w:lang w:eastAsia="ko-KR"/>
        </w:rPr>
        <w:t>Configurations</w:t>
      </w:r>
      <w:r w:rsidRPr="00EC6155">
        <w:t xml:space="preserve"> for DC</w:t>
      </w:r>
      <w:bookmarkEnd w:id="319"/>
      <w:bookmarkEnd w:id="320"/>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321" w:name="_Toc175662991"/>
      <w:bookmarkStart w:id="322" w:name="_Toc195268449"/>
      <w:r>
        <w:t>7.15</w:t>
      </w:r>
      <w:r w:rsidRPr="003E78E2">
        <w:t>.2</w:t>
      </w:r>
      <w:r w:rsidRPr="003E78E2">
        <w:tab/>
      </w:r>
      <w:r w:rsidRPr="003E78E2">
        <w:rPr>
          <w:rFonts w:hint="eastAsia"/>
        </w:rPr>
        <w:t>C</w:t>
      </w:r>
      <w:r w:rsidRPr="003E78E2">
        <w:t>o-existence analysis for DC</w:t>
      </w:r>
      <w:bookmarkEnd w:id="321"/>
      <w:bookmarkEnd w:id="322"/>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3"/>
      </w:pPr>
      <w:bookmarkStart w:id="323" w:name="_Toc175662992"/>
      <w:bookmarkStart w:id="324" w:name="_Toc195268450"/>
      <w:r>
        <w:t>7.15</w:t>
      </w:r>
      <w:r w:rsidRPr="00B457CC">
        <w:t>.3</w:t>
      </w:r>
      <w:r w:rsidRPr="00B457CC">
        <w:tab/>
        <w:t>∆TIB and ∆RIB values</w:t>
      </w:r>
      <w:bookmarkEnd w:id="323"/>
      <w:bookmarkEnd w:id="324"/>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맑은 고딕"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325" w:name="_Toc175662993"/>
      <w:bookmarkStart w:id="326" w:name="_Toc195268451"/>
      <w:r>
        <w:t>7.15</w:t>
      </w:r>
      <w:r w:rsidRPr="00B457CC">
        <w:t>.4</w:t>
      </w:r>
      <w:r w:rsidRPr="00B457CC">
        <w:tab/>
        <w:t>Analysis of MSD requirements</w:t>
      </w:r>
      <w:bookmarkEnd w:id="325"/>
      <w:bookmarkEnd w:id="326"/>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맑은 고딕"/>
          <w:lang w:eastAsia="ko-KR"/>
        </w:rPr>
      </w:pPr>
    </w:p>
    <w:p w14:paraId="78DEB27F" w14:textId="5490B81B" w:rsidR="005C2A57" w:rsidRDefault="005C2A57" w:rsidP="005C2A57">
      <w:pPr>
        <w:pStyle w:val="2"/>
        <w:keepNext w:val="0"/>
        <w:keepLines w:val="0"/>
        <w:widowControl w:val="0"/>
        <w:rPr>
          <w:rFonts w:eastAsia="MS Mincho"/>
          <w:lang w:eastAsia="ja-JP"/>
        </w:rPr>
      </w:pPr>
      <w:bookmarkStart w:id="327" w:name="_Toc195268452"/>
      <w:r>
        <w:t>7.16</w:t>
      </w:r>
      <w:r>
        <w:tab/>
      </w:r>
      <w:r w:rsidRPr="004174A3">
        <w:t>DC_8_n40-n77</w:t>
      </w:r>
      <w:bookmarkEnd w:id="327"/>
    </w:p>
    <w:p w14:paraId="1272A933" w14:textId="2BDC834D" w:rsidR="005C2A57" w:rsidRDefault="005C2A57" w:rsidP="005C2A57">
      <w:pPr>
        <w:pStyle w:val="3"/>
        <w:keepNext w:val="0"/>
        <w:keepLines w:val="0"/>
        <w:widowControl w:val="0"/>
      </w:pPr>
      <w:bookmarkStart w:id="328" w:name="_Toc195268453"/>
      <w:r>
        <w:t>7.16.1</w:t>
      </w:r>
      <w:r>
        <w:tab/>
      </w:r>
      <w:r>
        <w:rPr>
          <w:rFonts w:eastAsia="맑은 고딕"/>
          <w:lang w:eastAsia="ko-KR"/>
        </w:rPr>
        <w:t>Configurations</w:t>
      </w:r>
      <w:r>
        <w:t xml:space="preserve"> for DC</w:t>
      </w:r>
      <w:bookmarkEnd w:id="328"/>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맑은 고딕"/>
                <w:lang w:eastAsia="ko-KR"/>
              </w:rPr>
            </w:pPr>
            <w:r w:rsidRPr="004174A3">
              <w:rPr>
                <w:rFonts w:eastAsia="맑은 고딕"/>
                <w:lang w:eastAsia="ko-KR"/>
              </w:rPr>
              <w:t>DC_8A_n40A</w:t>
            </w:r>
          </w:p>
          <w:p w14:paraId="3F17B085" w14:textId="77777777" w:rsidR="005C2A57" w:rsidRDefault="005C2A57" w:rsidP="00A0731D">
            <w:pPr>
              <w:pStyle w:val="TAC"/>
              <w:keepNext w:val="0"/>
              <w:keepLines w:val="0"/>
              <w:widowControl w:val="0"/>
            </w:pPr>
            <w:r w:rsidRPr="004174A3">
              <w:rPr>
                <w:rFonts w:eastAsia="맑은 고딕"/>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491033EC" w14:textId="7C15D0DB" w:rsidR="005C2A57" w:rsidRDefault="005C2A57" w:rsidP="005C2A57">
      <w:pPr>
        <w:pStyle w:val="3"/>
      </w:pPr>
      <w:bookmarkStart w:id="329" w:name="_Toc195268454"/>
      <w:r>
        <w:t>7.16.2</w:t>
      </w:r>
      <w:r>
        <w:tab/>
        <w:t>Co-existence analysis for DC</w:t>
      </w:r>
      <w:bookmarkEnd w:id="329"/>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3"/>
      </w:pPr>
      <w:bookmarkStart w:id="330" w:name="_Toc195268455"/>
      <w:r>
        <w:t>7.16.3</w:t>
      </w:r>
      <w:r>
        <w:tab/>
        <w:t>∆TIB and ∆RIB values</w:t>
      </w:r>
      <w:bookmarkEnd w:id="330"/>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B990D2B"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3"/>
      </w:pPr>
      <w:bookmarkStart w:id="331" w:name="_Toc195268456"/>
      <w:r>
        <w:t>7.16.4</w:t>
      </w:r>
      <w:r>
        <w:tab/>
        <w:t>Analysis of MSD requirements</w:t>
      </w:r>
      <w:bookmarkEnd w:id="331"/>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맑은 고딕"/>
                <w:lang w:eastAsia="ko-KR"/>
              </w:rPr>
            </w:pPr>
            <w:r w:rsidRPr="00651763">
              <w:rPr>
                <w:lang w:eastAsia="zh-CN"/>
              </w:rPr>
              <w:t>DC_8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2"/>
        <w:ind w:left="576" w:hanging="576"/>
        <w:rPr>
          <w:rFonts w:eastAsia="MS Mincho"/>
          <w:lang w:eastAsia="ja-JP"/>
        </w:rPr>
      </w:pPr>
      <w:bookmarkStart w:id="332" w:name="_Toc195268457"/>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32"/>
    </w:p>
    <w:p w14:paraId="46499027" w14:textId="213139B2" w:rsidR="005C2A57" w:rsidRDefault="005C2A57" w:rsidP="005C2A57">
      <w:pPr>
        <w:pStyle w:val="3"/>
        <w:ind w:left="720" w:hanging="720"/>
      </w:pPr>
      <w:bookmarkStart w:id="333" w:name="_Toc195268458"/>
      <w:r>
        <w:t>7.17</w:t>
      </w:r>
      <w:r w:rsidRPr="00697599">
        <w:t>.</w:t>
      </w:r>
      <w:r>
        <w:t>1</w:t>
      </w:r>
      <w:r w:rsidRPr="00697599">
        <w:tab/>
      </w:r>
      <w:r>
        <w:rPr>
          <w:rFonts w:eastAsia="맑은 고딕" w:hint="eastAsia"/>
          <w:lang w:eastAsia="ko-KR"/>
        </w:rPr>
        <w:t>Configurations</w:t>
      </w:r>
      <w:r>
        <w:t xml:space="preserve"> for DC</w:t>
      </w:r>
      <w:bookmarkEnd w:id="333"/>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맑은 고딕"/>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5C2A57">
      <w:pPr>
        <w:pStyle w:val="3"/>
        <w:ind w:left="720" w:hanging="720"/>
      </w:pPr>
      <w:bookmarkStart w:id="334" w:name="_Toc195268459"/>
      <w:r>
        <w:t>7.17.2</w:t>
      </w:r>
      <w:r w:rsidRPr="00697599">
        <w:tab/>
      </w:r>
      <w:r>
        <w:rPr>
          <w:rFonts w:hint="eastAsia"/>
        </w:rPr>
        <w:t>C</w:t>
      </w:r>
      <w:r w:rsidRPr="002A13DA">
        <w:t xml:space="preserve">o-existence </w:t>
      </w:r>
      <w:r>
        <w:t>analysis for DC</w:t>
      </w:r>
      <w:bookmarkEnd w:id="334"/>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5C2A57">
      <w:pPr>
        <w:pStyle w:val="3"/>
        <w:ind w:left="720" w:hanging="720"/>
      </w:pPr>
      <w:bookmarkStart w:id="335" w:name="_Toc195268460"/>
      <w:r>
        <w:t>7.17.3</w:t>
      </w:r>
      <w:r w:rsidRPr="00697599">
        <w:tab/>
        <w:t>∆T</w:t>
      </w:r>
      <w:r w:rsidRPr="00C057AF">
        <w:t>IB</w:t>
      </w:r>
      <w:r w:rsidRPr="00697599">
        <w:t xml:space="preserve"> and ∆R</w:t>
      </w:r>
      <w:r w:rsidRPr="00C057AF">
        <w:t>IB</w:t>
      </w:r>
      <w:r w:rsidRPr="00697599">
        <w:t xml:space="preserve"> values</w:t>
      </w:r>
      <w:bookmarkEnd w:id="335"/>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A0731D">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0C9915B0" w14:textId="77777777" w:rsidR="005C2A57" w:rsidRPr="00DC7310" w:rsidRDefault="005C2A57" w:rsidP="00A0731D">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7E2550F"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p w14:paraId="60E5CF47"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6B4DC4C9"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218345BD" w14:textId="77777777" w:rsidR="005C2A57" w:rsidRDefault="005C2A57" w:rsidP="00A0731D">
            <w:pPr>
              <w:pStyle w:val="TAN"/>
              <w:rPr>
                <w:rFonts w:eastAsia="맑은 고딕"/>
                <w:lang w:eastAsia="ko-KR"/>
              </w:rPr>
            </w:pPr>
          </w:p>
        </w:tc>
      </w:tr>
    </w:tbl>
    <w:p w14:paraId="4569652E" w14:textId="77777777" w:rsidR="005C2A57" w:rsidRPr="00C057AF" w:rsidRDefault="005C2A57" w:rsidP="005C2A57"/>
    <w:p w14:paraId="775B691A" w14:textId="4A2DE39A" w:rsidR="005C2A57" w:rsidRDefault="005C2A57" w:rsidP="005C2A57">
      <w:pPr>
        <w:pStyle w:val="3"/>
        <w:ind w:left="720" w:hanging="720"/>
      </w:pPr>
      <w:bookmarkStart w:id="336" w:name="_Toc195268461"/>
      <w:r>
        <w:t>7.17.4</w:t>
      </w:r>
      <w:r>
        <w:tab/>
        <w:t>Analysis of MSD requirements</w:t>
      </w:r>
      <w:bookmarkEnd w:id="336"/>
    </w:p>
    <w:p w14:paraId="5D2BDE0D" w14:textId="19C7FC6F" w:rsidR="005C2A57" w:rsidRDefault="005C2A57" w:rsidP="00A57F5D">
      <w:pPr>
        <w:rPr>
          <w:rFonts w:eastAsia="맑은 고딕"/>
          <w:lang w:val="en-US" w:eastAsia="ko-KR"/>
        </w:rPr>
      </w:pPr>
      <w:r>
        <w:rPr>
          <w:rFonts w:cs="Arial"/>
          <w:lang w:eastAsia="ja-JP"/>
        </w:rPr>
        <w:t>There are no intermodulation products in the analysis.</w:t>
      </w:r>
    </w:p>
    <w:p w14:paraId="3981460A" w14:textId="4A4EC60E" w:rsidR="005C2A57" w:rsidRPr="00A0731D" w:rsidRDefault="005C2A57" w:rsidP="005C2A57">
      <w:pPr>
        <w:pStyle w:val="2"/>
        <w:ind w:left="576" w:hanging="576"/>
        <w:rPr>
          <w:rFonts w:eastAsia="MS Mincho"/>
          <w:lang w:val="en-US" w:eastAsia="ja-JP"/>
        </w:rPr>
      </w:pPr>
      <w:bookmarkStart w:id="337" w:name="_Toc195268462"/>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37"/>
    </w:p>
    <w:p w14:paraId="2F68CFDD" w14:textId="35E38B7E" w:rsidR="005C2A57" w:rsidRPr="00A0731D" w:rsidRDefault="005C2A57" w:rsidP="005C2A57">
      <w:pPr>
        <w:pStyle w:val="3"/>
        <w:ind w:left="720" w:hanging="720"/>
        <w:rPr>
          <w:lang w:val="en-US"/>
        </w:rPr>
      </w:pPr>
      <w:bookmarkStart w:id="338" w:name="_Toc195268463"/>
      <w:r>
        <w:rPr>
          <w:lang w:val="en-US"/>
        </w:rPr>
        <w:t>7.18</w:t>
      </w:r>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338"/>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맑은 고딕"/>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3"/>
        <w:ind w:left="720" w:hanging="720"/>
        <w:rPr>
          <w:lang w:val="en-US"/>
        </w:rPr>
      </w:pPr>
      <w:bookmarkStart w:id="339" w:name="_Toc195268464"/>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339"/>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A0731D">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772365">
              <w:rPr>
                <w:rFonts w:ascii="Arial" w:hAnsi="Arial"/>
                <w:sz w:val="18"/>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5C2A57">
      <w:pPr>
        <w:pStyle w:val="3"/>
        <w:ind w:left="720" w:hanging="720"/>
        <w:rPr>
          <w:lang w:val="en-US"/>
        </w:rPr>
      </w:pPr>
      <w:bookmarkStart w:id="340" w:name="_Toc195268465"/>
      <w:r>
        <w:rPr>
          <w:lang w:val="en-US"/>
        </w:rPr>
        <w:t>7.18</w:t>
      </w:r>
      <w:r w:rsidRPr="00A0731D">
        <w:rPr>
          <w:lang w:val="en-US"/>
        </w:rPr>
        <w:t>.3</w:t>
      </w:r>
      <w:r w:rsidRPr="00A0731D">
        <w:rPr>
          <w:lang w:val="en-US"/>
        </w:rPr>
        <w:tab/>
        <w:t>∆TIB and ∆RIB values</w:t>
      </w:r>
      <w:bookmarkEnd w:id="340"/>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5C2A57">
      <w:pPr>
        <w:pStyle w:val="3"/>
        <w:ind w:left="720" w:hanging="720"/>
        <w:rPr>
          <w:lang w:val="en-US"/>
        </w:rPr>
      </w:pPr>
      <w:bookmarkStart w:id="341" w:name="_Toc195268466"/>
      <w:r>
        <w:rPr>
          <w:lang w:val="en-US"/>
        </w:rPr>
        <w:t>7.18</w:t>
      </w:r>
      <w:r w:rsidRPr="00A0731D">
        <w:rPr>
          <w:lang w:val="en-US"/>
        </w:rPr>
        <w:t>.4</w:t>
      </w:r>
      <w:r w:rsidRPr="00A0731D">
        <w:rPr>
          <w:lang w:val="en-US"/>
        </w:rPr>
        <w:tab/>
        <w:t>Analysis of MSD requirements</w:t>
      </w:r>
      <w:bookmarkEnd w:id="341"/>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2"/>
        <w:rPr>
          <w:rFonts w:eastAsia="MS Mincho"/>
          <w:lang w:eastAsia="ja-JP"/>
        </w:rPr>
      </w:pPr>
      <w:bookmarkStart w:id="342" w:name="_Toc195268467"/>
      <w:r>
        <w:t>7.19</w:t>
      </w:r>
      <w:r>
        <w:tab/>
      </w:r>
      <w:r w:rsidRPr="004174A3">
        <w:t>DC_28_n40-n77</w:t>
      </w:r>
      <w:bookmarkEnd w:id="342"/>
    </w:p>
    <w:p w14:paraId="1BBDEF13" w14:textId="0137B798" w:rsidR="005C2A57" w:rsidRDefault="005C2A57" w:rsidP="005C2A57">
      <w:pPr>
        <w:pStyle w:val="3"/>
      </w:pPr>
      <w:bookmarkStart w:id="343" w:name="_Toc195268468"/>
      <w:r>
        <w:t>7.19.1</w:t>
      </w:r>
      <w:r>
        <w:tab/>
      </w:r>
      <w:r>
        <w:rPr>
          <w:rFonts w:eastAsia="맑은 고딕"/>
          <w:lang w:eastAsia="ko-KR"/>
        </w:rPr>
        <w:t>Configurations</w:t>
      </w:r>
      <w:r>
        <w:t xml:space="preserve"> for DC</w:t>
      </w:r>
      <w:bookmarkEnd w:id="343"/>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맑은 고딕"/>
                <w:lang w:eastAsia="ko-KR"/>
              </w:rPr>
            </w:pPr>
            <w:r w:rsidRPr="004174A3">
              <w:rPr>
                <w:rFonts w:eastAsia="맑은 고딕"/>
                <w:lang w:eastAsia="ko-KR"/>
              </w:rPr>
              <w:t>DC_28A_n40A</w:t>
            </w:r>
          </w:p>
          <w:p w14:paraId="1AF051D1" w14:textId="77777777" w:rsidR="005C2A57" w:rsidRDefault="005C2A57" w:rsidP="00A0731D">
            <w:pPr>
              <w:pStyle w:val="TAC"/>
            </w:pPr>
            <w:r w:rsidRPr="004174A3">
              <w:rPr>
                <w:rFonts w:eastAsia="맑은 고딕"/>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3"/>
      </w:pPr>
      <w:bookmarkStart w:id="344" w:name="_Toc195268469"/>
      <w:r>
        <w:t>7.19.2</w:t>
      </w:r>
      <w:r>
        <w:tab/>
        <w:t>Co-existence analysis for DC</w:t>
      </w:r>
      <w:bookmarkEnd w:id="344"/>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3"/>
      </w:pPr>
      <w:bookmarkStart w:id="345" w:name="_Toc195268470"/>
      <w:r>
        <w:t>7.19.3</w:t>
      </w:r>
      <w:r>
        <w:tab/>
        <w:t>∆TIB and ∆RIB values</w:t>
      </w:r>
      <w:bookmarkEnd w:id="345"/>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1B8C13"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3"/>
      </w:pPr>
      <w:bookmarkStart w:id="346" w:name="_Toc195268471"/>
      <w:r>
        <w:t>7.19.4</w:t>
      </w:r>
      <w:r>
        <w:tab/>
        <w:t>Analysis of MSD requirements</w:t>
      </w:r>
      <w:bookmarkEnd w:id="346"/>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맑은 고딕"/>
                <w:lang w:eastAsia="ko-KR"/>
              </w:rPr>
            </w:pPr>
            <w:r w:rsidRPr="00651763">
              <w:rPr>
                <w:lang w:eastAsia="zh-CN"/>
              </w:rPr>
              <w:t>DC_28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Pr="00AA489F" w:rsidRDefault="005C2A57">
      <w:pPr>
        <w:spacing w:after="0"/>
        <w:rPr>
          <w:rFonts w:eastAsia="맑은 고딕"/>
          <w:lang w:eastAsia="ko-KR"/>
        </w:rPr>
      </w:pPr>
    </w:p>
    <w:p w14:paraId="6F9D5B68" w14:textId="77777777" w:rsidR="000F2352" w:rsidRDefault="000F2352" w:rsidP="000F2352">
      <w:pPr>
        <w:pStyle w:val="1"/>
        <w:ind w:left="0" w:firstLine="0"/>
        <w:rPr>
          <w:lang w:eastAsia="zh-TW"/>
        </w:rPr>
      </w:pPr>
      <w:bookmarkStart w:id="347" w:name="_Toc173282697"/>
      <w:bookmarkStart w:id="348" w:name="_Toc195268472"/>
      <w:bookmarkStart w:id="349" w:name="_Toc129708888"/>
      <w:bookmarkStart w:id="350" w:name="_Toc173282698"/>
      <w:r w:rsidRPr="004D3578">
        <w:t xml:space="preserve">Annex </w:t>
      </w:r>
      <w:r>
        <w:t>A</w:t>
      </w:r>
      <w:r w:rsidRPr="004D3578">
        <w:t>:</w:t>
      </w:r>
      <w:r>
        <w:rPr>
          <w:rFonts w:hint="eastAsia"/>
          <w:lang w:eastAsia="zh-TW"/>
        </w:rPr>
        <w:br/>
        <w:t>Additional guidelines</w:t>
      </w:r>
      <w:bookmarkEnd w:id="347"/>
      <w:bookmarkEnd w:id="348"/>
    </w:p>
    <w:p w14:paraId="02C8970D" w14:textId="77777777" w:rsidR="000F2352" w:rsidRPr="00836726" w:rsidRDefault="000F2352" w:rsidP="000F2352">
      <w:pPr>
        <w:pStyle w:val="1"/>
      </w:pPr>
      <w:bookmarkStart w:id="351" w:name="_Toc195268473"/>
      <w:r w:rsidRPr="00836726">
        <w:rPr>
          <w:rFonts w:hint="eastAsia"/>
        </w:rPr>
        <w:t>A</w:t>
      </w:r>
      <w:r w:rsidRPr="00836726">
        <w:t>.1</w:t>
      </w:r>
      <w:bookmarkEnd w:id="349"/>
      <w:r w:rsidRPr="00836726">
        <w:tab/>
        <w:t>Band group definition</w:t>
      </w:r>
      <w:bookmarkEnd w:id="350"/>
      <w:bookmarkEnd w:id="351"/>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352"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352"/>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353" w:name="_Toc195268474"/>
      <w:r w:rsidRPr="004D3578">
        <w:t xml:space="preserve">Annex </w:t>
      </w:r>
      <w:r w:rsidR="000F2352">
        <w:rPr>
          <w:lang w:eastAsia="zh-TW"/>
        </w:rPr>
        <w:t>B</w:t>
      </w:r>
      <w:r w:rsidRPr="004D3578">
        <w:t xml:space="preserve"> (informative):</w:t>
      </w:r>
      <w:r>
        <w:t xml:space="preserve"> </w:t>
      </w:r>
      <w:r w:rsidRPr="004D3578">
        <w:t>Change history</w:t>
      </w:r>
      <w:bookmarkEnd w:id="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354" w:name="historyclause"/>
            <w:bookmarkEnd w:id="354"/>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맑은 고딕"/>
                <w:sz w:val="16"/>
                <w:lang w:eastAsia="ko-KR"/>
              </w:rPr>
            </w:pPr>
            <w:r>
              <w:rPr>
                <w:rFonts w:eastAsia="맑은 고딕"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맑은 고딕"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맑은 고딕" w:cs="Arial"/>
                <w:color w:val="000000"/>
                <w:sz w:val="16"/>
                <w:lang w:eastAsia="ko-KR"/>
              </w:rPr>
            </w:pPr>
            <w:r>
              <w:rPr>
                <w:rFonts w:eastAsia="맑은 고딕"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맑은 고딕"/>
                <w:sz w:val="16"/>
                <w:lang w:eastAsia="ko-KR"/>
              </w:rPr>
            </w:pPr>
            <w:r>
              <w:rPr>
                <w:rFonts w:eastAsia="맑은 고딕"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맑은 고딕"/>
                <w:sz w:val="16"/>
                <w:lang w:eastAsia="ko-KR"/>
              </w:rPr>
            </w:pPr>
            <w:r>
              <w:rPr>
                <w:rFonts w:eastAsia="맑은 고딕"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맑은 고딕"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맑은 고딕" w:cs="Arial"/>
                <w:color w:val="000000"/>
                <w:sz w:val="16"/>
                <w:lang w:eastAsia="ko-KR"/>
              </w:rPr>
            </w:pPr>
            <w:r w:rsidRPr="00A52B31">
              <w:rPr>
                <w:rFonts w:eastAsia="맑은 고딕"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맑은 고딕"/>
                <w:sz w:val="16"/>
                <w:lang w:eastAsia="ko-KR"/>
              </w:rPr>
            </w:pPr>
            <w:r>
              <w:rPr>
                <w:rFonts w:eastAsia="맑은 고딕" w:hint="eastAsia"/>
                <w:sz w:val="16"/>
                <w:lang w:eastAsia="ko-KR"/>
              </w:rPr>
              <w:t>0.5.0</w:t>
            </w: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54D69" w14:textId="77777777" w:rsidR="00A32848" w:rsidRDefault="00A32848">
      <w:r>
        <w:separator/>
      </w:r>
    </w:p>
  </w:endnote>
  <w:endnote w:type="continuationSeparator" w:id="0">
    <w:p w14:paraId="5B9EC7D7" w14:textId="77777777" w:rsidR="00A32848" w:rsidRDefault="00A3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FE9CB" w14:textId="77777777" w:rsidR="00A32848" w:rsidRDefault="00A32848">
      <w:r>
        <w:separator/>
      </w:r>
    </w:p>
  </w:footnote>
  <w:footnote w:type="continuationSeparator" w:id="0">
    <w:p w14:paraId="0B64D8F9" w14:textId="77777777" w:rsidR="00A32848" w:rsidRDefault="00A3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70EB351F"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3C5">
      <w:rPr>
        <w:rFonts w:ascii="Arial" w:hAnsi="Arial" w:cs="Arial"/>
        <w:b/>
        <w:noProof/>
        <w:sz w:val="18"/>
        <w:szCs w:val="18"/>
      </w:rPr>
      <w:t>3GPP TR 37.719-21-11 V0.5.0 (2025-04)</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69576F07"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3C5">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4"/>
  </w:num>
  <w:num w:numId="5" w16cid:durableId="166751406">
    <w:abstractNumId w:val="2"/>
  </w:num>
  <w:num w:numId="6" w16cid:durableId="2118717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484E"/>
    <w:rsid w:val="000205E8"/>
    <w:rsid w:val="00024DF9"/>
    <w:rsid w:val="0003049F"/>
    <w:rsid w:val="00033397"/>
    <w:rsid w:val="00040095"/>
    <w:rsid w:val="00050893"/>
    <w:rsid w:val="00051834"/>
    <w:rsid w:val="00054A22"/>
    <w:rsid w:val="00056C57"/>
    <w:rsid w:val="00062023"/>
    <w:rsid w:val="000655A6"/>
    <w:rsid w:val="00066F6D"/>
    <w:rsid w:val="0007049E"/>
    <w:rsid w:val="00074A17"/>
    <w:rsid w:val="00075E5C"/>
    <w:rsid w:val="00080512"/>
    <w:rsid w:val="000814FB"/>
    <w:rsid w:val="000A4FBF"/>
    <w:rsid w:val="000A76D4"/>
    <w:rsid w:val="000C47C3"/>
    <w:rsid w:val="000C7F0C"/>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5969"/>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D53EE"/>
    <w:rsid w:val="001F0C1D"/>
    <w:rsid w:val="001F1132"/>
    <w:rsid w:val="001F168B"/>
    <w:rsid w:val="001F678F"/>
    <w:rsid w:val="00205AD0"/>
    <w:rsid w:val="00207EE2"/>
    <w:rsid w:val="002258A9"/>
    <w:rsid w:val="002269D9"/>
    <w:rsid w:val="0023363C"/>
    <w:rsid w:val="002347A2"/>
    <w:rsid w:val="002410F4"/>
    <w:rsid w:val="00243323"/>
    <w:rsid w:val="00251412"/>
    <w:rsid w:val="00257BFE"/>
    <w:rsid w:val="00263683"/>
    <w:rsid w:val="002675F0"/>
    <w:rsid w:val="00280A97"/>
    <w:rsid w:val="00285DA7"/>
    <w:rsid w:val="002A13D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59A8"/>
    <w:rsid w:val="0037364D"/>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4829"/>
    <w:rsid w:val="00435977"/>
    <w:rsid w:val="00435B3B"/>
    <w:rsid w:val="00437F58"/>
    <w:rsid w:val="004437FB"/>
    <w:rsid w:val="004471EB"/>
    <w:rsid w:val="00447703"/>
    <w:rsid w:val="00465515"/>
    <w:rsid w:val="0047565B"/>
    <w:rsid w:val="0047743B"/>
    <w:rsid w:val="004832C3"/>
    <w:rsid w:val="00486615"/>
    <w:rsid w:val="004A096C"/>
    <w:rsid w:val="004A47D8"/>
    <w:rsid w:val="004B0ADB"/>
    <w:rsid w:val="004D3578"/>
    <w:rsid w:val="004D624A"/>
    <w:rsid w:val="004D7CA0"/>
    <w:rsid w:val="004E1A20"/>
    <w:rsid w:val="004E213A"/>
    <w:rsid w:val="004E2D06"/>
    <w:rsid w:val="004F0988"/>
    <w:rsid w:val="004F3340"/>
    <w:rsid w:val="005250A4"/>
    <w:rsid w:val="0053388B"/>
    <w:rsid w:val="00535773"/>
    <w:rsid w:val="00542140"/>
    <w:rsid w:val="00543E6C"/>
    <w:rsid w:val="00553ABF"/>
    <w:rsid w:val="00555F35"/>
    <w:rsid w:val="005603C5"/>
    <w:rsid w:val="00562E8C"/>
    <w:rsid w:val="00565087"/>
    <w:rsid w:val="00580049"/>
    <w:rsid w:val="005839AD"/>
    <w:rsid w:val="00597B11"/>
    <w:rsid w:val="005B0692"/>
    <w:rsid w:val="005B2249"/>
    <w:rsid w:val="005B48C8"/>
    <w:rsid w:val="005C2A57"/>
    <w:rsid w:val="005D2E01"/>
    <w:rsid w:val="005D55DC"/>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551A"/>
    <w:rsid w:val="007078B3"/>
    <w:rsid w:val="00712475"/>
    <w:rsid w:val="00712826"/>
    <w:rsid w:val="00713C44"/>
    <w:rsid w:val="00714173"/>
    <w:rsid w:val="00717F32"/>
    <w:rsid w:val="007257BF"/>
    <w:rsid w:val="00730E47"/>
    <w:rsid w:val="00734A5B"/>
    <w:rsid w:val="00735A6E"/>
    <w:rsid w:val="0074026F"/>
    <w:rsid w:val="007429F6"/>
    <w:rsid w:val="00744E76"/>
    <w:rsid w:val="007562CB"/>
    <w:rsid w:val="0076146D"/>
    <w:rsid w:val="00762582"/>
    <w:rsid w:val="007659DA"/>
    <w:rsid w:val="007675D9"/>
    <w:rsid w:val="0077212E"/>
    <w:rsid w:val="00774DA4"/>
    <w:rsid w:val="00781F0F"/>
    <w:rsid w:val="00795A67"/>
    <w:rsid w:val="007B04E5"/>
    <w:rsid w:val="007B600E"/>
    <w:rsid w:val="007B7F4D"/>
    <w:rsid w:val="007C7AD5"/>
    <w:rsid w:val="007D6A6A"/>
    <w:rsid w:val="007E5F3F"/>
    <w:rsid w:val="007E6EF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6123A"/>
    <w:rsid w:val="00973D1C"/>
    <w:rsid w:val="00980AF9"/>
    <w:rsid w:val="0098239C"/>
    <w:rsid w:val="0098503C"/>
    <w:rsid w:val="0099109E"/>
    <w:rsid w:val="00994240"/>
    <w:rsid w:val="009A0BBC"/>
    <w:rsid w:val="009A1BC4"/>
    <w:rsid w:val="009C409E"/>
    <w:rsid w:val="009C4691"/>
    <w:rsid w:val="009D5CDF"/>
    <w:rsid w:val="009F37B7"/>
    <w:rsid w:val="009F3B99"/>
    <w:rsid w:val="00A10F02"/>
    <w:rsid w:val="00A118D2"/>
    <w:rsid w:val="00A12AC5"/>
    <w:rsid w:val="00A164B4"/>
    <w:rsid w:val="00A26956"/>
    <w:rsid w:val="00A27486"/>
    <w:rsid w:val="00A32848"/>
    <w:rsid w:val="00A375E0"/>
    <w:rsid w:val="00A4595B"/>
    <w:rsid w:val="00A51A02"/>
    <w:rsid w:val="00A5260C"/>
    <w:rsid w:val="00A52B31"/>
    <w:rsid w:val="00A53724"/>
    <w:rsid w:val="00A56066"/>
    <w:rsid w:val="00A57F5D"/>
    <w:rsid w:val="00A73129"/>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31F85"/>
    <w:rsid w:val="00B3435F"/>
    <w:rsid w:val="00B35DF4"/>
    <w:rsid w:val="00B37F99"/>
    <w:rsid w:val="00B40048"/>
    <w:rsid w:val="00B40D80"/>
    <w:rsid w:val="00B45DA1"/>
    <w:rsid w:val="00B63A28"/>
    <w:rsid w:val="00B862AA"/>
    <w:rsid w:val="00B93086"/>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96654"/>
    <w:rsid w:val="00CA3D0C"/>
    <w:rsid w:val="00CA521E"/>
    <w:rsid w:val="00CB1840"/>
    <w:rsid w:val="00CD430B"/>
    <w:rsid w:val="00CE3F93"/>
    <w:rsid w:val="00CE4C5B"/>
    <w:rsid w:val="00CF6E27"/>
    <w:rsid w:val="00D0035A"/>
    <w:rsid w:val="00D00E7A"/>
    <w:rsid w:val="00D20AEC"/>
    <w:rsid w:val="00D439F9"/>
    <w:rsid w:val="00D57972"/>
    <w:rsid w:val="00D66728"/>
    <w:rsid w:val="00D675A9"/>
    <w:rsid w:val="00D738D6"/>
    <w:rsid w:val="00D755EB"/>
    <w:rsid w:val="00D76048"/>
    <w:rsid w:val="00D81624"/>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37079"/>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3ECE"/>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96</Pages>
  <Words>41921</Words>
  <Characters>238952</Characters>
  <Application>Microsoft Office Word</Application>
  <DocSecurity>0</DocSecurity>
  <Lines>1991</Lines>
  <Paragraphs>560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280313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2</cp:revision>
  <cp:lastPrinted>2019-02-25T14:05:00Z</cp:lastPrinted>
  <dcterms:created xsi:type="dcterms:W3CDTF">2025-04-18T00:42:00Z</dcterms:created>
  <dcterms:modified xsi:type="dcterms:W3CDTF">2025-04-18T00:42:00Z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