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39158C" w14:textId="624AB9D7" w:rsidR="00B90EF5" w:rsidRDefault="00B90EF5" w:rsidP="00B90EF5">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w:t>
      </w:r>
      <w:r w:rsidR="00292B4A">
        <w:rPr>
          <w:rFonts w:ascii="Times New Roman" w:eastAsia="宋体" w:hAnsi="Times New Roman"/>
          <w:sz w:val="24"/>
          <w:szCs w:val="24"/>
          <w:lang w:eastAsia="zh-CN"/>
        </w:rPr>
        <w:t>4</w:t>
      </w:r>
      <w:r>
        <w:rPr>
          <w:rFonts w:cs="Arial"/>
          <w:sz w:val="24"/>
          <w:szCs w:val="24"/>
        </w:rPr>
        <w:tab/>
      </w:r>
      <w:r>
        <w:rPr>
          <w:rFonts w:cs="Arial"/>
          <w:sz w:val="24"/>
          <w:szCs w:val="24"/>
        </w:rPr>
        <w:tab/>
      </w:r>
      <w:bookmarkStart w:id="0" w:name="_GoBack"/>
      <w:r w:rsidRPr="009848DB">
        <w:rPr>
          <w:rFonts w:ascii="Times New Roman" w:hAnsi="Times New Roman"/>
          <w:sz w:val="24"/>
          <w:szCs w:val="24"/>
        </w:rPr>
        <w:t>R4-2</w:t>
      </w:r>
      <w:r w:rsidR="001604A6">
        <w:rPr>
          <w:rFonts w:ascii="Times New Roman" w:hAnsi="Times New Roman"/>
          <w:sz w:val="24"/>
          <w:szCs w:val="24"/>
        </w:rPr>
        <w:t>5</w:t>
      </w:r>
      <w:r w:rsidR="006257AD">
        <w:rPr>
          <w:rFonts w:ascii="Times New Roman" w:eastAsia="等线" w:hAnsi="Times New Roman"/>
          <w:sz w:val="24"/>
          <w:szCs w:val="24"/>
          <w:lang w:eastAsia="zh-CN"/>
        </w:rPr>
        <w:t>01080</w:t>
      </w:r>
      <w:bookmarkEnd w:id="0"/>
    </w:p>
    <w:p w14:paraId="70FC7D0A" w14:textId="50EED0A6" w:rsidR="00B90EF5" w:rsidRPr="00946CCD" w:rsidRDefault="00570BCE" w:rsidP="00B90EF5">
      <w:pPr>
        <w:rPr>
          <w:rFonts w:eastAsia="宋体"/>
          <w:b/>
          <w:sz w:val="24"/>
          <w:szCs w:val="24"/>
          <w:lang w:eastAsia="zh-CN"/>
        </w:rPr>
      </w:pPr>
      <w:r>
        <w:rPr>
          <w:rFonts w:eastAsia="宋体"/>
          <w:b/>
          <w:sz w:val="24"/>
          <w:szCs w:val="24"/>
          <w:lang w:eastAsia="zh-CN"/>
        </w:rPr>
        <w:t>Athens</w:t>
      </w:r>
      <w:r w:rsidR="00B90EF5" w:rsidRPr="005C6546">
        <w:rPr>
          <w:rFonts w:eastAsia="宋体"/>
          <w:b/>
          <w:sz w:val="24"/>
          <w:szCs w:val="24"/>
          <w:lang w:eastAsia="zh-CN"/>
        </w:rPr>
        <w:t>,</w:t>
      </w:r>
      <w:r w:rsidR="00B90EF5">
        <w:rPr>
          <w:rFonts w:eastAsia="宋体"/>
          <w:b/>
          <w:sz w:val="24"/>
          <w:szCs w:val="24"/>
          <w:lang w:eastAsia="zh-CN"/>
        </w:rPr>
        <w:t xml:space="preserve"> </w:t>
      </w:r>
      <w:r>
        <w:rPr>
          <w:rFonts w:eastAsia="宋体"/>
          <w:b/>
          <w:sz w:val="24"/>
          <w:szCs w:val="24"/>
          <w:lang w:eastAsia="zh-CN"/>
        </w:rPr>
        <w:t>GR</w:t>
      </w:r>
      <w:r w:rsidR="00B90EF5" w:rsidRPr="005C6546">
        <w:rPr>
          <w:rFonts w:eastAsia="宋体"/>
          <w:b/>
          <w:sz w:val="24"/>
          <w:szCs w:val="24"/>
          <w:lang w:eastAsia="zh-CN"/>
        </w:rPr>
        <w:t xml:space="preserve">, </w:t>
      </w:r>
      <w:r>
        <w:rPr>
          <w:rFonts w:eastAsia="宋体"/>
          <w:b/>
          <w:sz w:val="24"/>
          <w:szCs w:val="24"/>
          <w:lang w:eastAsia="zh-CN"/>
        </w:rPr>
        <w:t>Feb</w:t>
      </w:r>
      <w:r w:rsidR="00B90EF5" w:rsidRPr="005C6546">
        <w:rPr>
          <w:rFonts w:eastAsia="宋体"/>
          <w:b/>
          <w:sz w:val="24"/>
          <w:szCs w:val="24"/>
          <w:lang w:eastAsia="zh-CN"/>
        </w:rPr>
        <w:t xml:space="preserve"> </w:t>
      </w:r>
      <w:r>
        <w:rPr>
          <w:rFonts w:eastAsia="宋体"/>
          <w:b/>
          <w:sz w:val="24"/>
          <w:szCs w:val="24"/>
          <w:lang w:eastAsia="zh-CN"/>
        </w:rPr>
        <w:t>17</w:t>
      </w:r>
      <w:r w:rsidR="00B90EF5" w:rsidRPr="008F0343">
        <w:rPr>
          <w:rFonts w:eastAsia="宋体"/>
          <w:b/>
          <w:sz w:val="24"/>
          <w:szCs w:val="24"/>
          <w:vertAlign w:val="superscript"/>
          <w:lang w:eastAsia="zh-CN"/>
        </w:rPr>
        <w:t>th</w:t>
      </w:r>
      <w:r w:rsidR="00B90EF5" w:rsidRPr="005C6546">
        <w:rPr>
          <w:rFonts w:eastAsia="宋体"/>
          <w:b/>
          <w:sz w:val="24"/>
          <w:szCs w:val="24"/>
          <w:lang w:eastAsia="zh-CN"/>
        </w:rPr>
        <w:t xml:space="preserve"> </w:t>
      </w:r>
      <w:r w:rsidR="00B90EF5">
        <w:rPr>
          <w:rFonts w:eastAsia="宋体"/>
          <w:b/>
          <w:sz w:val="24"/>
          <w:szCs w:val="24"/>
          <w:lang w:eastAsia="zh-CN"/>
        </w:rPr>
        <w:t>-</w:t>
      </w:r>
      <w:r>
        <w:rPr>
          <w:rFonts w:eastAsia="宋体"/>
          <w:b/>
          <w:sz w:val="24"/>
          <w:szCs w:val="24"/>
          <w:lang w:eastAsia="zh-CN"/>
        </w:rPr>
        <w:t>21</w:t>
      </w:r>
      <w:r>
        <w:rPr>
          <w:rFonts w:eastAsia="宋体"/>
          <w:b/>
          <w:sz w:val="24"/>
          <w:szCs w:val="24"/>
          <w:vertAlign w:val="superscript"/>
          <w:lang w:eastAsia="zh-CN"/>
        </w:rPr>
        <w:t>st</w:t>
      </w:r>
      <w:r w:rsidR="00B90EF5" w:rsidRPr="005C6546">
        <w:rPr>
          <w:rFonts w:eastAsia="宋体"/>
          <w:b/>
          <w:sz w:val="24"/>
          <w:szCs w:val="24"/>
          <w:lang w:eastAsia="zh-CN"/>
        </w:rPr>
        <w:t>, 202</w:t>
      </w:r>
      <w:r>
        <w:rPr>
          <w:rFonts w:eastAsia="宋体"/>
          <w:b/>
          <w:sz w:val="24"/>
          <w:szCs w:val="24"/>
          <w:lang w:eastAsia="zh-CN"/>
        </w:rPr>
        <w:t>5</w:t>
      </w:r>
    </w:p>
    <w:p w14:paraId="16783F2C" w14:textId="5E1839F6"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F6612D">
        <w:rPr>
          <w:sz w:val="24"/>
          <w:lang w:val="en-US"/>
        </w:rPr>
        <w:t>7.29.2.1</w:t>
      </w:r>
    </w:p>
    <w:p w14:paraId="1E1C2FD0" w14:textId="20ED5665"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5B5BDB">
        <w:rPr>
          <w:sz w:val="24"/>
          <w:lang w:val="en-US"/>
        </w:rPr>
        <w:t>Spreadtrum,</w:t>
      </w:r>
      <w:r w:rsidR="00F6612D">
        <w:rPr>
          <w:sz w:val="24"/>
          <w:lang w:val="en-US"/>
        </w:rPr>
        <w:t xml:space="preserve"> </w:t>
      </w:r>
      <w:r w:rsidR="005B5BDB">
        <w:rPr>
          <w:sz w:val="24"/>
          <w:lang w:val="en-US"/>
        </w:rPr>
        <w:t>UNISOC</w:t>
      </w:r>
    </w:p>
    <w:p w14:paraId="3A62F436" w14:textId="70E5E628" w:rsidR="00717421" w:rsidRPr="00D86D7A" w:rsidRDefault="00DB3907" w:rsidP="0E2E4A4E">
      <w:pPr>
        <w:tabs>
          <w:tab w:val="left" w:pos="1985"/>
        </w:tabs>
        <w:ind w:left="1980" w:hanging="1980"/>
        <w:rPr>
          <w:sz w:val="24"/>
          <w:lang w:val="en-US"/>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EC798D">
        <w:rPr>
          <w:sz w:val="24"/>
          <w:lang w:val="en-US"/>
        </w:rPr>
        <w:t>NTN (e</w:t>
      </w:r>
      <w:proofErr w:type="gramStart"/>
      <w:r w:rsidR="00EC798D">
        <w:rPr>
          <w:sz w:val="24"/>
          <w:lang w:val="en-US"/>
        </w:rPr>
        <w:t>)Redcap</w:t>
      </w:r>
      <w:proofErr w:type="gramEnd"/>
      <w:r w:rsidR="00EC798D">
        <w:rPr>
          <w:sz w:val="24"/>
          <w:lang w:val="en-US"/>
        </w:rPr>
        <w:t xml:space="preserve"> UE RF requirements</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3F749653" w14:textId="77777777" w:rsidR="00EC798D" w:rsidRDefault="00EC798D" w:rsidP="00EC798D">
      <w:pPr>
        <w:pStyle w:val="10"/>
        <w:tabs>
          <w:tab w:val="clear" w:pos="432"/>
          <w:tab w:val="num" w:pos="522"/>
        </w:tabs>
        <w:ind w:left="522" w:hanging="522"/>
        <w:rPr>
          <w:lang w:val="en-US"/>
        </w:rPr>
      </w:pPr>
      <w:r>
        <w:rPr>
          <w:lang w:val="en-US"/>
        </w:rPr>
        <w:t>Introduction</w:t>
      </w:r>
    </w:p>
    <w:p w14:paraId="76B7C9A3" w14:textId="3C56B6A4" w:rsidR="00EC798D" w:rsidRPr="009240A3" w:rsidRDefault="00EC798D" w:rsidP="00EC798D">
      <w:r>
        <w:t>In RAN4#11</w:t>
      </w:r>
      <w:r w:rsidR="00A97E96">
        <w:t>3</w:t>
      </w:r>
      <w:r>
        <w:t xml:space="preserve"> meeting, a WF [1] was approved, in which there were remaining open issues as listed. This contribution continues to be discussed as follows.</w:t>
      </w:r>
    </w:p>
    <w:p w14:paraId="03BF6A1B" w14:textId="77777777" w:rsidR="00EC798D" w:rsidRPr="004F0E44" w:rsidRDefault="00EC798D" w:rsidP="00EC798D">
      <w:pPr>
        <w:pStyle w:val="10"/>
        <w:tabs>
          <w:tab w:val="clear" w:pos="432"/>
          <w:tab w:val="num" w:pos="522"/>
        </w:tabs>
        <w:ind w:left="522" w:hanging="522"/>
        <w:rPr>
          <w:lang w:val="en-US"/>
        </w:rPr>
      </w:pPr>
      <w:r>
        <w:rPr>
          <w:lang w:val="en-US"/>
        </w:rPr>
        <w:t>Discussion</w:t>
      </w:r>
    </w:p>
    <w:p w14:paraId="615632E5" w14:textId="76859F70" w:rsidR="00EC798D" w:rsidRDefault="00A1783E" w:rsidP="00EC798D">
      <w:pPr>
        <w:pStyle w:val="2"/>
        <w:rPr>
          <w:rFonts w:ascii="Times New Roman" w:hAnsi="Times New Roman"/>
          <w:b/>
          <w:sz w:val="24"/>
          <w:lang w:eastAsia="zh-CN"/>
        </w:rPr>
      </w:pPr>
      <w:r>
        <w:rPr>
          <w:rFonts w:ascii="Times New Roman" w:eastAsia="等线" w:hAnsi="Times New Roman" w:hint="eastAsia"/>
          <w:b/>
          <w:sz w:val="24"/>
          <w:lang w:eastAsia="zh-CN"/>
        </w:rPr>
        <w:t>P</w:t>
      </w:r>
      <w:r>
        <w:rPr>
          <w:rFonts w:ascii="Times New Roman" w:eastAsia="等线" w:hAnsi="Times New Roman"/>
          <w:b/>
          <w:sz w:val="24"/>
          <w:lang w:eastAsia="zh-CN"/>
        </w:rPr>
        <w:t>C3 output power for (e)Redcap</w:t>
      </w:r>
    </w:p>
    <w:tbl>
      <w:tblPr>
        <w:tblStyle w:val="aff"/>
        <w:tblW w:w="0" w:type="auto"/>
        <w:tblLook w:val="04A0" w:firstRow="1" w:lastRow="0" w:firstColumn="1" w:lastColumn="0" w:noHBand="0" w:noVBand="1"/>
      </w:tblPr>
      <w:tblGrid>
        <w:gridCol w:w="9621"/>
      </w:tblGrid>
      <w:tr w:rsidR="00EC798D" w14:paraId="5E68492E" w14:textId="77777777" w:rsidTr="004A588E">
        <w:tc>
          <w:tcPr>
            <w:tcW w:w="9621" w:type="dxa"/>
          </w:tcPr>
          <w:p w14:paraId="004E0FE5" w14:textId="77777777" w:rsidR="00A1783E" w:rsidRDefault="00A1783E" w:rsidP="00A1783E">
            <w:pPr>
              <w:spacing w:after="120"/>
              <w:rPr>
                <w:lang w:eastAsia="zh-CN"/>
              </w:rPr>
            </w:pPr>
            <w:r w:rsidRPr="00A70D92">
              <w:rPr>
                <w:b/>
                <w:lang w:eastAsia="zh-CN"/>
              </w:rPr>
              <w:t>Agreement</w:t>
            </w:r>
            <w:r w:rsidRPr="00A70D92">
              <w:rPr>
                <w:lang w:eastAsia="zh-CN"/>
              </w:rPr>
              <w:t xml:space="preserve">: </w:t>
            </w:r>
          </w:p>
          <w:p w14:paraId="4DC47DD0" w14:textId="77777777" w:rsidR="00A1783E" w:rsidRDefault="00A1783E" w:rsidP="00A1783E">
            <w:pPr>
              <w:pStyle w:val="aff4"/>
              <w:numPr>
                <w:ilvl w:val="0"/>
                <w:numId w:val="23"/>
              </w:numPr>
              <w:overflowPunct/>
              <w:autoSpaceDE/>
              <w:autoSpaceDN/>
              <w:adjustRightInd/>
              <w:spacing w:after="120"/>
              <w:contextualSpacing w:val="0"/>
              <w:textAlignment w:val="auto"/>
              <w:rPr>
                <w:lang w:eastAsia="zh-CN"/>
              </w:rPr>
            </w:pPr>
            <w:r>
              <w:rPr>
                <w:lang w:eastAsia="zh-CN"/>
              </w:rPr>
              <w:t xml:space="preserve">FFS whether and how a potential new scheme to increase output power is addressed in specifications </w:t>
            </w:r>
          </w:p>
          <w:p w14:paraId="061B6232" w14:textId="77777777" w:rsidR="00A1783E" w:rsidRDefault="00A1783E" w:rsidP="00A1783E">
            <w:pPr>
              <w:pStyle w:val="aff4"/>
              <w:numPr>
                <w:ilvl w:val="1"/>
                <w:numId w:val="23"/>
              </w:numPr>
              <w:overflowPunct/>
              <w:autoSpaceDE/>
              <w:autoSpaceDN/>
              <w:adjustRightInd/>
              <w:spacing w:after="120"/>
              <w:contextualSpacing w:val="0"/>
              <w:textAlignment w:val="auto"/>
              <w:rPr>
                <w:lang w:eastAsia="zh-CN"/>
              </w:rPr>
            </w:pPr>
            <w:r>
              <w:rPr>
                <w:lang w:eastAsia="zh-CN"/>
              </w:rPr>
              <w:t>Alt 1:Further confirm whether rel-18 power boost is already applicable for NR NTN including (e)</w:t>
            </w:r>
            <w:proofErr w:type="spellStart"/>
            <w:r>
              <w:rPr>
                <w:lang w:eastAsia="zh-CN"/>
              </w:rPr>
              <w:t>RedCap</w:t>
            </w:r>
            <w:proofErr w:type="spellEnd"/>
          </w:p>
          <w:p w14:paraId="6392BA8E" w14:textId="77777777" w:rsidR="00A1783E" w:rsidRDefault="00A1783E" w:rsidP="00A1783E">
            <w:pPr>
              <w:pStyle w:val="aff4"/>
              <w:numPr>
                <w:ilvl w:val="2"/>
                <w:numId w:val="23"/>
              </w:numPr>
              <w:overflowPunct/>
              <w:autoSpaceDE/>
              <w:autoSpaceDN/>
              <w:adjustRightInd/>
              <w:spacing w:after="120"/>
              <w:contextualSpacing w:val="0"/>
              <w:textAlignment w:val="auto"/>
              <w:rPr>
                <w:lang w:eastAsia="zh-CN"/>
              </w:rPr>
            </w:pPr>
            <w:r>
              <w:rPr>
                <w:lang w:eastAsia="zh-CN"/>
              </w:rPr>
              <w:t>If confirmed, no further work is needed.</w:t>
            </w:r>
          </w:p>
          <w:p w14:paraId="0F0BC1BD" w14:textId="77777777" w:rsidR="00A1783E" w:rsidRDefault="00A1783E" w:rsidP="00A1783E">
            <w:pPr>
              <w:pStyle w:val="aff4"/>
              <w:numPr>
                <w:ilvl w:val="1"/>
                <w:numId w:val="23"/>
              </w:numPr>
              <w:overflowPunct/>
              <w:autoSpaceDE/>
              <w:autoSpaceDN/>
              <w:adjustRightInd/>
              <w:spacing w:after="120"/>
              <w:contextualSpacing w:val="0"/>
              <w:textAlignment w:val="auto"/>
              <w:rPr>
                <w:lang w:eastAsia="zh-CN"/>
              </w:rPr>
            </w:pPr>
            <w:r>
              <w:rPr>
                <w:lang w:eastAsia="zh-CN"/>
              </w:rPr>
              <w:t>Alt 2: Power increase by network controlled optional new signalling (</w:t>
            </w:r>
            <w:proofErr w:type="spellStart"/>
            <w:r>
              <w:rPr>
                <w:lang w:eastAsia="zh-CN"/>
              </w:rPr>
              <w:t>e.g</w:t>
            </w:r>
            <w:proofErr w:type="spellEnd"/>
            <w:r>
              <w:rPr>
                <w:lang w:eastAsia="zh-CN"/>
              </w:rPr>
              <w:t xml:space="preserve"> capability) </w:t>
            </w:r>
          </w:p>
          <w:p w14:paraId="51143591" w14:textId="77777777" w:rsidR="00A1783E" w:rsidRDefault="00A1783E" w:rsidP="00A1783E">
            <w:pPr>
              <w:pStyle w:val="aff4"/>
              <w:numPr>
                <w:ilvl w:val="1"/>
                <w:numId w:val="23"/>
              </w:numPr>
              <w:overflowPunct/>
              <w:autoSpaceDE/>
              <w:autoSpaceDN/>
              <w:adjustRightInd/>
              <w:spacing w:after="120"/>
              <w:contextualSpacing w:val="0"/>
              <w:textAlignment w:val="auto"/>
              <w:rPr>
                <w:lang w:eastAsia="zh-CN"/>
              </w:rPr>
            </w:pPr>
            <w:r>
              <w:rPr>
                <w:lang w:eastAsia="zh-CN"/>
              </w:rPr>
              <w:t>Alt 3: Change in power tolerances</w:t>
            </w:r>
          </w:p>
          <w:p w14:paraId="0F57E793" w14:textId="77777777" w:rsidR="00A1783E" w:rsidRDefault="00A1783E" w:rsidP="00A1783E">
            <w:pPr>
              <w:pStyle w:val="aff4"/>
              <w:numPr>
                <w:ilvl w:val="2"/>
                <w:numId w:val="23"/>
              </w:numPr>
              <w:overflowPunct/>
              <w:autoSpaceDE/>
              <w:autoSpaceDN/>
              <w:adjustRightInd/>
              <w:spacing w:after="120"/>
              <w:contextualSpacing w:val="0"/>
              <w:textAlignment w:val="auto"/>
              <w:rPr>
                <w:lang w:eastAsia="zh-CN"/>
              </w:rPr>
            </w:pPr>
            <w:r>
              <w:rPr>
                <w:lang w:eastAsia="zh-CN"/>
              </w:rPr>
              <w:t>E.g. Upper tolerance exception</w:t>
            </w:r>
            <w:r w:rsidRPr="00434DC5">
              <w:rPr>
                <w:lang w:eastAsia="zh-CN"/>
              </w:rPr>
              <w:t xml:space="preserve"> to UE in specific regions via table note</w:t>
            </w:r>
            <w:r>
              <w:rPr>
                <w:lang w:eastAsia="zh-CN"/>
              </w:rPr>
              <w:t>.</w:t>
            </w:r>
          </w:p>
          <w:p w14:paraId="3A5BBB75" w14:textId="77777777" w:rsidR="00A1783E" w:rsidRDefault="00A1783E" w:rsidP="00A1783E">
            <w:pPr>
              <w:pStyle w:val="aff4"/>
              <w:numPr>
                <w:ilvl w:val="1"/>
                <w:numId w:val="23"/>
              </w:numPr>
              <w:overflowPunct/>
              <w:autoSpaceDE/>
              <w:autoSpaceDN/>
              <w:adjustRightInd/>
              <w:spacing w:after="120"/>
              <w:contextualSpacing w:val="0"/>
              <w:textAlignment w:val="auto"/>
              <w:rPr>
                <w:lang w:eastAsia="zh-CN"/>
              </w:rPr>
            </w:pPr>
            <w:r>
              <w:rPr>
                <w:lang w:eastAsia="zh-CN"/>
              </w:rPr>
              <w:t xml:space="preserve">FFS whether solution is common for HD-FDD and FD-FDD </w:t>
            </w:r>
          </w:p>
          <w:p w14:paraId="42EB7806" w14:textId="2A0B560E" w:rsidR="00EC798D" w:rsidRPr="00A1783E" w:rsidRDefault="00A1783E" w:rsidP="000A3E39">
            <w:pPr>
              <w:pStyle w:val="aff4"/>
              <w:numPr>
                <w:ilvl w:val="1"/>
                <w:numId w:val="23"/>
              </w:numPr>
              <w:overflowPunct/>
              <w:autoSpaceDE/>
              <w:autoSpaceDN/>
              <w:adjustRightInd/>
              <w:spacing w:after="120"/>
              <w:contextualSpacing w:val="0"/>
              <w:textAlignment w:val="auto"/>
              <w:rPr>
                <w:lang w:eastAsia="zh-CN"/>
              </w:rPr>
            </w:pPr>
            <w:r>
              <w:rPr>
                <w:lang w:eastAsia="zh-CN"/>
              </w:rPr>
              <w:t xml:space="preserve">If no solution agreed, PC3 tolerance will remain unchanged to +/- 2 </w:t>
            </w:r>
            <w:proofErr w:type="spellStart"/>
            <w:r>
              <w:rPr>
                <w:lang w:eastAsia="zh-CN"/>
              </w:rPr>
              <w:t>dB.</w:t>
            </w:r>
            <w:proofErr w:type="spellEnd"/>
          </w:p>
        </w:tc>
      </w:tr>
    </w:tbl>
    <w:p w14:paraId="1C946DB1" w14:textId="7E57ADDE" w:rsidR="00FA64A1" w:rsidRDefault="00CD24E6" w:rsidP="00BD607F">
      <w:pPr>
        <w:jc w:val="both"/>
        <w:rPr>
          <w:rFonts w:eastAsia="等线"/>
          <w:lang w:eastAsia="zh-CN"/>
        </w:rPr>
      </w:pPr>
      <w:r>
        <w:rPr>
          <w:rFonts w:eastAsia="等线" w:hint="eastAsia"/>
          <w:lang w:eastAsia="zh-CN"/>
        </w:rPr>
        <w:t>I</w:t>
      </w:r>
      <w:r>
        <w:rPr>
          <w:rFonts w:eastAsia="等线"/>
          <w:lang w:eastAsia="zh-CN"/>
        </w:rPr>
        <w:t xml:space="preserve">n </w:t>
      </w:r>
      <w:r>
        <w:rPr>
          <w:rFonts w:eastAsia="等线" w:hint="eastAsia"/>
          <w:lang w:eastAsia="zh-CN"/>
        </w:rPr>
        <w:t>the</w:t>
      </w:r>
      <w:r>
        <w:rPr>
          <w:rFonts w:eastAsia="等线"/>
          <w:lang w:eastAsia="zh-CN"/>
        </w:rPr>
        <w:t xml:space="preserve"> previous meeting, the nominal </w:t>
      </w:r>
      <w:proofErr w:type="spellStart"/>
      <w:proofErr w:type="gramStart"/>
      <w:r>
        <w:rPr>
          <w:rFonts w:eastAsia="等线"/>
          <w:lang w:eastAsia="zh-CN"/>
        </w:rPr>
        <w:t>Tx</w:t>
      </w:r>
      <w:proofErr w:type="spellEnd"/>
      <w:proofErr w:type="gramEnd"/>
      <w:r>
        <w:rPr>
          <w:rFonts w:eastAsia="等线"/>
          <w:lang w:eastAsia="zh-CN"/>
        </w:rPr>
        <w:t xml:space="preserve"> </w:t>
      </w:r>
      <w:r>
        <w:rPr>
          <w:rFonts w:eastAsia="等线" w:hint="eastAsia"/>
          <w:lang w:eastAsia="zh-CN"/>
        </w:rPr>
        <w:t>power</w:t>
      </w:r>
      <w:r>
        <w:rPr>
          <w:rFonts w:eastAsia="等线"/>
          <w:lang w:eastAsia="zh-CN"/>
        </w:rPr>
        <w:t xml:space="preserve"> of PC3 HD-FDD (e</w:t>
      </w:r>
      <w:r w:rsidR="00FA64A1">
        <w:rPr>
          <w:rFonts w:eastAsia="等线"/>
          <w:lang w:eastAsia="zh-CN"/>
        </w:rPr>
        <w:t>) Redcap</w:t>
      </w:r>
      <w:r>
        <w:rPr>
          <w:rFonts w:eastAsia="等线"/>
          <w:lang w:eastAsia="zh-CN"/>
        </w:rPr>
        <w:t xml:space="preserve"> UE was agreed to be 23dB</w:t>
      </w:r>
      <w:r>
        <w:rPr>
          <w:rFonts w:eastAsia="等线" w:hint="eastAsia"/>
          <w:lang w:eastAsia="zh-CN"/>
        </w:rPr>
        <w:t>m</w:t>
      </w:r>
      <w:r>
        <w:rPr>
          <w:rFonts w:eastAsia="等线"/>
          <w:lang w:eastAsia="zh-CN"/>
        </w:rPr>
        <w:t xml:space="preserve">. However, whether and </w:t>
      </w:r>
      <w:r w:rsidR="00FC6B78">
        <w:rPr>
          <w:rFonts w:eastAsia="等线"/>
          <w:lang w:eastAsia="zh-CN"/>
        </w:rPr>
        <w:t>how to increase output power st</w:t>
      </w:r>
      <w:r>
        <w:rPr>
          <w:rFonts w:eastAsia="等线"/>
          <w:lang w:eastAsia="zh-CN"/>
        </w:rPr>
        <w:t>ill needs to be further discussed.</w:t>
      </w:r>
      <w:r w:rsidR="0097146C">
        <w:rPr>
          <w:rFonts w:eastAsia="等线"/>
          <w:lang w:eastAsia="zh-CN"/>
        </w:rPr>
        <w:t xml:space="preserve"> I</w:t>
      </w:r>
      <w:r w:rsidR="0097146C">
        <w:rPr>
          <w:rFonts w:eastAsia="等线" w:hint="eastAsia"/>
          <w:lang w:eastAsia="zh-CN"/>
        </w:rPr>
        <w:t>n</w:t>
      </w:r>
      <w:r w:rsidR="0097146C">
        <w:rPr>
          <w:rFonts w:eastAsia="等线"/>
          <w:lang w:eastAsia="zh-CN"/>
        </w:rPr>
        <w:t xml:space="preserve"> our understanding, </w:t>
      </w:r>
      <w:r w:rsidR="00FC6B78">
        <w:rPr>
          <w:rFonts w:eastAsia="等线"/>
          <w:lang w:eastAsia="zh-CN"/>
        </w:rPr>
        <w:t xml:space="preserve">according to </w:t>
      </w:r>
      <w:r w:rsidR="00FA64A1">
        <w:rPr>
          <w:rFonts w:eastAsia="等线"/>
          <w:lang w:eastAsia="zh-CN"/>
        </w:rPr>
        <w:t>practical experience, regarding to the NR HD-FDD R</w:t>
      </w:r>
      <w:r w:rsidR="00FA64A1">
        <w:rPr>
          <w:rFonts w:eastAsia="等线" w:hint="eastAsia"/>
          <w:lang w:eastAsia="zh-CN"/>
        </w:rPr>
        <w:t>edcap</w:t>
      </w:r>
      <w:r w:rsidR="00FA64A1">
        <w:rPr>
          <w:rFonts w:eastAsia="等线"/>
          <w:lang w:eastAsia="zh-CN"/>
        </w:rPr>
        <w:t xml:space="preserve"> UE and FD-FDD Redcap UE, they share a set of hardware, which means that this UE can support HD-FDD Redcap and FD-FDD Redcap UE. Similar to NR Redcap UE, the</w:t>
      </w:r>
      <w:r w:rsidR="00851CDB">
        <w:rPr>
          <w:rFonts w:eastAsia="等线"/>
          <w:lang w:eastAsia="zh-CN"/>
        </w:rPr>
        <w:t xml:space="preserve"> NTN Redcap UE may support HD-FDD Recap and FD-FDD Redcap UE</w:t>
      </w:r>
      <w:r w:rsidR="00FC6B78">
        <w:rPr>
          <w:rFonts w:eastAsia="等线"/>
          <w:lang w:eastAsia="zh-CN"/>
        </w:rPr>
        <w:t xml:space="preserve">, hence, it maybe shouldn’t </w:t>
      </w:r>
      <w:r w:rsidR="00EC5853">
        <w:rPr>
          <w:rFonts w:eastAsia="等线"/>
          <w:lang w:eastAsia="zh-CN"/>
        </w:rPr>
        <w:t>increase PC3 output power for HD-FDD (e) Redcap UE</w:t>
      </w:r>
      <w:r w:rsidR="00EC5853">
        <w:rPr>
          <w:rFonts w:eastAsia="等线" w:hint="eastAsia"/>
          <w:lang w:eastAsia="zh-CN"/>
        </w:rPr>
        <w:t>.</w:t>
      </w:r>
    </w:p>
    <w:p w14:paraId="3D2D8511" w14:textId="5DF12600" w:rsidR="00EC5853" w:rsidRDefault="00EC5853" w:rsidP="00BD607F">
      <w:pPr>
        <w:jc w:val="both"/>
        <w:rPr>
          <w:rFonts w:eastAsia="等线"/>
          <w:b/>
          <w:i/>
          <w:lang w:eastAsia="zh-CN"/>
        </w:rPr>
      </w:pPr>
      <w:r w:rsidRPr="00EC5853">
        <w:rPr>
          <w:rFonts w:eastAsia="等线"/>
          <w:b/>
          <w:i/>
          <w:lang w:eastAsia="zh-CN"/>
        </w:rPr>
        <w:t>P</w:t>
      </w:r>
      <w:r w:rsidRPr="00EC5853">
        <w:rPr>
          <w:rFonts w:eastAsia="等线" w:hint="eastAsia"/>
          <w:b/>
          <w:i/>
          <w:lang w:eastAsia="zh-CN"/>
        </w:rPr>
        <w:t>roposal</w:t>
      </w:r>
      <w:r w:rsidRPr="00EC5853">
        <w:rPr>
          <w:rFonts w:eastAsia="等线"/>
          <w:b/>
          <w:i/>
          <w:lang w:eastAsia="zh-CN"/>
        </w:rPr>
        <w:t xml:space="preserve"> 1</w:t>
      </w:r>
      <w:r w:rsidRPr="00EC5853">
        <w:rPr>
          <w:rFonts w:eastAsia="等线" w:hint="eastAsia"/>
          <w:b/>
          <w:i/>
          <w:lang w:eastAsia="zh-CN"/>
        </w:rPr>
        <w:t>:</w:t>
      </w:r>
      <w:r w:rsidRPr="00EC5853">
        <w:rPr>
          <w:rFonts w:eastAsia="等线"/>
          <w:b/>
          <w:i/>
          <w:lang w:eastAsia="zh-CN"/>
        </w:rPr>
        <w:t xml:space="preserve"> PC3 power tolerance remains +/- 2dB</w:t>
      </w:r>
      <w:r w:rsidRPr="00EC5853">
        <w:rPr>
          <w:rFonts w:eastAsia="等线" w:hint="eastAsia"/>
          <w:b/>
          <w:i/>
          <w:lang w:eastAsia="zh-CN"/>
        </w:rPr>
        <w:t>.</w:t>
      </w:r>
    </w:p>
    <w:p w14:paraId="074BBA81" w14:textId="320E0258" w:rsidR="00AA1532" w:rsidRPr="008E565C" w:rsidRDefault="008E565C" w:rsidP="008E565C">
      <w:pPr>
        <w:pStyle w:val="2"/>
        <w:rPr>
          <w:rFonts w:ascii="Times New Roman" w:eastAsia="等线" w:hAnsi="Times New Roman"/>
          <w:b/>
          <w:sz w:val="24"/>
          <w:lang w:eastAsia="zh-CN"/>
        </w:rPr>
      </w:pPr>
      <w:r w:rsidRPr="008E565C">
        <w:rPr>
          <w:rFonts w:ascii="Times New Roman" w:eastAsia="等线" w:hAnsi="Times New Roman" w:hint="eastAsia"/>
          <w:b/>
          <w:sz w:val="24"/>
          <w:lang w:eastAsia="zh-CN"/>
        </w:rPr>
        <w:t>H</w:t>
      </w:r>
      <w:r w:rsidRPr="008E565C">
        <w:rPr>
          <w:rFonts w:ascii="Times New Roman" w:eastAsia="等线" w:hAnsi="Times New Roman"/>
          <w:b/>
          <w:sz w:val="24"/>
          <w:lang w:eastAsia="zh-CN"/>
        </w:rPr>
        <w:t>D-FDD 2R</w:t>
      </w:r>
      <w:r w:rsidRPr="008E565C">
        <w:rPr>
          <w:rFonts w:ascii="Times New Roman" w:eastAsia="等线" w:hAnsi="Times New Roman" w:hint="eastAsia"/>
          <w:b/>
          <w:sz w:val="24"/>
          <w:lang w:eastAsia="zh-CN"/>
        </w:rPr>
        <w:t>x</w:t>
      </w:r>
      <w:r w:rsidRPr="008E565C">
        <w:rPr>
          <w:rFonts w:ascii="Times New Roman" w:eastAsia="等线" w:hAnsi="Times New Roman"/>
          <w:b/>
          <w:sz w:val="24"/>
          <w:lang w:eastAsia="zh-CN"/>
        </w:rPr>
        <w:t xml:space="preserve"> sensitivity</w:t>
      </w:r>
    </w:p>
    <w:p w14:paraId="0BA5707C" w14:textId="13143014" w:rsidR="0054690B" w:rsidRDefault="00EC798D" w:rsidP="00BD607F">
      <w:pPr>
        <w:jc w:val="both"/>
        <w:rPr>
          <w:rFonts w:eastAsia="等线"/>
          <w:lang w:eastAsia="zh-CN"/>
        </w:rPr>
      </w:pPr>
      <w:r>
        <w:rPr>
          <w:rFonts w:eastAsia="等线"/>
          <w:lang w:eastAsia="zh-CN"/>
        </w:rPr>
        <w:t>According to the agreement, we can start the discussions on the RF requirements for NTN Redcap with HD-FDD. The one important of RF require</w:t>
      </w:r>
      <w:r w:rsidR="00326520">
        <w:rPr>
          <w:rFonts w:eastAsia="等线"/>
          <w:lang w:eastAsia="zh-CN"/>
        </w:rPr>
        <w:t>ments is REFSNES.As we all know</w:t>
      </w:r>
      <w:r>
        <w:rPr>
          <w:rFonts w:eastAsia="等线"/>
          <w:lang w:eastAsia="zh-CN"/>
        </w:rPr>
        <w:t xml:space="preserve">, the REFSENS requirements for NR FDD and NR NTN band are band dependent. </w:t>
      </w:r>
    </w:p>
    <w:p w14:paraId="5659C57D" w14:textId="278848A9" w:rsidR="0054690B" w:rsidRDefault="0054690B" w:rsidP="00EC798D">
      <w:pPr>
        <w:rPr>
          <w:rFonts w:eastAsia="等线"/>
          <w:lang w:eastAsia="zh-CN"/>
        </w:rPr>
      </w:pPr>
      <w:r>
        <w:rPr>
          <w:rFonts w:eastAsia="等线"/>
          <w:lang w:eastAsia="zh-CN"/>
        </w:rPr>
        <w:t xml:space="preserve">We </w:t>
      </w:r>
      <w:r>
        <w:rPr>
          <w:rFonts w:eastAsia="等线" w:hint="eastAsia"/>
          <w:lang w:eastAsia="zh-CN"/>
        </w:rPr>
        <w:t>can</w:t>
      </w:r>
      <w:r>
        <w:rPr>
          <w:rFonts w:eastAsia="等线"/>
          <w:lang w:eastAsia="zh-CN"/>
        </w:rPr>
        <w:t xml:space="preserve"> </w:t>
      </w:r>
      <w:r>
        <w:rPr>
          <w:rFonts w:eastAsia="等线" w:hint="eastAsia"/>
          <w:lang w:eastAsia="zh-CN"/>
        </w:rPr>
        <w:t>follow</w:t>
      </w:r>
      <w:r>
        <w:rPr>
          <w:rFonts w:eastAsia="等线"/>
          <w:lang w:eastAsia="zh-CN"/>
        </w:rPr>
        <w:t xml:space="preserve"> R17 R</w:t>
      </w:r>
      <w:r>
        <w:rPr>
          <w:rFonts w:eastAsia="等线" w:hint="eastAsia"/>
          <w:lang w:eastAsia="zh-CN"/>
        </w:rPr>
        <w:t>edcap</w:t>
      </w:r>
      <w:r>
        <w:rPr>
          <w:rFonts w:eastAsia="等线"/>
          <w:lang w:eastAsia="zh-CN"/>
        </w:rPr>
        <w:t xml:space="preserve"> </w:t>
      </w:r>
      <w:r w:rsidR="009F47F8">
        <w:rPr>
          <w:rFonts w:eastAsia="等线"/>
          <w:lang w:eastAsia="zh-CN"/>
        </w:rPr>
        <w:t>REFSENS</w:t>
      </w:r>
      <w:r w:rsidR="009F47F8">
        <w:rPr>
          <w:rFonts w:eastAsia="等线" w:hint="eastAsia"/>
          <w:lang w:eastAsia="zh-CN"/>
        </w:rPr>
        <w:t>,</w:t>
      </w:r>
      <w:r w:rsidR="009F47F8">
        <w:rPr>
          <w:rFonts w:eastAsia="等线"/>
          <w:lang w:eastAsia="zh-CN"/>
        </w:rPr>
        <w:t xml:space="preserve"> adopt the same scale for NTN Redcap REFNSENS </w:t>
      </w:r>
      <w:r w:rsidR="009F47F8">
        <w:rPr>
          <w:rFonts w:eastAsia="等线" w:hint="eastAsia"/>
          <w:lang w:eastAsia="zh-CN"/>
        </w:rPr>
        <w:t>requirements</w:t>
      </w:r>
      <w:r w:rsidR="009F47F8">
        <w:rPr>
          <w:rFonts w:eastAsia="等线"/>
          <w:lang w:eastAsia="zh-CN"/>
        </w:rPr>
        <w:t>.</w:t>
      </w:r>
    </w:p>
    <w:p w14:paraId="32584ABF" w14:textId="36185A17" w:rsidR="009F47F8" w:rsidRPr="009F47F8" w:rsidRDefault="009F47F8" w:rsidP="00EC798D">
      <w:pPr>
        <w:rPr>
          <w:rFonts w:eastAsia="等线"/>
          <w:b/>
          <w:lang w:eastAsia="zh-CN"/>
        </w:rPr>
      </w:pPr>
      <w:r>
        <w:rPr>
          <w:rFonts w:eastAsia="等线"/>
          <w:lang w:eastAsia="zh-CN"/>
        </w:rPr>
        <w:t xml:space="preserve">                                 </w:t>
      </w:r>
      <w:r w:rsidRPr="009F47F8">
        <w:rPr>
          <w:rFonts w:eastAsia="等线"/>
          <w:b/>
          <w:lang w:eastAsia="zh-CN"/>
        </w:rPr>
        <w:t xml:space="preserve">   Table1: HD-FDD REFSENS tightening from FD-FDD for NR </w:t>
      </w:r>
    </w:p>
    <w:tbl>
      <w:tblPr>
        <w:tblStyle w:val="aff"/>
        <w:tblW w:w="0" w:type="auto"/>
        <w:jc w:val="center"/>
        <w:tblLook w:val="04A0" w:firstRow="1" w:lastRow="0" w:firstColumn="1" w:lastColumn="0" w:noHBand="0" w:noVBand="1"/>
      </w:tblPr>
      <w:tblGrid>
        <w:gridCol w:w="1904"/>
        <w:gridCol w:w="2049"/>
        <w:gridCol w:w="3179"/>
      </w:tblGrid>
      <w:tr w:rsidR="009F47F8" w14:paraId="058E0F16" w14:textId="77777777" w:rsidTr="009F47F8">
        <w:trPr>
          <w:trHeight w:val="226"/>
          <w:jc w:val="center"/>
        </w:trPr>
        <w:tc>
          <w:tcPr>
            <w:tcW w:w="1904" w:type="dxa"/>
            <w:vAlign w:val="center"/>
          </w:tcPr>
          <w:p w14:paraId="1FAE0B87" w14:textId="77777777" w:rsidR="009F47F8" w:rsidRPr="009F47F8" w:rsidRDefault="009F47F8" w:rsidP="00CE4D44">
            <w:pPr>
              <w:pStyle w:val="af3"/>
              <w:rPr>
                <w:sz w:val="20"/>
              </w:rPr>
            </w:pPr>
            <w:r w:rsidRPr="009F47F8">
              <w:rPr>
                <w:sz w:val="20"/>
              </w:rPr>
              <w:t>FD-FDD 5MHz REFSENS</w:t>
            </w:r>
          </w:p>
        </w:tc>
        <w:tc>
          <w:tcPr>
            <w:tcW w:w="2049" w:type="dxa"/>
            <w:vAlign w:val="center"/>
          </w:tcPr>
          <w:p w14:paraId="72FCEDAA" w14:textId="77777777" w:rsidR="009F47F8" w:rsidRPr="009F47F8" w:rsidRDefault="009F47F8" w:rsidP="00CE4D44">
            <w:pPr>
              <w:pStyle w:val="af3"/>
              <w:rPr>
                <w:sz w:val="20"/>
              </w:rPr>
            </w:pPr>
            <w:r w:rsidRPr="009F47F8">
              <w:rPr>
                <w:sz w:val="20"/>
              </w:rPr>
              <w:t>HD-FDD REFSENS Tightening</w:t>
            </w:r>
          </w:p>
        </w:tc>
        <w:tc>
          <w:tcPr>
            <w:tcW w:w="3179" w:type="dxa"/>
            <w:vAlign w:val="center"/>
          </w:tcPr>
          <w:p w14:paraId="6C3698BA" w14:textId="77777777" w:rsidR="009F47F8" w:rsidRPr="009F47F8" w:rsidRDefault="009F47F8" w:rsidP="00CE4D44">
            <w:pPr>
              <w:pStyle w:val="af3"/>
              <w:rPr>
                <w:sz w:val="20"/>
              </w:rPr>
            </w:pPr>
            <w:r w:rsidRPr="009F47F8">
              <w:rPr>
                <w:sz w:val="20"/>
              </w:rPr>
              <w:t>Bands</w:t>
            </w:r>
          </w:p>
        </w:tc>
      </w:tr>
      <w:tr w:rsidR="009F47F8" w14:paraId="43111ABF" w14:textId="77777777" w:rsidTr="009F47F8">
        <w:trPr>
          <w:trHeight w:val="226"/>
          <w:jc w:val="center"/>
        </w:trPr>
        <w:tc>
          <w:tcPr>
            <w:tcW w:w="1904" w:type="dxa"/>
            <w:vAlign w:val="center"/>
          </w:tcPr>
          <w:p w14:paraId="35E567AE" w14:textId="77777777" w:rsidR="009F47F8" w:rsidRPr="009F47F8" w:rsidRDefault="009F47F8" w:rsidP="00CE4D44">
            <w:pPr>
              <w:pStyle w:val="af3"/>
              <w:rPr>
                <w:sz w:val="20"/>
              </w:rPr>
            </w:pPr>
            <w:r w:rsidRPr="009F47F8">
              <w:rPr>
                <w:sz w:val="20"/>
              </w:rPr>
              <w:t xml:space="preserve">≤ -100 </w:t>
            </w:r>
            <w:proofErr w:type="spellStart"/>
            <w:r w:rsidRPr="009F47F8">
              <w:rPr>
                <w:sz w:val="20"/>
              </w:rPr>
              <w:t>dBm</w:t>
            </w:r>
            <w:proofErr w:type="spellEnd"/>
          </w:p>
        </w:tc>
        <w:tc>
          <w:tcPr>
            <w:tcW w:w="2049" w:type="dxa"/>
            <w:vAlign w:val="center"/>
          </w:tcPr>
          <w:p w14:paraId="3CC749E4" w14:textId="77777777" w:rsidR="009F47F8" w:rsidRPr="009F47F8" w:rsidRDefault="009F47F8" w:rsidP="00CE4D44">
            <w:pPr>
              <w:pStyle w:val="af3"/>
              <w:rPr>
                <w:sz w:val="20"/>
              </w:rPr>
            </w:pPr>
            <w:r w:rsidRPr="009F47F8">
              <w:rPr>
                <w:sz w:val="20"/>
              </w:rPr>
              <w:t>0 dB</w:t>
            </w:r>
          </w:p>
        </w:tc>
        <w:tc>
          <w:tcPr>
            <w:tcW w:w="3179" w:type="dxa"/>
            <w:vAlign w:val="center"/>
          </w:tcPr>
          <w:p w14:paraId="446A74D6" w14:textId="77777777" w:rsidR="009F47F8" w:rsidRPr="009F47F8" w:rsidRDefault="009F47F8" w:rsidP="00CE4D44">
            <w:pPr>
              <w:pStyle w:val="af3"/>
              <w:rPr>
                <w:sz w:val="20"/>
              </w:rPr>
            </w:pPr>
            <w:r w:rsidRPr="009F47F8">
              <w:rPr>
                <w:sz w:val="20"/>
              </w:rPr>
              <w:t>n1, n18, n24, n70</w:t>
            </w:r>
          </w:p>
        </w:tc>
      </w:tr>
      <w:tr w:rsidR="009F47F8" w14:paraId="4F446B53" w14:textId="77777777" w:rsidTr="009F47F8">
        <w:trPr>
          <w:trHeight w:val="226"/>
          <w:jc w:val="center"/>
        </w:trPr>
        <w:tc>
          <w:tcPr>
            <w:tcW w:w="1904" w:type="dxa"/>
            <w:vAlign w:val="center"/>
          </w:tcPr>
          <w:p w14:paraId="023BE589" w14:textId="77777777" w:rsidR="009F47F8" w:rsidRPr="009F47F8" w:rsidRDefault="009F47F8" w:rsidP="00CE4D44">
            <w:pPr>
              <w:pStyle w:val="af3"/>
              <w:rPr>
                <w:sz w:val="20"/>
              </w:rPr>
            </w:pPr>
            <w:r w:rsidRPr="009F47F8">
              <w:rPr>
                <w:sz w:val="20"/>
              </w:rPr>
              <w:t xml:space="preserve">&gt; -100 </w:t>
            </w:r>
            <w:proofErr w:type="spellStart"/>
            <w:r w:rsidRPr="009F47F8">
              <w:rPr>
                <w:sz w:val="20"/>
              </w:rPr>
              <w:t>dBm</w:t>
            </w:r>
            <w:proofErr w:type="spellEnd"/>
            <w:r w:rsidRPr="009F47F8">
              <w:rPr>
                <w:sz w:val="20"/>
              </w:rPr>
              <w:t xml:space="preserve"> and ≤ -</w:t>
            </w:r>
            <w:r w:rsidRPr="009F47F8">
              <w:rPr>
                <w:sz w:val="20"/>
              </w:rPr>
              <w:lastRenderedPageBreak/>
              <w:t xml:space="preserve">99 </w:t>
            </w:r>
            <w:proofErr w:type="spellStart"/>
            <w:r w:rsidRPr="009F47F8">
              <w:rPr>
                <w:sz w:val="20"/>
              </w:rPr>
              <w:t>dBm</w:t>
            </w:r>
            <w:proofErr w:type="spellEnd"/>
          </w:p>
        </w:tc>
        <w:tc>
          <w:tcPr>
            <w:tcW w:w="2049" w:type="dxa"/>
            <w:vAlign w:val="center"/>
          </w:tcPr>
          <w:p w14:paraId="4EE16B92" w14:textId="77777777" w:rsidR="009F47F8" w:rsidRPr="009F47F8" w:rsidRDefault="009F47F8" w:rsidP="00CE4D44">
            <w:pPr>
              <w:pStyle w:val="af3"/>
              <w:rPr>
                <w:sz w:val="20"/>
              </w:rPr>
            </w:pPr>
            <w:r w:rsidRPr="009F47F8">
              <w:rPr>
                <w:sz w:val="20"/>
              </w:rPr>
              <w:lastRenderedPageBreak/>
              <w:t>0.5 dB</w:t>
            </w:r>
          </w:p>
        </w:tc>
        <w:tc>
          <w:tcPr>
            <w:tcW w:w="3179" w:type="dxa"/>
            <w:vAlign w:val="center"/>
          </w:tcPr>
          <w:p w14:paraId="38E89FBA" w14:textId="77777777" w:rsidR="009F47F8" w:rsidRPr="009F47F8" w:rsidRDefault="009F47F8" w:rsidP="00CE4D44">
            <w:pPr>
              <w:pStyle w:val="af3"/>
              <w:rPr>
                <w:sz w:val="20"/>
              </w:rPr>
            </w:pPr>
            <w:r w:rsidRPr="009F47F8">
              <w:rPr>
                <w:sz w:val="20"/>
              </w:rPr>
              <w:t>n30, n65, n66, n74</w:t>
            </w:r>
          </w:p>
        </w:tc>
      </w:tr>
      <w:tr w:rsidR="009F47F8" w:rsidRPr="00732C0B" w14:paraId="17AC4F4B" w14:textId="77777777" w:rsidTr="009F47F8">
        <w:trPr>
          <w:trHeight w:val="226"/>
          <w:jc w:val="center"/>
        </w:trPr>
        <w:tc>
          <w:tcPr>
            <w:tcW w:w="1904" w:type="dxa"/>
            <w:vAlign w:val="center"/>
          </w:tcPr>
          <w:p w14:paraId="0ED6374E" w14:textId="77777777" w:rsidR="009F47F8" w:rsidRPr="009F47F8" w:rsidRDefault="009F47F8" w:rsidP="00CE4D44">
            <w:pPr>
              <w:pStyle w:val="af3"/>
              <w:rPr>
                <w:sz w:val="20"/>
              </w:rPr>
            </w:pPr>
            <w:r w:rsidRPr="009F47F8">
              <w:rPr>
                <w:sz w:val="20"/>
              </w:rPr>
              <w:t xml:space="preserve">&gt; -99 </w:t>
            </w:r>
            <w:proofErr w:type="spellStart"/>
            <w:r w:rsidRPr="009F47F8">
              <w:rPr>
                <w:sz w:val="20"/>
              </w:rPr>
              <w:t>dBm</w:t>
            </w:r>
            <w:proofErr w:type="spellEnd"/>
          </w:p>
        </w:tc>
        <w:tc>
          <w:tcPr>
            <w:tcW w:w="2049" w:type="dxa"/>
            <w:vAlign w:val="center"/>
          </w:tcPr>
          <w:p w14:paraId="4B14713E" w14:textId="77777777" w:rsidR="009F47F8" w:rsidRPr="009F47F8" w:rsidRDefault="009F47F8" w:rsidP="00CE4D44">
            <w:pPr>
              <w:pStyle w:val="af3"/>
              <w:rPr>
                <w:sz w:val="20"/>
              </w:rPr>
            </w:pPr>
            <w:r w:rsidRPr="009F47F8">
              <w:rPr>
                <w:sz w:val="20"/>
              </w:rPr>
              <w:t>0.8 dB</w:t>
            </w:r>
          </w:p>
        </w:tc>
        <w:tc>
          <w:tcPr>
            <w:tcW w:w="3179" w:type="dxa"/>
            <w:vAlign w:val="center"/>
          </w:tcPr>
          <w:p w14:paraId="6A49436B" w14:textId="77777777" w:rsidR="009F47F8" w:rsidRPr="009F47F8" w:rsidRDefault="009F47F8" w:rsidP="00CE4D44">
            <w:pPr>
              <w:pStyle w:val="af3"/>
              <w:rPr>
                <w:sz w:val="20"/>
              </w:rPr>
            </w:pPr>
            <w:r w:rsidRPr="009F47F8">
              <w:rPr>
                <w:sz w:val="20"/>
              </w:rPr>
              <w:t>n2, n3, n5, n7, n8, n12, n13, n14, n20, n25, n26, n28, n71, n85</w:t>
            </w:r>
          </w:p>
        </w:tc>
      </w:tr>
    </w:tbl>
    <w:p w14:paraId="777107FD" w14:textId="5C2C26C7" w:rsidR="004079FC" w:rsidRDefault="004079FC" w:rsidP="00EC798D">
      <w:pPr>
        <w:rPr>
          <w:rFonts w:eastAsia="等线"/>
          <w:lang w:eastAsia="zh-CN"/>
        </w:rPr>
      </w:pPr>
    </w:p>
    <w:p w14:paraId="05A9A87E" w14:textId="77777777" w:rsidR="004079FC" w:rsidRDefault="004079FC" w:rsidP="004079FC">
      <w:pPr>
        <w:pStyle w:val="TH"/>
      </w:pPr>
      <w:bookmarkStart w:id="1" w:name="_Hlk101788946"/>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4079FC" w14:paraId="32D31BF0" w14:textId="77777777" w:rsidTr="00CE4D44">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58B1A9FC" w14:textId="77777777" w:rsidR="004079FC" w:rsidRDefault="004079FC" w:rsidP="00CE4D44">
            <w:pPr>
              <w:pStyle w:val="TAH"/>
              <w:rPr>
                <w:rFonts w:eastAsia="PMingLiU"/>
                <w:lang w:val="en-US" w:eastAsia="en-GB"/>
              </w:rPr>
            </w:pPr>
            <w:r>
              <w:rPr>
                <w:rFonts w:eastAsia="PMingLiU"/>
                <w:lang w:val="en-US" w:eastAsia="en-GB"/>
              </w:rPr>
              <w:t>Operating band / SCS / Channel bandwidth</w:t>
            </w:r>
          </w:p>
        </w:tc>
      </w:tr>
      <w:tr w:rsidR="004079FC" w14:paraId="0334DB45" w14:textId="77777777" w:rsidTr="00CE4D4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7E39589" w14:textId="77777777" w:rsidR="004079FC" w:rsidRDefault="004079FC" w:rsidP="00CE4D44">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0EC9053" w14:textId="77777777" w:rsidR="004079FC" w:rsidRDefault="004079FC" w:rsidP="00CE4D44">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2E6974AE" w14:textId="77777777" w:rsidR="004079FC" w:rsidRDefault="004079FC" w:rsidP="00CE4D44">
            <w:pPr>
              <w:pStyle w:val="TAH"/>
              <w:rPr>
                <w:rFonts w:eastAsia="PMingLiU"/>
                <w:lang w:val="en-US" w:eastAsia="en-GB"/>
              </w:rPr>
            </w:pPr>
            <w:r>
              <w:rPr>
                <w:rFonts w:eastAsia="PMingLiU"/>
                <w:lang w:val="en-US" w:eastAsia="en-GB"/>
              </w:rPr>
              <w:t>5</w:t>
            </w:r>
          </w:p>
          <w:p w14:paraId="1EADF75A" w14:textId="77777777" w:rsidR="004079FC" w:rsidRDefault="004079FC" w:rsidP="00CE4D4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F6FDC2" w14:textId="77777777" w:rsidR="004079FC" w:rsidRDefault="004079FC" w:rsidP="00CE4D44">
            <w:pPr>
              <w:pStyle w:val="TAH"/>
              <w:rPr>
                <w:rFonts w:eastAsia="PMingLiU"/>
                <w:lang w:val="en-US" w:eastAsia="en-GB"/>
              </w:rPr>
            </w:pPr>
            <w:r>
              <w:rPr>
                <w:rFonts w:eastAsia="PMingLiU"/>
                <w:lang w:val="en-US" w:eastAsia="en-GB"/>
              </w:rPr>
              <w:t>10</w:t>
            </w:r>
          </w:p>
          <w:p w14:paraId="2871A896" w14:textId="77777777" w:rsidR="004079FC" w:rsidRDefault="004079FC" w:rsidP="00CE4D4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2B5D434F" w14:textId="77777777" w:rsidR="004079FC" w:rsidRDefault="004079FC" w:rsidP="00CE4D44">
            <w:pPr>
              <w:pStyle w:val="TAH"/>
              <w:rPr>
                <w:rFonts w:eastAsia="PMingLiU"/>
                <w:lang w:val="en-US" w:eastAsia="en-GB"/>
              </w:rPr>
            </w:pPr>
            <w:r>
              <w:rPr>
                <w:rFonts w:eastAsia="PMingLiU"/>
                <w:lang w:val="en-US" w:eastAsia="en-GB"/>
              </w:rPr>
              <w:t>15</w:t>
            </w:r>
          </w:p>
          <w:p w14:paraId="33EBE5BF" w14:textId="77777777" w:rsidR="004079FC" w:rsidRDefault="004079FC" w:rsidP="00CE4D4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D9A521" w14:textId="77777777" w:rsidR="004079FC" w:rsidRDefault="004079FC" w:rsidP="00CE4D44">
            <w:pPr>
              <w:pStyle w:val="TAH"/>
              <w:rPr>
                <w:rFonts w:eastAsia="PMingLiU"/>
                <w:lang w:val="en-US" w:eastAsia="en-GB"/>
              </w:rPr>
            </w:pPr>
            <w:r>
              <w:rPr>
                <w:rFonts w:eastAsia="PMingLiU"/>
                <w:lang w:val="en-US" w:eastAsia="en-GB"/>
              </w:rPr>
              <w:t>20</w:t>
            </w:r>
          </w:p>
          <w:p w14:paraId="67A0CD89" w14:textId="77777777" w:rsidR="004079FC" w:rsidRDefault="004079FC" w:rsidP="00CE4D4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F9E600" w14:textId="77777777" w:rsidR="004079FC" w:rsidRDefault="004079FC" w:rsidP="00CE4D44">
            <w:pPr>
              <w:pStyle w:val="TAH"/>
              <w:rPr>
                <w:rFonts w:eastAsia="PMingLiU"/>
                <w:lang w:val="en-US" w:eastAsia="en-GB"/>
              </w:rPr>
            </w:pPr>
            <w:r>
              <w:rPr>
                <w:rFonts w:eastAsia="PMingLiU"/>
                <w:lang w:val="en-US" w:eastAsia="en-GB"/>
              </w:rPr>
              <w:t>25</w:t>
            </w:r>
          </w:p>
          <w:p w14:paraId="73F950AF" w14:textId="77777777" w:rsidR="004079FC" w:rsidRDefault="004079FC" w:rsidP="00CE4D4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3E993CBD" w14:textId="77777777" w:rsidR="004079FC" w:rsidRDefault="004079FC" w:rsidP="00CE4D44">
            <w:pPr>
              <w:pStyle w:val="TAH"/>
              <w:rPr>
                <w:rFonts w:eastAsia="PMingLiU"/>
                <w:lang w:val="en-US" w:eastAsia="en-GB"/>
              </w:rPr>
            </w:pPr>
            <w:r>
              <w:rPr>
                <w:rFonts w:eastAsia="PMingLiU"/>
                <w:lang w:val="en-US" w:eastAsia="en-GB"/>
              </w:rPr>
              <w:t>30 MHz (</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17BBFF8C" w14:textId="77777777" w:rsidR="004079FC" w:rsidRDefault="004079FC" w:rsidP="00CE4D44">
            <w:pPr>
              <w:pStyle w:val="TAH"/>
              <w:rPr>
                <w:rFonts w:eastAsia="PMingLiU"/>
                <w:lang w:val="en-US" w:eastAsia="en-GB"/>
              </w:rPr>
            </w:pPr>
            <w:r>
              <w:rPr>
                <w:rFonts w:eastAsia="PMingLiU"/>
                <w:lang w:val="en-US" w:eastAsia="en-GB"/>
              </w:rPr>
              <w:t>35 MHz (</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474C04" w14:textId="77777777" w:rsidR="004079FC" w:rsidRDefault="004079FC" w:rsidP="00CE4D44">
            <w:pPr>
              <w:pStyle w:val="TAH"/>
              <w:rPr>
                <w:rFonts w:eastAsia="PMingLiU"/>
                <w:lang w:val="en-US" w:eastAsia="en-GB"/>
              </w:rPr>
            </w:pPr>
            <w:r>
              <w:rPr>
                <w:rFonts w:eastAsia="PMingLiU"/>
                <w:lang w:val="en-US" w:eastAsia="en-GB"/>
              </w:rPr>
              <w:t>40</w:t>
            </w:r>
          </w:p>
          <w:p w14:paraId="243C0B19" w14:textId="77777777" w:rsidR="004079FC" w:rsidRDefault="004079FC" w:rsidP="00CE4D4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2E828929" w14:textId="77777777" w:rsidR="004079FC" w:rsidRDefault="004079FC" w:rsidP="00CE4D44">
            <w:pPr>
              <w:pStyle w:val="TAH"/>
              <w:rPr>
                <w:rFonts w:eastAsia="PMingLiU"/>
                <w:lang w:val="en-US" w:eastAsia="en-GB"/>
              </w:rPr>
            </w:pPr>
            <w:r>
              <w:rPr>
                <w:rFonts w:eastAsia="PMingLiU"/>
                <w:lang w:val="en-US" w:eastAsia="en-GB"/>
              </w:rPr>
              <w:t>45 MHz (</w:t>
            </w:r>
            <w:proofErr w:type="spellStart"/>
            <w:r>
              <w:rPr>
                <w:rFonts w:eastAsia="PMingLiU"/>
                <w:lang w:val="en-US" w:eastAsia="en-GB"/>
              </w:rPr>
              <w:t>dBm</w:t>
            </w:r>
            <w:proofErr w:type="spellEnd"/>
            <w:r>
              <w:rPr>
                <w:rFonts w:eastAsia="PMingLiU"/>
                <w:lang w:val="en-US" w:eastAsia="en-GB"/>
              </w:rPr>
              <w:t>)</w:t>
            </w:r>
          </w:p>
        </w:tc>
        <w:tc>
          <w:tcPr>
            <w:tcW w:w="814" w:type="dxa"/>
            <w:tcBorders>
              <w:top w:val="single" w:sz="4" w:space="0" w:color="auto"/>
              <w:left w:val="single" w:sz="4" w:space="0" w:color="auto"/>
              <w:bottom w:val="single" w:sz="4" w:space="0" w:color="auto"/>
              <w:right w:val="single" w:sz="4" w:space="0" w:color="auto"/>
            </w:tcBorders>
            <w:vAlign w:val="center"/>
            <w:hideMark/>
          </w:tcPr>
          <w:p w14:paraId="60D4C3E2" w14:textId="77777777" w:rsidR="004079FC" w:rsidRDefault="004079FC" w:rsidP="00CE4D44">
            <w:pPr>
              <w:pStyle w:val="TAH"/>
              <w:rPr>
                <w:rFonts w:eastAsia="PMingLiU"/>
                <w:lang w:val="en-US" w:eastAsia="en-GB"/>
              </w:rPr>
            </w:pPr>
            <w:r>
              <w:rPr>
                <w:rFonts w:eastAsia="PMingLiU"/>
                <w:lang w:val="en-US" w:eastAsia="en-GB"/>
              </w:rPr>
              <w:t>50</w:t>
            </w:r>
          </w:p>
          <w:p w14:paraId="5D6B94B5" w14:textId="77777777" w:rsidR="004079FC" w:rsidRDefault="004079FC" w:rsidP="00CE4D4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r>
      <w:tr w:rsidR="004079FC" w14:paraId="2F2DC2D8" w14:textId="77777777" w:rsidTr="00CE4D44">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74C4BFA" w14:textId="77777777" w:rsidR="004079FC" w:rsidRDefault="004079FC" w:rsidP="00CE4D44">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50B827A" w14:textId="77777777" w:rsidR="004079FC" w:rsidRDefault="004079FC" w:rsidP="00CE4D44">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25992ED4" w14:textId="77777777" w:rsidR="004079FC" w:rsidRDefault="004079FC" w:rsidP="00CE4D44">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00A650D0" w14:textId="77777777" w:rsidR="004079FC" w:rsidRDefault="004079FC" w:rsidP="00CE4D44">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0776EE38" w14:textId="77777777" w:rsidR="004079FC" w:rsidRDefault="004079FC" w:rsidP="00CE4D44">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789D85BA" w14:textId="77777777" w:rsidR="004079FC" w:rsidRDefault="004079FC" w:rsidP="00CE4D44">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4E201C6E"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0EF80C0"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F2B28F5" w14:textId="77777777" w:rsidR="004079FC" w:rsidRDefault="004079FC" w:rsidP="00CE4D4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5CF055C"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0D89C4" w14:textId="77777777" w:rsidR="004079FC" w:rsidRDefault="004079FC" w:rsidP="00CE4D4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C6AFB0B" w14:textId="77777777" w:rsidR="004079FC" w:rsidRDefault="004079FC" w:rsidP="00CE4D44">
            <w:pPr>
              <w:pStyle w:val="TAC"/>
              <w:rPr>
                <w:rFonts w:eastAsia="PMingLiU"/>
                <w:lang w:val="en-US" w:eastAsia="en-GB"/>
              </w:rPr>
            </w:pPr>
          </w:p>
        </w:tc>
      </w:tr>
      <w:tr w:rsidR="004079FC" w14:paraId="503D42C7" w14:textId="77777777" w:rsidTr="00CE4D44">
        <w:trPr>
          <w:trHeight w:val="187"/>
          <w:jc w:val="center"/>
        </w:trPr>
        <w:tc>
          <w:tcPr>
            <w:tcW w:w="1100" w:type="dxa"/>
            <w:tcBorders>
              <w:top w:val="nil"/>
              <w:left w:val="single" w:sz="4" w:space="0" w:color="auto"/>
              <w:bottom w:val="nil"/>
              <w:right w:val="single" w:sz="4" w:space="0" w:color="auto"/>
            </w:tcBorders>
            <w:vAlign w:val="center"/>
            <w:hideMark/>
          </w:tcPr>
          <w:p w14:paraId="0998970A" w14:textId="77777777" w:rsidR="004079FC" w:rsidRDefault="004079FC" w:rsidP="00CE4D44">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DE70172" w14:textId="77777777" w:rsidR="004079FC" w:rsidRDefault="004079FC" w:rsidP="00CE4D44">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622F4FB3" w14:textId="77777777" w:rsidR="004079FC" w:rsidRDefault="004079FC" w:rsidP="00CE4D4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C116556" w14:textId="77777777" w:rsidR="004079FC" w:rsidRDefault="004079FC" w:rsidP="00CE4D44">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2696FE1" w14:textId="77777777" w:rsidR="004079FC" w:rsidRDefault="004079FC" w:rsidP="00CE4D44">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31F5EA33" w14:textId="77777777" w:rsidR="004079FC" w:rsidRDefault="004079FC" w:rsidP="00CE4D44">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422669BD"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6B34EE0"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7E5D1B3" w14:textId="77777777" w:rsidR="004079FC" w:rsidRDefault="004079FC" w:rsidP="00CE4D4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AA9034"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6ADC01" w14:textId="77777777" w:rsidR="004079FC" w:rsidRDefault="004079FC" w:rsidP="00CE4D4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686E649" w14:textId="77777777" w:rsidR="004079FC" w:rsidRDefault="004079FC" w:rsidP="00CE4D44">
            <w:pPr>
              <w:pStyle w:val="TAC"/>
              <w:rPr>
                <w:rFonts w:eastAsia="PMingLiU"/>
                <w:lang w:val="en-US" w:eastAsia="en-GB"/>
              </w:rPr>
            </w:pPr>
          </w:p>
        </w:tc>
      </w:tr>
      <w:tr w:rsidR="004079FC" w14:paraId="029218AA" w14:textId="77777777" w:rsidTr="00CE4D44">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5937B857" w14:textId="77777777" w:rsidR="004079FC" w:rsidRDefault="004079FC" w:rsidP="00CE4D44">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9A7B899" w14:textId="77777777" w:rsidR="004079FC" w:rsidRDefault="004079FC" w:rsidP="00CE4D44">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2619B00" w14:textId="77777777" w:rsidR="004079FC" w:rsidRDefault="004079FC" w:rsidP="00CE4D4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5842B8A" w14:textId="77777777" w:rsidR="004079FC" w:rsidRDefault="004079FC" w:rsidP="00CE4D44">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2A870D20" w14:textId="77777777" w:rsidR="004079FC" w:rsidRDefault="004079FC" w:rsidP="00CE4D44">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1A0F3CC0" w14:textId="77777777" w:rsidR="004079FC" w:rsidRDefault="004079FC" w:rsidP="00CE4D44">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59A4719"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A67083"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3710AD" w14:textId="77777777" w:rsidR="004079FC" w:rsidRDefault="004079FC" w:rsidP="00CE4D4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187BACE"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163159" w14:textId="77777777" w:rsidR="004079FC" w:rsidRDefault="004079FC" w:rsidP="00CE4D4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1700C3B" w14:textId="77777777" w:rsidR="004079FC" w:rsidRDefault="004079FC" w:rsidP="00CE4D44">
            <w:pPr>
              <w:pStyle w:val="TAC"/>
              <w:rPr>
                <w:rFonts w:eastAsia="PMingLiU"/>
                <w:lang w:val="en-US" w:eastAsia="en-GB"/>
              </w:rPr>
            </w:pPr>
          </w:p>
        </w:tc>
      </w:tr>
      <w:tr w:rsidR="004079FC" w14:paraId="1644D127" w14:textId="77777777" w:rsidTr="00CE4D44">
        <w:trPr>
          <w:trHeight w:val="187"/>
          <w:jc w:val="center"/>
        </w:trPr>
        <w:tc>
          <w:tcPr>
            <w:tcW w:w="1100" w:type="dxa"/>
            <w:tcBorders>
              <w:top w:val="single" w:sz="4" w:space="0" w:color="auto"/>
              <w:left w:val="single" w:sz="4" w:space="0" w:color="auto"/>
              <w:bottom w:val="nil"/>
              <w:right w:val="single" w:sz="4" w:space="0" w:color="auto"/>
            </w:tcBorders>
            <w:vAlign w:val="center"/>
          </w:tcPr>
          <w:p w14:paraId="39C8F472" w14:textId="77777777" w:rsidR="004079FC" w:rsidRDefault="004079FC" w:rsidP="00CE4D44">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D568637" w14:textId="77777777" w:rsidR="004079FC" w:rsidRDefault="004079FC" w:rsidP="00CE4D44">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2B67E3CB" w14:textId="77777777" w:rsidR="004079FC" w:rsidRDefault="004079FC" w:rsidP="00CE4D44">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4B9AA74E" w14:textId="77777777" w:rsidR="004079FC" w:rsidRDefault="004079FC" w:rsidP="00CE4D44">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07113CE5" w14:textId="77777777" w:rsidR="004079FC" w:rsidRDefault="004079FC" w:rsidP="00CE4D44">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3B59E3B3" w14:textId="77777777" w:rsidR="004079FC" w:rsidRDefault="004079FC" w:rsidP="00CE4D44">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28120F3"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D9B25E"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9C7A71" w14:textId="77777777" w:rsidR="004079FC" w:rsidRDefault="004079FC" w:rsidP="00CE4D4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E123E08"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E291D8" w14:textId="77777777" w:rsidR="004079FC" w:rsidRDefault="004079FC" w:rsidP="00CE4D4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B01FC9B" w14:textId="77777777" w:rsidR="004079FC" w:rsidRDefault="004079FC" w:rsidP="00CE4D44">
            <w:pPr>
              <w:pStyle w:val="TAC"/>
              <w:rPr>
                <w:rFonts w:eastAsia="PMingLiU"/>
                <w:lang w:val="en-US" w:eastAsia="en-GB"/>
              </w:rPr>
            </w:pPr>
          </w:p>
        </w:tc>
      </w:tr>
      <w:tr w:rsidR="004079FC" w14:paraId="0968E62C" w14:textId="77777777" w:rsidTr="00CE4D44">
        <w:trPr>
          <w:trHeight w:val="187"/>
          <w:jc w:val="center"/>
        </w:trPr>
        <w:tc>
          <w:tcPr>
            <w:tcW w:w="1100" w:type="dxa"/>
            <w:tcBorders>
              <w:top w:val="nil"/>
              <w:left w:val="single" w:sz="4" w:space="0" w:color="auto"/>
              <w:bottom w:val="nil"/>
              <w:right w:val="single" w:sz="4" w:space="0" w:color="auto"/>
            </w:tcBorders>
            <w:vAlign w:val="center"/>
          </w:tcPr>
          <w:p w14:paraId="69188EF8" w14:textId="77777777" w:rsidR="004079FC" w:rsidRDefault="004079FC" w:rsidP="00CE4D44">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6E31BD12" w14:textId="77777777" w:rsidR="004079FC" w:rsidRDefault="004079FC" w:rsidP="00CE4D44">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052F5AD9" w14:textId="77777777" w:rsidR="004079FC" w:rsidRDefault="004079FC" w:rsidP="00CE4D4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4BCDB53" w14:textId="77777777" w:rsidR="004079FC" w:rsidRDefault="004079FC" w:rsidP="00CE4D44">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5C36C43C" w14:textId="77777777" w:rsidR="004079FC" w:rsidRDefault="004079FC" w:rsidP="00CE4D44">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3C131DC5" w14:textId="77777777" w:rsidR="004079FC" w:rsidRDefault="004079FC" w:rsidP="00CE4D44">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4469DE97"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C8D2065"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D209EDB" w14:textId="77777777" w:rsidR="004079FC" w:rsidRDefault="004079FC" w:rsidP="00CE4D4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77AFB12"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FEAE44" w14:textId="77777777" w:rsidR="004079FC" w:rsidRDefault="004079FC" w:rsidP="00CE4D4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C70408B" w14:textId="77777777" w:rsidR="004079FC" w:rsidRDefault="004079FC" w:rsidP="00CE4D44">
            <w:pPr>
              <w:pStyle w:val="TAC"/>
              <w:rPr>
                <w:rFonts w:eastAsia="PMingLiU"/>
                <w:lang w:val="en-US" w:eastAsia="en-GB"/>
              </w:rPr>
            </w:pPr>
          </w:p>
        </w:tc>
      </w:tr>
      <w:tr w:rsidR="004079FC" w14:paraId="0D550B18" w14:textId="77777777" w:rsidTr="00CE4D44">
        <w:trPr>
          <w:trHeight w:val="187"/>
          <w:jc w:val="center"/>
        </w:trPr>
        <w:tc>
          <w:tcPr>
            <w:tcW w:w="1100" w:type="dxa"/>
            <w:tcBorders>
              <w:top w:val="nil"/>
              <w:left w:val="single" w:sz="4" w:space="0" w:color="auto"/>
              <w:bottom w:val="single" w:sz="4" w:space="0" w:color="auto"/>
              <w:right w:val="single" w:sz="4" w:space="0" w:color="auto"/>
            </w:tcBorders>
            <w:vAlign w:val="center"/>
          </w:tcPr>
          <w:p w14:paraId="1852D903" w14:textId="77777777" w:rsidR="004079FC" w:rsidRDefault="004079FC" w:rsidP="00CE4D44">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D5C1651" w14:textId="77777777" w:rsidR="004079FC" w:rsidRDefault="004079FC" w:rsidP="00CE4D44">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0D0ED2E" w14:textId="77777777" w:rsidR="004079FC" w:rsidRDefault="004079FC" w:rsidP="00CE4D4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A27C9B0" w14:textId="77777777" w:rsidR="004079FC" w:rsidRDefault="004079FC" w:rsidP="00CE4D44">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237145D2" w14:textId="77777777" w:rsidR="004079FC" w:rsidRDefault="004079FC" w:rsidP="00CE4D44">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4B905DCF" w14:textId="77777777" w:rsidR="004079FC" w:rsidRDefault="004079FC" w:rsidP="00CE4D44">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C6BA3D7"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79608C"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79B4FF" w14:textId="77777777" w:rsidR="004079FC" w:rsidRDefault="004079FC" w:rsidP="00CE4D4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F21882F"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723C21" w14:textId="77777777" w:rsidR="004079FC" w:rsidRDefault="004079FC" w:rsidP="00CE4D4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D799BA7" w14:textId="77777777" w:rsidR="004079FC" w:rsidRDefault="004079FC" w:rsidP="00CE4D44">
            <w:pPr>
              <w:pStyle w:val="TAC"/>
              <w:rPr>
                <w:rFonts w:eastAsia="PMingLiU"/>
                <w:lang w:val="en-US" w:eastAsia="en-GB"/>
              </w:rPr>
            </w:pPr>
          </w:p>
        </w:tc>
      </w:tr>
      <w:tr w:rsidR="004079FC" w14:paraId="541ACD15" w14:textId="77777777" w:rsidTr="00CE4D44">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2975EC1" w14:textId="63AA9EBD" w:rsidR="004079FC" w:rsidRPr="002206F5" w:rsidRDefault="004079FC" w:rsidP="00CE4D44">
            <w:pPr>
              <w:pStyle w:val="TAN"/>
              <w:rPr>
                <w:lang w:eastAsia="en-GB"/>
              </w:rPr>
            </w:pPr>
            <w:r w:rsidRPr="001C6098">
              <w:rPr>
                <w:lang w:eastAsia="en-GB"/>
              </w:rPr>
              <w:t>NOTE</w:t>
            </w:r>
            <w:r>
              <w:rPr>
                <w:rFonts w:ascii="等线" w:eastAsia="等线" w:hAnsi="等线"/>
                <w:lang w:eastAsia="zh-CN"/>
              </w:rPr>
              <w:t xml:space="preserve">: </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
    </w:tbl>
    <w:p w14:paraId="61475E19" w14:textId="77777777" w:rsidR="004079FC" w:rsidRPr="004079FC" w:rsidRDefault="004079FC" w:rsidP="00EC798D">
      <w:pPr>
        <w:rPr>
          <w:rFonts w:eastAsia="等线"/>
          <w:lang w:eastAsia="zh-CN"/>
        </w:rPr>
      </w:pPr>
    </w:p>
    <w:p w14:paraId="61CC6318" w14:textId="5C258A72" w:rsidR="00EC798D" w:rsidRDefault="009F47F8" w:rsidP="00BD607F">
      <w:pPr>
        <w:ind w:left="100" w:hangingChars="50" w:hanging="100"/>
        <w:jc w:val="both"/>
        <w:rPr>
          <w:rFonts w:eastAsia="等线"/>
          <w:lang w:eastAsia="zh-CN"/>
        </w:rPr>
      </w:pPr>
      <w:r>
        <w:rPr>
          <w:rFonts w:eastAsia="等线"/>
          <w:lang w:eastAsia="zh-CN"/>
        </w:rPr>
        <w:t xml:space="preserve">According to the table1, and Table 7.3.2-1, it can be found that n256 for 2RX HD-FDD Redcap REFSENS could be </w:t>
      </w:r>
      <w:r w:rsidR="004079FC">
        <w:rPr>
          <w:rFonts w:eastAsia="等线"/>
          <w:lang w:eastAsia="zh-CN"/>
        </w:rPr>
        <w:t xml:space="preserve">tightening 0.5 dB </w:t>
      </w:r>
      <w:r w:rsidR="004079FC">
        <w:rPr>
          <w:rFonts w:eastAsia="等线" w:hint="eastAsia"/>
          <w:lang w:eastAsia="zh-CN"/>
        </w:rPr>
        <w:t>compared</w:t>
      </w:r>
      <w:r w:rsidR="004079FC">
        <w:rPr>
          <w:rFonts w:eastAsia="等线"/>
          <w:lang w:eastAsia="zh-CN"/>
        </w:rPr>
        <w:t xml:space="preserve"> </w:t>
      </w:r>
      <w:r w:rsidR="004079FC">
        <w:rPr>
          <w:rFonts w:eastAsia="等线" w:hint="eastAsia"/>
          <w:lang w:eastAsia="zh-CN"/>
        </w:rPr>
        <w:t>with</w:t>
      </w:r>
      <w:r w:rsidR="004079FC">
        <w:rPr>
          <w:rFonts w:eastAsia="等线"/>
          <w:lang w:eastAsia="zh-CN"/>
        </w:rPr>
        <w:t xml:space="preserve"> 2RX FD-FDD REFSENS</w:t>
      </w:r>
      <w:r w:rsidR="004A588E">
        <w:rPr>
          <w:rFonts w:eastAsia="等线"/>
          <w:lang w:eastAsia="zh-CN"/>
        </w:rPr>
        <w:t xml:space="preserve">, </w:t>
      </w:r>
      <w:r w:rsidR="004079FC">
        <w:rPr>
          <w:rFonts w:eastAsia="等线"/>
          <w:lang w:eastAsia="zh-CN"/>
        </w:rPr>
        <w:t xml:space="preserve">n255 for 2RX HD-FDD Redcap REFSENS could be tightening 0 dB </w:t>
      </w:r>
      <w:r w:rsidR="004079FC">
        <w:rPr>
          <w:rFonts w:eastAsia="等线" w:hint="eastAsia"/>
          <w:lang w:eastAsia="zh-CN"/>
        </w:rPr>
        <w:t>compared</w:t>
      </w:r>
      <w:r w:rsidR="004079FC">
        <w:rPr>
          <w:rFonts w:eastAsia="等线"/>
          <w:lang w:eastAsia="zh-CN"/>
        </w:rPr>
        <w:t xml:space="preserve"> </w:t>
      </w:r>
      <w:r w:rsidR="004079FC">
        <w:rPr>
          <w:rFonts w:eastAsia="等线" w:hint="eastAsia"/>
          <w:lang w:eastAsia="zh-CN"/>
        </w:rPr>
        <w:t>with</w:t>
      </w:r>
      <w:r w:rsidR="004079FC">
        <w:rPr>
          <w:rFonts w:eastAsia="等线"/>
          <w:lang w:eastAsia="zh-CN"/>
        </w:rPr>
        <w:t xml:space="preserve"> 2RX FD-FDD REFSENS. </w:t>
      </w:r>
      <w:r w:rsidR="004C19D6">
        <w:rPr>
          <w:rFonts w:eastAsia="等线"/>
          <w:lang w:eastAsia="zh-CN"/>
        </w:rPr>
        <w:t>N254 for 2RX HD-FDD Red</w:t>
      </w:r>
      <w:r w:rsidR="00FC6B78">
        <w:rPr>
          <w:rFonts w:eastAsia="等线"/>
          <w:lang w:eastAsia="zh-CN"/>
        </w:rPr>
        <w:t xml:space="preserve">cap REFSENS could be tightened by 0.5dB. </w:t>
      </w:r>
      <w:r w:rsidR="004079FC">
        <w:rPr>
          <w:rFonts w:eastAsia="等线"/>
          <w:lang w:eastAsia="zh-CN"/>
        </w:rPr>
        <w:t xml:space="preserve">Based on </w:t>
      </w:r>
      <w:r w:rsidR="004A588E">
        <w:rPr>
          <w:rFonts w:eastAsia="等线"/>
          <w:lang w:eastAsia="zh-CN"/>
        </w:rPr>
        <w:t>th</w:t>
      </w:r>
      <w:r w:rsidR="004C19D6">
        <w:rPr>
          <w:rFonts w:eastAsia="等线"/>
          <w:lang w:eastAsia="zh-CN"/>
        </w:rPr>
        <w:t>e amylase above, it is proposed in Table 1: 2RX HD-FDD Redcap REFSENS requirements.</w:t>
      </w:r>
    </w:p>
    <w:p w14:paraId="4D85D1F6" w14:textId="223097CC" w:rsidR="00E819D0" w:rsidRPr="002F67D7" w:rsidRDefault="00E819D0" w:rsidP="002F67D7">
      <w:pPr>
        <w:ind w:left="100" w:hangingChars="50" w:hanging="100"/>
        <w:jc w:val="center"/>
        <w:rPr>
          <w:rFonts w:eastAsia="等线"/>
          <w:b/>
          <w:lang w:eastAsia="zh-CN"/>
        </w:rPr>
      </w:pPr>
      <w:r w:rsidRPr="002F67D7">
        <w:rPr>
          <w:rFonts w:eastAsia="等线"/>
          <w:b/>
          <w:lang w:eastAsia="zh-CN"/>
        </w:rPr>
        <w:t xml:space="preserve">Table 1: </w:t>
      </w:r>
      <w:r w:rsidR="0035263B">
        <w:rPr>
          <w:rFonts w:eastAsia="等线"/>
          <w:b/>
          <w:lang w:eastAsia="zh-CN"/>
        </w:rPr>
        <w:t xml:space="preserve">NR NTN </w:t>
      </w:r>
      <w:r w:rsidRPr="002F67D7">
        <w:rPr>
          <w:rFonts w:eastAsia="等线"/>
          <w:b/>
          <w:lang w:eastAsia="zh-CN"/>
        </w:rPr>
        <w:t>2RX HD-FDD Redcap REFSENS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E819D0" w14:paraId="7748225F" w14:textId="77777777" w:rsidTr="00446331">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427756C2" w14:textId="77777777" w:rsidR="00E819D0" w:rsidRDefault="00E819D0" w:rsidP="00446331">
            <w:pPr>
              <w:pStyle w:val="TAH"/>
              <w:rPr>
                <w:rFonts w:eastAsia="PMingLiU"/>
                <w:lang w:val="en-US" w:eastAsia="en-GB"/>
              </w:rPr>
            </w:pPr>
            <w:r>
              <w:rPr>
                <w:rFonts w:eastAsia="PMingLiU"/>
                <w:lang w:val="en-US" w:eastAsia="en-GB"/>
              </w:rPr>
              <w:t>Operating band / SCS / Channel bandwidth</w:t>
            </w:r>
          </w:p>
        </w:tc>
      </w:tr>
      <w:tr w:rsidR="00E819D0" w14:paraId="56DD681C" w14:textId="77777777" w:rsidTr="0044633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55B84CF" w14:textId="77777777" w:rsidR="00E819D0" w:rsidRDefault="00E819D0" w:rsidP="00446331">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302BB10" w14:textId="77777777" w:rsidR="00E819D0" w:rsidRDefault="00E819D0" w:rsidP="00446331">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ACF21B0" w14:textId="77777777" w:rsidR="00E819D0" w:rsidRDefault="00E819D0" w:rsidP="00446331">
            <w:pPr>
              <w:pStyle w:val="TAH"/>
              <w:rPr>
                <w:rFonts w:eastAsia="PMingLiU"/>
                <w:lang w:val="en-US" w:eastAsia="en-GB"/>
              </w:rPr>
            </w:pPr>
            <w:r>
              <w:rPr>
                <w:rFonts w:eastAsia="PMingLiU"/>
                <w:lang w:val="en-US" w:eastAsia="en-GB"/>
              </w:rPr>
              <w:t>5</w:t>
            </w:r>
          </w:p>
          <w:p w14:paraId="574C44B6" w14:textId="77777777" w:rsidR="00E819D0" w:rsidRDefault="00E819D0" w:rsidP="00446331">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F4E9EA" w14:textId="77777777" w:rsidR="00E819D0" w:rsidRDefault="00E819D0" w:rsidP="00446331">
            <w:pPr>
              <w:pStyle w:val="TAH"/>
              <w:rPr>
                <w:rFonts w:eastAsia="PMingLiU"/>
                <w:lang w:val="en-US" w:eastAsia="en-GB"/>
              </w:rPr>
            </w:pPr>
            <w:r>
              <w:rPr>
                <w:rFonts w:eastAsia="PMingLiU"/>
                <w:lang w:val="en-US" w:eastAsia="en-GB"/>
              </w:rPr>
              <w:t>10</w:t>
            </w:r>
          </w:p>
          <w:p w14:paraId="05BE69CA" w14:textId="77777777" w:rsidR="00E819D0" w:rsidRDefault="00E819D0" w:rsidP="00446331">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ED0B33" w14:textId="77777777" w:rsidR="00E819D0" w:rsidRDefault="00E819D0" w:rsidP="00446331">
            <w:pPr>
              <w:pStyle w:val="TAH"/>
              <w:rPr>
                <w:rFonts w:eastAsia="PMingLiU"/>
                <w:lang w:val="en-US" w:eastAsia="en-GB"/>
              </w:rPr>
            </w:pPr>
            <w:r>
              <w:rPr>
                <w:rFonts w:eastAsia="PMingLiU"/>
                <w:lang w:val="en-US" w:eastAsia="en-GB"/>
              </w:rPr>
              <w:t>15</w:t>
            </w:r>
          </w:p>
          <w:p w14:paraId="44D392CC" w14:textId="77777777" w:rsidR="00E819D0" w:rsidRDefault="00E819D0" w:rsidP="00446331">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03B36BE9" w14:textId="77777777" w:rsidR="00E819D0" w:rsidRDefault="00E819D0" w:rsidP="00446331">
            <w:pPr>
              <w:pStyle w:val="TAH"/>
              <w:rPr>
                <w:rFonts w:eastAsia="PMingLiU"/>
                <w:lang w:val="en-US" w:eastAsia="en-GB"/>
              </w:rPr>
            </w:pPr>
            <w:r>
              <w:rPr>
                <w:rFonts w:eastAsia="PMingLiU"/>
                <w:lang w:val="en-US" w:eastAsia="en-GB"/>
              </w:rPr>
              <w:t>20</w:t>
            </w:r>
          </w:p>
          <w:p w14:paraId="153F8E48" w14:textId="77777777" w:rsidR="00E819D0" w:rsidRDefault="00E819D0" w:rsidP="00446331">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422251" w14:textId="77777777" w:rsidR="00E819D0" w:rsidRDefault="00E819D0" w:rsidP="00446331">
            <w:pPr>
              <w:pStyle w:val="TAH"/>
              <w:rPr>
                <w:rFonts w:eastAsia="PMingLiU"/>
                <w:lang w:val="en-US" w:eastAsia="en-GB"/>
              </w:rPr>
            </w:pPr>
            <w:r>
              <w:rPr>
                <w:rFonts w:eastAsia="PMingLiU"/>
                <w:lang w:val="en-US" w:eastAsia="en-GB"/>
              </w:rPr>
              <w:t>25</w:t>
            </w:r>
          </w:p>
          <w:p w14:paraId="7E2B662C" w14:textId="77777777" w:rsidR="00E819D0" w:rsidRDefault="00E819D0" w:rsidP="00446331">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61FBA3A3" w14:textId="77777777" w:rsidR="00E819D0" w:rsidRDefault="00E819D0" w:rsidP="00446331">
            <w:pPr>
              <w:pStyle w:val="TAH"/>
              <w:rPr>
                <w:rFonts w:eastAsia="PMingLiU"/>
                <w:lang w:val="en-US" w:eastAsia="en-GB"/>
              </w:rPr>
            </w:pPr>
            <w:r>
              <w:rPr>
                <w:rFonts w:eastAsia="PMingLiU"/>
                <w:lang w:val="en-US" w:eastAsia="en-GB"/>
              </w:rPr>
              <w:t>30 MHz (</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0DC19596" w14:textId="77777777" w:rsidR="00E819D0" w:rsidRDefault="00E819D0" w:rsidP="00446331">
            <w:pPr>
              <w:pStyle w:val="TAH"/>
              <w:rPr>
                <w:rFonts w:eastAsia="PMingLiU"/>
                <w:lang w:val="en-US" w:eastAsia="en-GB"/>
              </w:rPr>
            </w:pPr>
            <w:r>
              <w:rPr>
                <w:rFonts w:eastAsia="PMingLiU"/>
                <w:lang w:val="en-US" w:eastAsia="en-GB"/>
              </w:rPr>
              <w:t>35 MHz (</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944826" w14:textId="77777777" w:rsidR="00E819D0" w:rsidRDefault="00E819D0" w:rsidP="00446331">
            <w:pPr>
              <w:pStyle w:val="TAH"/>
              <w:rPr>
                <w:rFonts w:eastAsia="PMingLiU"/>
                <w:lang w:val="en-US" w:eastAsia="en-GB"/>
              </w:rPr>
            </w:pPr>
            <w:r>
              <w:rPr>
                <w:rFonts w:eastAsia="PMingLiU"/>
                <w:lang w:val="en-US" w:eastAsia="en-GB"/>
              </w:rPr>
              <w:t>40</w:t>
            </w:r>
          </w:p>
          <w:p w14:paraId="11A0BD8A" w14:textId="77777777" w:rsidR="00E819D0" w:rsidRDefault="00E819D0" w:rsidP="00446331">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5E94018A" w14:textId="77777777" w:rsidR="00E819D0" w:rsidRDefault="00E819D0" w:rsidP="00446331">
            <w:pPr>
              <w:pStyle w:val="TAH"/>
              <w:rPr>
                <w:rFonts w:eastAsia="PMingLiU"/>
                <w:lang w:val="en-US" w:eastAsia="en-GB"/>
              </w:rPr>
            </w:pPr>
            <w:r>
              <w:rPr>
                <w:rFonts w:eastAsia="PMingLiU"/>
                <w:lang w:val="en-US" w:eastAsia="en-GB"/>
              </w:rPr>
              <w:t>45 MHz (</w:t>
            </w:r>
            <w:proofErr w:type="spellStart"/>
            <w:r>
              <w:rPr>
                <w:rFonts w:eastAsia="PMingLiU"/>
                <w:lang w:val="en-US" w:eastAsia="en-GB"/>
              </w:rPr>
              <w:t>dBm</w:t>
            </w:r>
            <w:proofErr w:type="spellEnd"/>
            <w:r>
              <w:rPr>
                <w:rFonts w:eastAsia="PMingLiU"/>
                <w:lang w:val="en-US" w:eastAsia="en-GB"/>
              </w:rPr>
              <w:t>)</w:t>
            </w:r>
          </w:p>
        </w:tc>
        <w:tc>
          <w:tcPr>
            <w:tcW w:w="814" w:type="dxa"/>
            <w:tcBorders>
              <w:top w:val="single" w:sz="4" w:space="0" w:color="auto"/>
              <w:left w:val="single" w:sz="4" w:space="0" w:color="auto"/>
              <w:bottom w:val="single" w:sz="4" w:space="0" w:color="auto"/>
              <w:right w:val="single" w:sz="4" w:space="0" w:color="auto"/>
            </w:tcBorders>
            <w:vAlign w:val="center"/>
            <w:hideMark/>
          </w:tcPr>
          <w:p w14:paraId="6F0C03FD" w14:textId="77777777" w:rsidR="00E819D0" w:rsidRDefault="00E819D0" w:rsidP="00446331">
            <w:pPr>
              <w:pStyle w:val="TAH"/>
              <w:rPr>
                <w:rFonts w:eastAsia="PMingLiU"/>
                <w:lang w:val="en-US" w:eastAsia="en-GB"/>
              </w:rPr>
            </w:pPr>
            <w:r>
              <w:rPr>
                <w:rFonts w:eastAsia="PMingLiU"/>
                <w:lang w:val="en-US" w:eastAsia="en-GB"/>
              </w:rPr>
              <w:t>50</w:t>
            </w:r>
          </w:p>
          <w:p w14:paraId="3B020097" w14:textId="77777777" w:rsidR="00E819D0" w:rsidRDefault="00E819D0" w:rsidP="00446331">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r>
      <w:tr w:rsidR="00E819D0" w14:paraId="518E61DC" w14:textId="77777777" w:rsidTr="0044633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06EFF06A" w14:textId="77777777" w:rsidR="00E819D0" w:rsidRDefault="00E819D0" w:rsidP="0044633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DE6B7BF" w14:textId="77777777" w:rsidR="00E819D0" w:rsidRDefault="00E819D0" w:rsidP="00446331">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5723FECA" w14:textId="77777777" w:rsidR="00E819D0" w:rsidRDefault="00E819D0" w:rsidP="00446331">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1AF27483" w14:textId="77777777" w:rsidR="00E819D0" w:rsidRDefault="00E819D0" w:rsidP="00446331">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26C72FF" w14:textId="77777777" w:rsidR="00E819D0" w:rsidRDefault="00E819D0" w:rsidP="00446331">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75847D52" w14:textId="77777777" w:rsidR="00E819D0" w:rsidRDefault="00E819D0" w:rsidP="00446331">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76C8A713" w14:textId="77777777" w:rsidR="00E819D0" w:rsidRDefault="00E819D0"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BE8083" w14:textId="77777777" w:rsidR="00E819D0" w:rsidRDefault="00E819D0"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954D7C3" w14:textId="77777777" w:rsidR="00E819D0" w:rsidRDefault="00E819D0" w:rsidP="0044633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6E63A31" w14:textId="77777777" w:rsidR="00E819D0" w:rsidRDefault="00E819D0"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534849" w14:textId="77777777" w:rsidR="00E819D0" w:rsidRDefault="00E819D0" w:rsidP="0044633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B08F43B" w14:textId="77777777" w:rsidR="00E819D0" w:rsidRDefault="00E819D0" w:rsidP="00446331">
            <w:pPr>
              <w:pStyle w:val="TAC"/>
              <w:rPr>
                <w:rFonts w:eastAsia="PMingLiU"/>
                <w:lang w:val="en-US" w:eastAsia="en-GB"/>
              </w:rPr>
            </w:pPr>
          </w:p>
        </w:tc>
      </w:tr>
      <w:tr w:rsidR="00E819D0" w14:paraId="425A4D15" w14:textId="77777777" w:rsidTr="00446331">
        <w:trPr>
          <w:trHeight w:val="187"/>
          <w:jc w:val="center"/>
        </w:trPr>
        <w:tc>
          <w:tcPr>
            <w:tcW w:w="1100" w:type="dxa"/>
            <w:tcBorders>
              <w:top w:val="nil"/>
              <w:left w:val="single" w:sz="4" w:space="0" w:color="auto"/>
              <w:bottom w:val="nil"/>
              <w:right w:val="single" w:sz="4" w:space="0" w:color="auto"/>
            </w:tcBorders>
            <w:vAlign w:val="center"/>
            <w:hideMark/>
          </w:tcPr>
          <w:p w14:paraId="5E4D1A73" w14:textId="77777777" w:rsidR="00E819D0" w:rsidRDefault="00E819D0" w:rsidP="00446331">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4EFC8C56" w14:textId="77777777" w:rsidR="00E819D0" w:rsidRDefault="00E819D0" w:rsidP="00446331">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49A0A1EC" w14:textId="77777777" w:rsidR="00E819D0" w:rsidRDefault="00E819D0" w:rsidP="0044633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270BD0B" w14:textId="77777777" w:rsidR="00E819D0" w:rsidRDefault="00E819D0" w:rsidP="00446331">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2A110E76" w14:textId="77777777" w:rsidR="00E819D0" w:rsidRDefault="00E819D0" w:rsidP="00446331">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B6498EF" w14:textId="77777777" w:rsidR="00E819D0" w:rsidRDefault="00E819D0" w:rsidP="00446331">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0D4C0163" w14:textId="77777777" w:rsidR="00E819D0" w:rsidRDefault="00E819D0"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7DDF07B" w14:textId="77777777" w:rsidR="00E819D0" w:rsidRDefault="00E819D0"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5F7D64" w14:textId="77777777" w:rsidR="00E819D0" w:rsidRDefault="00E819D0" w:rsidP="0044633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5A55F2" w14:textId="77777777" w:rsidR="00E819D0" w:rsidRDefault="00E819D0"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9FFEFA" w14:textId="77777777" w:rsidR="00E819D0" w:rsidRDefault="00E819D0" w:rsidP="0044633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B05A366" w14:textId="77777777" w:rsidR="00E819D0" w:rsidRDefault="00E819D0" w:rsidP="00446331">
            <w:pPr>
              <w:pStyle w:val="TAC"/>
              <w:rPr>
                <w:rFonts w:eastAsia="PMingLiU"/>
                <w:lang w:val="en-US" w:eastAsia="en-GB"/>
              </w:rPr>
            </w:pPr>
          </w:p>
        </w:tc>
      </w:tr>
      <w:tr w:rsidR="00E819D0" w14:paraId="4714F4D6" w14:textId="77777777" w:rsidTr="0044633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1D4BEDFB" w14:textId="77777777" w:rsidR="00E819D0" w:rsidRDefault="00E819D0" w:rsidP="0044633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4F57760" w14:textId="77777777" w:rsidR="00E819D0" w:rsidRDefault="00E819D0" w:rsidP="00446331">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57F15266" w14:textId="77777777" w:rsidR="00E819D0" w:rsidRDefault="00E819D0" w:rsidP="0044633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FF2F98E" w14:textId="77777777" w:rsidR="00E819D0" w:rsidRDefault="00E819D0" w:rsidP="00446331">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075CA903" w14:textId="77777777" w:rsidR="00E819D0" w:rsidRDefault="00E819D0" w:rsidP="00446331">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08CC8533" w14:textId="77777777" w:rsidR="00E819D0" w:rsidRDefault="00E819D0" w:rsidP="00446331">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291EB658" w14:textId="77777777" w:rsidR="00E819D0" w:rsidRDefault="00E819D0"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460605" w14:textId="77777777" w:rsidR="00E819D0" w:rsidRDefault="00E819D0"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619C33" w14:textId="77777777" w:rsidR="00E819D0" w:rsidRDefault="00E819D0" w:rsidP="0044633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AB214B6" w14:textId="77777777" w:rsidR="00E819D0" w:rsidRDefault="00E819D0"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D16F32" w14:textId="77777777" w:rsidR="00E819D0" w:rsidRDefault="00E819D0" w:rsidP="0044633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9A3AC46" w14:textId="77777777" w:rsidR="00E819D0" w:rsidRDefault="00E819D0" w:rsidP="00446331">
            <w:pPr>
              <w:pStyle w:val="TAC"/>
              <w:rPr>
                <w:rFonts w:eastAsia="PMingLiU"/>
                <w:lang w:val="en-US" w:eastAsia="en-GB"/>
              </w:rPr>
            </w:pPr>
          </w:p>
        </w:tc>
      </w:tr>
      <w:tr w:rsidR="00E819D0" w14:paraId="5B84F1C7" w14:textId="77777777" w:rsidTr="00446331">
        <w:trPr>
          <w:trHeight w:val="187"/>
          <w:jc w:val="center"/>
        </w:trPr>
        <w:tc>
          <w:tcPr>
            <w:tcW w:w="1100" w:type="dxa"/>
            <w:tcBorders>
              <w:top w:val="single" w:sz="4" w:space="0" w:color="auto"/>
              <w:left w:val="single" w:sz="4" w:space="0" w:color="auto"/>
              <w:bottom w:val="nil"/>
              <w:right w:val="single" w:sz="4" w:space="0" w:color="auto"/>
            </w:tcBorders>
            <w:vAlign w:val="center"/>
          </w:tcPr>
          <w:p w14:paraId="0A0195CE" w14:textId="77777777" w:rsidR="00E819D0" w:rsidRDefault="00E819D0" w:rsidP="00E819D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9DCAE10" w14:textId="77777777" w:rsidR="00E819D0" w:rsidRDefault="00E819D0" w:rsidP="00E819D0">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220E9ECA" w14:textId="69D4E631" w:rsidR="00E819D0" w:rsidRDefault="00E819D0" w:rsidP="00E819D0">
            <w:pPr>
              <w:pStyle w:val="TAC"/>
              <w:rPr>
                <w:lang w:val="en-US" w:eastAsia="en-GB"/>
              </w:rPr>
            </w:pPr>
            <w:r w:rsidRPr="008C5CED">
              <w:rPr>
                <w:lang w:eastAsia="en-GB"/>
              </w:rPr>
              <w:t>-</w:t>
            </w:r>
            <w:r>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25EE7258" w14:textId="3B313E2A" w:rsidR="00E819D0" w:rsidRDefault="00E819D0" w:rsidP="00E819D0">
            <w:pPr>
              <w:pStyle w:val="TAC"/>
              <w:rPr>
                <w:lang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tcPr>
          <w:p w14:paraId="47A54DF8" w14:textId="5D51E281" w:rsidR="00E819D0" w:rsidRDefault="00E819D0" w:rsidP="00E819D0">
            <w:pPr>
              <w:pStyle w:val="TAC"/>
              <w:rPr>
                <w:lang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2BACFF2F" w14:textId="77777777" w:rsidR="00E819D0" w:rsidRDefault="00E819D0" w:rsidP="00E819D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26C66A9E" w14:textId="77777777" w:rsidR="00E819D0" w:rsidRDefault="00E819D0" w:rsidP="00E819D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F5003F" w14:textId="77777777" w:rsidR="00E819D0" w:rsidRDefault="00E819D0" w:rsidP="00E819D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174A59" w14:textId="77777777" w:rsidR="00E819D0" w:rsidRDefault="00E819D0" w:rsidP="00E819D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68C33E4" w14:textId="77777777" w:rsidR="00E819D0" w:rsidRDefault="00E819D0" w:rsidP="00E819D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AF7975" w14:textId="77777777" w:rsidR="00E819D0" w:rsidRDefault="00E819D0" w:rsidP="00E819D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5D37038" w14:textId="77777777" w:rsidR="00E819D0" w:rsidRDefault="00E819D0" w:rsidP="00E819D0">
            <w:pPr>
              <w:pStyle w:val="TAC"/>
              <w:rPr>
                <w:rFonts w:eastAsia="PMingLiU"/>
                <w:lang w:val="en-US" w:eastAsia="en-GB"/>
              </w:rPr>
            </w:pPr>
          </w:p>
        </w:tc>
      </w:tr>
      <w:tr w:rsidR="00E819D0" w14:paraId="6F54200D" w14:textId="77777777" w:rsidTr="00446331">
        <w:trPr>
          <w:trHeight w:val="187"/>
          <w:jc w:val="center"/>
        </w:trPr>
        <w:tc>
          <w:tcPr>
            <w:tcW w:w="1100" w:type="dxa"/>
            <w:tcBorders>
              <w:top w:val="nil"/>
              <w:left w:val="single" w:sz="4" w:space="0" w:color="auto"/>
              <w:bottom w:val="nil"/>
              <w:right w:val="single" w:sz="4" w:space="0" w:color="auto"/>
            </w:tcBorders>
            <w:vAlign w:val="center"/>
          </w:tcPr>
          <w:p w14:paraId="163C4C8B" w14:textId="77777777" w:rsidR="00E819D0" w:rsidRDefault="00E819D0" w:rsidP="00E819D0">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22511D88" w14:textId="77777777" w:rsidR="00E819D0" w:rsidRDefault="00E819D0" w:rsidP="00E819D0">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1CE6A441" w14:textId="77777777" w:rsidR="00E819D0" w:rsidRDefault="00E819D0" w:rsidP="00E819D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380DC8" w14:textId="17128D90" w:rsidR="00E819D0" w:rsidRDefault="00E819D0" w:rsidP="00E819D0">
            <w:pPr>
              <w:pStyle w:val="TAC"/>
              <w:rPr>
                <w:lang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tcPr>
          <w:p w14:paraId="1C758607" w14:textId="0EE121EC" w:rsidR="00E819D0" w:rsidRDefault="00E819D0" w:rsidP="00E819D0">
            <w:pPr>
              <w:pStyle w:val="TAC"/>
              <w:rPr>
                <w:lang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tcPr>
          <w:p w14:paraId="63A3823F" w14:textId="77777777" w:rsidR="00E819D0" w:rsidRDefault="00E819D0" w:rsidP="00E819D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12C8A493" w14:textId="77777777" w:rsidR="00E819D0" w:rsidRDefault="00E819D0" w:rsidP="00E819D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65E4E48" w14:textId="77777777" w:rsidR="00E819D0" w:rsidRDefault="00E819D0" w:rsidP="00E819D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EDE072" w14:textId="77777777" w:rsidR="00E819D0" w:rsidRDefault="00E819D0" w:rsidP="00E819D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2C84968" w14:textId="77777777" w:rsidR="00E819D0" w:rsidRDefault="00E819D0" w:rsidP="00E819D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B50C60" w14:textId="77777777" w:rsidR="00E819D0" w:rsidRDefault="00E819D0" w:rsidP="00E819D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4A88070" w14:textId="77777777" w:rsidR="00E819D0" w:rsidRDefault="00E819D0" w:rsidP="00E819D0">
            <w:pPr>
              <w:pStyle w:val="TAC"/>
              <w:rPr>
                <w:rFonts w:eastAsia="PMingLiU"/>
                <w:lang w:val="en-US" w:eastAsia="en-GB"/>
              </w:rPr>
            </w:pPr>
          </w:p>
        </w:tc>
      </w:tr>
      <w:tr w:rsidR="00E819D0" w14:paraId="612F4376" w14:textId="77777777" w:rsidTr="00446331">
        <w:trPr>
          <w:trHeight w:val="187"/>
          <w:jc w:val="center"/>
        </w:trPr>
        <w:tc>
          <w:tcPr>
            <w:tcW w:w="1100" w:type="dxa"/>
            <w:tcBorders>
              <w:top w:val="nil"/>
              <w:left w:val="single" w:sz="4" w:space="0" w:color="auto"/>
              <w:bottom w:val="single" w:sz="4" w:space="0" w:color="auto"/>
              <w:right w:val="single" w:sz="4" w:space="0" w:color="auto"/>
            </w:tcBorders>
            <w:vAlign w:val="center"/>
          </w:tcPr>
          <w:p w14:paraId="095E8AFC" w14:textId="77777777" w:rsidR="00E819D0" w:rsidRDefault="00E819D0" w:rsidP="00E819D0">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B06AD8E" w14:textId="77777777" w:rsidR="00E819D0" w:rsidRDefault="00E819D0" w:rsidP="00E819D0">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A3CE96B" w14:textId="77777777" w:rsidR="00E819D0" w:rsidRDefault="00E819D0" w:rsidP="00E819D0">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DD376A1" w14:textId="21423E84" w:rsidR="00E819D0" w:rsidRDefault="00E819D0" w:rsidP="00E819D0">
            <w:pPr>
              <w:pStyle w:val="TAC"/>
              <w:rPr>
                <w:lang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tcPr>
          <w:p w14:paraId="247AC047" w14:textId="10EE93E0" w:rsidR="00E819D0" w:rsidRDefault="00E819D0" w:rsidP="00E819D0">
            <w:pPr>
              <w:pStyle w:val="TAC"/>
              <w:rPr>
                <w:lang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tcPr>
          <w:p w14:paraId="142F29B4" w14:textId="77777777" w:rsidR="00E819D0" w:rsidRDefault="00E819D0" w:rsidP="00E819D0">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05FA3EC" w14:textId="77777777" w:rsidR="00E819D0" w:rsidRDefault="00E819D0" w:rsidP="00E819D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208428" w14:textId="77777777" w:rsidR="00E819D0" w:rsidRDefault="00E819D0" w:rsidP="00E819D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7AA9E8" w14:textId="77777777" w:rsidR="00E819D0" w:rsidRDefault="00E819D0" w:rsidP="00E819D0">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ED4E5AC" w14:textId="77777777" w:rsidR="00E819D0" w:rsidRDefault="00E819D0" w:rsidP="00E819D0">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7BE0C1" w14:textId="77777777" w:rsidR="00E819D0" w:rsidRDefault="00E819D0" w:rsidP="00E819D0">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36A5442" w14:textId="77777777" w:rsidR="00E819D0" w:rsidRDefault="00E819D0" w:rsidP="00E819D0">
            <w:pPr>
              <w:pStyle w:val="TAC"/>
              <w:rPr>
                <w:rFonts w:eastAsia="PMingLiU"/>
                <w:lang w:val="en-US" w:eastAsia="en-GB"/>
              </w:rPr>
            </w:pPr>
          </w:p>
        </w:tc>
      </w:tr>
      <w:tr w:rsidR="00E819D0" w14:paraId="3182A091" w14:textId="77777777" w:rsidTr="00446331">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6D3BFDC0" w14:textId="77777777" w:rsidR="00E819D0" w:rsidRPr="002206F5" w:rsidRDefault="00E819D0" w:rsidP="00446331">
            <w:pPr>
              <w:pStyle w:val="TAN"/>
              <w:rPr>
                <w:lang w:eastAsia="en-GB"/>
              </w:rPr>
            </w:pPr>
            <w:r w:rsidRPr="001C6098">
              <w:rPr>
                <w:lang w:eastAsia="en-GB"/>
              </w:rPr>
              <w:t>NOTE</w:t>
            </w:r>
            <w:r>
              <w:rPr>
                <w:rFonts w:ascii="等线" w:eastAsia="等线" w:hAnsi="等线"/>
                <w:lang w:eastAsia="zh-CN"/>
              </w:rPr>
              <w:t xml:space="preserve">: </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tbl>
    <w:p w14:paraId="2087B6BE" w14:textId="687446FB" w:rsidR="004C19D6" w:rsidRDefault="004C19D6" w:rsidP="0035263B">
      <w:pPr>
        <w:jc w:val="both"/>
        <w:rPr>
          <w:rFonts w:eastAsia="等线"/>
          <w:lang w:eastAsia="zh-CN"/>
        </w:rPr>
      </w:pPr>
    </w:p>
    <w:p w14:paraId="175E2EEF" w14:textId="0258D3CD" w:rsidR="004A588E" w:rsidRDefault="004A588E" w:rsidP="00EC798D">
      <w:pPr>
        <w:rPr>
          <w:rFonts w:eastAsia="等线"/>
          <w:b/>
          <w:i/>
          <w:lang w:eastAsia="zh-CN"/>
        </w:rPr>
      </w:pPr>
      <w:r w:rsidRPr="00CE4D44">
        <w:rPr>
          <w:rFonts w:eastAsia="等线"/>
          <w:b/>
          <w:i/>
          <w:lang w:eastAsia="zh-CN"/>
        </w:rPr>
        <w:t>Proposal</w:t>
      </w:r>
      <w:r w:rsidR="002C3450" w:rsidRPr="00CE4D44">
        <w:rPr>
          <w:rFonts w:eastAsia="等线"/>
          <w:b/>
          <w:i/>
          <w:lang w:eastAsia="zh-CN"/>
        </w:rPr>
        <w:t xml:space="preserve"> </w:t>
      </w:r>
      <w:r w:rsidR="0035263B">
        <w:rPr>
          <w:rFonts w:eastAsia="等线"/>
          <w:b/>
          <w:i/>
          <w:lang w:eastAsia="zh-CN"/>
        </w:rPr>
        <w:t>2</w:t>
      </w:r>
      <w:r w:rsidR="00F416EF" w:rsidRPr="00CE4D44">
        <w:rPr>
          <w:rFonts w:eastAsia="等线"/>
          <w:b/>
          <w:i/>
          <w:lang w:eastAsia="zh-CN"/>
        </w:rPr>
        <w:t xml:space="preserve">: </w:t>
      </w:r>
      <w:r w:rsidR="004B21D8" w:rsidRPr="00CE4D44">
        <w:rPr>
          <w:rFonts w:eastAsia="等线"/>
          <w:b/>
          <w:i/>
          <w:lang w:eastAsia="zh-CN"/>
        </w:rPr>
        <w:t xml:space="preserve">Adopting the </w:t>
      </w:r>
      <w:r w:rsidR="0035263B">
        <w:rPr>
          <w:rFonts w:eastAsia="等线"/>
          <w:b/>
          <w:i/>
          <w:lang w:eastAsia="zh-CN"/>
        </w:rPr>
        <w:t>table 1 for 2RX NR NTN HD-FDD Redcap REFSENS requirements.</w:t>
      </w:r>
    </w:p>
    <w:p w14:paraId="25BD6D27" w14:textId="1D4D0AFF" w:rsidR="00DF60C1" w:rsidRPr="00DF60C1" w:rsidRDefault="002E4704" w:rsidP="00DF60C1">
      <w:pPr>
        <w:pStyle w:val="10"/>
        <w:rPr>
          <w:lang w:val="en-US"/>
        </w:rPr>
      </w:pPr>
      <w:r>
        <w:rPr>
          <w:lang w:val="en-US"/>
        </w:rPr>
        <w:t>Conclusions</w:t>
      </w:r>
    </w:p>
    <w:p w14:paraId="2BC816FB" w14:textId="77777777" w:rsidR="00493886" w:rsidRDefault="002E4704" w:rsidP="00466F20">
      <w:pPr>
        <w:tabs>
          <w:tab w:val="left" w:pos="1985"/>
        </w:tabs>
        <w:ind w:left="1979" w:hanging="1979"/>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proofErr w:type="spellStart"/>
      <w:r w:rsidR="00493886" w:rsidRPr="00D86D7A">
        <w:rPr>
          <w:sz w:val="24"/>
          <w:lang w:val="en-US"/>
        </w:rPr>
        <w:t>on</w:t>
      </w:r>
      <w:proofErr w:type="spellEnd"/>
      <w:r w:rsidR="00493886" w:rsidRPr="00493886">
        <w:rPr>
          <w:rFonts w:eastAsia="等线"/>
          <w:lang w:val="en-US" w:eastAsia="zh-CN"/>
        </w:rPr>
        <w:t xml:space="preserve"> NTN (e</w:t>
      </w:r>
      <w:proofErr w:type="gramStart"/>
      <w:r w:rsidR="00493886" w:rsidRPr="00493886">
        <w:rPr>
          <w:rFonts w:eastAsia="等线"/>
          <w:lang w:val="en-US" w:eastAsia="zh-CN"/>
        </w:rPr>
        <w:t>)Redcap</w:t>
      </w:r>
      <w:proofErr w:type="gramEnd"/>
      <w:r w:rsidR="00493886" w:rsidRPr="00493886">
        <w:rPr>
          <w:rFonts w:eastAsia="等线"/>
          <w:lang w:val="en-US" w:eastAsia="zh-CN"/>
        </w:rPr>
        <w:t xml:space="preserve"> UE RF requirements</w:t>
      </w:r>
      <w:r w:rsidR="008B5387">
        <w:rPr>
          <w:rFonts w:eastAsia="等线"/>
          <w:lang w:val="en-US" w:eastAsia="zh-CN"/>
        </w:rPr>
        <w:t xml:space="preserve">, </w:t>
      </w:r>
      <w:r w:rsidR="00493886">
        <w:rPr>
          <w:rFonts w:eastAsia="等线"/>
          <w:lang w:val="en-US" w:eastAsia="zh-CN"/>
        </w:rPr>
        <w:t>we have made the following</w:t>
      </w:r>
    </w:p>
    <w:p w14:paraId="76B9F0BD" w14:textId="5731AFF9" w:rsidR="002E4704" w:rsidRDefault="00737BC0" w:rsidP="00466F20">
      <w:pPr>
        <w:tabs>
          <w:tab w:val="left" w:pos="1985"/>
        </w:tabs>
        <w:ind w:left="1979" w:hanging="1979"/>
        <w:jc w:val="both"/>
        <w:rPr>
          <w:rFonts w:eastAsia="等线"/>
          <w:lang w:val="en-US" w:eastAsia="zh-CN"/>
        </w:rPr>
      </w:pPr>
      <w:r>
        <w:rPr>
          <w:rFonts w:eastAsia="等线"/>
          <w:lang w:val="en-US" w:eastAsia="zh-CN"/>
        </w:rPr>
        <w:t>proposals</w:t>
      </w:r>
      <w:r w:rsidR="00B6763A">
        <w:rPr>
          <w:rFonts w:eastAsia="等线"/>
          <w:lang w:val="en-US" w:eastAsia="zh-CN"/>
        </w:rPr>
        <w:t>.</w:t>
      </w:r>
      <w:r w:rsidR="007B3256">
        <w:rPr>
          <w:rFonts w:eastAsia="等线"/>
          <w:lang w:val="en-US" w:eastAsia="zh-CN"/>
        </w:rPr>
        <w:t xml:space="preserve"> </w:t>
      </w:r>
    </w:p>
    <w:p w14:paraId="3464A51D" w14:textId="77777777" w:rsidR="0035263B" w:rsidRDefault="0035263B" w:rsidP="0035263B">
      <w:pPr>
        <w:jc w:val="both"/>
        <w:rPr>
          <w:rFonts w:eastAsia="等线"/>
          <w:b/>
          <w:i/>
          <w:lang w:eastAsia="zh-CN"/>
        </w:rPr>
      </w:pPr>
      <w:r w:rsidRPr="00EC5853">
        <w:rPr>
          <w:rFonts w:eastAsia="等线"/>
          <w:b/>
          <w:i/>
          <w:lang w:eastAsia="zh-CN"/>
        </w:rPr>
        <w:t>P</w:t>
      </w:r>
      <w:r w:rsidRPr="00EC5853">
        <w:rPr>
          <w:rFonts w:eastAsia="等线" w:hint="eastAsia"/>
          <w:b/>
          <w:i/>
          <w:lang w:eastAsia="zh-CN"/>
        </w:rPr>
        <w:t>roposal</w:t>
      </w:r>
      <w:r w:rsidRPr="00EC5853">
        <w:rPr>
          <w:rFonts w:eastAsia="等线"/>
          <w:b/>
          <w:i/>
          <w:lang w:eastAsia="zh-CN"/>
        </w:rPr>
        <w:t xml:space="preserve"> 1</w:t>
      </w:r>
      <w:r w:rsidRPr="00EC5853">
        <w:rPr>
          <w:rFonts w:eastAsia="等线" w:hint="eastAsia"/>
          <w:b/>
          <w:i/>
          <w:lang w:eastAsia="zh-CN"/>
        </w:rPr>
        <w:t>:</w:t>
      </w:r>
      <w:r w:rsidRPr="00EC5853">
        <w:rPr>
          <w:rFonts w:eastAsia="等线"/>
          <w:b/>
          <w:i/>
          <w:lang w:eastAsia="zh-CN"/>
        </w:rPr>
        <w:t xml:space="preserve"> PC3 power tolerance remains +/- 2dB</w:t>
      </w:r>
      <w:r w:rsidRPr="00EC5853">
        <w:rPr>
          <w:rFonts w:eastAsia="等线" w:hint="eastAsia"/>
          <w:b/>
          <w:i/>
          <w:lang w:eastAsia="zh-CN"/>
        </w:rPr>
        <w:t>.</w:t>
      </w:r>
    </w:p>
    <w:p w14:paraId="5C88F5B0" w14:textId="77777777" w:rsidR="0035263B" w:rsidRDefault="0035263B" w:rsidP="0035263B">
      <w:pPr>
        <w:rPr>
          <w:rFonts w:eastAsia="等线"/>
          <w:b/>
          <w:i/>
          <w:lang w:eastAsia="zh-CN"/>
        </w:rPr>
      </w:pPr>
      <w:r w:rsidRPr="00CE4D44">
        <w:rPr>
          <w:rFonts w:eastAsia="等线"/>
          <w:b/>
          <w:i/>
          <w:lang w:eastAsia="zh-CN"/>
        </w:rPr>
        <w:t xml:space="preserve">Proposal </w:t>
      </w:r>
      <w:r>
        <w:rPr>
          <w:rFonts w:eastAsia="等线"/>
          <w:b/>
          <w:i/>
          <w:lang w:eastAsia="zh-CN"/>
        </w:rPr>
        <w:t>2</w:t>
      </w:r>
      <w:r w:rsidRPr="00CE4D44">
        <w:rPr>
          <w:rFonts w:eastAsia="等线"/>
          <w:b/>
          <w:i/>
          <w:lang w:eastAsia="zh-CN"/>
        </w:rPr>
        <w:t xml:space="preserve">: Adopting the </w:t>
      </w:r>
      <w:r>
        <w:rPr>
          <w:rFonts w:eastAsia="等线"/>
          <w:b/>
          <w:i/>
          <w:lang w:eastAsia="zh-CN"/>
        </w:rPr>
        <w:t>table 1 for 2RX NR NTN HD-FDD Redcap REFSENS requirements.</w:t>
      </w:r>
    </w:p>
    <w:p w14:paraId="0A941796" w14:textId="6CB53811" w:rsidR="0035263B" w:rsidRPr="0035263B" w:rsidRDefault="0035263B" w:rsidP="0035263B">
      <w:pPr>
        <w:ind w:left="100" w:hangingChars="50" w:hanging="100"/>
        <w:jc w:val="center"/>
        <w:rPr>
          <w:rFonts w:eastAsia="等线"/>
          <w:b/>
          <w:lang w:eastAsia="zh-CN"/>
        </w:rPr>
      </w:pPr>
      <w:r w:rsidRPr="002F67D7">
        <w:rPr>
          <w:rFonts w:eastAsia="等线"/>
          <w:b/>
          <w:lang w:eastAsia="zh-CN"/>
        </w:rPr>
        <w:t xml:space="preserve">Table 1: </w:t>
      </w:r>
      <w:r>
        <w:rPr>
          <w:rFonts w:eastAsia="等线"/>
          <w:b/>
          <w:lang w:eastAsia="zh-CN"/>
        </w:rPr>
        <w:t xml:space="preserve">NR NTN </w:t>
      </w:r>
      <w:r w:rsidRPr="002F67D7">
        <w:rPr>
          <w:rFonts w:eastAsia="等线"/>
          <w:b/>
          <w:lang w:eastAsia="zh-CN"/>
        </w:rPr>
        <w:t>2RX HD-FDD Redcap REFSENS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35263B" w14:paraId="676941CF" w14:textId="77777777" w:rsidTr="00446331">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4CEAD138" w14:textId="77777777" w:rsidR="0035263B" w:rsidRDefault="0035263B" w:rsidP="00446331">
            <w:pPr>
              <w:pStyle w:val="TAH"/>
              <w:rPr>
                <w:rFonts w:eastAsia="PMingLiU"/>
                <w:lang w:val="en-US" w:eastAsia="en-GB"/>
              </w:rPr>
            </w:pPr>
            <w:r>
              <w:rPr>
                <w:rFonts w:eastAsia="PMingLiU"/>
                <w:lang w:val="en-US" w:eastAsia="en-GB"/>
              </w:rPr>
              <w:t>Operating band / SCS / Channel bandwidth</w:t>
            </w:r>
          </w:p>
        </w:tc>
      </w:tr>
      <w:tr w:rsidR="0035263B" w14:paraId="557273D3" w14:textId="77777777" w:rsidTr="0044633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C0E94B0" w14:textId="77777777" w:rsidR="0035263B" w:rsidRDefault="0035263B" w:rsidP="00446331">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666B12C1" w14:textId="77777777" w:rsidR="0035263B" w:rsidRDefault="0035263B" w:rsidP="00446331">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4BB68C1" w14:textId="77777777" w:rsidR="0035263B" w:rsidRDefault="0035263B" w:rsidP="00446331">
            <w:pPr>
              <w:pStyle w:val="TAH"/>
              <w:rPr>
                <w:rFonts w:eastAsia="PMingLiU"/>
                <w:lang w:val="en-US" w:eastAsia="en-GB"/>
              </w:rPr>
            </w:pPr>
            <w:r>
              <w:rPr>
                <w:rFonts w:eastAsia="PMingLiU"/>
                <w:lang w:val="en-US" w:eastAsia="en-GB"/>
              </w:rPr>
              <w:t>5</w:t>
            </w:r>
          </w:p>
          <w:p w14:paraId="14AE8A82" w14:textId="77777777" w:rsidR="0035263B" w:rsidRDefault="0035263B" w:rsidP="00446331">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046144" w14:textId="77777777" w:rsidR="0035263B" w:rsidRDefault="0035263B" w:rsidP="00446331">
            <w:pPr>
              <w:pStyle w:val="TAH"/>
              <w:rPr>
                <w:rFonts w:eastAsia="PMingLiU"/>
                <w:lang w:val="en-US" w:eastAsia="en-GB"/>
              </w:rPr>
            </w:pPr>
            <w:r>
              <w:rPr>
                <w:rFonts w:eastAsia="PMingLiU"/>
                <w:lang w:val="en-US" w:eastAsia="en-GB"/>
              </w:rPr>
              <w:t>10</w:t>
            </w:r>
          </w:p>
          <w:p w14:paraId="4E141E7B" w14:textId="77777777" w:rsidR="0035263B" w:rsidRDefault="0035263B" w:rsidP="00446331">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E23809" w14:textId="77777777" w:rsidR="0035263B" w:rsidRDefault="0035263B" w:rsidP="00446331">
            <w:pPr>
              <w:pStyle w:val="TAH"/>
              <w:rPr>
                <w:rFonts w:eastAsia="PMingLiU"/>
                <w:lang w:val="en-US" w:eastAsia="en-GB"/>
              </w:rPr>
            </w:pPr>
            <w:r>
              <w:rPr>
                <w:rFonts w:eastAsia="PMingLiU"/>
                <w:lang w:val="en-US" w:eastAsia="en-GB"/>
              </w:rPr>
              <w:t>15</w:t>
            </w:r>
          </w:p>
          <w:p w14:paraId="258CABEE" w14:textId="77777777" w:rsidR="0035263B" w:rsidRDefault="0035263B" w:rsidP="00446331">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20AC8A47" w14:textId="77777777" w:rsidR="0035263B" w:rsidRDefault="0035263B" w:rsidP="00446331">
            <w:pPr>
              <w:pStyle w:val="TAH"/>
              <w:rPr>
                <w:rFonts w:eastAsia="PMingLiU"/>
                <w:lang w:val="en-US" w:eastAsia="en-GB"/>
              </w:rPr>
            </w:pPr>
            <w:r>
              <w:rPr>
                <w:rFonts w:eastAsia="PMingLiU"/>
                <w:lang w:val="en-US" w:eastAsia="en-GB"/>
              </w:rPr>
              <w:t>20</w:t>
            </w:r>
          </w:p>
          <w:p w14:paraId="16417DD8" w14:textId="77777777" w:rsidR="0035263B" w:rsidRDefault="0035263B" w:rsidP="00446331">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8575D9" w14:textId="77777777" w:rsidR="0035263B" w:rsidRDefault="0035263B" w:rsidP="00446331">
            <w:pPr>
              <w:pStyle w:val="TAH"/>
              <w:rPr>
                <w:rFonts w:eastAsia="PMingLiU"/>
                <w:lang w:val="en-US" w:eastAsia="en-GB"/>
              </w:rPr>
            </w:pPr>
            <w:r>
              <w:rPr>
                <w:rFonts w:eastAsia="PMingLiU"/>
                <w:lang w:val="en-US" w:eastAsia="en-GB"/>
              </w:rPr>
              <w:t>25</w:t>
            </w:r>
          </w:p>
          <w:p w14:paraId="4006F061" w14:textId="77777777" w:rsidR="0035263B" w:rsidRDefault="0035263B" w:rsidP="00446331">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65409E51" w14:textId="77777777" w:rsidR="0035263B" w:rsidRDefault="0035263B" w:rsidP="00446331">
            <w:pPr>
              <w:pStyle w:val="TAH"/>
              <w:rPr>
                <w:rFonts w:eastAsia="PMingLiU"/>
                <w:lang w:val="en-US" w:eastAsia="en-GB"/>
              </w:rPr>
            </w:pPr>
            <w:r>
              <w:rPr>
                <w:rFonts w:eastAsia="PMingLiU"/>
                <w:lang w:val="en-US" w:eastAsia="en-GB"/>
              </w:rPr>
              <w:t>30 MHz (</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066489" w14:textId="77777777" w:rsidR="0035263B" w:rsidRDefault="0035263B" w:rsidP="00446331">
            <w:pPr>
              <w:pStyle w:val="TAH"/>
              <w:rPr>
                <w:rFonts w:eastAsia="PMingLiU"/>
                <w:lang w:val="en-US" w:eastAsia="en-GB"/>
              </w:rPr>
            </w:pPr>
            <w:r>
              <w:rPr>
                <w:rFonts w:eastAsia="PMingLiU"/>
                <w:lang w:val="en-US" w:eastAsia="en-GB"/>
              </w:rPr>
              <w:t>35 MHz (</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4BD72D" w14:textId="77777777" w:rsidR="0035263B" w:rsidRDefault="0035263B" w:rsidP="00446331">
            <w:pPr>
              <w:pStyle w:val="TAH"/>
              <w:rPr>
                <w:rFonts w:eastAsia="PMingLiU"/>
                <w:lang w:val="en-US" w:eastAsia="en-GB"/>
              </w:rPr>
            </w:pPr>
            <w:r>
              <w:rPr>
                <w:rFonts w:eastAsia="PMingLiU"/>
                <w:lang w:val="en-US" w:eastAsia="en-GB"/>
              </w:rPr>
              <w:t>40</w:t>
            </w:r>
          </w:p>
          <w:p w14:paraId="5B8AB97B" w14:textId="77777777" w:rsidR="0035263B" w:rsidRDefault="0035263B" w:rsidP="00446331">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73FA7F3E" w14:textId="77777777" w:rsidR="0035263B" w:rsidRDefault="0035263B" w:rsidP="00446331">
            <w:pPr>
              <w:pStyle w:val="TAH"/>
              <w:rPr>
                <w:rFonts w:eastAsia="PMingLiU"/>
                <w:lang w:val="en-US" w:eastAsia="en-GB"/>
              </w:rPr>
            </w:pPr>
            <w:r>
              <w:rPr>
                <w:rFonts w:eastAsia="PMingLiU"/>
                <w:lang w:val="en-US" w:eastAsia="en-GB"/>
              </w:rPr>
              <w:t>45 MHz (</w:t>
            </w:r>
            <w:proofErr w:type="spellStart"/>
            <w:r>
              <w:rPr>
                <w:rFonts w:eastAsia="PMingLiU"/>
                <w:lang w:val="en-US" w:eastAsia="en-GB"/>
              </w:rPr>
              <w:t>dBm</w:t>
            </w:r>
            <w:proofErr w:type="spellEnd"/>
            <w:r>
              <w:rPr>
                <w:rFonts w:eastAsia="PMingLiU"/>
                <w:lang w:val="en-US" w:eastAsia="en-GB"/>
              </w:rPr>
              <w:t>)</w:t>
            </w:r>
          </w:p>
        </w:tc>
        <w:tc>
          <w:tcPr>
            <w:tcW w:w="814" w:type="dxa"/>
            <w:tcBorders>
              <w:top w:val="single" w:sz="4" w:space="0" w:color="auto"/>
              <w:left w:val="single" w:sz="4" w:space="0" w:color="auto"/>
              <w:bottom w:val="single" w:sz="4" w:space="0" w:color="auto"/>
              <w:right w:val="single" w:sz="4" w:space="0" w:color="auto"/>
            </w:tcBorders>
            <w:vAlign w:val="center"/>
            <w:hideMark/>
          </w:tcPr>
          <w:p w14:paraId="6BF06C60" w14:textId="77777777" w:rsidR="0035263B" w:rsidRDefault="0035263B" w:rsidP="00446331">
            <w:pPr>
              <w:pStyle w:val="TAH"/>
              <w:rPr>
                <w:rFonts w:eastAsia="PMingLiU"/>
                <w:lang w:val="en-US" w:eastAsia="en-GB"/>
              </w:rPr>
            </w:pPr>
            <w:r>
              <w:rPr>
                <w:rFonts w:eastAsia="PMingLiU"/>
                <w:lang w:val="en-US" w:eastAsia="en-GB"/>
              </w:rPr>
              <w:t>50</w:t>
            </w:r>
          </w:p>
          <w:p w14:paraId="017A8CA6" w14:textId="77777777" w:rsidR="0035263B" w:rsidRDefault="0035263B" w:rsidP="00446331">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r>
      <w:tr w:rsidR="0035263B" w14:paraId="3390E1E5" w14:textId="77777777" w:rsidTr="0044633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22D25659" w14:textId="77777777" w:rsidR="0035263B" w:rsidRDefault="0035263B" w:rsidP="0044633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A475A76" w14:textId="77777777" w:rsidR="0035263B" w:rsidRDefault="0035263B" w:rsidP="00446331">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E6661AC" w14:textId="77777777" w:rsidR="0035263B" w:rsidRDefault="0035263B" w:rsidP="00446331">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58BDC040" w14:textId="77777777" w:rsidR="0035263B" w:rsidRDefault="0035263B" w:rsidP="00446331">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02853D02" w14:textId="77777777" w:rsidR="0035263B" w:rsidRDefault="0035263B" w:rsidP="00446331">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C821C77" w14:textId="77777777" w:rsidR="0035263B" w:rsidRDefault="0035263B" w:rsidP="00446331">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8AD78D" w14:textId="77777777" w:rsidR="0035263B" w:rsidRDefault="0035263B"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7C104C" w14:textId="77777777" w:rsidR="0035263B" w:rsidRDefault="0035263B"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D89DF71" w14:textId="77777777" w:rsidR="0035263B" w:rsidRDefault="0035263B" w:rsidP="0044633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D4DD5DA" w14:textId="77777777" w:rsidR="0035263B" w:rsidRDefault="0035263B"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120A4C" w14:textId="77777777" w:rsidR="0035263B" w:rsidRDefault="0035263B" w:rsidP="0044633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521FA6B" w14:textId="77777777" w:rsidR="0035263B" w:rsidRDefault="0035263B" w:rsidP="00446331">
            <w:pPr>
              <w:pStyle w:val="TAC"/>
              <w:rPr>
                <w:rFonts w:eastAsia="PMingLiU"/>
                <w:lang w:val="en-US" w:eastAsia="en-GB"/>
              </w:rPr>
            </w:pPr>
          </w:p>
        </w:tc>
      </w:tr>
      <w:tr w:rsidR="0035263B" w14:paraId="6812297E" w14:textId="77777777" w:rsidTr="00446331">
        <w:trPr>
          <w:trHeight w:val="187"/>
          <w:jc w:val="center"/>
        </w:trPr>
        <w:tc>
          <w:tcPr>
            <w:tcW w:w="1100" w:type="dxa"/>
            <w:tcBorders>
              <w:top w:val="nil"/>
              <w:left w:val="single" w:sz="4" w:space="0" w:color="auto"/>
              <w:bottom w:val="nil"/>
              <w:right w:val="single" w:sz="4" w:space="0" w:color="auto"/>
            </w:tcBorders>
            <w:vAlign w:val="center"/>
            <w:hideMark/>
          </w:tcPr>
          <w:p w14:paraId="5836CDF4" w14:textId="77777777" w:rsidR="0035263B" w:rsidRDefault="0035263B" w:rsidP="00446331">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4987F995" w14:textId="77777777" w:rsidR="0035263B" w:rsidRDefault="0035263B" w:rsidP="00446331">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007EB135" w14:textId="77777777" w:rsidR="0035263B" w:rsidRDefault="0035263B" w:rsidP="0044633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760FD32" w14:textId="77777777" w:rsidR="0035263B" w:rsidRDefault="0035263B" w:rsidP="00446331">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EDE30D1" w14:textId="77777777" w:rsidR="0035263B" w:rsidRDefault="0035263B" w:rsidP="00446331">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2D03BC79" w14:textId="77777777" w:rsidR="0035263B" w:rsidRDefault="0035263B" w:rsidP="00446331">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03623777" w14:textId="77777777" w:rsidR="0035263B" w:rsidRDefault="0035263B"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F68AF9" w14:textId="77777777" w:rsidR="0035263B" w:rsidRDefault="0035263B"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3E5BE2" w14:textId="77777777" w:rsidR="0035263B" w:rsidRDefault="0035263B" w:rsidP="0044633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D57B662" w14:textId="77777777" w:rsidR="0035263B" w:rsidRDefault="0035263B"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FC99CE" w14:textId="77777777" w:rsidR="0035263B" w:rsidRDefault="0035263B" w:rsidP="0044633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DA54343" w14:textId="77777777" w:rsidR="0035263B" w:rsidRDefault="0035263B" w:rsidP="00446331">
            <w:pPr>
              <w:pStyle w:val="TAC"/>
              <w:rPr>
                <w:rFonts w:eastAsia="PMingLiU"/>
                <w:lang w:val="en-US" w:eastAsia="en-GB"/>
              </w:rPr>
            </w:pPr>
          </w:p>
        </w:tc>
      </w:tr>
      <w:tr w:rsidR="0035263B" w14:paraId="2E55D05F" w14:textId="77777777" w:rsidTr="0044633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1BCEC3E8" w14:textId="77777777" w:rsidR="0035263B" w:rsidRDefault="0035263B" w:rsidP="0044633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63E5BCB" w14:textId="77777777" w:rsidR="0035263B" w:rsidRDefault="0035263B" w:rsidP="00446331">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015463A6" w14:textId="77777777" w:rsidR="0035263B" w:rsidRDefault="0035263B" w:rsidP="0044633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D7F962C" w14:textId="77777777" w:rsidR="0035263B" w:rsidRDefault="0035263B" w:rsidP="00446331">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42B0D8AC" w14:textId="77777777" w:rsidR="0035263B" w:rsidRDefault="0035263B" w:rsidP="00446331">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157516CA" w14:textId="77777777" w:rsidR="0035263B" w:rsidRDefault="0035263B" w:rsidP="00446331">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7F80C83" w14:textId="77777777" w:rsidR="0035263B" w:rsidRDefault="0035263B"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04E239" w14:textId="77777777" w:rsidR="0035263B" w:rsidRDefault="0035263B"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0675602" w14:textId="77777777" w:rsidR="0035263B" w:rsidRDefault="0035263B" w:rsidP="0044633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75B787E" w14:textId="77777777" w:rsidR="0035263B" w:rsidRDefault="0035263B"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2A7DF3" w14:textId="77777777" w:rsidR="0035263B" w:rsidRDefault="0035263B" w:rsidP="0044633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82E96A3" w14:textId="77777777" w:rsidR="0035263B" w:rsidRDefault="0035263B" w:rsidP="00446331">
            <w:pPr>
              <w:pStyle w:val="TAC"/>
              <w:rPr>
                <w:rFonts w:eastAsia="PMingLiU"/>
                <w:lang w:val="en-US" w:eastAsia="en-GB"/>
              </w:rPr>
            </w:pPr>
          </w:p>
        </w:tc>
      </w:tr>
      <w:tr w:rsidR="0035263B" w14:paraId="5F2AF1F5" w14:textId="77777777" w:rsidTr="00446331">
        <w:trPr>
          <w:trHeight w:val="187"/>
          <w:jc w:val="center"/>
        </w:trPr>
        <w:tc>
          <w:tcPr>
            <w:tcW w:w="1100" w:type="dxa"/>
            <w:tcBorders>
              <w:top w:val="single" w:sz="4" w:space="0" w:color="auto"/>
              <w:left w:val="single" w:sz="4" w:space="0" w:color="auto"/>
              <w:bottom w:val="nil"/>
              <w:right w:val="single" w:sz="4" w:space="0" w:color="auto"/>
            </w:tcBorders>
            <w:vAlign w:val="center"/>
          </w:tcPr>
          <w:p w14:paraId="2D278862" w14:textId="77777777" w:rsidR="0035263B" w:rsidRDefault="0035263B" w:rsidP="0044633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0A7D019" w14:textId="77777777" w:rsidR="0035263B" w:rsidRDefault="0035263B" w:rsidP="00446331">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20E72746" w14:textId="77777777" w:rsidR="0035263B" w:rsidRDefault="0035263B" w:rsidP="00446331">
            <w:pPr>
              <w:pStyle w:val="TAC"/>
              <w:rPr>
                <w:lang w:val="en-US" w:eastAsia="en-GB"/>
              </w:rPr>
            </w:pPr>
            <w:r w:rsidRPr="008C5CED">
              <w:rPr>
                <w:lang w:eastAsia="en-GB"/>
              </w:rPr>
              <w:t>-</w:t>
            </w:r>
            <w:r>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5EDA7A40" w14:textId="77777777" w:rsidR="0035263B" w:rsidRDefault="0035263B" w:rsidP="00446331">
            <w:pPr>
              <w:pStyle w:val="TAC"/>
              <w:rPr>
                <w:lang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tcPr>
          <w:p w14:paraId="7E90D093" w14:textId="77777777" w:rsidR="0035263B" w:rsidRDefault="0035263B" w:rsidP="00446331">
            <w:pPr>
              <w:pStyle w:val="TAC"/>
              <w:rPr>
                <w:lang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149E83C0" w14:textId="77777777" w:rsidR="0035263B" w:rsidRDefault="0035263B" w:rsidP="0044633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20312967" w14:textId="77777777" w:rsidR="0035263B" w:rsidRDefault="0035263B"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0E274B" w14:textId="77777777" w:rsidR="0035263B" w:rsidRDefault="0035263B"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0617AD" w14:textId="77777777" w:rsidR="0035263B" w:rsidRDefault="0035263B" w:rsidP="0044633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7C720DD" w14:textId="77777777" w:rsidR="0035263B" w:rsidRDefault="0035263B"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449008" w14:textId="77777777" w:rsidR="0035263B" w:rsidRDefault="0035263B" w:rsidP="0044633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A566343" w14:textId="77777777" w:rsidR="0035263B" w:rsidRDefault="0035263B" w:rsidP="00446331">
            <w:pPr>
              <w:pStyle w:val="TAC"/>
              <w:rPr>
                <w:rFonts w:eastAsia="PMingLiU"/>
                <w:lang w:val="en-US" w:eastAsia="en-GB"/>
              </w:rPr>
            </w:pPr>
          </w:p>
        </w:tc>
      </w:tr>
      <w:tr w:rsidR="0035263B" w14:paraId="3A3784F6" w14:textId="77777777" w:rsidTr="00446331">
        <w:trPr>
          <w:trHeight w:val="187"/>
          <w:jc w:val="center"/>
        </w:trPr>
        <w:tc>
          <w:tcPr>
            <w:tcW w:w="1100" w:type="dxa"/>
            <w:tcBorders>
              <w:top w:val="nil"/>
              <w:left w:val="single" w:sz="4" w:space="0" w:color="auto"/>
              <w:bottom w:val="nil"/>
              <w:right w:val="single" w:sz="4" w:space="0" w:color="auto"/>
            </w:tcBorders>
            <w:vAlign w:val="center"/>
          </w:tcPr>
          <w:p w14:paraId="0D911E25" w14:textId="77777777" w:rsidR="0035263B" w:rsidRDefault="0035263B" w:rsidP="00446331">
            <w:pPr>
              <w:pStyle w:val="TAC"/>
              <w:rPr>
                <w:lang w:val="en-US" w:eastAsia="en-GB"/>
              </w:rPr>
            </w:pPr>
            <w:r w:rsidRPr="008C5CED">
              <w:rPr>
                <w:lang w:val="en-US" w:eastAsia="en-GB"/>
              </w:rPr>
              <w:lastRenderedPageBreak/>
              <w:t>n254</w:t>
            </w:r>
          </w:p>
        </w:tc>
        <w:tc>
          <w:tcPr>
            <w:tcW w:w="629" w:type="dxa"/>
            <w:tcBorders>
              <w:top w:val="single" w:sz="4" w:space="0" w:color="auto"/>
              <w:left w:val="single" w:sz="4" w:space="0" w:color="auto"/>
              <w:bottom w:val="single" w:sz="4" w:space="0" w:color="auto"/>
              <w:right w:val="single" w:sz="4" w:space="0" w:color="auto"/>
            </w:tcBorders>
          </w:tcPr>
          <w:p w14:paraId="133E38A0" w14:textId="77777777" w:rsidR="0035263B" w:rsidRDefault="0035263B" w:rsidP="00446331">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550F1B07" w14:textId="77777777" w:rsidR="0035263B" w:rsidRDefault="0035263B" w:rsidP="0044633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F8CD1A1" w14:textId="77777777" w:rsidR="0035263B" w:rsidRDefault="0035263B" w:rsidP="00446331">
            <w:pPr>
              <w:pStyle w:val="TAC"/>
              <w:rPr>
                <w:lang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tcPr>
          <w:p w14:paraId="1852F185" w14:textId="77777777" w:rsidR="0035263B" w:rsidRDefault="0035263B" w:rsidP="00446331">
            <w:pPr>
              <w:pStyle w:val="TAC"/>
              <w:rPr>
                <w:lang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tcPr>
          <w:p w14:paraId="41084199" w14:textId="77777777" w:rsidR="0035263B" w:rsidRDefault="0035263B" w:rsidP="0044633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4C972F4" w14:textId="77777777" w:rsidR="0035263B" w:rsidRDefault="0035263B"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4BFBD0" w14:textId="77777777" w:rsidR="0035263B" w:rsidRDefault="0035263B"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1086075" w14:textId="77777777" w:rsidR="0035263B" w:rsidRDefault="0035263B" w:rsidP="0044633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969591F" w14:textId="77777777" w:rsidR="0035263B" w:rsidRDefault="0035263B"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8CD453" w14:textId="77777777" w:rsidR="0035263B" w:rsidRDefault="0035263B" w:rsidP="0044633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ABA5ABA" w14:textId="77777777" w:rsidR="0035263B" w:rsidRDefault="0035263B" w:rsidP="00446331">
            <w:pPr>
              <w:pStyle w:val="TAC"/>
              <w:rPr>
                <w:rFonts w:eastAsia="PMingLiU"/>
                <w:lang w:val="en-US" w:eastAsia="en-GB"/>
              </w:rPr>
            </w:pPr>
          </w:p>
        </w:tc>
      </w:tr>
      <w:tr w:rsidR="0035263B" w14:paraId="3E2B0638" w14:textId="77777777" w:rsidTr="00446331">
        <w:trPr>
          <w:trHeight w:val="187"/>
          <w:jc w:val="center"/>
        </w:trPr>
        <w:tc>
          <w:tcPr>
            <w:tcW w:w="1100" w:type="dxa"/>
            <w:tcBorders>
              <w:top w:val="nil"/>
              <w:left w:val="single" w:sz="4" w:space="0" w:color="auto"/>
              <w:bottom w:val="single" w:sz="4" w:space="0" w:color="auto"/>
              <w:right w:val="single" w:sz="4" w:space="0" w:color="auto"/>
            </w:tcBorders>
            <w:vAlign w:val="center"/>
          </w:tcPr>
          <w:p w14:paraId="7EF4A0B6" w14:textId="77777777" w:rsidR="0035263B" w:rsidRDefault="0035263B" w:rsidP="0044633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9C67409" w14:textId="77777777" w:rsidR="0035263B" w:rsidRDefault="0035263B" w:rsidP="00446331">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D5E31F2" w14:textId="77777777" w:rsidR="0035263B" w:rsidRDefault="0035263B" w:rsidP="0044633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1AEDEFD" w14:textId="77777777" w:rsidR="0035263B" w:rsidRDefault="0035263B" w:rsidP="00446331">
            <w:pPr>
              <w:pStyle w:val="TAC"/>
              <w:rPr>
                <w:lang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tcPr>
          <w:p w14:paraId="6CAD7416" w14:textId="77777777" w:rsidR="0035263B" w:rsidRDefault="0035263B" w:rsidP="00446331">
            <w:pPr>
              <w:pStyle w:val="TAC"/>
              <w:rPr>
                <w:lang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tcPr>
          <w:p w14:paraId="554B6A93" w14:textId="77777777" w:rsidR="0035263B" w:rsidRDefault="0035263B" w:rsidP="0044633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49446989" w14:textId="77777777" w:rsidR="0035263B" w:rsidRDefault="0035263B"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0918855" w14:textId="77777777" w:rsidR="0035263B" w:rsidRDefault="0035263B"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A27FD5E" w14:textId="77777777" w:rsidR="0035263B" w:rsidRDefault="0035263B" w:rsidP="0044633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B2FECD7" w14:textId="77777777" w:rsidR="0035263B" w:rsidRDefault="0035263B" w:rsidP="0044633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9DF14F" w14:textId="77777777" w:rsidR="0035263B" w:rsidRDefault="0035263B" w:rsidP="0044633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E3F519E" w14:textId="77777777" w:rsidR="0035263B" w:rsidRDefault="0035263B" w:rsidP="00446331">
            <w:pPr>
              <w:pStyle w:val="TAC"/>
              <w:rPr>
                <w:rFonts w:eastAsia="PMingLiU"/>
                <w:lang w:val="en-US" w:eastAsia="en-GB"/>
              </w:rPr>
            </w:pPr>
          </w:p>
        </w:tc>
      </w:tr>
      <w:tr w:rsidR="0035263B" w14:paraId="28659F87" w14:textId="77777777" w:rsidTr="00446331">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39A7ACC" w14:textId="77777777" w:rsidR="0035263B" w:rsidRPr="002206F5" w:rsidRDefault="0035263B" w:rsidP="00446331">
            <w:pPr>
              <w:pStyle w:val="TAN"/>
              <w:rPr>
                <w:lang w:eastAsia="en-GB"/>
              </w:rPr>
            </w:pPr>
            <w:r w:rsidRPr="001C6098">
              <w:rPr>
                <w:lang w:eastAsia="en-GB"/>
              </w:rPr>
              <w:t>NOTE</w:t>
            </w:r>
            <w:r>
              <w:rPr>
                <w:rFonts w:ascii="等线" w:eastAsia="等线" w:hAnsi="等线"/>
                <w:lang w:eastAsia="zh-CN"/>
              </w:rPr>
              <w:t xml:space="preserve">: </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tbl>
    <w:p w14:paraId="01B3D08B" w14:textId="77777777" w:rsidR="0035263B" w:rsidRPr="0035263B" w:rsidRDefault="0035263B" w:rsidP="0035263B">
      <w:pPr>
        <w:rPr>
          <w:rFonts w:eastAsia="等线"/>
          <w:b/>
          <w:i/>
          <w:lang w:eastAsia="zh-CN"/>
        </w:rPr>
      </w:pPr>
    </w:p>
    <w:p w14:paraId="28C94D65" w14:textId="77777777" w:rsidR="00C152C1" w:rsidRDefault="00C152C1" w:rsidP="00C152C1">
      <w:pPr>
        <w:pStyle w:val="10"/>
        <w:numPr>
          <w:ilvl w:val="0"/>
          <w:numId w:val="0"/>
        </w:numPr>
        <w:ind w:left="432" w:hanging="432"/>
        <w:rPr>
          <w:lang w:val="en-US"/>
        </w:rPr>
      </w:pPr>
      <w:r>
        <w:rPr>
          <w:lang w:val="en-US"/>
        </w:rPr>
        <w:t>Reference</w:t>
      </w:r>
    </w:p>
    <w:p w14:paraId="4DAADCE1" w14:textId="16957E8F" w:rsidR="00C152C1" w:rsidRPr="000E73B3" w:rsidRDefault="008B5387" w:rsidP="00D53A6A">
      <w:pPr>
        <w:pStyle w:val="aff4"/>
        <w:numPr>
          <w:ilvl w:val="0"/>
          <w:numId w:val="13"/>
        </w:numPr>
        <w:overflowPunct/>
        <w:autoSpaceDE/>
        <w:autoSpaceDN/>
        <w:adjustRightInd/>
        <w:spacing w:after="160" w:line="259" w:lineRule="auto"/>
        <w:ind w:right="-22"/>
        <w:textAlignment w:val="auto"/>
      </w:pPr>
      <w:r w:rsidRPr="000E73B3">
        <w:t>R</w:t>
      </w:r>
      <w:r w:rsidR="000E73B3" w:rsidRPr="000E73B3">
        <w:t>4-24</w:t>
      </w:r>
      <w:r w:rsidR="00BC3951">
        <w:t>1</w:t>
      </w:r>
      <w:r w:rsidR="0035263B">
        <w:t>9897</w:t>
      </w:r>
      <w:r w:rsidR="00C152C1" w:rsidRPr="000E73B3">
        <w:rPr>
          <w:lang w:eastAsia="ja-JP"/>
        </w:rPr>
        <w:t xml:space="preserve">, </w:t>
      </w:r>
      <w:r w:rsidR="000E73B3" w:rsidRPr="000E73B3">
        <w:rPr>
          <w:lang w:eastAsia="ja-JP"/>
        </w:rPr>
        <w:t xml:space="preserve">WF </w:t>
      </w:r>
      <w:r w:rsidR="000E73B3" w:rsidRPr="000E73B3">
        <w:rPr>
          <w:rFonts w:eastAsia="等线"/>
          <w:lang w:eastAsia="zh-CN"/>
        </w:rPr>
        <w:t>on</w:t>
      </w:r>
      <w:r w:rsidR="000E73B3" w:rsidRPr="000E73B3">
        <w:rPr>
          <w:lang w:eastAsia="ja-JP"/>
        </w:rPr>
        <w:t xml:space="preserve"> NR_NTN_P</w:t>
      </w:r>
      <w:r w:rsidR="000E73B3" w:rsidRPr="000E73B3">
        <w:rPr>
          <w:rFonts w:eastAsia="微软雅黑"/>
          <w:lang w:eastAsia="zh-CN"/>
        </w:rPr>
        <w:t>h3_UERF</w:t>
      </w:r>
      <w:r w:rsidR="000169AD" w:rsidRPr="000E73B3">
        <w:rPr>
          <w:rFonts w:eastAsia="等线"/>
          <w:lang w:eastAsia="zh-CN"/>
        </w:rPr>
        <w:t>,</w:t>
      </w:r>
      <w:r w:rsidR="000169AD" w:rsidRPr="000E73B3">
        <w:rPr>
          <w:lang w:eastAsia="ja-JP"/>
        </w:rPr>
        <w:t xml:space="preserve"> </w:t>
      </w:r>
      <w:r w:rsidR="000E73B3" w:rsidRPr="000E73B3">
        <w:rPr>
          <w:lang w:eastAsia="ja-JP"/>
        </w:rPr>
        <w:t xml:space="preserve">Qualcomm </w:t>
      </w:r>
      <w:r w:rsidR="00522991" w:rsidRPr="000E73B3">
        <w:rPr>
          <w:lang w:eastAsia="ja-JP"/>
        </w:rPr>
        <w:t>INC</w:t>
      </w:r>
      <w:r w:rsidR="00ED26D4" w:rsidRPr="000E73B3">
        <w:rPr>
          <w:lang w:eastAsia="ja-JP"/>
        </w:rPr>
        <w:t>.</w:t>
      </w:r>
      <w:r w:rsidR="00C152C1" w:rsidRPr="000E73B3">
        <w:t>TSG-RAN</w:t>
      </w:r>
      <w:r w:rsidR="000E73B3" w:rsidRPr="000E73B3">
        <w:t>4#11</w:t>
      </w:r>
      <w:r w:rsidR="0035263B">
        <w:t>3</w:t>
      </w:r>
      <w:r w:rsidR="000E73B3" w:rsidRPr="000E73B3">
        <w:t xml:space="preserve"> meeting</w:t>
      </w:r>
    </w:p>
    <w:p w14:paraId="0011E490" w14:textId="4F7F653B" w:rsidR="000169AD" w:rsidRDefault="00C12F9D" w:rsidP="000169AD">
      <w:pPr>
        <w:rPr>
          <w:rFonts w:eastAsia="等线"/>
          <w:lang w:val="en-US" w:eastAsia="zh-CN"/>
        </w:rPr>
      </w:pPr>
      <w:r>
        <w:rPr>
          <w:rFonts w:eastAsia="等线"/>
          <w:lang w:val="en-US" w:eastAsia="zh-CN"/>
        </w:rPr>
        <w:t xml:space="preserve">                                           </w:t>
      </w:r>
    </w:p>
    <w:p w14:paraId="5D4240ED" w14:textId="195BC7A1" w:rsidR="00D5238C" w:rsidRDefault="00D9791E" w:rsidP="000169AD">
      <w:r>
        <w:t xml:space="preserve">                  </w: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6642A" w14:textId="77777777" w:rsidR="001F7838" w:rsidRDefault="001F7838">
      <w:r>
        <w:separator/>
      </w:r>
    </w:p>
  </w:endnote>
  <w:endnote w:type="continuationSeparator" w:id="0">
    <w:p w14:paraId="5051EB8F" w14:textId="77777777" w:rsidR="001F7838" w:rsidRDefault="001F7838">
      <w:r>
        <w:continuationSeparator/>
      </w:r>
    </w:p>
  </w:endnote>
  <w:endnote w:type="continuationNotice" w:id="1">
    <w:p w14:paraId="6E103882" w14:textId="77777777" w:rsidR="001F7838" w:rsidRDefault="001F7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PMingLiU">
    <w:altName w:val="Microsoft JhengHei"/>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AA1532" w:rsidRDefault="00AA153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AA1532" w:rsidRDefault="00AA153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29F51CC0" w:rsidR="00AA1532" w:rsidRDefault="00AA153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6257AD">
      <w:rPr>
        <w:rStyle w:val="afb"/>
      </w:rPr>
      <w:t>1</w:t>
    </w:r>
    <w:r>
      <w:rPr>
        <w:rStyle w:val="afb"/>
      </w:rPr>
      <w:fldChar w:fldCharType="end"/>
    </w:r>
  </w:p>
  <w:p w14:paraId="0FACBD0C" w14:textId="77777777" w:rsidR="00AA1532" w:rsidRDefault="00AA153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0C126" w14:textId="77777777" w:rsidR="001F7838" w:rsidRDefault="001F7838">
      <w:r>
        <w:separator/>
      </w:r>
    </w:p>
  </w:footnote>
  <w:footnote w:type="continuationSeparator" w:id="0">
    <w:p w14:paraId="64A4FB4C" w14:textId="77777777" w:rsidR="001F7838" w:rsidRDefault="001F7838">
      <w:r>
        <w:continuationSeparator/>
      </w:r>
    </w:p>
  </w:footnote>
  <w:footnote w:type="continuationNotice" w:id="1">
    <w:p w14:paraId="286154F2" w14:textId="77777777" w:rsidR="001F7838" w:rsidRDefault="001F78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7"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E75FA9"/>
    <w:multiLevelType w:val="hybridMultilevel"/>
    <w:tmpl w:val="D5A24E4A"/>
    <w:lvl w:ilvl="0" w:tplc="107491E8">
      <w:start w:val="4"/>
      <w:numFmt w:val="bullet"/>
      <w:lvlText w:val="■"/>
      <w:lvlJc w:val="left"/>
      <w:pPr>
        <w:ind w:left="720" w:hanging="360"/>
      </w:pPr>
      <w:rPr>
        <w:rFonts w:ascii="等线" w:eastAsia="等线" w:hAnsi="等线"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A754631"/>
    <w:multiLevelType w:val="hybridMultilevel"/>
    <w:tmpl w:val="C7B2801C"/>
    <w:lvl w:ilvl="0" w:tplc="45202A08">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5"/>
  </w:num>
  <w:num w:numId="3">
    <w:abstractNumId w:val="18"/>
  </w:num>
  <w:num w:numId="4">
    <w:abstractNumId w:val="10"/>
  </w:num>
  <w:num w:numId="5">
    <w:abstractNumId w:val="3"/>
  </w:num>
  <w:num w:numId="6">
    <w:abstractNumId w:val="1"/>
  </w:num>
  <w:num w:numId="7">
    <w:abstractNumId w:val="14"/>
  </w:num>
  <w:num w:numId="8">
    <w:abstractNumId w:val="4"/>
  </w:num>
  <w:num w:numId="9">
    <w:abstractNumId w:val="8"/>
  </w:num>
  <w:num w:numId="10">
    <w:abstractNumId w:val="19"/>
  </w:num>
  <w:num w:numId="11">
    <w:abstractNumId w:val="2"/>
  </w:num>
  <w:num w:numId="12">
    <w:abstractNumId w:val="20"/>
  </w:num>
  <w:num w:numId="13">
    <w:abstractNumId w:val="13"/>
  </w:num>
  <w:num w:numId="14">
    <w:abstractNumId w:val="11"/>
  </w:num>
  <w:num w:numId="15">
    <w:abstractNumId w:val="0"/>
  </w:num>
  <w:num w:numId="16">
    <w:abstractNumId w:val="5"/>
  </w:num>
  <w:num w:numId="17">
    <w:abstractNumId w:val="12"/>
  </w:num>
  <w:num w:numId="18">
    <w:abstractNumId w:val="9"/>
  </w:num>
  <w:num w:numId="19">
    <w:abstractNumId w:val="5"/>
  </w:num>
  <w:num w:numId="20">
    <w:abstractNumId w:val="16"/>
  </w:num>
  <w:num w:numId="21">
    <w:abstractNumId w:val="17"/>
  </w:num>
  <w:num w:numId="22">
    <w:abstractNumId w:val="6"/>
  </w:num>
  <w:num w:numId="23">
    <w:abstractNumId w:val="7"/>
  </w:num>
  <w:num w:numId="24">
    <w:abstractNumId w:val="5"/>
  </w:num>
  <w:num w:numId="2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0EC"/>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5C00"/>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3E39"/>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1C4A"/>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3B3"/>
    <w:rsid w:val="000E791F"/>
    <w:rsid w:val="000F032A"/>
    <w:rsid w:val="000F051D"/>
    <w:rsid w:val="000F0E0B"/>
    <w:rsid w:val="000F0FD2"/>
    <w:rsid w:val="000F1231"/>
    <w:rsid w:val="000F15E5"/>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9AD"/>
    <w:rsid w:val="00106E80"/>
    <w:rsid w:val="001072D7"/>
    <w:rsid w:val="00107841"/>
    <w:rsid w:val="00107D83"/>
    <w:rsid w:val="001101A1"/>
    <w:rsid w:val="001103C1"/>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53F8"/>
    <w:rsid w:val="00116046"/>
    <w:rsid w:val="00116F74"/>
    <w:rsid w:val="00117498"/>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3CB"/>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4A6"/>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CA8"/>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11B"/>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054"/>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4A"/>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2FE5"/>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38"/>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7AE"/>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2B4A"/>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189"/>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450"/>
    <w:rsid w:val="002C3AA2"/>
    <w:rsid w:val="002C40B7"/>
    <w:rsid w:val="002C4394"/>
    <w:rsid w:val="002C4B36"/>
    <w:rsid w:val="002C4DE4"/>
    <w:rsid w:val="002C4E58"/>
    <w:rsid w:val="002C4F68"/>
    <w:rsid w:val="002C5903"/>
    <w:rsid w:val="002C66D9"/>
    <w:rsid w:val="002C6C79"/>
    <w:rsid w:val="002C7C8C"/>
    <w:rsid w:val="002D00AD"/>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19A"/>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1C6"/>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268"/>
    <w:rsid w:val="002F67D7"/>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050"/>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417"/>
    <w:rsid w:val="00325C68"/>
    <w:rsid w:val="00325D20"/>
    <w:rsid w:val="00326129"/>
    <w:rsid w:val="00326520"/>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263B"/>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2F66"/>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1B0"/>
    <w:rsid w:val="003D498D"/>
    <w:rsid w:val="003D4C75"/>
    <w:rsid w:val="003D56A4"/>
    <w:rsid w:val="003D58EC"/>
    <w:rsid w:val="003D5CCA"/>
    <w:rsid w:val="003D62C1"/>
    <w:rsid w:val="003D6C47"/>
    <w:rsid w:val="003D6C9A"/>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9FC"/>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7AF"/>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8C2"/>
    <w:rsid w:val="00465BF2"/>
    <w:rsid w:val="00465E11"/>
    <w:rsid w:val="00465F0B"/>
    <w:rsid w:val="0046693F"/>
    <w:rsid w:val="00466C1F"/>
    <w:rsid w:val="00466C90"/>
    <w:rsid w:val="00466DA4"/>
    <w:rsid w:val="00466ED1"/>
    <w:rsid w:val="00466F20"/>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54"/>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886"/>
    <w:rsid w:val="00493AAA"/>
    <w:rsid w:val="00494BB4"/>
    <w:rsid w:val="00494C37"/>
    <w:rsid w:val="00495090"/>
    <w:rsid w:val="0049519B"/>
    <w:rsid w:val="00495637"/>
    <w:rsid w:val="0049580B"/>
    <w:rsid w:val="0049596D"/>
    <w:rsid w:val="00495E5F"/>
    <w:rsid w:val="00495E6C"/>
    <w:rsid w:val="00496646"/>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588E"/>
    <w:rsid w:val="004A6F6E"/>
    <w:rsid w:val="004A7650"/>
    <w:rsid w:val="004A7B1E"/>
    <w:rsid w:val="004A7E3F"/>
    <w:rsid w:val="004B03E2"/>
    <w:rsid w:val="004B0B75"/>
    <w:rsid w:val="004B0F26"/>
    <w:rsid w:val="004B10DC"/>
    <w:rsid w:val="004B10E8"/>
    <w:rsid w:val="004B11BD"/>
    <w:rsid w:val="004B1B40"/>
    <w:rsid w:val="004B1BAB"/>
    <w:rsid w:val="004B1F23"/>
    <w:rsid w:val="004B21D8"/>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9D6"/>
    <w:rsid w:val="004C1A8E"/>
    <w:rsid w:val="004C1C95"/>
    <w:rsid w:val="004C226E"/>
    <w:rsid w:val="004C24F8"/>
    <w:rsid w:val="004C2F30"/>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68C"/>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5B3"/>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90B"/>
    <w:rsid w:val="00546C85"/>
    <w:rsid w:val="00546FCB"/>
    <w:rsid w:val="0054738D"/>
    <w:rsid w:val="005474E1"/>
    <w:rsid w:val="00547903"/>
    <w:rsid w:val="00547B0A"/>
    <w:rsid w:val="00547B0B"/>
    <w:rsid w:val="00547B57"/>
    <w:rsid w:val="0055072E"/>
    <w:rsid w:val="00550C25"/>
    <w:rsid w:val="00550CA9"/>
    <w:rsid w:val="00550F58"/>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02C"/>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0BCE"/>
    <w:rsid w:val="00571773"/>
    <w:rsid w:val="005719CC"/>
    <w:rsid w:val="00571E71"/>
    <w:rsid w:val="00572669"/>
    <w:rsid w:val="00572783"/>
    <w:rsid w:val="00572C82"/>
    <w:rsid w:val="0057304C"/>
    <w:rsid w:val="005731F7"/>
    <w:rsid w:val="00573A9D"/>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BDB"/>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4FA"/>
    <w:rsid w:val="005E19B4"/>
    <w:rsid w:val="005E1D6F"/>
    <w:rsid w:val="005E1EE7"/>
    <w:rsid w:val="005E2591"/>
    <w:rsid w:val="005E2AD6"/>
    <w:rsid w:val="005E2BEB"/>
    <w:rsid w:val="005E362E"/>
    <w:rsid w:val="005E3BB2"/>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7AD"/>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6859"/>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23"/>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212D"/>
    <w:rsid w:val="006D32D6"/>
    <w:rsid w:val="006D3D0F"/>
    <w:rsid w:val="006D4101"/>
    <w:rsid w:val="006D4A70"/>
    <w:rsid w:val="006D54CC"/>
    <w:rsid w:val="006D56E3"/>
    <w:rsid w:val="006D655B"/>
    <w:rsid w:val="006D7134"/>
    <w:rsid w:val="006D765E"/>
    <w:rsid w:val="006D7813"/>
    <w:rsid w:val="006E0295"/>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37BC0"/>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DEA"/>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8DC"/>
    <w:rsid w:val="00783033"/>
    <w:rsid w:val="0078309C"/>
    <w:rsid w:val="007835E6"/>
    <w:rsid w:val="007839E0"/>
    <w:rsid w:val="0078443B"/>
    <w:rsid w:val="007846E1"/>
    <w:rsid w:val="007846F4"/>
    <w:rsid w:val="00784A80"/>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A7DBB"/>
    <w:rsid w:val="007B050D"/>
    <w:rsid w:val="007B0A0F"/>
    <w:rsid w:val="007B0C6C"/>
    <w:rsid w:val="007B0D5D"/>
    <w:rsid w:val="007B0DE3"/>
    <w:rsid w:val="007B1635"/>
    <w:rsid w:val="007B1E57"/>
    <w:rsid w:val="007B2724"/>
    <w:rsid w:val="007B27D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278"/>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BFE"/>
    <w:rsid w:val="00836C03"/>
    <w:rsid w:val="00837AA5"/>
    <w:rsid w:val="0084009E"/>
    <w:rsid w:val="00840520"/>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1CDB"/>
    <w:rsid w:val="008520D2"/>
    <w:rsid w:val="008523CC"/>
    <w:rsid w:val="00852E67"/>
    <w:rsid w:val="0085348F"/>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87"/>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519"/>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0FF"/>
    <w:rsid w:val="008D23C6"/>
    <w:rsid w:val="008D29FD"/>
    <w:rsid w:val="008D31CC"/>
    <w:rsid w:val="008D3567"/>
    <w:rsid w:val="008D3952"/>
    <w:rsid w:val="008D3AAB"/>
    <w:rsid w:val="008D3B4E"/>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565C"/>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3D9"/>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67"/>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8BA"/>
    <w:rsid w:val="00965979"/>
    <w:rsid w:val="00965DC9"/>
    <w:rsid w:val="0096751F"/>
    <w:rsid w:val="0096766A"/>
    <w:rsid w:val="00967707"/>
    <w:rsid w:val="00970040"/>
    <w:rsid w:val="00970564"/>
    <w:rsid w:val="00970BDC"/>
    <w:rsid w:val="00970CE1"/>
    <w:rsid w:val="00971090"/>
    <w:rsid w:val="0097139E"/>
    <w:rsid w:val="0097146C"/>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8DB"/>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97B"/>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96E"/>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74"/>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7F8"/>
    <w:rsid w:val="009F4858"/>
    <w:rsid w:val="009F48F8"/>
    <w:rsid w:val="009F4942"/>
    <w:rsid w:val="009F4C2B"/>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83E"/>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DBA"/>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131"/>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53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344"/>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E96"/>
    <w:rsid w:val="00A97FD0"/>
    <w:rsid w:val="00AA02D7"/>
    <w:rsid w:val="00AA04D8"/>
    <w:rsid w:val="00AA092F"/>
    <w:rsid w:val="00AA145D"/>
    <w:rsid w:val="00AA14AA"/>
    <w:rsid w:val="00AA1532"/>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45A"/>
    <w:rsid w:val="00AB6943"/>
    <w:rsid w:val="00AB6DFE"/>
    <w:rsid w:val="00AB7883"/>
    <w:rsid w:val="00AC059E"/>
    <w:rsid w:val="00AC1167"/>
    <w:rsid w:val="00AC1807"/>
    <w:rsid w:val="00AC1D9E"/>
    <w:rsid w:val="00AC23E4"/>
    <w:rsid w:val="00AC243C"/>
    <w:rsid w:val="00AC25CD"/>
    <w:rsid w:val="00AC2C0C"/>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3BA"/>
    <w:rsid w:val="00AE66D5"/>
    <w:rsid w:val="00AE69FE"/>
    <w:rsid w:val="00AE6F9E"/>
    <w:rsid w:val="00AE7BAC"/>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5E"/>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4F57"/>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6B50"/>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0EF5"/>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951"/>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07F"/>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7D3"/>
    <w:rsid w:val="00C0591A"/>
    <w:rsid w:val="00C05DBF"/>
    <w:rsid w:val="00C069B8"/>
    <w:rsid w:val="00C0775E"/>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918"/>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393"/>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4E6"/>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67C"/>
    <w:rsid w:val="00CE092B"/>
    <w:rsid w:val="00CE0B88"/>
    <w:rsid w:val="00CE1A8E"/>
    <w:rsid w:val="00CE1BCB"/>
    <w:rsid w:val="00CE1C3F"/>
    <w:rsid w:val="00CE2826"/>
    <w:rsid w:val="00CE2B85"/>
    <w:rsid w:val="00CE2BC9"/>
    <w:rsid w:val="00CE325F"/>
    <w:rsid w:val="00CE3AA7"/>
    <w:rsid w:val="00CE3B4C"/>
    <w:rsid w:val="00CE3DE4"/>
    <w:rsid w:val="00CE4D4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681"/>
    <w:rsid w:val="00CF2845"/>
    <w:rsid w:val="00CF285C"/>
    <w:rsid w:val="00CF285D"/>
    <w:rsid w:val="00CF293F"/>
    <w:rsid w:val="00CF2D98"/>
    <w:rsid w:val="00CF2EBF"/>
    <w:rsid w:val="00CF31CC"/>
    <w:rsid w:val="00CF3323"/>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2F10"/>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27EA6"/>
    <w:rsid w:val="00E30025"/>
    <w:rsid w:val="00E30460"/>
    <w:rsid w:val="00E30780"/>
    <w:rsid w:val="00E3098A"/>
    <w:rsid w:val="00E31E1A"/>
    <w:rsid w:val="00E31F40"/>
    <w:rsid w:val="00E32A79"/>
    <w:rsid w:val="00E33996"/>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1CB2"/>
    <w:rsid w:val="00E622A2"/>
    <w:rsid w:val="00E62DCC"/>
    <w:rsid w:val="00E62EEA"/>
    <w:rsid w:val="00E6342D"/>
    <w:rsid w:val="00E636C7"/>
    <w:rsid w:val="00E63933"/>
    <w:rsid w:val="00E63B0D"/>
    <w:rsid w:val="00E63B52"/>
    <w:rsid w:val="00E63F08"/>
    <w:rsid w:val="00E647E9"/>
    <w:rsid w:val="00E647F6"/>
    <w:rsid w:val="00E64B30"/>
    <w:rsid w:val="00E64F3A"/>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9D0"/>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3D4B"/>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78F"/>
    <w:rsid w:val="00EC4B14"/>
    <w:rsid w:val="00EC4DF0"/>
    <w:rsid w:val="00EC5024"/>
    <w:rsid w:val="00EC55D6"/>
    <w:rsid w:val="00EC5853"/>
    <w:rsid w:val="00EC5BCB"/>
    <w:rsid w:val="00EC6447"/>
    <w:rsid w:val="00EC6C7C"/>
    <w:rsid w:val="00EC7302"/>
    <w:rsid w:val="00EC73C4"/>
    <w:rsid w:val="00EC797C"/>
    <w:rsid w:val="00EC798D"/>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C4B"/>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0F7"/>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16EF"/>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2D"/>
    <w:rsid w:val="00F66144"/>
    <w:rsid w:val="00F66838"/>
    <w:rsid w:val="00F66854"/>
    <w:rsid w:val="00F670D6"/>
    <w:rsid w:val="00F671F0"/>
    <w:rsid w:val="00F6734B"/>
    <w:rsid w:val="00F67B4B"/>
    <w:rsid w:val="00F67EFE"/>
    <w:rsid w:val="00F67F1F"/>
    <w:rsid w:val="00F67F4C"/>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CF3"/>
    <w:rsid w:val="00F74EAB"/>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0FA1"/>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4A1"/>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6B78"/>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3E6"/>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ECAD55-C851-4768-92B2-6B1D1A44D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719</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2025-02-07T07:55:00Z</dcterms:created>
  <dcterms:modified xsi:type="dcterms:W3CDTF">2025-02-07T07:55:00Z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