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203DF" w14:textId="494CD94A" w:rsidR="00A85650" w:rsidRPr="00A85650" w:rsidRDefault="00A85650" w:rsidP="00A8565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r w:rsidRPr="00A85650">
        <w:rPr>
          <w:rFonts w:ascii="Arial" w:eastAsia="SimSun" w:hAnsi="Arial" w:cs="Times New Roman"/>
          <w:b/>
          <w:bCs/>
          <w:sz w:val="24"/>
          <w:szCs w:val="20"/>
          <w:lang w:val="en-US" w:eastAsia="ja-JP"/>
        </w:rPr>
        <w:t xml:space="preserve">3GPP TSG-RAN WG4 Meeting #114                              </w:t>
      </w:r>
      <w:r w:rsidR="00734ABC">
        <w:rPr>
          <w:rFonts w:ascii="Arial" w:eastAsia="SimSun" w:hAnsi="Arial" w:cs="Times New Roman"/>
          <w:b/>
          <w:bCs/>
          <w:sz w:val="24"/>
          <w:szCs w:val="20"/>
          <w:lang w:val="en-US" w:eastAsia="ja-JP"/>
        </w:rPr>
        <w:t xml:space="preserve">                     </w:t>
      </w:r>
      <w:r w:rsidRPr="00A85650">
        <w:rPr>
          <w:rFonts w:ascii="Arial" w:eastAsia="SimSun" w:hAnsi="Arial" w:cs="Times New Roman"/>
          <w:b/>
          <w:bCs/>
          <w:sz w:val="24"/>
          <w:szCs w:val="20"/>
          <w:lang w:val="en-US" w:eastAsia="ja-JP"/>
        </w:rPr>
        <w:t xml:space="preserve">  R4-2</w:t>
      </w:r>
      <w:r w:rsidR="00734ABC">
        <w:rPr>
          <w:rFonts w:ascii="Arial" w:eastAsia="SimSun" w:hAnsi="Arial" w:cs="Times New Roman"/>
          <w:b/>
          <w:bCs/>
          <w:sz w:val="24"/>
          <w:szCs w:val="20"/>
          <w:lang w:val="en-US" w:eastAsia="ja-JP"/>
        </w:rPr>
        <w:t>500232</w:t>
      </w:r>
    </w:p>
    <w:p w14:paraId="10A3C6A0" w14:textId="37FB5D33" w:rsidR="00841BCD" w:rsidRDefault="00A85650" w:rsidP="00A8565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r w:rsidRPr="00A85650">
        <w:rPr>
          <w:rFonts w:ascii="Arial" w:eastAsia="SimSun" w:hAnsi="Arial" w:cs="Times New Roman"/>
          <w:b/>
          <w:bCs/>
          <w:sz w:val="24"/>
          <w:szCs w:val="20"/>
          <w:lang w:val="en-US" w:eastAsia="ja-JP"/>
        </w:rPr>
        <w:t xml:space="preserve">Athens, GR, 17th – 21st </w:t>
      </w:r>
      <w:proofErr w:type="gramStart"/>
      <w:r w:rsidRPr="00A85650">
        <w:rPr>
          <w:rFonts w:ascii="Arial" w:eastAsia="SimSun" w:hAnsi="Arial" w:cs="Times New Roman"/>
          <w:b/>
          <w:bCs/>
          <w:sz w:val="24"/>
          <w:szCs w:val="20"/>
          <w:lang w:val="en-US" w:eastAsia="ja-JP"/>
        </w:rPr>
        <w:t>February,</w:t>
      </w:r>
      <w:proofErr w:type="gramEnd"/>
      <w:r w:rsidRPr="00A85650">
        <w:rPr>
          <w:rFonts w:ascii="Arial" w:eastAsia="SimSun" w:hAnsi="Arial" w:cs="Times New Roman"/>
          <w:b/>
          <w:bCs/>
          <w:sz w:val="24"/>
          <w:szCs w:val="20"/>
          <w:lang w:val="en-US" w:eastAsia="ja-JP"/>
        </w:rPr>
        <w:t xml:space="preserve"> 2025</w:t>
      </w:r>
    </w:p>
    <w:p w14:paraId="03BC7CEE" w14:textId="77777777" w:rsidR="00A85650" w:rsidRPr="00614DD8" w:rsidRDefault="00A8565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2CC87C6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p>
    <w:p w14:paraId="04A5E2C1" w14:textId="1493034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A85650">
        <w:rPr>
          <w:rFonts w:ascii="Arial" w:eastAsia="MS Mincho" w:hAnsi="Arial" w:cs="Arial"/>
          <w:b/>
          <w:bCs/>
          <w:sz w:val="24"/>
          <w:szCs w:val="20"/>
          <w:lang w:val="en-US"/>
        </w:rPr>
        <w:t>21</w:t>
      </w:r>
      <w:r w:rsidR="0003067B">
        <w:rPr>
          <w:rFonts w:ascii="Arial" w:eastAsia="MS Mincho" w:hAnsi="Arial" w:cs="Arial"/>
          <w:b/>
          <w:bCs/>
          <w:sz w:val="24"/>
          <w:szCs w:val="20"/>
          <w:lang w:val="en-US"/>
        </w:rPr>
        <w:t>.1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1" w:name="_Hlk153472406"/>
            <w:r w:rsidRPr="00D3320C">
              <w:rPr>
                <w:bCs/>
                <w:sz w:val="22"/>
                <w:szCs w:val="28"/>
                <w:lang w:eastAsia="zh-CN"/>
              </w:rPr>
              <w:t>Evaluate testability, interoperability,</w:t>
            </w:r>
            <w:bookmarkEnd w:id="1"/>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2"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2"/>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3" w:name="_Toc116995842"/>
      <w:r w:rsidRPr="00614DD8">
        <w:rPr>
          <w:lang w:val="en-US"/>
        </w:rPr>
        <w:t>Discussion</w:t>
      </w:r>
      <w:bookmarkEnd w:id="3"/>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lastRenderedPageBreak/>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39F5CCE2"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Direct RLF prediction</w:t>
      </w:r>
      <w:r w:rsidRPr="008010F0">
        <w:rPr>
          <w:color w:val="000000" w:themeColor="text1"/>
        </w:rPr>
        <w:t>:</w:t>
      </w:r>
      <w:r w:rsidR="00D63640" w:rsidRPr="00D63640">
        <w:rPr>
          <w:rFonts w:ascii="-webkit-standard" w:hAnsi="-webkit-standard"/>
          <w:color w:val="000000"/>
          <w:sz w:val="27"/>
          <w:szCs w:val="27"/>
        </w:rPr>
        <w:t xml:space="preserve"> </w:t>
      </w:r>
      <w:r w:rsidR="00D63640" w:rsidRPr="00D63640">
        <w:rPr>
          <w:color w:val="000000" w:themeColor="text1"/>
        </w:rPr>
        <w:t>is a method that uses AI/ML to predict whether a </w:t>
      </w:r>
      <w:r w:rsidR="00D63640" w:rsidRPr="00C20F0A">
        <w:rPr>
          <w:color w:val="000000" w:themeColor="text1"/>
        </w:rPr>
        <w:t xml:space="preserve">Radio Link </w:t>
      </w:r>
      <w:proofErr w:type="gramStart"/>
      <w:r w:rsidR="00D63640" w:rsidRPr="00C20F0A">
        <w:rPr>
          <w:color w:val="000000" w:themeColor="text1"/>
        </w:rPr>
        <w:t xml:space="preserve">Failure </w:t>
      </w:r>
      <w:r w:rsidR="00D63640" w:rsidRPr="00D63640">
        <w:rPr>
          <w:color w:val="000000" w:themeColor="text1"/>
        </w:rPr>
        <w:t> is</w:t>
      </w:r>
      <w:proofErr w:type="gramEnd"/>
      <w:r w:rsidR="00D63640" w:rsidRPr="00D63640">
        <w:rPr>
          <w:color w:val="000000" w:themeColor="text1"/>
        </w:rPr>
        <w:t xml:space="preserve"> happening or the likelihood of it occurring within a specific future time window. This prediction is based on </w:t>
      </w:r>
      <w:r w:rsidR="00D63640" w:rsidRPr="00C20F0A">
        <w:rPr>
          <w:color w:val="000000" w:themeColor="text1"/>
        </w:rPr>
        <w:t>current and historical radio measurements</w:t>
      </w:r>
      <w:r w:rsidR="00D63640">
        <w:rPr>
          <w:b/>
          <w:bCs/>
          <w:color w:val="000000" w:themeColor="text1"/>
        </w:rPr>
        <w:t xml:space="preserve"> </w:t>
      </w:r>
      <w:r w:rsidR="00D63640" w:rsidRPr="00D63640">
        <w:rPr>
          <w:color w:val="000000" w:themeColor="text1"/>
        </w:rPr>
        <w:t>and other relevant inputs. The output of the prediction is the </w:t>
      </w:r>
      <w:r w:rsidR="00D63640" w:rsidRPr="00C20F0A">
        <w:rPr>
          <w:color w:val="000000" w:themeColor="text1"/>
        </w:rPr>
        <w:t>probability of RLF</w:t>
      </w:r>
      <w:r w:rsidR="00D63640" w:rsidRPr="00D63640">
        <w:rPr>
          <w:color w:val="000000" w:themeColor="text1"/>
        </w:rPr>
        <w:t> within the given time window</w:t>
      </w:r>
    </w:p>
    <w:p w14:paraId="1931FE37" w14:textId="5667C4F0"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D63640">
        <w:rPr>
          <w:color w:val="000000" w:themeColor="text1"/>
        </w:rPr>
        <w:t>T</w:t>
      </w:r>
      <w:r w:rsidR="00D63640" w:rsidRPr="00D63640">
        <w:rPr>
          <w:color w:val="000000" w:themeColor="text1"/>
        </w:rPr>
        <w:t>he output of the indirect prediction is the predicted SINR. Using this predicted SINR, it is possible to identify the moment when the RLF occurs without needing additional AI/ML models.</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11E9FE5E"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r w:rsidR="00D63640">
        <w:rPr>
          <w:color w:val="000000" w:themeColor="text1"/>
          <w:lang w:val="en-US"/>
        </w:rPr>
        <w:t xml:space="preserve"> We also</w:t>
      </w:r>
      <w:r w:rsidR="00C20F0A">
        <w:rPr>
          <w:color w:val="000000" w:themeColor="text1"/>
          <w:lang w:val="en-US"/>
        </w:rPr>
        <w:t xml:space="preserve"> make a</w:t>
      </w:r>
      <w:r w:rsidR="00D63640">
        <w:rPr>
          <w:color w:val="000000" w:themeColor="text1"/>
          <w:lang w:val="en-US"/>
        </w:rPr>
        <w:t xml:space="preserve"> propos</w:t>
      </w:r>
      <w:r w:rsidR="00C20F0A">
        <w:rPr>
          <w:color w:val="000000" w:themeColor="text1"/>
          <w:lang w:val="en-US"/>
        </w:rPr>
        <w:t>al for</w:t>
      </w:r>
      <w:r w:rsidR="00D63640">
        <w:rPr>
          <w:color w:val="000000" w:themeColor="text1"/>
          <w:lang w:val="en-US"/>
        </w:rPr>
        <w:t xml:space="preserve"> a beam change event prediction</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7705D079"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w:t>
      </w:r>
      <w:r w:rsidR="00D63640">
        <w:rPr>
          <w:lang w:eastAsia="zh-CN"/>
        </w:rPr>
        <w:t xml:space="preserve"> (cell level and beam level)</w:t>
      </w:r>
      <w:r>
        <w:rPr>
          <w:lang w:eastAsia="zh-CN"/>
        </w:rPr>
        <w:t xml:space="preserve"> or frequency domain</w:t>
      </w:r>
      <w:r w:rsidR="00D63640">
        <w:rPr>
          <w:lang w:eastAsia="zh-CN"/>
        </w:rPr>
        <w:t xml:space="preserve"> </w:t>
      </w:r>
      <w:r>
        <w:rPr>
          <w:lang w:eastAsia="zh-CN"/>
        </w:rPr>
        <w:t>by using predicted measurements</w:t>
      </w:r>
      <w:r w:rsidR="00D63640">
        <w:rPr>
          <w:lang w:eastAsia="zh-CN"/>
        </w:rPr>
        <w:t xml:space="preserve"> from a set of subsampled measurements (same concept with set B of beams)</w:t>
      </w:r>
      <w:r>
        <w:rPr>
          <w:lang w:eastAsia="zh-CN"/>
        </w:rPr>
        <w:t>.</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09476C"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w:t>
      </w:r>
      <w:r w:rsidR="00D63640">
        <w:rPr>
          <w:lang w:eastAsia="zh-CN"/>
        </w:rPr>
        <w:t xml:space="preserve">mobility and </w:t>
      </w:r>
      <w:r>
        <w:rPr>
          <w:lang w:eastAsia="zh-CN"/>
        </w:rPr>
        <w:t>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3689F50" w14:textId="433164FF" w:rsidR="00855814" w:rsidRDefault="002221FE" w:rsidP="00481809">
      <w:r>
        <w:t xml:space="preserve">The use-cases </w:t>
      </w:r>
      <w:r w:rsidR="00DB2592">
        <w:t>are</w:t>
      </w:r>
      <w:r>
        <w:t xml:space="preserve"> considered in the following dimensions:</w:t>
      </w:r>
      <w:r w:rsidR="00C20F0A">
        <w:t xml:space="preserve"> [</w:t>
      </w:r>
      <w:r w:rsidR="00167C8E">
        <w:t>3</w:t>
      </w:r>
      <w:r w:rsidR="00C20F0A">
        <w:t>]</w:t>
      </w:r>
    </w:p>
    <w:p w14:paraId="41DB52E0" w14:textId="14668406" w:rsidR="002221FE" w:rsidRPr="00380A8D" w:rsidRDefault="002A2326" w:rsidP="002221FE">
      <w:pPr>
        <w:pStyle w:val="ListParagraph"/>
        <w:numPr>
          <w:ilvl w:val="0"/>
          <w:numId w:val="43"/>
        </w:numPr>
        <w:rPr>
          <w:u w:val="single"/>
        </w:rPr>
      </w:pPr>
      <w:r w:rsidRPr="00380A8D">
        <w:rPr>
          <w:u w:val="single"/>
        </w:rPr>
        <w:t>Frequency</w:t>
      </w:r>
      <w:r w:rsidR="008607AC" w:rsidRPr="00380A8D">
        <w:rPr>
          <w:u w:val="single"/>
        </w:rPr>
        <w:t xml:space="preserve"> (</w:t>
      </w:r>
      <w:r w:rsidR="00EC485B" w:rsidRPr="00380A8D">
        <w:rPr>
          <w:u w:val="single"/>
        </w:rPr>
        <w:t>intra</w:t>
      </w:r>
      <w:r w:rsidR="004357E8" w:rsidRPr="00380A8D">
        <w:rPr>
          <w:u w:val="single"/>
        </w:rPr>
        <w:t>- and inter-frequency</w:t>
      </w:r>
      <w:r w:rsidR="00DB2592" w:rsidRPr="00380A8D">
        <w:rPr>
          <w:u w:val="single"/>
        </w:rPr>
        <w:t xml:space="preserve"> </w:t>
      </w:r>
      <w:r w:rsidR="003F0F31" w:rsidRPr="00380A8D">
        <w:rPr>
          <w:u w:val="single"/>
        </w:rPr>
        <w:t>predictions</w:t>
      </w:r>
      <w:r w:rsidR="008607AC" w:rsidRPr="00380A8D">
        <w:rPr>
          <w:u w:val="single"/>
        </w:rPr>
        <w:t>):</w:t>
      </w:r>
    </w:p>
    <w:p w14:paraId="33A94AEE" w14:textId="6D451575" w:rsidR="00290043" w:rsidRDefault="00290043" w:rsidP="00290043">
      <w:pPr>
        <w:pStyle w:val="ListParagraph"/>
        <w:numPr>
          <w:ilvl w:val="1"/>
          <w:numId w:val="43"/>
        </w:numPr>
      </w:pPr>
      <w:r>
        <w:t>FR1 to FR1 intra-frequency</w:t>
      </w:r>
    </w:p>
    <w:p w14:paraId="7A69DA6E" w14:textId="77777777" w:rsidR="00AC4A89" w:rsidRDefault="00AC4A89" w:rsidP="00AC4A89">
      <w:pPr>
        <w:pStyle w:val="ListParagraph"/>
        <w:numPr>
          <w:ilvl w:val="1"/>
          <w:numId w:val="43"/>
        </w:numPr>
      </w:pPr>
      <w:r>
        <w:lastRenderedPageBreak/>
        <w:t>FR2 to FR2 intra-frequency</w:t>
      </w:r>
    </w:p>
    <w:p w14:paraId="2955A7C6" w14:textId="375BCE74" w:rsidR="00AC4A89" w:rsidRDefault="00AC4A89" w:rsidP="00A51223">
      <w:pPr>
        <w:pStyle w:val="ListParagraph"/>
        <w:numPr>
          <w:ilvl w:val="2"/>
          <w:numId w:val="43"/>
        </w:numPr>
      </w:pPr>
      <w:r>
        <w:t xml:space="preserve">Both measurements (i.e., model inputs) and </w:t>
      </w:r>
      <w:r w:rsidR="00D63640">
        <w:t xml:space="preserve">temporal </w:t>
      </w:r>
      <w:r>
        <w:t xml:space="preserve">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4"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4"/>
    </w:p>
    <w:p w14:paraId="00EC8630" w14:textId="0E93023B" w:rsidR="009955F8" w:rsidRDefault="001F101E" w:rsidP="009955F8">
      <w:pPr>
        <w:pStyle w:val="ListParagraph"/>
        <w:numPr>
          <w:ilvl w:val="0"/>
          <w:numId w:val="43"/>
        </w:numPr>
      </w:pPr>
      <w:r w:rsidRPr="00380A8D">
        <w:rPr>
          <w:u w:val="single"/>
        </w:rPr>
        <w:t>Cell</w:t>
      </w:r>
      <w:r w:rsidR="008607AC" w:rsidRPr="00380A8D">
        <w:rPr>
          <w:u w:val="single"/>
        </w:rPr>
        <w:t xml:space="preserve"> (</w:t>
      </w:r>
      <w:r w:rsidR="006811CF" w:rsidRPr="00380A8D">
        <w:rPr>
          <w:u w:val="single"/>
        </w:rPr>
        <w:t>intra- and inter-cell</w:t>
      </w:r>
      <w:r w:rsidR="00DB2592" w:rsidRPr="00380A8D">
        <w:rPr>
          <w:u w:val="single"/>
        </w:rPr>
        <w:t xml:space="preserve"> </w:t>
      </w:r>
      <w:r w:rsidR="008607AC" w:rsidRPr="00380A8D">
        <w:rPr>
          <w:u w:val="single"/>
        </w:rPr>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rsidRPr="00380A8D">
        <w:rPr>
          <w:u w:val="single"/>
        </w:rPr>
        <w:t>Tempora</w:t>
      </w:r>
      <w:r w:rsidR="00885AA4" w:rsidRPr="00380A8D">
        <w:rPr>
          <w:u w:val="single"/>
        </w:rPr>
        <w:t>l domain</w:t>
      </w:r>
      <w:r w:rsidR="008607AC" w:rsidRPr="00380A8D">
        <w:rPr>
          <w:u w:val="single"/>
        </w:rPr>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proofErr w:type="gramStart"/>
      <w:r w:rsidR="001C75FC" w:rsidRPr="004301AD">
        <w:t>sub</w:t>
      </w:r>
      <w:r w:rsidR="006A19B9">
        <w:t xml:space="preserve"> </w:t>
      </w:r>
      <w:r w:rsidR="001C75FC" w:rsidRPr="004301AD">
        <w:t>set</w:t>
      </w:r>
      <w:proofErr w:type="gramEnd"/>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rsidRPr="00380A8D">
        <w:rPr>
          <w:u w:val="single"/>
        </w:rPr>
        <w:t>Spatial domain</w:t>
      </w:r>
      <w:r w:rsidR="008607AC" w:rsidRPr="00380A8D">
        <w:rPr>
          <w:u w:val="single"/>
        </w:rPr>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proofErr w:type="gramStart"/>
      <w:r w:rsidRPr="006A19B9">
        <w:rPr>
          <w:b/>
          <w:bCs/>
        </w:rPr>
        <w:t>sub set</w:t>
      </w:r>
      <w:proofErr w:type="gramEnd"/>
      <w:r w:rsidRPr="00497B47">
        <w:t xml:space="preserve"> of configured </w:t>
      </w:r>
      <w:r w:rsidRPr="00184983">
        <w:t>SSB</w:t>
      </w:r>
      <w:r w:rsidRPr="00497B47">
        <w:t xml:space="preserve"> as input to the model to derive L3 filtered cell-level measurements for every time instance of the same cell</w:t>
      </w:r>
    </w:p>
    <w:p w14:paraId="0C013FC3" w14:textId="77777777" w:rsidR="00380A8D" w:rsidRDefault="00380A8D" w:rsidP="00380A8D">
      <w:pPr>
        <w:rPr>
          <w:i/>
          <w:iCs/>
          <w:lang w:val="en-US"/>
        </w:rPr>
      </w:pPr>
    </w:p>
    <w:p w14:paraId="00AC7188" w14:textId="77777777" w:rsidR="00167722" w:rsidRPr="00167722" w:rsidRDefault="00167722" w:rsidP="00380A8D">
      <w:pPr>
        <w:rPr>
          <w:lang w:val="en-US"/>
        </w:rPr>
      </w:pPr>
      <w:r w:rsidRPr="00167722">
        <w:rPr>
          <w:lang w:val="en-US"/>
        </w:rPr>
        <w:t>We give below some examples of possible measurement reduction configurations:</w:t>
      </w:r>
    </w:p>
    <w:p w14:paraId="728C2AF2" w14:textId="77777777" w:rsidR="00167722" w:rsidRPr="00167722" w:rsidRDefault="00167722" w:rsidP="00167722">
      <w:pPr>
        <w:numPr>
          <w:ilvl w:val="0"/>
          <w:numId w:val="44"/>
        </w:numPr>
        <w:rPr>
          <w:lang w:val="en-US"/>
        </w:rPr>
      </w:pPr>
      <w:r w:rsidRPr="00167C8E">
        <w:rPr>
          <w:u w:val="single"/>
          <w:lang w:val="en-US"/>
        </w:rPr>
        <w:t>Spatial prediction of a cell</w:t>
      </w:r>
      <w:r w:rsidRPr="00167722">
        <w:rPr>
          <w:lang w:val="en-US"/>
        </w:rPr>
        <w:t>: Use cell 1’s partial Tx beam measurement results as set B to predict the cell 1’s all Tx beam results.</w:t>
      </w:r>
    </w:p>
    <w:p w14:paraId="065888A1" w14:textId="77777777" w:rsidR="00167722" w:rsidRPr="00167722" w:rsidRDefault="00167722" w:rsidP="00167722">
      <w:pPr>
        <w:numPr>
          <w:ilvl w:val="0"/>
          <w:numId w:val="44"/>
        </w:numPr>
        <w:rPr>
          <w:lang w:val="en-US"/>
        </w:rPr>
      </w:pPr>
      <w:r w:rsidRPr="00167C8E">
        <w:rPr>
          <w:u w:val="single"/>
          <w:lang w:val="en-US"/>
        </w:rPr>
        <w:t>Cell prediction</w:t>
      </w:r>
      <w:r w:rsidRPr="00167722">
        <w:rPr>
          <w:lang w:val="en-US"/>
        </w:rPr>
        <w:t>: use cell 1’s measurement results (cell level measurement results can be based on Tx beam averaging or based on best Tx beam) as set B:</w:t>
      </w:r>
    </w:p>
    <w:p w14:paraId="0D7E3347" w14:textId="4FABEB3C" w:rsidR="00167722" w:rsidRPr="00167722" w:rsidRDefault="00167722" w:rsidP="00167722">
      <w:pPr>
        <w:numPr>
          <w:ilvl w:val="2"/>
          <w:numId w:val="44"/>
        </w:numPr>
        <w:rPr>
          <w:lang w:val="en-US"/>
        </w:rPr>
      </w:pPr>
      <w:r w:rsidRPr="00167722">
        <w:rPr>
          <w:lang w:val="en-US"/>
        </w:rPr>
        <w:t xml:space="preserve">to predict temporal cell 1’s RSRP in future prediction </w:t>
      </w:r>
      <w:proofErr w:type="gramStart"/>
      <w:r w:rsidRPr="00167722">
        <w:rPr>
          <w:lang w:val="en-US"/>
        </w:rPr>
        <w:t>window,  (</w:t>
      </w:r>
      <w:proofErr w:type="gramEnd"/>
      <w:r w:rsidRPr="00167722">
        <w:rPr>
          <w:b/>
          <w:bCs/>
          <w:lang w:val="en-US"/>
        </w:rPr>
        <w:t>temporal prediction</w:t>
      </w:r>
      <w:r w:rsidRPr="00167722">
        <w:rPr>
          <w:lang w:val="en-US"/>
        </w:rPr>
        <w:t>)</w:t>
      </w:r>
    </w:p>
    <w:p w14:paraId="3D81D368" w14:textId="5BFC9EBB" w:rsidR="00167722" w:rsidRPr="00167722" w:rsidRDefault="00167722" w:rsidP="00167722">
      <w:pPr>
        <w:numPr>
          <w:ilvl w:val="2"/>
          <w:numId w:val="44"/>
        </w:numPr>
        <w:rPr>
          <w:lang w:val="en-US"/>
        </w:rPr>
      </w:pPr>
      <w:r w:rsidRPr="00167722">
        <w:rPr>
          <w:lang w:val="en-US"/>
        </w:rPr>
        <w:t>to predict cell 2 on F2 (inter-</w:t>
      </w:r>
      <w:proofErr w:type="spellStart"/>
      <w:r w:rsidRPr="00167722">
        <w:rPr>
          <w:lang w:val="en-US"/>
        </w:rPr>
        <w:t>freq</w:t>
      </w:r>
      <w:proofErr w:type="spellEnd"/>
      <w:r w:rsidRPr="00167722">
        <w:rPr>
          <w:lang w:val="en-US"/>
        </w:rPr>
        <w:t xml:space="preserve"> cell, </w:t>
      </w:r>
      <w:proofErr w:type="gramStart"/>
      <w:r w:rsidRPr="00167722">
        <w:rPr>
          <w:lang w:val="en-US"/>
        </w:rPr>
        <w:t>collocated )</w:t>
      </w:r>
      <w:proofErr w:type="gramEnd"/>
      <w:r w:rsidRPr="00167722">
        <w:rPr>
          <w:lang w:val="en-US"/>
        </w:rPr>
        <w:t>, (</w:t>
      </w:r>
      <w:r w:rsidRPr="00167722">
        <w:rPr>
          <w:b/>
          <w:bCs/>
          <w:lang w:val="en-US"/>
        </w:rPr>
        <w:t>spatial</w:t>
      </w:r>
      <w:r w:rsidRPr="00167722">
        <w:rPr>
          <w:lang w:val="en-US"/>
        </w:rPr>
        <w:t>/</w:t>
      </w:r>
      <w:r w:rsidRPr="00167722">
        <w:rPr>
          <w:b/>
          <w:bCs/>
          <w:lang w:val="en-US"/>
        </w:rPr>
        <w:t>frequency prediction</w:t>
      </w:r>
      <w:r w:rsidRPr="00167722">
        <w:rPr>
          <w:lang w:val="en-US"/>
        </w:rPr>
        <w:t>)</w:t>
      </w:r>
    </w:p>
    <w:p w14:paraId="3898017E" w14:textId="0A2C64B8" w:rsidR="00167722" w:rsidRPr="00167722" w:rsidRDefault="00167722" w:rsidP="00167722">
      <w:pPr>
        <w:numPr>
          <w:ilvl w:val="2"/>
          <w:numId w:val="44"/>
        </w:numPr>
        <w:rPr>
          <w:lang w:val="en-US"/>
        </w:rPr>
      </w:pPr>
      <w:r w:rsidRPr="00167722">
        <w:rPr>
          <w:lang w:val="en-US"/>
        </w:rPr>
        <w:t>to predict cell 2 on F1 (intra-</w:t>
      </w:r>
      <w:proofErr w:type="spellStart"/>
      <w:r w:rsidRPr="00167722">
        <w:rPr>
          <w:lang w:val="en-US"/>
        </w:rPr>
        <w:t>freq</w:t>
      </w:r>
      <w:proofErr w:type="spellEnd"/>
      <w:r w:rsidRPr="00167722">
        <w:rPr>
          <w:lang w:val="en-US"/>
        </w:rPr>
        <w:t xml:space="preserve"> non-collocated cell</w:t>
      </w:r>
      <w:proofErr w:type="gramStart"/>
      <w:r w:rsidRPr="00167722">
        <w:rPr>
          <w:lang w:val="en-US"/>
        </w:rPr>
        <w:t xml:space="preserve">),   </w:t>
      </w:r>
      <w:proofErr w:type="gramEnd"/>
      <w:r w:rsidRPr="00167722">
        <w:rPr>
          <w:lang w:val="en-US"/>
        </w:rPr>
        <w:t>(</w:t>
      </w:r>
      <w:r w:rsidRPr="00167722">
        <w:rPr>
          <w:b/>
          <w:bCs/>
          <w:lang w:val="en-US"/>
        </w:rPr>
        <w:t xml:space="preserve">spatial prediction </w:t>
      </w:r>
      <w:r w:rsidRPr="00167722">
        <w:rPr>
          <w:lang w:val="en-US"/>
        </w:rPr>
        <w:t>)</w:t>
      </w:r>
    </w:p>
    <w:p w14:paraId="3A7E07E7" w14:textId="6420AC00" w:rsidR="00167722" w:rsidRPr="00167722" w:rsidRDefault="00167722" w:rsidP="00167722">
      <w:pPr>
        <w:numPr>
          <w:ilvl w:val="2"/>
          <w:numId w:val="44"/>
        </w:numPr>
        <w:rPr>
          <w:lang w:val="en-US"/>
        </w:rPr>
      </w:pPr>
      <w:r w:rsidRPr="00167722">
        <w:rPr>
          <w:lang w:val="en-US"/>
        </w:rPr>
        <w:t>to predict cell 2 on F2 (inter-</w:t>
      </w:r>
      <w:proofErr w:type="spellStart"/>
      <w:r w:rsidRPr="00167722">
        <w:rPr>
          <w:lang w:val="en-US"/>
        </w:rPr>
        <w:t>freq</w:t>
      </w:r>
      <w:proofErr w:type="spellEnd"/>
      <w:r w:rsidRPr="00167722">
        <w:rPr>
          <w:lang w:val="en-US"/>
        </w:rPr>
        <w:t xml:space="preserve"> non-collocated </w:t>
      </w:r>
      <w:proofErr w:type="gramStart"/>
      <w:r w:rsidRPr="00167722">
        <w:rPr>
          <w:lang w:val="en-US"/>
        </w:rPr>
        <w:t xml:space="preserve">cell)   </w:t>
      </w:r>
      <w:proofErr w:type="gramEnd"/>
      <w:r w:rsidRPr="00167722">
        <w:rPr>
          <w:lang w:val="en-US"/>
        </w:rPr>
        <w:t xml:space="preserve"> (</w:t>
      </w:r>
      <w:r w:rsidRPr="00167722">
        <w:rPr>
          <w:b/>
          <w:bCs/>
          <w:lang w:val="en-US"/>
        </w:rPr>
        <w:t>spatial/frequency prediction</w:t>
      </w:r>
      <w:r w:rsidRPr="00167722">
        <w:rPr>
          <w:lang w:val="en-US"/>
        </w:rPr>
        <w:t xml:space="preserve"> )</w:t>
      </w:r>
    </w:p>
    <w:p w14:paraId="10020D8D" w14:textId="57503F0E" w:rsidR="00167722" w:rsidRPr="00167722" w:rsidRDefault="00167722" w:rsidP="00167722">
      <w:pPr>
        <w:numPr>
          <w:ilvl w:val="0"/>
          <w:numId w:val="44"/>
        </w:numPr>
        <w:rPr>
          <w:lang w:val="en-US"/>
        </w:rPr>
      </w:pPr>
      <w:r w:rsidRPr="00167722">
        <w:rPr>
          <w:lang w:val="en-US"/>
        </w:rPr>
        <w:t xml:space="preserve">Use cells 1,2,3 (F1) Tx beam measurement results (set B) to predict 1,2,3 ’s future Tx beams. —&gt; </w:t>
      </w:r>
      <w:r w:rsidRPr="00167722">
        <w:rPr>
          <w:b/>
          <w:bCs/>
          <w:lang w:val="en-US"/>
        </w:rPr>
        <w:t>cell spatial and temporal prediction</w:t>
      </w:r>
      <w:r w:rsidRPr="00167722">
        <w:rPr>
          <w:lang w:val="en-US"/>
        </w:rPr>
        <w:t>,</w:t>
      </w:r>
    </w:p>
    <w:p w14:paraId="39CE8B87" w14:textId="6C1FDEB4" w:rsidR="00167722" w:rsidRPr="00167722" w:rsidRDefault="00167722" w:rsidP="00167722">
      <w:pPr>
        <w:numPr>
          <w:ilvl w:val="0"/>
          <w:numId w:val="44"/>
        </w:numPr>
        <w:rPr>
          <w:lang w:val="en-US"/>
        </w:rPr>
      </w:pPr>
      <w:r w:rsidRPr="00167722">
        <w:rPr>
          <w:lang w:val="en-US"/>
        </w:rPr>
        <w:t xml:space="preserve">Use cells 1,2,3 cell measurement results to predict 1,2,3 ’s future cell RSRPs —&gt; </w:t>
      </w:r>
      <w:r w:rsidRPr="00167722">
        <w:rPr>
          <w:b/>
          <w:bCs/>
          <w:lang w:val="en-US"/>
        </w:rPr>
        <w:t>cell temporal prediction</w:t>
      </w:r>
      <w:r w:rsidRPr="00167722">
        <w:rPr>
          <w:lang w:val="en-US"/>
        </w:rPr>
        <w:t>,</w:t>
      </w:r>
    </w:p>
    <w:p w14:paraId="43CB8173" w14:textId="0B9A28AD" w:rsidR="00167722" w:rsidRPr="00167722" w:rsidRDefault="00167722" w:rsidP="00167722">
      <w:pPr>
        <w:numPr>
          <w:ilvl w:val="0"/>
          <w:numId w:val="44"/>
        </w:numPr>
        <w:rPr>
          <w:lang w:val="en-US"/>
        </w:rPr>
      </w:pPr>
      <w:r w:rsidRPr="00167722">
        <w:rPr>
          <w:lang w:val="en-US"/>
        </w:rPr>
        <w:t>Use cells 1,2,3 Tx beam measurement results (Set B) to predict 4,5,6 ’s Tx beams. —&gt; Intra-</w:t>
      </w:r>
      <w:proofErr w:type="spellStart"/>
      <w:r w:rsidRPr="00167722">
        <w:rPr>
          <w:lang w:val="en-US"/>
        </w:rPr>
        <w:t>freq</w:t>
      </w:r>
      <w:proofErr w:type="spellEnd"/>
      <w:r w:rsidRPr="00167722">
        <w:rPr>
          <w:lang w:val="en-US"/>
        </w:rPr>
        <w:t xml:space="preserve"> non-collocated cell spatial prediction, (</w:t>
      </w:r>
      <w:r w:rsidRPr="00167722">
        <w:rPr>
          <w:b/>
          <w:bCs/>
          <w:lang w:val="en-US"/>
        </w:rPr>
        <w:t>spatial prediction</w:t>
      </w:r>
      <w:r w:rsidRPr="00167722">
        <w:rPr>
          <w:lang w:val="en-US"/>
        </w:rPr>
        <w:t xml:space="preserve">) </w:t>
      </w:r>
    </w:p>
    <w:p w14:paraId="7131F696" w14:textId="793335A5" w:rsidR="00167722" w:rsidRPr="00167722" w:rsidRDefault="00167722" w:rsidP="00167722">
      <w:pPr>
        <w:numPr>
          <w:ilvl w:val="0"/>
          <w:numId w:val="44"/>
        </w:numPr>
        <w:rPr>
          <w:lang w:val="en-US"/>
        </w:rPr>
      </w:pPr>
      <w:r w:rsidRPr="00167722">
        <w:rPr>
          <w:lang w:val="en-US"/>
        </w:rPr>
        <w:t>Use cells 1,2,3 cell measurement results to predict 4,5,6 ’s cell RSRPs —</w:t>
      </w:r>
      <w:proofErr w:type="gramStart"/>
      <w:r w:rsidRPr="00167722">
        <w:rPr>
          <w:lang w:val="en-US"/>
        </w:rPr>
        <w:t>&gt;  Intra</w:t>
      </w:r>
      <w:proofErr w:type="gramEnd"/>
      <w:r w:rsidRPr="00167722">
        <w:rPr>
          <w:lang w:val="en-US"/>
        </w:rPr>
        <w:t>-</w:t>
      </w:r>
      <w:proofErr w:type="spellStart"/>
      <w:r w:rsidRPr="00167722">
        <w:rPr>
          <w:lang w:val="en-US"/>
        </w:rPr>
        <w:t>freq</w:t>
      </w:r>
      <w:proofErr w:type="spellEnd"/>
      <w:r w:rsidRPr="00167722">
        <w:rPr>
          <w:lang w:val="en-US"/>
        </w:rPr>
        <w:t xml:space="preserve"> non-collocated cell prediction, </w:t>
      </w:r>
    </w:p>
    <w:p w14:paraId="24CDC238" w14:textId="7E5BBCE4" w:rsidR="00167722" w:rsidRPr="00167722" w:rsidRDefault="00167722" w:rsidP="00167722">
      <w:pPr>
        <w:numPr>
          <w:ilvl w:val="0"/>
          <w:numId w:val="44"/>
        </w:numPr>
        <w:rPr>
          <w:lang w:val="en-US"/>
        </w:rPr>
      </w:pPr>
      <w:r w:rsidRPr="00167722">
        <w:rPr>
          <w:lang w:val="en-US"/>
        </w:rPr>
        <w:t xml:space="preserve">Use cells 1,2,3 Tx beam measurement results (set B) to </w:t>
      </w:r>
      <w:proofErr w:type="gramStart"/>
      <w:r w:rsidRPr="00167722">
        <w:rPr>
          <w:lang w:val="en-US"/>
        </w:rPr>
        <w:t>predict  1</w:t>
      </w:r>
      <w:proofErr w:type="gramEnd"/>
      <w:r w:rsidRPr="00167722">
        <w:rPr>
          <w:lang w:val="en-US"/>
        </w:rPr>
        <w:t>,2,3 (F2) Tx beams —&gt; inter-</w:t>
      </w:r>
      <w:proofErr w:type="spellStart"/>
      <w:r w:rsidRPr="00167722">
        <w:rPr>
          <w:lang w:val="en-US"/>
        </w:rPr>
        <w:t>freq</w:t>
      </w:r>
      <w:proofErr w:type="spellEnd"/>
      <w:r w:rsidRPr="00167722">
        <w:rPr>
          <w:lang w:val="en-US"/>
        </w:rPr>
        <w:t xml:space="preserve"> collocated cell spatial prediction,</w:t>
      </w:r>
    </w:p>
    <w:p w14:paraId="04A09D36" w14:textId="77777777" w:rsidR="00167722" w:rsidRPr="00167722" w:rsidRDefault="00167722" w:rsidP="00167722">
      <w:pPr>
        <w:numPr>
          <w:ilvl w:val="0"/>
          <w:numId w:val="44"/>
        </w:numPr>
        <w:rPr>
          <w:b/>
          <w:bCs/>
          <w:lang w:val="en-US"/>
        </w:rPr>
      </w:pPr>
      <w:r w:rsidRPr="00167722">
        <w:rPr>
          <w:lang w:val="en-US"/>
        </w:rPr>
        <w:t>Use cells 1,2,3 cell measurement results to predict 1,2,3 ’s cell RSRPs —</w:t>
      </w:r>
      <w:proofErr w:type="gramStart"/>
      <w:r w:rsidRPr="00167722">
        <w:rPr>
          <w:lang w:val="en-US"/>
        </w:rPr>
        <w:t xml:space="preserve">&gt;  </w:t>
      </w:r>
      <w:r w:rsidRPr="00167722">
        <w:rPr>
          <w:b/>
          <w:bCs/>
          <w:lang w:val="en-US"/>
        </w:rPr>
        <w:t>inter</w:t>
      </w:r>
      <w:proofErr w:type="gramEnd"/>
      <w:r w:rsidRPr="00167722">
        <w:rPr>
          <w:b/>
          <w:bCs/>
          <w:lang w:val="en-US"/>
        </w:rPr>
        <w:t>-</w:t>
      </w:r>
      <w:proofErr w:type="spellStart"/>
      <w:r w:rsidRPr="00167722">
        <w:rPr>
          <w:b/>
          <w:bCs/>
          <w:lang w:val="en-US"/>
        </w:rPr>
        <w:t>freq</w:t>
      </w:r>
      <w:proofErr w:type="spellEnd"/>
      <w:r w:rsidRPr="00167722">
        <w:rPr>
          <w:b/>
          <w:bCs/>
          <w:lang w:val="en-US"/>
        </w:rPr>
        <w:t xml:space="preserve"> collocated cell prediction</w:t>
      </w:r>
    </w:p>
    <w:p w14:paraId="20BBE34E" w14:textId="2DE9D0BA" w:rsidR="00167722" w:rsidRPr="00167722" w:rsidRDefault="00167722" w:rsidP="00167722">
      <w:pPr>
        <w:numPr>
          <w:ilvl w:val="0"/>
          <w:numId w:val="44"/>
        </w:numPr>
        <w:rPr>
          <w:lang w:val="en-US"/>
        </w:rPr>
      </w:pPr>
      <w:r w:rsidRPr="00167722">
        <w:rPr>
          <w:lang w:val="en-US"/>
        </w:rPr>
        <w:lastRenderedPageBreak/>
        <w:t xml:space="preserve">Use cells 1,2,3 Tx beam measurement results (set B) to </w:t>
      </w:r>
      <w:proofErr w:type="gramStart"/>
      <w:r w:rsidRPr="00167722">
        <w:rPr>
          <w:lang w:val="en-US"/>
        </w:rPr>
        <w:t>predict  4</w:t>
      </w:r>
      <w:proofErr w:type="gramEnd"/>
      <w:r w:rsidRPr="00167722">
        <w:rPr>
          <w:lang w:val="en-US"/>
        </w:rPr>
        <w:t>,5,6 ’s Tx beams —&gt; i</w:t>
      </w:r>
      <w:r w:rsidRPr="00167722">
        <w:rPr>
          <w:b/>
          <w:bCs/>
          <w:lang w:val="en-US"/>
        </w:rPr>
        <w:t>nter-</w:t>
      </w:r>
      <w:proofErr w:type="spellStart"/>
      <w:r w:rsidRPr="00167722">
        <w:rPr>
          <w:b/>
          <w:bCs/>
          <w:lang w:val="en-US"/>
        </w:rPr>
        <w:t>freq</w:t>
      </w:r>
      <w:proofErr w:type="spellEnd"/>
      <w:r w:rsidRPr="00167722">
        <w:rPr>
          <w:b/>
          <w:bCs/>
          <w:lang w:val="en-US"/>
        </w:rPr>
        <w:t xml:space="preserve"> non-collocated cell spatial prediction</w:t>
      </w:r>
      <w:r w:rsidRPr="00167722">
        <w:rPr>
          <w:lang w:val="en-US"/>
        </w:rPr>
        <w:t xml:space="preserve">, </w:t>
      </w:r>
    </w:p>
    <w:p w14:paraId="359E12BD" w14:textId="77777777" w:rsidR="00DA780E" w:rsidRDefault="00DA780E" w:rsidP="00DA780E">
      <w:r>
        <w:t>The following scenarios for RRM measurement prediction use case were captured and prioritized for RAN4 evaluation in RAN4#112bis (highlighted in yellow)</w:t>
      </w:r>
    </w:p>
    <w:p w14:paraId="0C41BEBF" w14:textId="0BDD8E1F" w:rsidR="00DA780E" w:rsidRDefault="00DA780E" w:rsidP="00DA780E">
      <w:pPr>
        <w:pStyle w:val="Caption"/>
        <w:keepNext/>
      </w:pPr>
      <w:r>
        <w:t>Table 1: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A780E" w:rsidRPr="004F2CB1" w14:paraId="75F06BBC"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13F4FF2" w14:textId="77777777" w:rsidR="00DA780E" w:rsidRPr="00AE436A" w:rsidRDefault="00DA780E" w:rsidP="003A5415">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04EAD75A" w14:textId="77777777" w:rsidR="00DA780E" w:rsidRPr="00AE436A" w:rsidRDefault="00DA780E" w:rsidP="003A5415">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40544268" w14:textId="77777777" w:rsidR="00DA780E" w:rsidRPr="00AE436A" w:rsidRDefault="00DA780E" w:rsidP="003A5415">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B8457C9" w14:textId="77777777" w:rsidR="00DA780E" w:rsidRPr="00AE436A" w:rsidRDefault="00DA780E" w:rsidP="003A5415">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1F28A937" w14:textId="77777777" w:rsidR="00DA780E" w:rsidRPr="00AE436A" w:rsidRDefault="00DA780E" w:rsidP="003A5415">
            <w:pPr>
              <w:spacing w:after="160" w:line="259" w:lineRule="auto"/>
              <w:rPr>
                <w:b/>
                <w:bCs/>
              </w:rPr>
            </w:pPr>
            <w:r w:rsidRPr="00AE436A">
              <w:rPr>
                <w:b/>
                <w:bCs/>
              </w:rPr>
              <w:t>Methodology</w:t>
            </w:r>
          </w:p>
        </w:tc>
      </w:tr>
      <w:tr w:rsidR="00DA780E" w:rsidRPr="004F2CB1" w14:paraId="2858B58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361F373" w14:textId="77777777" w:rsidR="00DA780E" w:rsidRPr="004F2CB1" w:rsidRDefault="00DA780E" w:rsidP="003A5415">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7FC548AF"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E824D78" w14:textId="77777777" w:rsidR="00DA780E" w:rsidRPr="004F2CB1" w:rsidRDefault="00DA780E" w:rsidP="003A5415">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E2E402" w14:textId="77777777" w:rsidR="00DA780E" w:rsidRPr="004F2CB1" w:rsidRDefault="00DA780E" w:rsidP="003A5415">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65224C0" w14:textId="77777777" w:rsidR="00DA780E" w:rsidRPr="004F2CB1" w:rsidRDefault="00DA780E" w:rsidP="003A5415">
            <w:pPr>
              <w:spacing w:after="160" w:line="259" w:lineRule="auto"/>
            </w:pPr>
            <w:r w:rsidRPr="00921D61">
              <w:t>TBD</w:t>
            </w:r>
          </w:p>
        </w:tc>
      </w:tr>
      <w:tr w:rsidR="00DA780E" w:rsidRPr="004F2CB1" w14:paraId="53421636"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6E39362A" w14:textId="77777777" w:rsidR="00DA780E" w:rsidRPr="00CB1BDB" w:rsidRDefault="00DA780E" w:rsidP="003A5415">
            <w:pPr>
              <w:spacing w:after="160" w:line="259" w:lineRule="auto"/>
              <w:rPr>
                <w:highlight w:val="yellow"/>
              </w:rPr>
            </w:pPr>
            <w:r w:rsidRPr="00CB1BDB">
              <w:rPr>
                <w:highlight w:val="yellow"/>
              </w:rPr>
              <w:t>2</w:t>
            </w:r>
          </w:p>
        </w:tc>
        <w:tc>
          <w:tcPr>
            <w:tcW w:w="1283" w:type="dxa"/>
            <w:tcBorders>
              <w:top w:val="single" w:sz="4" w:space="0" w:color="auto"/>
              <w:left w:val="single" w:sz="4" w:space="0" w:color="auto"/>
              <w:bottom w:val="single" w:sz="4" w:space="0" w:color="auto"/>
              <w:right w:val="single" w:sz="4" w:space="0" w:color="auto"/>
            </w:tcBorders>
            <w:hideMark/>
          </w:tcPr>
          <w:p w14:paraId="23DFCA97"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5B6BDAE5" w14:textId="77777777" w:rsidR="00DA780E" w:rsidRPr="00CB1BDB" w:rsidRDefault="00DA780E" w:rsidP="003A5415">
            <w:pPr>
              <w:spacing w:after="160" w:line="259" w:lineRule="auto"/>
              <w:rPr>
                <w:highlight w:val="yellow"/>
              </w:rPr>
            </w:pPr>
            <w:r w:rsidRPr="00CB1BDB">
              <w:rPr>
                <w:highlight w:val="yellow"/>
              </w:rPr>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53B96D70"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A85142" w14:textId="77777777" w:rsidR="00DA780E" w:rsidRPr="00CB1BDB" w:rsidRDefault="00DA780E" w:rsidP="003A5415">
            <w:pPr>
              <w:spacing w:after="160" w:line="259" w:lineRule="auto"/>
              <w:rPr>
                <w:highlight w:val="yellow"/>
                <w:vertAlign w:val="superscript"/>
              </w:rPr>
            </w:pPr>
            <w:r w:rsidRPr="00CB1BDB">
              <w:rPr>
                <w:highlight w:val="yellow"/>
              </w:rPr>
              <w:t>Intra-cell</w:t>
            </w:r>
          </w:p>
        </w:tc>
      </w:tr>
      <w:tr w:rsidR="00DA780E" w:rsidRPr="004F2CB1" w14:paraId="235D9C42"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95AE92A" w14:textId="77777777" w:rsidR="00DA780E" w:rsidRPr="00CB1BDB" w:rsidRDefault="00DA780E" w:rsidP="003A5415">
            <w:pPr>
              <w:spacing w:after="160" w:line="259" w:lineRule="auto"/>
              <w:rPr>
                <w:highlight w:val="yellow"/>
              </w:rPr>
            </w:pPr>
            <w:r w:rsidRPr="00CB1BDB">
              <w:rPr>
                <w:highlight w:val="yellow"/>
              </w:rPr>
              <w:t>3</w:t>
            </w:r>
          </w:p>
        </w:tc>
        <w:tc>
          <w:tcPr>
            <w:tcW w:w="1283" w:type="dxa"/>
            <w:tcBorders>
              <w:top w:val="single" w:sz="4" w:space="0" w:color="auto"/>
              <w:left w:val="single" w:sz="4" w:space="0" w:color="auto"/>
              <w:bottom w:val="single" w:sz="4" w:space="0" w:color="auto"/>
              <w:right w:val="single" w:sz="4" w:space="0" w:color="auto"/>
            </w:tcBorders>
            <w:hideMark/>
          </w:tcPr>
          <w:p w14:paraId="1FAFB80B"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333431EC" w14:textId="77777777" w:rsidR="00DA780E" w:rsidRPr="00CB1BDB" w:rsidRDefault="00DA780E" w:rsidP="003A5415">
            <w:pPr>
              <w:spacing w:after="160" w:line="259" w:lineRule="auto"/>
              <w:rPr>
                <w:highlight w:val="yellow"/>
              </w:rPr>
            </w:pPr>
            <w:r w:rsidRPr="00CB1BDB">
              <w:rPr>
                <w:highlight w:val="yellow"/>
              </w:rPr>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746BFFDA"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433538" w14:textId="77777777" w:rsidR="00DA780E" w:rsidRPr="00CB1BDB" w:rsidRDefault="00DA780E" w:rsidP="003A5415">
            <w:pPr>
              <w:spacing w:after="160" w:line="259" w:lineRule="auto"/>
              <w:rPr>
                <w:highlight w:val="yellow"/>
              </w:rPr>
            </w:pPr>
            <w:r w:rsidRPr="00CB1BDB">
              <w:rPr>
                <w:highlight w:val="yellow"/>
              </w:rPr>
              <w:t xml:space="preserve">Inter-cell </w:t>
            </w:r>
          </w:p>
        </w:tc>
      </w:tr>
      <w:tr w:rsidR="00DA780E" w:rsidRPr="004F2CB1" w14:paraId="728F22AB"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9404DA4" w14:textId="77777777" w:rsidR="00DA780E" w:rsidRPr="00CB1BDB" w:rsidRDefault="00DA780E" w:rsidP="003A5415">
            <w:pPr>
              <w:spacing w:after="160" w:line="259" w:lineRule="auto"/>
              <w:rPr>
                <w:highlight w:val="yellow"/>
              </w:rPr>
            </w:pPr>
            <w:r w:rsidRPr="00CB1BDB">
              <w:rPr>
                <w:highlight w:val="yellow"/>
              </w:rPr>
              <w:t>4</w:t>
            </w:r>
          </w:p>
        </w:tc>
        <w:tc>
          <w:tcPr>
            <w:tcW w:w="1283" w:type="dxa"/>
            <w:tcBorders>
              <w:top w:val="single" w:sz="4" w:space="0" w:color="auto"/>
              <w:left w:val="single" w:sz="4" w:space="0" w:color="auto"/>
              <w:bottom w:val="single" w:sz="4" w:space="0" w:color="auto"/>
              <w:right w:val="single" w:sz="4" w:space="0" w:color="auto"/>
            </w:tcBorders>
            <w:hideMark/>
          </w:tcPr>
          <w:p w14:paraId="12EF793A"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080A6816" w14:textId="77777777" w:rsidR="00DA780E" w:rsidRPr="00CB1BDB" w:rsidRDefault="00DA780E" w:rsidP="003A5415">
            <w:pPr>
              <w:spacing w:after="160" w:line="259" w:lineRule="auto"/>
              <w:rPr>
                <w:highlight w:val="yellow"/>
              </w:rPr>
            </w:pPr>
            <w:r w:rsidRPr="00CB1BDB">
              <w:rPr>
                <w:highlight w:val="yellow"/>
              </w:rPr>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247C872" w14:textId="77777777" w:rsidR="00DA780E" w:rsidRPr="00CB1BDB" w:rsidRDefault="00DA780E" w:rsidP="003A5415">
            <w:pPr>
              <w:spacing w:after="160" w:line="259" w:lineRule="auto"/>
              <w:rPr>
                <w:highlight w:val="yellow"/>
              </w:rPr>
            </w:pPr>
            <w:r w:rsidRPr="00CB1BDB">
              <w:rPr>
                <w:highlight w:val="yellow"/>
              </w:rPr>
              <w:t>2</w:t>
            </w:r>
            <w:r w:rsidRPr="00CB1BDB">
              <w:rPr>
                <w:highlight w:val="yellow"/>
                <w:vertAlign w:val="superscript"/>
              </w:rPr>
              <w:t>nd</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6E17695" w14:textId="77777777" w:rsidR="00DA780E" w:rsidRPr="00CB1BDB" w:rsidRDefault="00DA780E" w:rsidP="003A5415">
            <w:pPr>
              <w:spacing w:after="160" w:line="259" w:lineRule="auto"/>
              <w:rPr>
                <w:highlight w:val="yellow"/>
              </w:rPr>
            </w:pPr>
            <w:r w:rsidRPr="00CB1BDB">
              <w:rPr>
                <w:highlight w:val="yellow"/>
              </w:rPr>
              <w:t>Intra-cell</w:t>
            </w:r>
          </w:p>
        </w:tc>
      </w:tr>
      <w:tr w:rsidR="00DA780E" w:rsidRPr="004F2CB1" w14:paraId="24D949D7"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7831F394" w14:textId="77777777" w:rsidR="00DA780E" w:rsidRPr="004F2CB1" w:rsidRDefault="00DA780E" w:rsidP="003A5415">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2F5A5F8A"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91004D4" w14:textId="77777777" w:rsidR="00DA780E" w:rsidRPr="004F2CB1" w:rsidRDefault="00DA780E" w:rsidP="003A5415">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6960EBC"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5C01458" w14:textId="77777777" w:rsidR="00DA780E" w:rsidRPr="004F2CB1" w:rsidRDefault="00DA780E" w:rsidP="003A5415">
            <w:pPr>
              <w:spacing w:after="160" w:line="259" w:lineRule="auto"/>
            </w:pPr>
            <w:r w:rsidRPr="004F2CB1">
              <w:t>TBD</w:t>
            </w:r>
          </w:p>
        </w:tc>
      </w:tr>
      <w:tr w:rsidR="00DA780E" w:rsidRPr="004F2CB1" w14:paraId="27CC530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3EF276BA" w14:textId="77777777" w:rsidR="00DA780E" w:rsidRPr="004F2CB1" w:rsidRDefault="00DA780E" w:rsidP="003A5415">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6C18B31" w14:textId="77777777" w:rsidR="00DA780E" w:rsidRPr="004F2CB1" w:rsidRDefault="00DA780E" w:rsidP="003A5415">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A05DDE5" w14:textId="77777777" w:rsidR="00DA780E" w:rsidRPr="004F2CB1" w:rsidRDefault="00DA780E" w:rsidP="003A5415">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E1E8736"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436078D" w14:textId="77777777" w:rsidR="00DA780E" w:rsidRPr="004F2CB1" w:rsidRDefault="00DA780E" w:rsidP="003A5415">
            <w:pPr>
              <w:spacing w:after="160" w:line="259" w:lineRule="auto"/>
            </w:pPr>
            <w:r w:rsidRPr="004F2CB1">
              <w:t>Intra-cell</w:t>
            </w:r>
          </w:p>
        </w:tc>
      </w:tr>
    </w:tbl>
    <w:p w14:paraId="74211E8E" w14:textId="77777777" w:rsidR="00DA780E" w:rsidRDefault="00DA780E" w:rsidP="00167722">
      <w:pPr>
        <w:rPr>
          <w:lang w:val="en-US"/>
        </w:rPr>
      </w:pPr>
    </w:p>
    <w:p w14:paraId="69446BE2" w14:textId="07CA86C1" w:rsidR="00B92861" w:rsidRDefault="00B92861" w:rsidP="00167722">
      <w:pPr>
        <w:rPr>
          <w:lang w:val="en-US"/>
        </w:rPr>
      </w:pPr>
    </w:p>
    <w:p w14:paraId="6EA1ECD1" w14:textId="12CD948F" w:rsidR="00B92861" w:rsidRDefault="00B92861" w:rsidP="00167722">
      <w:pPr>
        <w:rPr>
          <w:lang w:val="en-US"/>
        </w:rPr>
      </w:pPr>
      <w:r>
        <w:rPr>
          <w:lang w:val="en-US"/>
        </w:rPr>
        <w:t xml:space="preserve">From RAN4 </w:t>
      </w:r>
      <w:r w:rsidR="001D6361">
        <w:rPr>
          <w:lang w:val="en-US"/>
        </w:rPr>
        <w:t>perspective the potential benefits of measurement reductions across multiple domains are elaborated below:</w:t>
      </w:r>
    </w:p>
    <w:p w14:paraId="4EAD5099" w14:textId="77777777" w:rsidR="00B92861" w:rsidRPr="00B92861" w:rsidRDefault="00B92861" w:rsidP="00B92861">
      <w:pPr>
        <w:numPr>
          <w:ilvl w:val="0"/>
          <w:numId w:val="44"/>
        </w:numPr>
        <w:rPr>
          <w:b/>
          <w:bCs/>
          <w:u w:val="single"/>
          <w:lang w:val="en-US"/>
        </w:rPr>
      </w:pPr>
      <w:r w:rsidRPr="00B92861">
        <w:rPr>
          <w:b/>
          <w:bCs/>
          <w:lang w:val="en-US"/>
        </w:rPr>
        <w:t xml:space="preserve">1. </w:t>
      </w:r>
      <w:r w:rsidRPr="00B92861">
        <w:rPr>
          <w:b/>
          <w:bCs/>
          <w:u w:val="single"/>
          <w:lang w:val="en-US"/>
        </w:rPr>
        <w:t xml:space="preserve">Inter-Frequency Layer RRM Prediction </w:t>
      </w:r>
    </w:p>
    <w:p w14:paraId="69F9CF07" w14:textId="77777777" w:rsidR="00B92861" w:rsidRPr="00B92861" w:rsidRDefault="00B92861" w:rsidP="00B92861">
      <w:pPr>
        <w:numPr>
          <w:ilvl w:val="1"/>
          <w:numId w:val="44"/>
        </w:numPr>
        <w:rPr>
          <w:lang w:val="en-US"/>
        </w:rPr>
      </w:pPr>
      <w:r w:rsidRPr="00B92861">
        <w:rPr>
          <w:b/>
          <w:bCs/>
          <w:lang w:val="en-US"/>
        </w:rPr>
        <w:t>Reduced Measurement Gaps</w:t>
      </w:r>
      <w:r w:rsidRPr="00B92861">
        <w:rPr>
          <w:lang w:val="en-US"/>
        </w:rPr>
        <w:t>:</w:t>
      </w:r>
    </w:p>
    <w:p w14:paraId="2F882A64" w14:textId="77777777" w:rsidR="00B92861" w:rsidRPr="00B92861" w:rsidRDefault="00B92861" w:rsidP="00B92861">
      <w:pPr>
        <w:numPr>
          <w:ilvl w:val="3"/>
          <w:numId w:val="46"/>
        </w:numPr>
        <w:rPr>
          <w:lang w:val="en-US"/>
        </w:rPr>
      </w:pPr>
      <w:r w:rsidRPr="00B92861">
        <w:rPr>
          <w:lang w:val="en-US"/>
        </w:rPr>
        <w:t xml:space="preserve">FR1: 6ms MG per 40ms =&gt; 15% DL and UL resources =&gt; </w:t>
      </w:r>
      <w:proofErr w:type="spellStart"/>
      <w:r w:rsidRPr="00B92861">
        <w:rPr>
          <w:lang w:val="en-US"/>
        </w:rPr>
        <w:t>Tput</w:t>
      </w:r>
      <w:proofErr w:type="spellEnd"/>
      <w:r w:rsidRPr="00B92861">
        <w:rPr>
          <w:lang w:val="en-US"/>
        </w:rPr>
        <w:t xml:space="preserve"> impact is more than 20%</w:t>
      </w:r>
    </w:p>
    <w:p w14:paraId="15CF18EB" w14:textId="77777777" w:rsidR="00B92861" w:rsidRPr="00B92861" w:rsidRDefault="00B92861" w:rsidP="00B92861">
      <w:pPr>
        <w:numPr>
          <w:ilvl w:val="3"/>
          <w:numId w:val="46"/>
        </w:numPr>
        <w:rPr>
          <w:lang w:val="en-US"/>
        </w:rPr>
      </w:pPr>
      <w:r w:rsidRPr="00B92861">
        <w:rPr>
          <w:lang w:val="en-US"/>
        </w:rPr>
        <w:t xml:space="preserve">FR2: 5ms MG per 20ms =&gt; 25% DL and UL resources =&gt; </w:t>
      </w:r>
      <w:proofErr w:type="spellStart"/>
      <w:r w:rsidRPr="00B92861">
        <w:rPr>
          <w:lang w:val="en-US"/>
        </w:rPr>
        <w:t>Tput</w:t>
      </w:r>
      <w:proofErr w:type="spellEnd"/>
      <w:r w:rsidRPr="00B92861">
        <w:rPr>
          <w:lang w:val="en-US"/>
        </w:rPr>
        <w:t xml:space="preserve"> impact is more than 30% </w:t>
      </w:r>
    </w:p>
    <w:p w14:paraId="44FBBA00" w14:textId="77777777" w:rsidR="00B92861" w:rsidRPr="00B92861" w:rsidRDefault="00B92861" w:rsidP="00B92861">
      <w:pPr>
        <w:numPr>
          <w:ilvl w:val="3"/>
          <w:numId w:val="46"/>
        </w:numPr>
        <w:rPr>
          <w:lang w:val="en-US"/>
        </w:rPr>
      </w:pPr>
      <w:r w:rsidRPr="00B92861">
        <w:rPr>
          <w:lang w:val="en-US"/>
        </w:rPr>
        <w:t xml:space="preserve">Measurement delay is 20ms x 24 x # of frequency </w:t>
      </w:r>
      <w:proofErr w:type="gramStart"/>
      <w:r w:rsidRPr="00B92861">
        <w:rPr>
          <w:lang w:val="en-US"/>
        </w:rPr>
        <w:t>layer</w:t>
      </w:r>
      <w:proofErr w:type="gramEnd"/>
    </w:p>
    <w:p w14:paraId="081B688C" w14:textId="77777777" w:rsidR="00B92861" w:rsidRPr="00B92861" w:rsidRDefault="00B92861" w:rsidP="00B92861">
      <w:pPr>
        <w:numPr>
          <w:ilvl w:val="2"/>
          <w:numId w:val="46"/>
        </w:numPr>
        <w:rPr>
          <w:lang w:val="en-US"/>
        </w:rPr>
      </w:pPr>
      <w:r w:rsidRPr="00B92861">
        <w:rPr>
          <w:lang w:val="en-US"/>
        </w:rPr>
        <w:t xml:space="preserve">Observation: </w:t>
      </w:r>
      <w:r w:rsidRPr="00B92861">
        <w:rPr>
          <w:u w:val="single"/>
          <w:lang w:val="en-US"/>
        </w:rPr>
        <w:t xml:space="preserve">MG occupies tremendous DL/UL resources and has significant </w:t>
      </w:r>
      <w:proofErr w:type="spellStart"/>
      <w:r w:rsidRPr="00B92861">
        <w:rPr>
          <w:u w:val="single"/>
          <w:lang w:val="en-US"/>
        </w:rPr>
        <w:t>Tput</w:t>
      </w:r>
      <w:proofErr w:type="spellEnd"/>
      <w:r w:rsidRPr="00B92861">
        <w:rPr>
          <w:u w:val="single"/>
          <w:lang w:val="en-US"/>
        </w:rPr>
        <w:t xml:space="preserve"> impacts and measurement delay.</w:t>
      </w:r>
      <w:r w:rsidRPr="00B92861">
        <w:rPr>
          <w:lang w:val="en-US"/>
        </w:rPr>
        <w:t xml:space="preserve"> </w:t>
      </w:r>
    </w:p>
    <w:p w14:paraId="1E866E78" w14:textId="77777777" w:rsidR="00B92861" w:rsidRPr="00B92861" w:rsidRDefault="00B92861" w:rsidP="00B92861">
      <w:pPr>
        <w:numPr>
          <w:ilvl w:val="2"/>
          <w:numId w:val="46"/>
        </w:numPr>
        <w:rPr>
          <w:lang w:val="en-US"/>
        </w:rPr>
      </w:pPr>
      <w:r w:rsidRPr="00B92861">
        <w:rPr>
          <w:lang w:val="en-US"/>
        </w:rPr>
        <w:t xml:space="preserve">MG is an important RRM configuration and hard to be avoided in traditional way. </w:t>
      </w:r>
    </w:p>
    <w:p w14:paraId="2648C07F" w14:textId="77777777" w:rsidR="00B92861" w:rsidRPr="00B92861" w:rsidRDefault="00B92861" w:rsidP="00B92861">
      <w:pPr>
        <w:numPr>
          <w:ilvl w:val="2"/>
          <w:numId w:val="46"/>
        </w:numPr>
        <w:rPr>
          <w:b/>
          <w:bCs/>
          <w:lang w:val="en-US"/>
        </w:rPr>
      </w:pPr>
      <w:r w:rsidRPr="00B92861">
        <w:rPr>
          <w:lang w:val="en-US"/>
        </w:rPr>
        <w:t xml:space="preserve">Goal: </w:t>
      </w:r>
      <w:r w:rsidRPr="00B92861">
        <w:rPr>
          <w:b/>
          <w:bCs/>
          <w:lang w:val="en-US"/>
        </w:rPr>
        <w:t xml:space="preserve">inter-frequency measurement be predicted by AI/ML based on intra-frequency measurement </w:t>
      </w:r>
    </w:p>
    <w:p w14:paraId="500D85E1" w14:textId="77777777" w:rsidR="00B92861" w:rsidRPr="00B92861" w:rsidRDefault="00B92861" w:rsidP="00B92861">
      <w:pPr>
        <w:numPr>
          <w:ilvl w:val="1"/>
          <w:numId w:val="47"/>
        </w:numPr>
        <w:rPr>
          <w:lang w:val="en-US"/>
        </w:rPr>
      </w:pPr>
      <w:r w:rsidRPr="00B92861">
        <w:rPr>
          <w:b/>
          <w:bCs/>
          <w:lang w:val="en-US"/>
        </w:rPr>
        <w:t>Enhanced Handover Efficiency/Mobility</w:t>
      </w:r>
      <w:r w:rsidRPr="00B92861">
        <w:rPr>
          <w:lang w:val="en-US"/>
        </w:rPr>
        <w:t>: optimize mobility procedures</w:t>
      </w:r>
    </w:p>
    <w:p w14:paraId="31D5D5FE" w14:textId="77777777" w:rsidR="00B92861" w:rsidRPr="00B92861" w:rsidRDefault="00B92861" w:rsidP="00B92861">
      <w:pPr>
        <w:numPr>
          <w:ilvl w:val="0"/>
          <w:numId w:val="47"/>
        </w:numPr>
        <w:rPr>
          <w:u w:val="single"/>
          <w:lang w:val="en-US"/>
        </w:rPr>
      </w:pPr>
      <w:r w:rsidRPr="00B92861">
        <w:rPr>
          <w:b/>
          <w:bCs/>
          <w:lang w:val="en-US"/>
        </w:rPr>
        <w:t xml:space="preserve">2. </w:t>
      </w:r>
      <w:r w:rsidRPr="00B92861">
        <w:rPr>
          <w:b/>
          <w:bCs/>
          <w:u w:val="single"/>
          <w:lang w:val="en-US"/>
        </w:rPr>
        <w:t>Temporal RRM Prediction</w:t>
      </w:r>
    </w:p>
    <w:p w14:paraId="737F2F29" w14:textId="77777777" w:rsidR="00B92861" w:rsidRPr="00B92861" w:rsidRDefault="00B92861" w:rsidP="00B92861">
      <w:pPr>
        <w:numPr>
          <w:ilvl w:val="1"/>
          <w:numId w:val="47"/>
        </w:numPr>
        <w:rPr>
          <w:lang w:val="en-US"/>
        </w:rPr>
      </w:pPr>
      <w:r w:rsidRPr="00B92861">
        <w:rPr>
          <w:b/>
          <w:bCs/>
          <w:lang w:val="en-US"/>
        </w:rPr>
        <w:t>Lower Measurement Overhead</w:t>
      </w:r>
      <w:r w:rsidRPr="00B92861">
        <w:rPr>
          <w:lang w:val="en-US"/>
        </w:rPr>
        <w:t xml:space="preserve">: reduce the number of real-time measurements required, saving UE battery life and reducing </w:t>
      </w:r>
    </w:p>
    <w:p w14:paraId="71413971" w14:textId="77777777" w:rsidR="00B92861" w:rsidRPr="00B92861" w:rsidRDefault="00B92861" w:rsidP="00B92861">
      <w:pPr>
        <w:numPr>
          <w:ilvl w:val="2"/>
          <w:numId w:val="48"/>
        </w:numPr>
        <w:rPr>
          <w:b/>
          <w:bCs/>
          <w:lang w:val="en-US"/>
        </w:rPr>
      </w:pPr>
      <w:r w:rsidRPr="00B92861">
        <w:rPr>
          <w:lang w:val="en-US"/>
        </w:rPr>
        <w:t xml:space="preserve">Reducing measuring samples can help to </w:t>
      </w:r>
      <w:r w:rsidRPr="00B92861">
        <w:rPr>
          <w:b/>
          <w:bCs/>
          <w:u w:val="single"/>
          <w:lang w:val="en-US"/>
        </w:rPr>
        <w:t>enlarge the SMTC periodicity</w:t>
      </w:r>
      <w:r w:rsidRPr="00B92861">
        <w:rPr>
          <w:lang w:val="en-US"/>
        </w:rPr>
        <w:t xml:space="preserve"> (or measurement interval) </w:t>
      </w:r>
      <w:r w:rsidRPr="00B92861">
        <w:rPr>
          <w:b/>
          <w:bCs/>
          <w:lang w:val="en-US"/>
        </w:rPr>
        <w:t>from 20ms/40ms</w:t>
      </w:r>
      <w:r w:rsidRPr="00B92861">
        <w:rPr>
          <w:lang w:val="en-US"/>
        </w:rPr>
        <w:t xml:space="preserve"> (typical configuration in RRM spec) to </w:t>
      </w:r>
      <w:r w:rsidRPr="00B92861">
        <w:rPr>
          <w:b/>
          <w:bCs/>
          <w:lang w:val="en-US"/>
        </w:rPr>
        <w:t xml:space="preserve">160ms </w:t>
      </w:r>
    </w:p>
    <w:p w14:paraId="6E45A680" w14:textId="77777777" w:rsidR="00B92861" w:rsidRPr="00B92861" w:rsidRDefault="00B92861" w:rsidP="00B92861">
      <w:pPr>
        <w:numPr>
          <w:ilvl w:val="2"/>
          <w:numId w:val="48"/>
        </w:numPr>
        <w:rPr>
          <w:lang w:val="en-US"/>
        </w:rPr>
      </w:pPr>
      <w:r w:rsidRPr="00B92861">
        <w:rPr>
          <w:lang w:val="en-US"/>
        </w:rPr>
        <w:lastRenderedPageBreak/>
        <w:t xml:space="preserve">Reducing measurement samples can even further </w:t>
      </w:r>
      <w:r w:rsidRPr="00B92861">
        <w:rPr>
          <w:b/>
          <w:bCs/>
          <w:u w:val="single"/>
          <w:lang w:val="en-US"/>
        </w:rPr>
        <w:t xml:space="preserve">relax the RRM measurement interval to </w:t>
      </w:r>
      <w:proofErr w:type="spellStart"/>
      <w:r w:rsidRPr="00B92861">
        <w:rPr>
          <w:b/>
          <w:bCs/>
          <w:u w:val="single"/>
          <w:lang w:val="en-US"/>
        </w:rPr>
        <w:t>KxSMTC</w:t>
      </w:r>
      <w:proofErr w:type="spellEnd"/>
      <w:r w:rsidRPr="00B92861">
        <w:rPr>
          <w:lang w:val="en-US"/>
        </w:rPr>
        <w:t xml:space="preserve"> (change in spec) periodicity (K is RRM scaling factor</w:t>
      </w:r>
      <w:proofErr w:type="gramStart"/>
      <w:r w:rsidRPr="00B92861">
        <w:rPr>
          <w:lang w:val="en-US"/>
        </w:rPr>
        <w:t>) ,</w:t>
      </w:r>
      <w:proofErr w:type="gramEnd"/>
      <w:r w:rsidRPr="00B92861">
        <w:rPr>
          <w:lang w:val="en-US"/>
        </w:rPr>
        <w:t xml:space="preserve"> </w:t>
      </w:r>
      <w:proofErr w:type="spellStart"/>
      <w:r w:rsidRPr="00B92861">
        <w:rPr>
          <w:lang w:val="en-US"/>
        </w:rPr>
        <w:t>e.g</w:t>
      </w:r>
      <w:proofErr w:type="spellEnd"/>
      <w:r w:rsidRPr="00B92861">
        <w:rPr>
          <w:lang w:val="en-US"/>
        </w:rPr>
        <w:t xml:space="preserve"> enlarge measurement interval from 160ms (in current RRM spec) to 3*160ms = 480ms (K=3)  </w:t>
      </w:r>
    </w:p>
    <w:p w14:paraId="01115F7C" w14:textId="77777777" w:rsidR="00B92861" w:rsidRPr="00B92861" w:rsidRDefault="00B92861" w:rsidP="00B92861">
      <w:pPr>
        <w:numPr>
          <w:ilvl w:val="0"/>
          <w:numId w:val="49"/>
        </w:numPr>
        <w:rPr>
          <w:b/>
          <w:bCs/>
          <w:u w:val="single"/>
          <w:lang w:val="en-US"/>
        </w:rPr>
      </w:pPr>
      <w:r w:rsidRPr="00B92861">
        <w:rPr>
          <w:b/>
          <w:bCs/>
          <w:lang w:val="en-US"/>
        </w:rPr>
        <w:t xml:space="preserve">3. </w:t>
      </w:r>
      <w:r w:rsidRPr="00B92861">
        <w:rPr>
          <w:b/>
          <w:bCs/>
          <w:u w:val="single"/>
          <w:lang w:val="en-US"/>
        </w:rPr>
        <w:t xml:space="preserve">Spatial RRM prediction  </w:t>
      </w:r>
    </w:p>
    <w:p w14:paraId="1288C994" w14:textId="77777777" w:rsidR="00B92861" w:rsidRPr="00B92861" w:rsidRDefault="00B92861" w:rsidP="00B92861">
      <w:pPr>
        <w:numPr>
          <w:ilvl w:val="1"/>
          <w:numId w:val="49"/>
        </w:numPr>
        <w:rPr>
          <w:u w:val="single"/>
          <w:lang w:val="en-US"/>
        </w:rPr>
      </w:pPr>
      <w:r w:rsidRPr="00B92861">
        <w:rPr>
          <w:u w:val="single"/>
          <w:lang w:val="en-US"/>
        </w:rPr>
        <w:t xml:space="preserve">Across Tx/Rx beams </w:t>
      </w:r>
    </w:p>
    <w:p w14:paraId="24A9E8B8" w14:textId="77777777" w:rsidR="00B92861" w:rsidRPr="00B92861" w:rsidRDefault="00B92861" w:rsidP="00B92861">
      <w:pPr>
        <w:numPr>
          <w:ilvl w:val="2"/>
          <w:numId w:val="49"/>
        </w:numPr>
        <w:rPr>
          <w:lang w:val="en-US"/>
        </w:rPr>
      </w:pPr>
      <w:r w:rsidRPr="00B92861">
        <w:rPr>
          <w:b/>
          <w:bCs/>
          <w:lang w:val="en-US"/>
        </w:rPr>
        <w:t>Reduced Beam Search Overhead</w:t>
      </w:r>
      <w:r w:rsidRPr="00B92861">
        <w:rPr>
          <w:lang w:val="en-US"/>
        </w:rPr>
        <w:t xml:space="preserve">: </w:t>
      </w:r>
      <w:r w:rsidRPr="00B92861">
        <w:rPr>
          <w:b/>
          <w:bCs/>
          <w:lang w:val="en-US"/>
        </w:rPr>
        <w:t>reduce the need for frequent beam searches</w:t>
      </w:r>
      <w:r w:rsidRPr="00B92861">
        <w:rPr>
          <w:lang w:val="en-US"/>
        </w:rPr>
        <w:t xml:space="preserve">, especially in </w:t>
      </w:r>
      <w:proofErr w:type="spellStart"/>
      <w:r w:rsidRPr="00B92861">
        <w:rPr>
          <w:lang w:val="en-US"/>
        </w:rPr>
        <w:t>mmWave</w:t>
      </w:r>
      <w:proofErr w:type="spellEnd"/>
      <w:r w:rsidRPr="00B92861">
        <w:rPr>
          <w:lang w:val="en-US"/>
        </w:rPr>
        <w:t xml:space="preserve"> systems.</w:t>
      </w:r>
    </w:p>
    <w:p w14:paraId="2551916E" w14:textId="77777777" w:rsidR="00B92861" w:rsidRPr="00B92861" w:rsidRDefault="00B92861" w:rsidP="00B92861">
      <w:pPr>
        <w:numPr>
          <w:ilvl w:val="2"/>
          <w:numId w:val="49"/>
        </w:numPr>
        <w:rPr>
          <w:lang w:val="en-US"/>
        </w:rPr>
      </w:pPr>
      <w:r w:rsidRPr="00B92861">
        <w:rPr>
          <w:b/>
          <w:bCs/>
          <w:lang w:val="en-US"/>
        </w:rPr>
        <w:t>Reduce the measurement overhead for FR2</w:t>
      </w:r>
      <w:r w:rsidRPr="00B92861">
        <w:rPr>
          <w:lang w:val="en-US"/>
        </w:rPr>
        <w:t>: The overhead of RS used for RRM (i.e., SSB and CSI-RS) is quite high in the current NR design, e.g., when SMTC periodicity is 20ms, the related SMTC overhead in FR2 is 25%, especially for FR2 (with 5ms SSB burst). Reducing the measurement overhead will lead to:</w:t>
      </w:r>
    </w:p>
    <w:p w14:paraId="4544FC18" w14:textId="77777777" w:rsidR="00B92861" w:rsidRPr="00B92861" w:rsidRDefault="00B92861" w:rsidP="00B92861">
      <w:pPr>
        <w:numPr>
          <w:ilvl w:val="2"/>
          <w:numId w:val="49"/>
        </w:numPr>
        <w:rPr>
          <w:lang w:val="en-US"/>
        </w:rPr>
      </w:pPr>
      <w:r w:rsidRPr="00B92861">
        <w:rPr>
          <w:lang w:val="en-US"/>
        </w:rPr>
        <w:t xml:space="preserve">    </w:t>
      </w:r>
      <w:r w:rsidRPr="00B92861">
        <w:rPr>
          <w:i/>
          <w:iCs/>
          <w:u w:val="single"/>
          <w:lang w:val="en-US"/>
        </w:rPr>
        <w:t>Reduced scheduling restrictions</w:t>
      </w:r>
      <w:r w:rsidRPr="00B92861">
        <w:rPr>
          <w:lang w:val="en-US"/>
        </w:rPr>
        <w:t xml:space="preserve">. (it will result in throughput increase) </w:t>
      </w:r>
    </w:p>
    <w:p w14:paraId="0287FFB9" w14:textId="77777777" w:rsidR="00B92861" w:rsidRPr="00B92861" w:rsidRDefault="00B92861" w:rsidP="00B92861">
      <w:pPr>
        <w:numPr>
          <w:ilvl w:val="3"/>
          <w:numId w:val="49"/>
        </w:numPr>
        <w:rPr>
          <w:i/>
          <w:iCs/>
          <w:u w:val="single"/>
          <w:lang w:val="en-US"/>
        </w:rPr>
      </w:pPr>
      <w:r w:rsidRPr="00B92861">
        <w:rPr>
          <w:i/>
          <w:iCs/>
          <w:u w:val="single"/>
          <w:lang w:val="en-US"/>
        </w:rPr>
        <w:t>Reduced measurement restrictions</w:t>
      </w:r>
    </w:p>
    <w:p w14:paraId="6175C44E" w14:textId="77777777" w:rsidR="001D6361" w:rsidRDefault="00B92861" w:rsidP="00B92861">
      <w:pPr>
        <w:numPr>
          <w:ilvl w:val="3"/>
          <w:numId w:val="49"/>
        </w:numPr>
        <w:rPr>
          <w:i/>
          <w:iCs/>
          <w:lang w:val="en-US"/>
        </w:rPr>
      </w:pPr>
      <w:r w:rsidRPr="00B92861">
        <w:rPr>
          <w:i/>
          <w:iCs/>
          <w:lang w:val="en-US"/>
        </w:rPr>
        <w:t xml:space="preserve">L3/L1 measurements </w:t>
      </w:r>
      <w:r w:rsidRPr="00B92861">
        <w:rPr>
          <w:i/>
          <w:iCs/>
          <w:u w:val="single"/>
          <w:lang w:val="en-US"/>
        </w:rPr>
        <w:t>delay reduction</w:t>
      </w:r>
      <w:r w:rsidRPr="00B92861">
        <w:rPr>
          <w:i/>
          <w:iCs/>
          <w:lang w:val="en-US"/>
        </w:rPr>
        <w:t xml:space="preserve"> by minimizing the Rx beam sweeping set</w:t>
      </w:r>
    </w:p>
    <w:p w14:paraId="59B9E327" w14:textId="39D33925" w:rsidR="00DA780E" w:rsidRPr="001D6361" w:rsidRDefault="00B92861" w:rsidP="00B92861">
      <w:pPr>
        <w:numPr>
          <w:ilvl w:val="3"/>
          <w:numId w:val="49"/>
        </w:numPr>
        <w:rPr>
          <w:i/>
          <w:iCs/>
          <w:lang w:val="en-US"/>
        </w:rPr>
      </w:pPr>
      <w:r w:rsidRPr="001D6361">
        <w:rPr>
          <w:i/>
          <w:iCs/>
          <w:u w:val="single"/>
          <w:lang w:val="en-US"/>
        </w:rPr>
        <w:t>Potential decrease of MGL</w:t>
      </w:r>
      <w:r w:rsidRPr="001D6361">
        <w:rPr>
          <w:i/>
          <w:iCs/>
          <w:lang w:val="en-US"/>
        </w:rPr>
        <w:t xml:space="preserve">, it will lead to throughput increase  </w:t>
      </w:r>
    </w:p>
    <w:p w14:paraId="0624DCBB" w14:textId="77777777" w:rsidR="001D6361" w:rsidRDefault="001D6361" w:rsidP="00167722">
      <w:pPr>
        <w:rPr>
          <w:lang w:val="en-US"/>
        </w:rPr>
      </w:pPr>
    </w:p>
    <w:p w14:paraId="77988877" w14:textId="24751510" w:rsidR="001D6361" w:rsidRPr="001D6361" w:rsidRDefault="001D6361" w:rsidP="001D6361">
      <w:pPr>
        <w:jc w:val="both"/>
        <w:rPr>
          <w:b/>
          <w:bCs/>
        </w:rPr>
      </w:pPr>
      <w:r w:rsidRPr="001D6361">
        <w:rPr>
          <w:b/>
          <w:bCs/>
        </w:rPr>
        <w:t>Observation</w:t>
      </w:r>
      <w:r w:rsidR="003D4912">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3EE7C44F" w14:textId="21F481D1" w:rsidR="002F301B" w:rsidRPr="002F301B" w:rsidRDefault="002F301B" w:rsidP="001D6361">
      <w:r>
        <w:t xml:space="preserve">Based on the above observation, we have the following proposal: </w:t>
      </w:r>
    </w:p>
    <w:p w14:paraId="3F99A1F7" w14:textId="6914766A" w:rsidR="002F301B" w:rsidRDefault="002F301B" w:rsidP="002F301B">
      <w:pPr>
        <w:jc w:val="both"/>
        <w:rPr>
          <w:b/>
          <w:bCs/>
        </w:rPr>
      </w:pPr>
      <w:r>
        <w:rPr>
          <w:b/>
          <w:bCs/>
        </w:rPr>
        <w:t>Proposal</w:t>
      </w:r>
      <w:r w:rsidR="003D4912">
        <w:rPr>
          <w:b/>
          <w:bCs/>
        </w:rPr>
        <w:t xml:space="preserve"> 1</w:t>
      </w:r>
      <w:r>
        <w:rPr>
          <w:b/>
          <w:bCs/>
        </w:rPr>
        <w:t xml:space="preserve">: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7A057F28" w14:textId="77777777" w:rsidR="002F301B" w:rsidRDefault="002F301B" w:rsidP="002F301B">
      <w:r>
        <w:t xml:space="preserve">At the first two RAN2 meetings, the focus was mostly on RRM measurement prediction use-case and common evaluation assumptions for it. At the RAN2#127 meeting, the discussion of the RLF use-case has also started. </w:t>
      </w:r>
      <w:r w:rsidRPr="00A51223">
        <w:t xml:space="preserve">However, no major contribution </w:t>
      </w:r>
      <w:r>
        <w:t>o</w:t>
      </w:r>
      <w:r w:rsidRPr="00A51223">
        <w:t>n RLF is planned at RAN2#127bis</w:t>
      </w:r>
      <w:r>
        <w:t xml:space="preserve"> and simulation results evaluation is expected to take place only in 2025. On the other hand, at RAN2#127bis, the measurement even prediction use-case will be discussed, as it assumed by the agenda below:</w:t>
      </w:r>
    </w:p>
    <w:tbl>
      <w:tblPr>
        <w:tblStyle w:val="TableGrid"/>
        <w:tblW w:w="0" w:type="auto"/>
        <w:tblLook w:val="04A0" w:firstRow="1" w:lastRow="0" w:firstColumn="1" w:lastColumn="0" w:noHBand="0" w:noVBand="1"/>
      </w:tblPr>
      <w:tblGrid>
        <w:gridCol w:w="9617"/>
      </w:tblGrid>
      <w:tr w:rsidR="002F301B" w14:paraId="7E25B049" w14:textId="77777777" w:rsidTr="002C7798">
        <w:tc>
          <w:tcPr>
            <w:tcW w:w="9617" w:type="dxa"/>
          </w:tcPr>
          <w:p w14:paraId="3FEC2242" w14:textId="77777777" w:rsidR="002F301B" w:rsidRPr="000B73C5" w:rsidRDefault="002F301B" w:rsidP="002C7798">
            <w:pPr>
              <w:rPr>
                <w:b/>
                <w:bCs/>
                <w:lang w:val="en-US"/>
              </w:rPr>
            </w:pPr>
            <w:r w:rsidRPr="000B73C5">
              <w:rPr>
                <w:b/>
                <w:bCs/>
                <w:lang w:val="en-US"/>
              </w:rPr>
              <w:t>8.3.3     Measurement event predictions</w:t>
            </w:r>
          </w:p>
          <w:p w14:paraId="60EB1A10" w14:textId="77777777" w:rsidR="002F301B" w:rsidRPr="000B73C5" w:rsidRDefault="002F301B" w:rsidP="002C7798">
            <w:pPr>
              <w:rPr>
                <w:lang w:val="en-US"/>
              </w:rPr>
            </w:pPr>
            <w:r w:rsidRPr="000B73C5">
              <w:rPr>
                <w:lang w:val="en-US"/>
              </w:rPr>
              <w:t>Contributions should focus on measurement event prediction use cases/scenarios to focus during the study, simulation assumptions and relevant performance metrics/KPIs to evaluate</w:t>
            </w:r>
          </w:p>
          <w:p w14:paraId="3653BAB8" w14:textId="77777777" w:rsidR="002F301B" w:rsidRPr="000B73C5" w:rsidRDefault="002F301B" w:rsidP="002C7798">
            <w:pPr>
              <w:rPr>
                <w:b/>
                <w:bCs/>
                <w:lang w:val="en-US"/>
              </w:rPr>
            </w:pPr>
            <w:r w:rsidRPr="000B73C5">
              <w:rPr>
                <w:b/>
                <w:bCs/>
                <w:lang w:val="en-US"/>
              </w:rPr>
              <w:t>8.3.4     RLF/HO failure prediction</w:t>
            </w:r>
          </w:p>
          <w:p w14:paraId="452EF5B1" w14:textId="77777777" w:rsidR="002F301B" w:rsidRPr="000B73C5" w:rsidRDefault="002F301B" w:rsidP="002C7798">
            <w:pPr>
              <w:rPr>
                <w:lang w:val="en-US"/>
              </w:rPr>
            </w:pPr>
            <w:r w:rsidRPr="000B73C5">
              <w:rPr>
                <w:i/>
                <w:iCs/>
                <w:lang w:val="en-US"/>
              </w:rPr>
              <w:t>No contributions expected for this meeting</w:t>
            </w:r>
          </w:p>
          <w:p w14:paraId="359460C4" w14:textId="77777777" w:rsidR="002F301B" w:rsidRPr="000B73C5" w:rsidRDefault="002F301B" w:rsidP="002C7798">
            <w:pPr>
              <w:rPr>
                <w:lang w:val="en-US"/>
              </w:rPr>
            </w:pPr>
            <w:r w:rsidRPr="000B73C5">
              <w:rPr>
                <w:i/>
                <w:iCs/>
                <w:lang w:val="en-US"/>
              </w:rPr>
              <w:t>Contributions should focus on discussing RLF specific methodology and simulation assumptions (addressing the differences or additional aspects from RRM prediction assumptions).</w:t>
            </w:r>
          </w:p>
          <w:p w14:paraId="18511466" w14:textId="77777777" w:rsidR="002F301B" w:rsidRPr="000B73C5" w:rsidRDefault="002F301B" w:rsidP="002C7798">
            <w:pPr>
              <w:rPr>
                <w:lang w:val="en-US"/>
              </w:rPr>
            </w:pPr>
            <w:r w:rsidRPr="000B73C5">
              <w:rPr>
                <w:i/>
                <w:iCs/>
                <w:lang w:val="en-US"/>
              </w:rPr>
              <w:t>Relevant metrics and assumptions not covered by email discussion</w:t>
            </w:r>
          </w:p>
          <w:p w14:paraId="798854AF" w14:textId="77777777" w:rsidR="002F301B" w:rsidRDefault="002F301B" w:rsidP="002C7798">
            <w:r w:rsidRPr="000B73C5">
              <w:rPr>
                <w:i/>
                <w:iCs/>
                <w:lang w:val="en-US"/>
              </w:rPr>
              <w:t>No evaluations/simulation results expected for this meeting </w:t>
            </w:r>
          </w:p>
        </w:tc>
      </w:tr>
    </w:tbl>
    <w:p w14:paraId="5CC12DC3" w14:textId="77777777" w:rsidR="002F301B" w:rsidRDefault="002F301B" w:rsidP="002F301B">
      <w:pPr>
        <w:jc w:val="both"/>
        <w:rPr>
          <w:b/>
          <w:bCs/>
        </w:rPr>
      </w:pPr>
    </w:p>
    <w:p w14:paraId="3453DA64" w14:textId="17BE6681" w:rsidR="002F301B" w:rsidRPr="002F301B" w:rsidRDefault="002F301B" w:rsidP="002F301B">
      <w:pPr>
        <w:jc w:val="both"/>
        <w:rPr>
          <w:b/>
          <w:bCs/>
          <w:lang w:val="en-US"/>
        </w:rPr>
      </w:pPr>
      <w:r w:rsidRPr="002F301B">
        <w:rPr>
          <w:b/>
          <w:bCs/>
          <w:lang w:val="en-US"/>
        </w:rPr>
        <w:t>Observation</w:t>
      </w:r>
      <w:r>
        <w:rPr>
          <w:b/>
          <w:bCs/>
          <w:lang w:val="en-US"/>
        </w:rPr>
        <w:t xml:space="preserve"> </w:t>
      </w:r>
      <w:r w:rsidR="003D4912">
        <w:rPr>
          <w:b/>
          <w:bCs/>
          <w:lang w:val="en-US"/>
        </w:rPr>
        <w:t>2</w:t>
      </w:r>
      <w:r w:rsidRPr="002F301B">
        <w:rPr>
          <w:b/>
          <w:bCs/>
          <w:lang w:val="en-US"/>
        </w:rPr>
        <w:t>: Further discussion is needed in RAN4 regarding future requirements for RLF design:</w:t>
      </w:r>
    </w:p>
    <w:p w14:paraId="0FEE0CE4" w14:textId="77777777" w:rsidR="002F301B" w:rsidRPr="002F301B" w:rsidRDefault="002F301B" w:rsidP="002F301B">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A714325" w14:textId="77777777" w:rsidR="002F301B" w:rsidRPr="002F301B" w:rsidRDefault="002F301B" w:rsidP="002F301B">
      <w:pPr>
        <w:numPr>
          <w:ilvl w:val="0"/>
          <w:numId w:val="50"/>
        </w:numPr>
        <w:jc w:val="both"/>
        <w:rPr>
          <w:b/>
          <w:bCs/>
          <w:lang w:val="en-US"/>
        </w:rPr>
      </w:pPr>
      <w:r w:rsidRPr="002F301B">
        <w:rPr>
          <w:b/>
          <w:bCs/>
          <w:lang w:val="en-US"/>
        </w:rPr>
        <w:t>If a direct or indirect indication is sent from the UE to the network:</w:t>
      </w:r>
    </w:p>
    <w:p w14:paraId="2629C4C0" w14:textId="77777777" w:rsidR="002F301B" w:rsidRPr="002F301B" w:rsidRDefault="002F301B" w:rsidP="002F301B">
      <w:pPr>
        <w:numPr>
          <w:ilvl w:val="1"/>
          <w:numId w:val="50"/>
        </w:numPr>
        <w:jc w:val="both"/>
        <w:rPr>
          <w:b/>
          <w:bCs/>
          <w:lang w:val="en-US"/>
        </w:rPr>
      </w:pPr>
      <w:r w:rsidRPr="002F301B">
        <w:rPr>
          <w:b/>
          <w:bCs/>
          <w:lang w:val="en-US"/>
        </w:rPr>
        <w:t>To be determined (FFS): How should such an RLF indication be triggered to the network?</w:t>
      </w:r>
    </w:p>
    <w:p w14:paraId="2B6DB937" w14:textId="77777777" w:rsidR="002F301B" w:rsidRPr="002F301B" w:rsidRDefault="002F301B" w:rsidP="002F301B">
      <w:pPr>
        <w:numPr>
          <w:ilvl w:val="2"/>
          <w:numId w:val="50"/>
        </w:numPr>
        <w:jc w:val="both"/>
        <w:rPr>
          <w:b/>
          <w:bCs/>
          <w:lang w:val="en-US"/>
        </w:rPr>
      </w:pPr>
      <w:r w:rsidRPr="002F301B">
        <w:rPr>
          <w:b/>
          <w:bCs/>
          <w:lang w:val="en-US"/>
        </w:rPr>
        <w:lastRenderedPageBreak/>
        <w:t>For a direct indication, should the UE report a predicted RLF to the network when all measured and/or predicted downlink radio link quality values on all configured RLM-RS resources fall below a threshold (</w:t>
      </w:r>
      <w:proofErr w:type="spellStart"/>
      <w:r w:rsidRPr="002F301B">
        <w:rPr>
          <w:b/>
          <w:bCs/>
          <w:lang w:val="en-US"/>
        </w:rPr>
        <w:t>Qout</w:t>
      </w:r>
      <w:proofErr w:type="spellEnd"/>
      <w:r w:rsidRPr="002F301B">
        <w:rPr>
          <w:b/>
          <w:bCs/>
          <w:lang w:val="en-US"/>
        </w:rPr>
        <w:t>)?</w:t>
      </w:r>
    </w:p>
    <w:p w14:paraId="2B67470D" w14:textId="327AD10A" w:rsidR="002F301B" w:rsidRPr="002F301B" w:rsidRDefault="002F301B" w:rsidP="002F301B">
      <w:pPr>
        <w:numPr>
          <w:ilvl w:val="2"/>
          <w:numId w:val="50"/>
        </w:numPr>
        <w:jc w:val="both"/>
        <w:rPr>
          <w:b/>
          <w:bCs/>
          <w:lang w:val="en-US"/>
        </w:rPr>
      </w:pPr>
      <w:r w:rsidRPr="002F301B">
        <w:rPr>
          <w:b/>
          <w:bCs/>
          <w:lang w:val="en-US"/>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sidRPr="002F301B">
        <w:rPr>
          <w:b/>
          <w:bCs/>
          <w:lang w:val="en-US"/>
        </w:rPr>
        <w:t>Qout</w:t>
      </w:r>
      <w:proofErr w:type="spellEnd"/>
      <w:r w:rsidRPr="002F301B">
        <w:rPr>
          <w:b/>
          <w:bCs/>
          <w:lang w:val="en-US"/>
        </w:rPr>
        <w:t>? Alternatively, should the UE indicate the predicted SINR with the relevant RS indices as long as at least one configured RLM-RS resource shows measured and/or predicted downlink radio link quality?</w:t>
      </w:r>
    </w:p>
    <w:p w14:paraId="5B836A0F" w14:textId="2F8BE4BF" w:rsidR="00937069" w:rsidRDefault="00937069" w:rsidP="008D35E3"/>
    <w:p w14:paraId="2EA4238C" w14:textId="55EA0795" w:rsidR="002F301B" w:rsidRPr="00346979" w:rsidRDefault="00346979" w:rsidP="002F301B">
      <w:pPr>
        <w:jc w:val="both"/>
        <w:rPr>
          <w:lang w:val="en-US"/>
        </w:rPr>
      </w:pPr>
      <w:r>
        <w:t>Regarding Measurement event prediction</w:t>
      </w:r>
      <w:r w:rsidR="002F301B">
        <w:t xml:space="preserve"> in </w:t>
      </w:r>
      <w:r w:rsidR="002F301B">
        <w:rPr>
          <w:lang w:val="en-US"/>
        </w:rPr>
        <w:t>d</w:t>
      </w:r>
      <w:r w:rsidR="002F301B" w:rsidRPr="00346979">
        <w:rPr>
          <w:lang w:val="en-US"/>
        </w:rPr>
        <w:t xml:space="preserve">ense beamforming and MIMO systems present significant challenges due to the complexity of managing frequent </w:t>
      </w:r>
      <w:r w:rsidR="002F301B">
        <w:rPr>
          <w:lang w:val="en-US"/>
        </w:rPr>
        <w:t>R</w:t>
      </w:r>
      <w:r w:rsidR="002F301B" w:rsidRPr="00346979">
        <w:rPr>
          <w:lang w:val="en-US"/>
        </w:rPr>
        <w:t>RM measurements. By utilizing an AI/ML model to predict when a {TX, RX} beam pair change is likely, the system can significantly reduce the need for continuous or frequent measurements, thus improving overall efficiency.</w:t>
      </w:r>
    </w:p>
    <w:p w14:paraId="63917F21" w14:textId="17B969C4" w:rsidR="00F90543" w:rsidRPr="003D4912" w:rsidRDefault="00346979" w:rsidP="003D4912">
      <w:pPr>
        <w:jc w:val="both"/>
        <w:rPr>
          <w:b/>
          <w:bCs/>
          <w:lang w:val="en-US"/>
        </w:rPr>
      </w:pPr>
      <w:r>
        <w:rPr>
          <w:b/>
          <w:bCs/>
          <w:lang w:val="en-US"/>
        </w:rPr>
        <w:t xml:space="preserve">Proposal </w:t>
      </w:r>
      <w:r w:rsidR="00E12EDE">
        <w:rPr>
          <w:b/>
          <w:bCs/>
          <w:lang w:val="en-US"/>
        </w:rPr>
        <w:t>2</w:t>
      </w:r>
      <w:r w:rsidRPr="00346979">
        <w:rPr>
          <w:b/>
          <w:bCs/>
          <w:lang w:val="en-US"/>
        </w:rPr>
        <w:t>:</w:t>
      </w:r>
      <w:r w:rsidRPr="00346979">
        <w:rPr>
          <w:lang w:val="en-US"/>
        </w:rPr>
        <w:t> </w:t>
      </w:r>
      <w:r w:rsidR="003D4912">
        <w:rPr>
          <w:lang w:val="en-US"/>
        </w:rPr>
        <w:t xml:space="preserve"> </w:t>
      </w:r>
      <w:r w:rsidR="003D4912" w:rsidRPr="003D4912">
        <w:rPr>
          <w:b/>
          <w:bCs/>
          <w:lang w:val="en-US"/>
        </w:rPr>
        <w:t>For measurement event prediction, l</w:t>
      </w:r>
      <w:r w:rsidR="00E12EDE" w:rsidRPr="003D4912">
        <w:rPr>
          <w:b/>
          <w:bCs/>
          <w:lang w:val="en-US"/>
        </w:rPr>
        <w:t>everag</w:t>
      </w:r>
      <w:r w:rsidR="003D4912" w:rsidRPr="003D4912">
        <w:rPr>
          <w:b/>
          <w:bCs/>
          <w:lang w:val="en-US"/>
        </w:rPr>
        <w:t>e</w:t>
      </w:r>
      <w:r w:rsidR="00E12EDE" w:rsidRPr="003D4912">
        <w:rPr>
          <w:b/>
          <w:bCs/>
          <w:lang w:val="en-US"/>
        </w:rPr>
        <w:t xml:space="preserve"> AI/ML for </w:t>
      </w:r>
      <w:r w:rsidR="003D4912">
        <w:rPr>
          <w:b/>
          <w:bCs/>
          <w:lang w:val="en-US"/>
        </w:rPr>
        <w:t>t</w:t>
      </w:r>
      <w:r w:rsidR="00E12EDE" w:rsidRPr="003D4912">
        <w:rPr>
          <w:b/>
          <w:bCs/>
          <w:lang w:val="en-US"/>
        </w:rPr>
        <w:t xml:space="preserve">emporal </w:t>
      </w:r>
      <w:r w:rsidR="003D4912">
        <w:rPr>
          <w:b/>
          <w:bCs/>
          <w:lang w:val="en-US"/>
        </w:rPr>
        <w:t>p</w:t>
      </w:r>
      <w:r w:rsidR="00E12EDE" w:rsidRPr="003D4912">
        <w:rPr>
          <w:b/>
          <w:bCs/>
          <w:lang w:val="en-US"/>
        </w:rPr>
        <w:t xml:space="preserve">rediction of {TX, RX} Beam Pair Changes to </w:t>
      </w:r>
      <w:r w:rsidR="003D4912">
        <w:rPr>
          <w:b/>
          <w:bCs/>
          <w:lang w:val="en-US"/>
        </w:rPr>
        <w:t>o</w:t>
      </w:r>
      <w:r w:rsidR="00E12EDE" w:rsidRPr="003D4912">
        <w:rPr>
          <w:b/>
          <w:bCs/>
          <w:lang w:val="en-US"/>
        </w:rPr>
        <w:t xml:space="preserve">ptimize RRM </w:t>
      </w:r>
      <w:r w:rsidR="003D4912">
        <w:rPr>
          <w:b/>
          <w:bCs/>
          <w:lang w:val="en-US"/>
        </w:rPr>
        <w:t>m</w:t>
      </w:r>
      <w:r w:rsidR="00E12EDE" w:rsidRPr="003D4912">
        <w:rPr>
          <w:b/>
          <w:bCs/>
          <w:lang w:val="en-US"/>
        </w:rPr>
        <w:t xml:space="preserve">easurement </w:t>
      </w:r>
      <w:r w:rsidR="003D4912">
        <w:rPr>
          <w:b/>
          <w:bCs/>
          <w:lang w:val="en-US"/>
        </w:rPr>
        <w:t>e</w:t>
      </w:r>
      <w:r w:rsidR="00E12EDE" w:rsidRPr="003D4912">
        <w:rPr>
          <w:b/>
          <w:bCs/>
          <w:lang w:val="en-US"/>
        </w:rPr>
        <w:t xml:space="preserve">fficiency. </w:t>
      </w:r>
      <w:r w:rsidRPr="003D4912">
        <w:rPr>
          <w:b/>
          <w:bCs/>
          <w:lang w:val="en-US"/>
        </w:rPr>
        <w:t>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r w:rsidR="003D4912" w:rsidRPr="003D4912">
        <w:rPr>
          <w:b/>
          <w:bCs/>
          <w:lang w:val="en-US"/>
        </w:rPr>
        <w:t>.</w:t>
      </w:r>
    </w:p>
    <w:p w14:paraId="531FF1C9" w14:textId="77777777" w:rsidR="00CD7492" w:rsidRPr="00614DD8" w:rsidRDefault="00CD7492" w:rsidP="00A37002">
      <w:pPr>
        <w:pStyle w:val="RAN4H1"/>
        <w:rPr>
          <w:lang w:val="en-US"/>
        </w:rPr>
      </w:pPr>
      <w:bookmarkStart w:id="5" w:name="_Toc116995848"/>
      <w:r w:rsidRPr="00614DD8">
        <w:rPr>
          <w:lang w:val="en-US"/>
        </w:rPr>
        <w:t>Conclusion</w:t>
      </w:r>
      <w:bookmarkEnd w:id="5"/>
    </w:p>
    <w:p w14:paraId="77DDCDF6" w14:textId="40054F69"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3D4912">
        <w:rPr>
          <w:lang w:val="en-US"/>
        </w:rPr>
        <w:t xml:space="preserve"> [3]</w:t>
      </w:r>
      <w:r w:rsidR="00430062">
        <w:rPr>
          <w:lang w:val="en-US"/>
        </w:rPr>
        <w:t xml:space="preserve">. </w:t>
      </w:r>
      <w:r w:rsidR="003D4912" w:rsidRPr="003D4912">
        <w:t>We have additionally outlined some directions for the future working plan</w:t>
      </w:r>
      <w:r w:rsidR="003D4912" w:rsidRPr="003D4912">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E9F1E32" w14:textId="77777777" w:rsidR="003D4912" w:rsidRPr="001D6361" w:rsidRDefault="003D4912" w:rsidP="003D4912">
      <w:pPr>
        <w:jc w:val="both"/>
        <w:rPr>
          <w:b/>
          <w:bCs/>
        </w:rPr>
      </w:pPr>
      <w:bookmarkStart w:id="6" w:name="_Toc116995849"/>
      <w:r w:rsidRPr="001D6361">
        <w:rPr>
          <w:b/>
          <w:bCs/>
        </w:rPr>
        <w:t>Observation</w:t>
      </w:r>
      <w:r>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1A039FE5" w14:textId="77777777" w:rsidR="003D4912" w:rsidRPr="002F301B" w:rsidRDefault="003D4912" w:rsidP="003D4912">
      <w:pPr>
        <w:jc w:val="both"/>
        <w:rPr>
          <w:b/>
          <w:bCs/>
          <w:lang w:val="en-US"/>
        </w:rPr>
      </w:pPr>
      <w:r w:rsidRPr="002F301B">
        <w:rPr>
          <w:b/>
          <w:bCs/>
          <w:lang w:val="en-US"/>
        </w:rPr>
        <w:t>Observation</w:t>
      </w:r>
      <w:r>
        <w:rPr>
          <w:b/>
          <w:bCs/>
          <w:lang w:val="en-US"/>
        </w:rPr>
        <w:t xml:space="preserve"> 2</w:t>
      </w:r>
      <w:r w:rsidRPr="002F301B">
        <w:rPr>
          <w:b/>
          <w:bCs/>
          <w:lang w:val="en-US"/>
        </w:rPr>
        <w:t>: Further discussion is needed in RAN4 regarding future requirements for RLF design:</w:t>
      </w:r>
    </w:p>
    <w:p w14:paraId="1819C918" w14:textId="77777777" w:rsidR="003D4912" w:rsidRPr="002F301B" w:rsidRDefault="003D4912" w:rsidP="003D4912">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0445A56" w14:textId="77777777" w:rsidR="003D4912" w:rsidRPr="002F301B" w:rsidRDefault="003D4912" w:rsidP="003D4912">
      <w:pPr>
        <w:numPr>
          <w:ilvl w:val="0"/>
          <w:numId w:val="50"/>
        </w:numPr>
        <w:jc w:val="both"/>
        <w:rPr>
          <w:b/>
          <w:bCs/>
          <w:lang w:val="en-US"/>
        </w:rPr>
      </w:pPr>
      <w:r w:rsidRPr="002F301B">
        <w:rPr>
          <w:b/>
          <w:bCs/>
          <w:lang w:val="en-US"/>
        </w:rPr>
        <w:t>If a direct or indirect indication is sent from the UE to the network:</w:t>
      </w:r>
    </w:p>
    <w:p w14:paraId="494A6D0F" w14:textId="77777777" w:rsidR="003D4912" w:rsidRPr="002F301B" w:rsidRDefault="003D4912" w:rsidP="003D4912">
      <w:pPr>
        <w:numPr>
          <w:ilvl w:val="1"/>
          <w:numId w:val="50"/>
        </w:numPr>
        <w:jc w:val="both"/>
        <w:rPr>
          <w:b/>
          <w:bCs/>
          <w:lang w:val="en-US"/>
        </w:rPr>
      </w:pPr>
      <w:r w:rsidRPr="002F301B">
        <w:rPr>
          <w:b/>
          <w:bCs/>
          <w:lang w:val="en-US"/>
        </w:rPr>
        <w:t>To be determined (FFS): How should such an RLF indication be triggered to the network?</w:t>
      </w:r>
    </w:p>
    <w:p w14:paraId="4746ADCB" w14:textId="77777777" w:rsidR="003D4912" w:rsidRPr="002F301B" w:rsidRDefault="003D4912" w:rsidP="003D4912">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w:t>
      </w:r>
      <w:proofErr w:type="spellStart"/>
      <w:r w:rsidRPr="002F301B">
        <w:rPr>
          <w:b/>
          <w:bCs/>
          <w:lang w:val="en-US"/>
        </w:rPr>
        <w:t>Qout</w:t>
      </w:r>
      <w:proofErr w:type="spellEnd"/>
      <w:r w:rsidRPr="002F301B">
        <w:rPr>
          <w:b/>
          <w:bCs/>
          <w:lang w:val="en-US"/>
        </w:rPr>
        <w:t>)?</w:t>
      </w:r>
    </w:p>
    <w:p w14:paraId="7D861A50" w14:textId="77777777" w:rsidR="003D4912" w:rsidRPr="002F301B" w:rsidRDefault="003D4912" w:rsidP="003D4912">
      <w:pPr>
        <w:numPr>
          <w:ilvl w:val="2"/>
          <w:numId w:val="50"/>
        </w:numPr>
        <w:jc w:val="both"/>
        <w:rPr>
          <w:b/>
          <w:bCs/>
          <w:lang w:val="en-US"/>
        </w:rPr>
      </w:pPr>
      <w:r w:rsidRPr="002F301B">
        <w:rPr>
          <w:b/>
          <w:bCs/>
          <w:lang w:val="en-US"/>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sidRPr="002F301B">
        <w:rPr>
          <w:b/>
          <w:bCs/>
          <w:lang w:val="en-US"/>
        </w:rPr>
        <w:t>Qout</w:t>
      </w:r>
      <w:proofErr w:type="spellEnd"/>
      <w:r w:rsidRPr="002F301B">
        <w:rPr>
          <w:b/>
          <w:bCs/>
          <w:lang w:val="en-US"/>
        </w:rPr>
        <w:t>? Alternatively, should the UE indicate the predicted SINR with the relevant RS indices as long as at least one configured RLM-RS resource shows measured and/or predicted downlink radio link quality?</w:t>
      </w:r>
    </w:p>
    <w:p w14:paraId="6B7BDAA9" w14:textId="77777777" w:rsidR="003D4912" w:rsidRPr="003D4912" w:rsidRDefault="003D4912" w:rsidP="003D4912">
      <w:pPr>
        <w:jc w:val="both"/>
        <w:rPr>
          <w:lang w:val="en-US"/>
        </w:rPr>
      </w:pPr>
    </w:p>
    <w:p w14:paraId="3FA35AEF" w14:textId="78E45AC9" w:rsidR="003D4912" w:rsidRDefault="003D4912" w:rsidP="003D4912">
      <w:pPr>
        <w:jc w:val="both"/>
        <w:rPr>
          <w:b/>
          <w:bCs/>
        </w:rPr>
      </w:pPr>
      <w:r>
        <w:rPr>
          <w:b/>
          <w:bCs/>
        </w:rPr>
        <w:t xml:space="preserve">Proposal 1: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26A6624" w14:textId="3158D9D8" w:rsidR="003D4912" w:rsidRPr="00D5313B" w:rsidRDefault="003D4912" w:rsidP="00D5313B">
      <w:pPr>
        <w:jc w:val="both"/>
        <w:rPr>
          <w:b/>
          <w:bCs/>
          <w:lang w:val="en-US"/>
        </w:rPr>
      </w:pPr>
      <w:r>
        <w:rPr>
          <w:b/>
          <w:bCs/>
          <w:lang w:val="en-US"/>
        </w:rPr>
        <w:lastRenderedPageBreak/>
        <w:t>Proposal 2</w:t>
      </w:r>
      <w:r w:rsidRPr="00346979">
        <w:rPr>
          <w:b/>
          <w:bCs/>
          <w:lang w:val="en-US"/>
        </w:rPr>
        <w:t>:</w:t>
      </w:r>
      <w:r w:rsidRPr="00346979">
        <w:rPr>
          <w:lang w:val="en-US"/>
        </w:rPr>
        <w:t> </w:t>
      </w:r>
      <w:r>
        <w:rPr>
          <w:lang w:val="en-US"/>
        </w:rPr>
        <w:t xml:space="preserve"> </w:t>
      </w:r>
      <w:r w:rsidRPr="003D4912">
        <w:rPr>
          <w:b/>
          <w:bCs/>
          <w:lang w:val="en-US"/>
        </w:rPr>
        <w:t xml:space="preserve">For measurement event prediction, leverage AI/ML for </w:t>
      </w:r>
      <w:r>
        <w:rPr>
          <w:b/>
          <w:bCs/>
          <w:lang w:val="en-US"/>
        </w:rPr>
        <w:t>t</w:t>
      </w:r>
      <w:r w:rsidRPr="003D4912">
        <w:rPr>
          <w:b/>
          <w:bCs/>
          <w:lang w:val="en-US"/>
        </w:rPr>
        <w:t xml:space="preserve">emporal </w:t>
      </w:r>
      <w:r>
        <w:rPr>
          <w:b/>
          <w:bCs/>
          <w:lang w:val="en-US"/>
        </w:rPr>
        <w:t>p</w:t>
      </w:r>
      <w:r w:rsidRPr="003D4912">
        <w:rPr>
          <w:b/>
          <w:bCs/>
          <w:lang w:val="en-US"/>
        </w:rPr>
        <w:t xml:space="preserve">rediction of {TX, RX} Beam Pair Changes to </w:t>
      </w:r>
      <w:r>
        <w:rPr>
          <w:b/>
          <w:bCs/>
          <w:lang w:val="en-US"/>
        </w:rPr>
        <w:t>o</w:t>
      </w:r>
      <w:r w:rsidRPr="003D4912">
        <w:rPr>
          <w:b/>
          <w:bCs/>
          <w:lang w:val="en-US"/>
        </w:rPr>
        <w:t xml:space="preserve">ptimize RRM </w:t>
      </w:r>
      <w:r>
        <w:rPr>
          <w:b/>
          <w:bCs/>
          <w:lang w:val="en-US"/>
        </w:rPr>
        <w:t>m</w:t>
      </w:r>
      <w:r w:rsidRPr="003D4912">
        <w:rPr>
          <w:b/>
          <w:bCs/>
          <w:lang w:val="en-US"/>
        </w:rPr>
        <w:t xml:space="preserve">easurement </w:t>
      </w:r>
      <w:r>
        <w:rPr>
          <w:b/>
          <w:bCs/>
          <w:lang w:val="en-US"/>
        </w:rPr>
        <w:t>e</w:t>
      </w:r>
      <w:r w:rsidRPr="003D4912">
        <w:rPr>
          <w:b/>
          <w:bCs/>
          <w:lang w:val="en-US"/>
        </w:rPr>
        <w:t>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3079DAF9" w14:textId="62F5A7FE" w:rsidR="00E43BF9" w:rsidRPr="00167C8E" w:rsidRDefault="00C457A6" w:rsidP="00167C8E">
      <w:pPr>
        <w:pStyle w:val="ListParagraph"/>
        <w:numPr>
          <w:ilvl w:val="0"/>
          <w:numId w:val="21"/>
        </w:numPr>
        <w:ind w:right="-22"/>
        <w:rPr>
          <w:lang w:val="en-US"/>
        </w:rPr>
      </w:pPr>
      <w:bookmarkStart w:id="7" w:name="_Ref114500673"/>
      <w:bookmarkStart w:id="8" w:name="_Ref177382897"/>
      <w:bookmarkEnd w:id="7"/>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8"/>
    </w:p>
    <w:p w14:paraId="503E6946" w14:textId="18E297A3" w:rsidR="004A5203" w:rsidRDefault="006D7570" w:rsidP="00FE6739">
      <w:pPr>
        <w:pStyle w:val="ListParagraph"/>
        <w:numPr>
          <w:ilvl w:val="0"/>
          <w:numId w:val="21"/>
        </w:numPr>
        <w:ind w:right="-22"/>
        <w:rPr>
          <w:lang w:val="en-US"/>
        </w:rPr>
      </w:pPr>
      <w:bookmarkStart w:id="9"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9"/>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C87A" w14:textId="77777777" w:rsidR="006B13CB" w:rsidRDefault="006B13CB" w:rsidP="00001C9B">
      <w:pPr>
        <w:spacing w:after="0" w:line="240" w:lineRule="auto"/>
      </w:pPr>
      <w:r>
        <w:separator/>
      </w:r>
    </w:p>
  </w:endnote>
  <w:endnote w:type="continuationSeparator" w:id="0">
    <w:p w14:paraId="65DCB3AB" w14:textId="77777777" w:rsidR="006B13CB" w:rsidRDefault="006B13CB" w:rsidP="00001C9B">
      <w:pPr>
        <w:spacing w:after="0" w:line="240" w:lineRule="auto"/>
      </w:pPr>
      <w:r>
        <w:continuationSeparator/>
      </w:r>
    </w:p>
  </w:endnote>
  <w:endnote w:type="continuationNotice" w:id="1">
    <w:p w14:paraId="27BED5F4" w14:textId="77777777" w:rsidR="006B13CB" w:rsidRDefault="006B1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3FC9" w14:textId="77777777" w:rsidR="006B13CB" w:rsidRDefault="006B13CB" w:rsidP="00001C9B">
      <w:pPr>
        <w:spacing w:after="0" w:line="240" w:lineRule="auto"/>
      </w:pPr>
      <w:r>
        <w:separator/>
      </w:r>
    </w:p>
  </w:footnote>
  <w:footnote w:type="continuationSeparator" w:id="0">
    <w:p w14:paraId="785982F4" w14:textId="77777777" w:rsidR="006B13CB" w:rsidRDefault="006B13CB" w:rsidP="00001C9B">
      <w:pPr>
        <w:spacing w:after="0" w:line="240" w:lineRule="auto"/>
      </w:pPr>
      <w:r>
        <w:continuationSeparator/>
      </w:r>
    </w:p>
  </w:footnote>
  <w:footnote w:type="continuationNotice" w:id="1">
    <w:p w14:paraId="6768424E" w14:textId="77777777" w:rsidR="006B13CB" w:rsidRDefault="006B13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37737">
    <w:abstractNumId w:val="6"/>
  </w:num>
  <w:num w:numId="2" w16cid:durableId="688144824">
    <w:abstractNumId w:val="13"/>
  </w:num>
  <w:num w:numId="3" w16cid:durableId="749235024">
    <w:abstractNumId w:val="27"/>
  </w:num>
  <w:num w:numId="4" w16cid:durableId="957369733">
    <w:abstractNumId w:val="12"/>
  </w:num>
  <w:num w:numId="5" w16cid:durableId="845562319">
    <w:abstractNumId w:val="31"/>
  </w:num>
  <w:num w:numId="6" w16cid:durableId="374041718">
    <w:abstractNumId w:val="24"/>
  </w:num>
  <w:num w:numId="7" w16cid:durableId="1650595742">
    <w:abstractNumId w:val="26"/>
  </w:num>
  <w:num w:numId="8" w16cid:durableId="221411437">
    <w:abstractNumId w:val="26"/>
    <w:lvlOverride w:ilvl="0">
      <w:startOverride w:val="1"/>
    </w:lvlOverride>
  </w:num>
  <w:num w:numId="9" w16cid:durableId="523179572">
    <w:abstractNumId w:val="26"/>
    <w:lvlOverride w:ilvl="0">
      <w:startOverride w:val="1"/>
    </w:lvlOverride>
  </w:num>
  <w:num w:numId="10" w16cid:durableId="456097653">
    <w:abstractNumId w:val="26"/>
    <w:lvlOverride w:ilvl="0">
      <w:startOverride w:val="1"/>
    </w:lvlOverride>
  </w:num>
  <w:num w:numId="11" w16cid:durableId="73164128">
    <w:abstractNumId w:val="24"/>
    <w:lvlOverride w:ilvl="0">
      <w:startOverride w:val="1"/>
    </w:lvlOverride>
  </w:num>
  <w:num w:numId="12" w16cid:durableId="1885555193">
    <w:abstractNumId w:val="26"/>
    <w:lvlOverride w:ilvl="0">
      <w:startOverride w:val="1"/>
    </w:lvlOverride>
  </w:num>
  <w:num w:numId="13" w16cid:durableId="1912347719">
    <w:abstractNumId w:val="24"/>
    <w:lvlOverride w:ilvl="0">
      <w:startOverride w:val="1"/>
    </w:lvlOverride>
  </w:num>
  <w:num w:numId="14" w16cid:durableId="1633320301">
    <w:abstractNumId w:val="26"/>
    <w:lvlOverride w:ilvl="0">
      <w:startOverride w:val="1"/>
    </w:lvlOverride>
  </w:num>
  <w:num w:numId="15" w16cid:durableId="1601526047">
    <w:abstractNumId w:val="35"/>
  </w:num>
  <w:num w:numId="16" w16cid:durableId="1770587904">
    <w:abstractNumId w:val="11"/>
  </w:num>
  <w:num w:numId="17" w16cid:durableId="2029481241">
    <w:abstractNumId w:val="30"/>
  </w:num>
  <w:num w:numId="18" w16cid:durableId="788166792">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3"/>
  </w:num>
  <w:num w:numId="21" w16cid:durableId="1847011875">
    <w:abstractNumId w:val="29"/>
  </w:num>
  <w:num w:numId="22" w16cid:durableId="1975795787">
    <w:abstractNumId w:val="24"/>
    <w:lvlOverride w:ilvl="0">
      <w:startOverride w:val="1"/>
    </w:lvlOverride>
  </w:num>
  <w:num w:numId="23" w16cid:durableId="66848267">
    <w:abstractNumId w:val="26"/>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17"/>
  </w:num>
  <w:num w:numId="29" w16cid:durableId="2000772195">
    <w:abstractNumId w:val="20"/>
  </w:num>
  <w:num w:numId="30" w16cid:durableId="1577472917">
    <w:abstractNumId w:val="21"/>
  </w:num>
  <w:num w:numId="31" w16cid:durableId="888037274">
    <w:abstractNumId w:val="32"/>
  </w:num>
  <w:num w:numId="32" w16cid:durableId="8799889">
    <w:abstractNumId w:val="10"/>
  </w:num>
  <w:num w:numId="33" w16cid:durableId="254478381">
    <w:abstractNumId w:val="25"/>
  </w:num>
  <w:num w:numId="34" w16cid:durableId="1440684003">
    <w:abstractNumId w:val="36"/>
  </w:num>
  <w:num w:numId="35" w16cid:durableId="195246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18"/>
  </w:num>
  <w:num w:numId="37" w16cid:durableId="1281495589">
    <w:abstractNumId w:val="28"/>
  </w:num>
  <w:num w:numId="38" w16cid:durableId="2105228361">
    <w:abstractNumId w:val="15"/>
  </w:num>
  <w:num w:numId="39" w16cid:durableId="1267495529">
    <w:abstractNumId w:val="14"/>
  </w:num>
  <w:num w:numId="40" w16cid:durableId="710805481">
    <w:abstractNumId w:val="8"/>
  </w:num>
  <w:num w:numId="41" w16cid:durableId="1315379513">
    <w:abstractNumId w:val="33"/>
  </w:num>
  <w:num w:numId="42" w16cid:durableId="334917085">
    <w:abstractNumId w:val="16"/>
  </w:num>
  <w:num w:numId="43" w16cid:durableId="2006737030">
    <w:abstractNumId w:val="22"/>
  </w:num>
  <w:num w:numId="44" w16cid:durableId="1037900357">
    <w:abstractNumId w:val="0"/>
  </w:num>
  <w:num w:numId="45" w16cid:durableId="442380300">
    <w:abstractNumId w:val="34"/>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6F17"/>
    <w:rsid w:val="0010608B"/>
    <w:rsid w:val="00106416"/>
    <w:rsid w:val="00110481"/>
    <w:rsid w:val="001127C9"/>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9F5"/>
    <w:rsid w:val="002A2326"/>
    <w:rsid w:val="002B1441"/>
    <w:rsid w:val="002B4922"/>
    <w:rsid w:val="002B69B0"/>
    <w:rsid w:val="002B69F3"/>
    <w:rsid w:val="002B6B31"/>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2499A"/>
    <w:rsid w:val="00327F90"/>
    <w:rsid w:val="003320F9"/>
    <w:rsid w:val="003341F7"/>
    <w:rsid w:val="00334DA3"/>
    <w:rsid w:val="003365FF"/>
    <w:rsid w:val="003366BA"/>
    <w:rsid w:val="00344A72"/>
    <w:rsid w:val="00346979"/>
    <w:rsid w:val="003474E3"/>
    <w:rsid w:val="00347FEC"/>
    <w:rsid w:val="003509DF"/>
    <w:rsid w:val="00356781"/>
    <w:rsid w:val="00356F45"/>
    <w:rsid w:val="00360288"/>
    <w:rsid w:val="00366B74"/>
    <w:rsid w:val="00370AFB"/>
    <w:rsid w:val="00372489"/>
    <w:rsid w:val="00374F0D"/>
    <w:rsid w:val="003774C0"/>
    <w:rsid w:val="00380A8D"/>
    <w:rsid w:val="003813D2"/>
    <w:rsid w:val="00381F95"/>
    <w:rsid w:val="00384D77"/>
    <w:rsid w:val="003877D7"/>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D6AB1"/>
    <w:rsid w:val="006D6D5F"/>
    <w:rsid w:val="006D73BE"/>
    <w:rsid w:val="006D7570"/>
    <w:rsid w:val="006E1151"/>
    <w:rsid w:val="006E4882"/>
    <w:rsid w:val="006E6311"/>
    <w:rsid w:val="006F3183"/>
    <w:rsid w:val="006F3790"/>
    <w:rsid w:val="006F4242"/>
    <w:rsid w:val="00700316"/>
    <w:rsid w:val="007056B1"/>
    <w:rsid w:val="00714569"/>
    <w:rsid w:val="007145FF"/>
    <w:rsid w:val="00715B2A"/>
    <w:rsid w:val="007164AE"/>
    <w:rsid w:val="00716B82"/>
    <w:rsid w:val="00717027"/>
    <w:rsid w:val="0072103E"/>
    <w:rsid w:val="007325AA"/>
    <w:rsid w:val="00733B21"/>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405"/>
    <w:rsid w:val="00AF7A7C"/>
    <w:rsid w:val="00B0154F"/>
    <w:rsid w:val="00B01A9E"/>
    <w:rsid w:val="00B02070"/>
    <w:rsid w:val="00B10616"/>
    <w:rsid w:val="00B158E5"/>
    <w:rsid w:val="00B17E8E"/>
    <w:rsid w:val="00B24126"/>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474"/>
    <w:rsid w:val="00B97533"/>
    <w:rsid w:val="00BA0E4A"/>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58A7"/>
    <w:rsid w:val="00BE5BFE"/>
    <w:rsid w:val="00BE75D8"/>
    <w:rsid w:val="00BF2218"/>
    <w:rsid w:val="00BF4935"/>
    <w:rsid w:val="00BF767A"/>
    <w:rsid w:val="00C0426B"/>
    <w:rsid w:val="00C0451D"/>
    <w:rsid w:val="00C045DF"/>
    <w:rsid w:val="00C06310"/>
    <w:rsid w:val="00C15C17"/>
    <w:rsid w:val="00C16FC2"/>
    <w:rsid w:val="00C20088"/>
    <w:rsid w:val="00C20F0A"/>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608D"/>
    <w:rsid w:val="00FC6FD3"/>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132</TotalTime>
  <Pages>7</Pages>
  <Words>2730</Words>
  <Characters>15564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18258</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23</cp:revision>
  <dcterms:created xsi:type="dcterms:W3CDTF">2024-10-07T15:36:00Z</dcterms:created>
  <dcterms:modified xsi:type="dcterms:W3CDTF">2025-02-06T19:18:00Z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